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3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4.xml" ContentType="application/vnd.openxmlformats-officedocument.wordprocessingml.footer+xml"/>
  <Override PartName="/word/header10.xml" ContentType="application/vnd.openxmlformats-officedocument.wordprocessingml.header+xml"/>
  <Override PartName="/word/footer5.xml" ContentType="application/vnd.openxmlformats-officedocument.wordprocessingml.footer+xml"/>
  <Override PartName="/word/header11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0E7496" w14:textId="77777777" w:rsidR="00804175" w:rsidRPr="00903FD6" w:rsidRDefault="00804175" w:rsidP="00C24346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903FD6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903FD6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903FD6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7A121FCC" w14:textId="77777777" w:rsidR="00081F88" w:rsidRPr="00903FD6" w:rsidRDefault="00081F88" w:rsidP="002D3FB2">
      <w:pPr>
        <w:rPr>
          <w:rFonts w:asciiTheme="majorBidi" w:hAnsiTheme="majorBidi" w:cstheme="majorBidi"/>
          <w:sz w:val="30"/>
          <w:szCs w:val="30"/>
          <w:cs/>
        </w:rPr>
      </w:pPr>
    </w:p>
    <w:p w14:paraId="4C9B7E06" w14:textId="77777777" w:rsidR="00804175" w:rsidRPr="00903FD6" w:rsidRDefault="00804175" w:rsidP="00C2434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903FD6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043E9CBA" w14:textId="415E11D2" w:rsidR="00804175" w:rsidRPr="00903FD6" w:rsidRDefault="00804175" w:rsidP="00C2434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903FD6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</w:t>
      </w:r>
      <w:r w:rsidR="00D25073" w:rsidRPr="00903FD6">
        <w:rPr>
          <w:rFonts w:asciiTheme="majorBidi" w:hAnsiTheme="majorBidi" w:cstheme="majorBidi"/>
          <w:sz w:val="30"/>
          <w:szCs w:val="30"/>
          <w:cs/>
          <w:lang w:bidi="th-TH"/>
        </w:rPr>
        <w:t>งบ</w:t>
      </w:r>
      <w:r w:rsidRPr="00903FD6">
        <w:rPr>
          <w:rFonts w:asciiTheme="majorBidi" w:hAnsiTheme="majorBidi" w:cstheme="majorBidi"/>
          <w:sz w:val="30"/>
          <w:szCs w:val="30"/>
          <w:cs/>
          <w:lang w:bidi="th-TH"/>
        </w:rPr>
        <w:t>การเงินระหว่างกาล</w:t>
      </w:r>
    </w:p>
    <w:p w14:paraId="14EDC215" w14:textId="043D2864" w:rsidR="00AD22E0" w:rsidRPr="00903FD6" w:rsidRDefault="00AD22E0" w:rsidP="00C2434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903FD6">
        <w:rPr>
          <w:rFonts w:asciiTheme="majorBidi" w:eastAsia="AngsanaNew" w:hAnsiTheme="majorBidi" w:cstheme="majorBidi"/>
          <w:sz w:val="30"/>
          <w:szCs w:val="30"/>
          <w:cs/>
          <w:lang w:bidi="th-TH"/>
        </w:rPr>
        <w:t>การ</w:t>
      </w:r>
      <w:r w:rsidR="003E5FD7" w:rsidRPr="00903FD6">
        <w:rPr>
          <w:rFonts w:asciiTheme="majorBidi" w:eastAsia="AngsanaNew" w:hAnsiTheme="majorBidi" w:cstheme="majorBidi"/>
          <w:sz w:val="30"/>
          <w:szCs w:val="30"/>
          <w:cs/>
          <w:lang w:bidi="th-TH"/>
        </w:rPr>
        <w:t>เปลี่ยนแปลงนโยบา</w:t>
      </w:r>
      <w:r w:rsidR="00481A2E" w:rsidRPr="00903FD6">
        <w:rPr>
          <w:rFonts w:asciiTheme="majorBidi" w:eastAsia="AngsanaNew" w:hAnsiTheme="majorBidi" w:cstheme="majorBidi"/>
          <w:sz w:val="30"/>
          <w:szCs w:val="30"/>
          <w:cs/>
          <w:lang w:bidi="th-TH"/>
        </w:rPr>
        <w:t>ย</w:t>
      </w:r>
      <w:r w:rsidR="008F511B" w:rsidRPr="00903FD6">
        <w:rPr>
          <w:rFonts w:asciiTheme="majorBidi" w:eastAsia="AngsanaNew" w:hAnsiTheme="majorBidi" w:cstheme="majorBidi"/>
          <w:sz w:val="30"/>
          <w:szCs w:val="30"/>
          <w:cs/>
          <w:lang w:bidi="th-TH"/>
        </w:rPr>
        <w:t>การ</w:t>
      </w:r>
      <w:r w:rsidR="003E5FD7" w:rsidRPr="00903FD6">
        <w:rPr>
          <w:rFonts w:asciiTheme="majorBidi" w:eastAsia="AngsanaNew" w:hAnsiTheme="majorBidi" w:cstheme="majorBidi"/>
          <w:sz w:val="30"/>
          <w:szCs w:val="30"/>
          <w:cs/>
          <w:lang w:bidi="th-TH"/>
        </w:rPr>
        <w:t>บัญชี</w:t>
      </w:r>
    </w:p>
    <w:p w14:paraId="5D8BAF22" w14:textId="41CDC9A8" w:rsidR="00804175" w:rsidRPr="00903FD6" w:rsidRDefault="00804175" w:rsidP="00C2434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903FD6">
        <w:rPr>
          <w:rFonts w:asciiTheme="majorBidi" w:hAnsiTheme="majorBidi" w:cstheme="majorBidi"/>
          <w:sz w:val="30"/>
          <w:szCs w:val="30"/>
          <w:cs/>
          <w:lang w:bidi="th-TH"/>
        </w:rPr>
        <w:t>การ</w:t>
      </w:r>
      <w:r w:rsidR="005D6004" w:rsidRPr="00903FD6">
        <w:rPr>
          <w:rFonts w:asciiTheme="majorBidi" w:hAnsiTheme="majorBidi" w:cstheme="majorBidi"/>
          <w:sz w:val="30"/>
          <w:szCs w:val="30"/>
          <w:cs/>
          <w:lang w:bidi="th-TH"/>
        </w:rPr>
        <w:t>ซื้อ</w:t>
      </w:r>
      <w:r w:rsidRPr="00903FD6">
        <w:rPr>
          <w:rFonts w:asciiTheme="majorBidi" w:hAnsiTheme="majorBidi" w:cstheme="majorBidi"/>
          <w:sz w:val="30"/>
          <w:szCs w:val="30"/>
          <w:cs/>
          <w:lang w:bidi="th-TH"/>
        </w:rPr>
        <w:t>บริษัทย่อย</w:t>
      </w:r>
      <w:r w:rsidR="003E5FD7" w:rsidRPr="00903FD6">
        <w:rPr>
          <w:rFonts w:asciiTheme="majorBidi" w:hAnsiTheme="majorBidi" w:cstheme="majorBidi"/>
          <w:sz w:val="30"/>
          <w:szCs w:val="30"/>
          <w:cs/>
          <w:lang w:bidi="th-TH"/>
        </w:rPr>
        <w:t>และส่วนได้เสียที่ไม่มีอำนาจควบคุม</w:t>
      </w:r>
    </w:p>
    <w:p w14:paraId="29E8EBDE" w14:textId="02C04FAB" w:rsidR="006640AC" w:rsidRPr="00903FD6" w:rsidRDefault="006640AC" w:rsidP="00C2434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03FD6">
        <w:rPr>
          <w:rFonts w:asciiTheme="majorBidi" w:hAnsiTheme="majorBidi" w:cstheme="majorBidi"/>
          <w:sz w:val="30"/>
          <w:szCs w:val="30"/>
          <w:cs/>
          <w:lang w:bidi="th-TH"/>
        </w:rPr>
        <w:t>ผลกระทบจากการแพร่ระบาดของ</w:t>
      </w:r>
      <w:r w:rsidR="005C77B7" w:rsidRPr="00903FD6">
        <w:rPr>
          <w:rFonts w:asciiTheme="majorBidi" w:hAnsiTheme="majorBidi" w:cstheme="majorBidi"/>
          <w:sz w:val="30"/>
          <w:szCs w:val="30"/>
          <w:cs/>
          <w:lang w:bidi="th-TH"/>
        </w:rPr>
        <w:t>โรคติดเชื้อโคโรนา</w:t>
      </w:r>
      <w:r w:rsidR="008F511B" w:rsidRPr="00903FD6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C20C7C" w:rsidRPr="00903FD6">
        <w:rPr>
          <w:rFonts w:asciiTheme="majorBidi" w:hAnsiTheme="majorBidi" w:cstheme="majorBidi"/>
          <w:sz w:val="30"/>
          <w:szCs w:val="30"/>
          <w:lang w:val="en-US" w:bidi="th-TH"/>
        </w:rPr>
        <w:t>2019</w:t>
      </w:r>
      <w:r w:rsidR="005C77B7" w:rsidRPr="00903FD6">
        <w:rPr>
          <w:rFonts w:asciiTheme="majorBidi" w:hAnsiTheme="majorBidi" w:cstheme="majorBidi"/>
          <w:sz w:val="30"/>
          <w:szCs w:val="30"/>
          <w:cs/>
          <w:lang w:bidi="th-TH"/>
        </w:rPr>
        <w:t xml:space="preserve"> (</w:t>
      </w:r>
      <w:proofErr w:type="spellStart"/>
      <w:r w:rsidR="005C77B7" w:rsidRPr="00903FD6">
        <w:rPr>
          <w:rFonts w:asciiTheme="majorBidi" w:hAnsiTheme="majorBidi" w:cstheme="majorBidi"/>
          <w:sz w:val="30"/>
          <w:szCs w:val="30"/>
          <w:lang w:bidi="th-TH"/>
        </w:rPr>
        <w:t>Covid</w:t>
      </w:r>
      <w:proofErr w:type="spellEnd"/>
      <w:r w:rsidR="005C77B7" w:rsidRPr="00903FD6">
        <w:rPr>
          <w:rFonts w:asciiTheme="majorBidi" w:hAnsiTheme="majorBidi" w:cstheme="majorBidi"/>
          <w:sz w:val="30"/>
          <w:szCs w:val="30"/>
          <w:lang w:bidi="th-TH"/>
        </w:rPr>
        <w:t>-</w:t>
      </w:r>
      <w:r w:rsidR="00C20C7C" w:rsidRPr="00903FD6">
        <w:rPr>
          <w:rFonts w:asciiTheme="majorBidi" w:hAnsiTheme="majorBidi" w:cstheme="majorBidi"/>
          <w:sz w:val="30"/>
          <w:szCs w:val="30"/>
          <w:lang w:val="en-US" w:bidi="th-TH"/>
        </w:rPr>
        <w:t>19</w:t>
      </w:r>
      <w:r w:rsidR="005C77B7" w:rsidRPr="00903FD6">
        <w:rPr>
          <w:rFonts w:asciiTheme="majorBidi" w:hAnsiTheme="majorBidi" w:cstheme="majorBidi"/>
          <w:sz w:val="30"/>
          <w:szCs w:val="30"/>
          <w:cs/>
          <w:lang w:bidi="th-TH"/>
        </w:rPr>
        <w:t>)</w:t>
      </w:r>
    </w:p>
    <w:p w14:paraId="1B41076D" w14:textId="77777777" w:rsidR="00804175" w:rsidRPr="00903FD6" w:rsidRDefault="00804175" w:rsidP="00C2434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03FD6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8C6B2B9" w14:textId="0030B20A" w:rsidR="00804175" w:rsidRPr="00903FD6" w:rsidRDefault="00804175" w:rsidP="00C2434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903FD6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</w:t>
      </w:r>
      <w:r w:rsidR="009F4AA2" w:rsidRPr="00903FD6">
        <w:rPr>
          <w:rFonts w:asciiTheme="majorBidi" w:hAnsiTheme="majorBidi" w:cstheme="majorBidi"/>
          <w:sz w:val="30"/>
          <w:szCs w:val="30"/>
          <w:cs/>
          <w:lang w:bidi="th-TH"/>
        </w:rPr>
        <w:t>ในบริษัทร่วมและการร่วมค้า</w:t>
      </w:r>
    </w:p>
    <w:p w14:paraId="71D05416" w14:textId="7B66815C" w:rsidR="009F4AA2" w:rsidRPr="00903FD6" w:rsidRDefault="009F4AA2" w:rsidP="00025CE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903FD6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</w:t>
      </w:r>
    </w:p>
    <w:p w14:paraId="7CBD0412" w14:textId="7B057E96" w:rsidR="00095E95" w:rsidRPr="00903FD6" w:rsidRDefault="009F4AA2" w:rsidP="00025CE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903FD6">
        <w:rPr>
          <w:rFonts w:asciiTheme="majorBidi" w:hAnsiTheme="majorBidi" w:cstheme="majorBidi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02347EDA" w14:textId="67FBDB50" w:rsidR="00AD22E0" w:rsidRPr="00903FD6" w:rsidRDefault="009F4AA2" w:rsidP="00C2434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03FD6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1915B08D" w14:textId="77777777" w:rsidR="00FC7507" w:rsidRPr="00903FD6" w:rsidRDefault="00FC7507" w:rsidP="00C2434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03FD6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สินทรัพย์สิทธิการใช้</w:t>
      </w:r>
    </w:p>
    <w:p w14:paraId="251283A5" w14:textId="77777777" w:rsidR="00BA0095" w:rsidRPr="00903FD6" w:rsidRDefault="00BA0095" w:rsidP="00C2434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03FD6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p w14:paraId="153EC347" w14:textId="73B29532" w:rsidR="00804175" w:rsidRPr="00903FD6" w:rsidRDefault="009F4AA2" w:rsidP="00C2434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03FD6">
        <w:rPr>
          <w:rFonts w:asciiTheme="majorBidi" w:hAnsiTheme="majorBidi" w:cstheme="majorBidi"/>
          <w:sz w:val="30"/>
          <w:szCs w:val="30"/>
          <w:cs/>
          <w:lang w:bidi="th-TH"/>
        </w:rPr>
        <w:t>ทุนเรือนหุ้น</w:t>
      </w:r>
    </w:p>
    <w:p w14:paraId="078B6B32" w14:textId="5C0843A9" w:rsidR="00AD22E0" w:rsidRPr="00903FD6" w:rsidRDefault="00AD22E0" w:rsidP="00AD22E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903FD6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9C03EE" w:rsidRPr="00903FD6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54523D6D" w14:textId="5F1105D9" w:rsidR="009F4AA2" w:rsidRPr="00903FD6" w:rsidRDefault="009F4AA2" w:rsidP="00AD22E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903FD6">
        <w:rPr>
          <w:rFonts w:asciiTheme="majorBidi" w:hAnsiTheme="majorBidi" w:cstheme="majorBidi"/>
          <w:sz w:val="30"/>
          <w:szCs w:val="30"/>
          <w:cs/>
          <w:lang w:bidi="th-TH"/>
        </w:rPr>
        <w:t>สัญญาเช่า</w:t>
      </w:r>
    </w:p>
    <w:p w14:paraId="6B1EFB2E" w14:textId="77777777" w:rsidR="00AD22E0" w:rsidRPr="00903FD6" w:rsidRDefault="00AD22E0" w:rsidP="00AD22E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903FD6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6DB7DAAD" w14:textId="104A9303" w:rsidR="0096673C" w:rsidRPr="00903FD6" w:rsidRDefault="00AD22E0" w:rsidP="00C2434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903FD6">
        <w:rPr>
          <w:rFonts w:asciiTheme="majorBidi" w:eastAsia="AngsanaNew" w:hAnsiTheme="majorBidi" w:cstheme="majorBidi"/>
          <w:sz w:val="30"/>
          <w:szCs w:val="30"/>
          <w:cs/>
          <w:lang w:bidi="th-TH"/>
        </w:rPr>
        <w:t>กำไร</w:t>
      </w:r>
      <w:r w:rsidRPr="00903FD6">
        <w:rPr>
          <w:rFonts w:asciiTheme="majorBidi" w:eastAsia="AngsanaNew" w:hAnsiTheme="majorBidi" w:cstheme="majorBidi"/>
          <w:sz w:val="30"/>
          <w:szCs w:val="30"/>
        </w:rPr>
        <w:t xml:space="preserve"> (</w:t>
      </w:r>
      <w:r w:rsidRPr="00903FD6">
        <w:rPr>
          <w:rFonts w:asciiTheme="majorBidi" w:eastAsia="AngsanaNew" w:hAnsiTheme="majorBidi" w:cstheme="majorBidi"/>
          <w:sz w:val="30"/>
          <w:szCs w:val="30"/>
          <w:cs/>
          <w:lang w:bidi="th-TH"/>
        </w:rPr>
        <w:t>ขาดทุน</w:t>
      </w:r>
      <w:r w:rsidRPr="00903FD6">
        <w:rPr>
          <w:rFonts w:asciiTheme="majorBidi" w:eastAsia="AngsanaNew" w:hAnsiTheme="majorBidi" w:cstheme="majorBidi"/>
          <w:sz w:val="30"/>
          <w:szCs w:val="30"/>
        </w:rPr>
        <w:t xml:space="preserve">) </w:t>
      </w:r>
      <w:r w:rsidRPr="00903FD6">
        <w:rPr>
          <w:rFonts w:asciiTheme="majorBidi" w:eastAsia="AngsanaNew" w:hAnsiTheme="majorBidi" w:cstheme="majorBidi"/>
          <w:sz w:val="30"/>
          <w:szCs w:val="30"/>
          <w:cs/>
          <w:lang w:bidi="th-TH"/>
        </w:rPr>
        <w:t>ต่อหุ้นขั้นพื้นฐาน</w:t>
      </w:r>
    </w:p>
    <w:p w14:paraId="0D55593D" w14:textId="77777777" w:rsidR="00AD22E0" w:rsidRPr="00903FD6" w:rsidRDefault="00AD22E0" w:rsidP="00C2434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903FD6">
        <w:rPr>
          <w:rFonts w:asciiTheme="majorBidi" w:eastAsia="AngsanaNew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046BE48D" w14:textId="0719FF03" w:rsidR="00AD22E0" w:rsidRPr="00903FD6" w:rsidRDefault="00AD22E0" w:rsidP="00AD22E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903FD6">
        <w:rPr>
          <w:rFonts w:asciiTheme="majorBidi" w:eastAsia="AngsanaNew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0B58CA05" w14:textId="5205EFB7" w:rsidR="009F4AA2" w:rsidRPr="00903FD6" w:rsidRDefault="009F4AA2" w:rsidP="00AD22E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903FD6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หนี้สินที่อาจเกิด</w:t>
      </w:r>
      <w:r w:rsidR="00DD3F76" w:rsidRPr="00903FD6">
        <w:rPr>
          <w:rFonts w:asciiTheme="majorBidi" w:hAnsiTheme="majorBidi" w:cstheme="majorBidi"/>
          <w:sz w:val="30"/>
          <w:szCs w:val="30"/>
          <w:cs/>
          <w:lang w:bidi="th-TH"/>
        </w:rPr>
        <w:t>ขึ้น</w:t>
      </w:r>
    </w:p>
    <w:p w14:paraId="392FDE79" w14:textId="77777777" w:rsidR="00AD22E0" w:rsidRPr="00903FD6" w:rsidRDefault="00AD22E0" w:rsidP="00AD22E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903FD6">
        <w:rPr>
          <w:rFonts w:asciiTheme="majorBidi" w:eastAsia="AngsanaNew" w:hAnsiTheme="majorBidi" w:cstheme="majorBidi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7CC32F5B" w14:textId="7C76A863" w:rsidR="00804175" w:rsidRPr="00903FD6" w:rsidRDefault="00804175" w:rsidP="00AD22E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rtl/>
          <w:cs/>
        </w:rPr>
      </w:pPr>
      <w:r w:rsidRPr="00903FD6">
        <w:rPr>
          <w:rFonts w:asciiTheme="majorBidi" w:hAnsiTheme="majorBidi" w:cstheme="majorBidi"/>
          <w:spacing w:val="-4"/>
          <w:sz w:val="30"/>
          <w:szCs w:val="30"/>
          <w:highlight w:val="lightGray"/>
          <w:cs/>
          <w:lang w:bidi="th-TH"/>
        </w:rPr>
        <w:br w:type="page"/>
      </w:r>
    </w:p>
    <w:p w14:paraId="66FCBBF4" w14:textId="77777777" w:rsidR="00804175" w:rsidRPr="00903FD6" w:rsidRDefault="00804175" w:rsidP="00392B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903FD6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</w:t>
      </w:r>
      <w:r w:rsidR="00D25073" w:rsidRPr="00903FD6">
        <w:rPr>
          <w:rFonts w:asciiTheme="majorBidi" w:hAnsiTheme="majorBidi" w:cstheme="majorBidi"/>
          <w:sz w:val="30"/>
          <w:szCs w:val="30"/>
          <w:cs/>
        </w:rPr>
        <w:t>งบ</w:t>
      </w:r>
      <w:r w:rsidRPr="00903FD6">
        <w:rPr>
          <w:rFonts w:asciiTheme="majorBidi" w:hAnsiTheme="majorBidi" w:cstheme="majorBidi"/>
          <w:sz w:val="30"/>
          <w:szCs w:val="30"/>
          <w:cs/>
        </w:rPr>
        <w:t>การเงินเป็นส่วนหนึ่งของ</w:t>
      </w:r>
      <w:r w:rsidR="00D25073" w:rsidRPr="00903FD6">
        <w:rPr>
          <w:rFonts w:asciiTheme="majorBidi" w:hAnsiTheme="majorBidi" w:cstheme="majorBidi"/>
          <w:sz w:val="30"/>
          <w:szCs w:val="30"/>
          <w:cs/>
        </w:rPr>
        <w:t>งบ</w:t>
      </w:r>
      <w:r w:rsidRPr="00903FD6">
        <w:rPr>
          <w:rFonts w:asciiTheme="majorBidi" w:hAnsiTheme="majorBidi" w:cstheme="majorBidi"/>
          <w:sz w:val="30"/>
          <w:szCs w:val="30"/>
          <w:cs/>
        </w:rPr>
        <w:t>การเงินระหว่างกาลนี้</w:t>
      </w:r>
    </w:p>
    <w:p w14:paraId="08C37043" w14:textId="77777777" w:rsidR="00804175" w:rsidRPr="00903FD6" w:rsidRDefault="00804175" w:rsidP="00EF7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90" w:hanging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CB66E0A" w14:textId="771A91C5" w:rsidR="00804175" w:rsidRPr="00903FD6" w:rsidRDefault="00D25073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903FD6">
        <w:rPr>
          <w:rFonts w:asciiTheme="majorBidi" w:hAnsiTheme="majorBidi" w:cstheme="majorBidi"/>
          <w:sz w:val="30"/>
          <w:szCs w:val="30"/>
          <w:cs/>
        </w:rPr>
        <w:t>งบ</w:t>
      </w:r>
      <w:r w:rsidR="00804175" w:rsidRPr="00903FD6">
        <w:rPr>
          <w:rFonts w:asciiTheme="majorBidi" w:hAnsiTheme="majorBidi" w:cstheme="majorBidi"/>
          <w:sz w:val="30"/>
          <w:szCs w:val="30"/>
          <w:cs/>
        </w:rPr>
        <w:t>การเงินระหว่างกาลนี้ได้รับอนุมัติให้ออก</w:t>
      </w:r>
      <w:r w:rsidRPr="00903FD6">
        <w:rPr>
          <w:rFonts w:asciiTheme="majorBidi" w:hAnsiTheme="majorBidi" w:cstheme="majorBidi"/>
          <w:sz w:val="30"/>
          <w:szCs w:val="30"/>
          <w:cs/>
        </w:rPr>
        <w:t>งบ</w:t>
      </w:r>
      <w:r w:rsidR="00804175" w:rsidRPr="00903FD6">
        <w:rPr>
          <w:rFonts w:asciiTheme="majorBidi" w:hAnsiTheme="majorBidi" w:cstheme="majorBidi"/>
          <w:sz w:val="30"/>
          <w:szCs w:val="30"/>
          <w:cs/>
        </w:rPr>
        <w:t>การเงินจากคณะกรรมการเมื่อวันที่</w:t>
      </w:r>
      <w:r w:rsidR="003D6B4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D6B44">
        <w:rPr>
          <w:rFonts w:asciiTheme="majorBidi" w:hAnsiTheme="majorBidi" w:cstheme="majorBidi"/>
          <w:sz w:val="30"/>
          <w:szCs w:val="30"/>
        </w:rPr>
        <w:t xml:space="preserve">12 </w:t>
      </w:r>
      <w:r w:rsidR="003D6B44">
        <w:rPr>
          <w:rFonts w:asciiTheme="majorBidi" w:hAnsiTheme="majorBidi" w:cstheme="majorBidi" w:hint="cs"/>
          <w:sz w:val="30"/>
          <w:szCs w:val="30"/>
          <w:cs/>
        </w:rPr>
        <w:t>พฤ</w:t>
      </w:r>
      <w:r w:rsidR="00F72EAF">
        <w:rPr>
          <w:rFonts w:asciiTheme="majorBidi" w:hAnsiTheme="majorBidi" w:cstheme="majorBidi" w:hint="cs"/>
          <w:sz w:val="30"/>
          <w:szCs w:val="30"/>
          <w:cs/>
        </w:rPr>
        <w:t>ศ</w:t>
      </w:r>
      <w:r w:rsidR="003D6B44">
        <w:rPr>
          <w:rFonts w:asciiTheme="majorBidi" w:hAnsiTheme="majorBidi" w:cstheme="majorBidi" w:hint="cs"/>
          <w:sz w:val="30"/>
          <w:szCs w:val="30"/>
          <w:cs/>
        </w:rPr>
        <w:t xml:space="preserve">จิกายน </w:t>
      </w:r>
      <w:r w:rsidR="003D6B44">
        <w:rPr>
          <w:rFonts w:asciiTheme="majorBidi" w:hAnsiTheme="majorBidi" w:cstheme="majorBidi"/>
          <w:sz w:val="30"/>
          <w:szCs w:val="30"/>
        </w:rPr>
        <w:t>2563</w:t>
      </w:r>
    </w:p>
    <w:p w14:paraId="0DA85C37" w14:textId="77777777" w:rsidR="00804175" w:rsidRPr="00903FD6" w:rsidRDefault="00804175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EE650A6" w14:textId="77777777" w:rsidR="00804175" w:rsidRPr="00903FD6" w:rsidRDefault="00804175" w:rsidP="003755B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903FD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34B0994B" w14:textId="77777777" w:rsidR="00804175" w:rsidRPr="00903FD6" w:rsidRDefault="00804175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65869FD" w14:textId="6AA141DD" w:rsidR="004C780E" w:rsidRPr="00903FD6" w:rsidRDefault="00071D26" w:rsidP="00392B17">
      <w:pPr>
        <w:tabs>
          <w:tab w:val="clear" w:pos="454"/>
          <w:tab w:val="left" w:pos="547"/>
        </w:tabs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03FD6">
        <w:rPr>
          <w:rFonts w:asciiTheme="majorBidi" w:hAnsiTheme="majorBidi" w:cstheme="majorBidi"/>
          <w:sz w:val="30"/>
          <w:szCs w:val="30"/>
          <w:cs/>
        </w:rPr>
        <w:t>กลุ่ม</w:t>
      </w:r>
      <w:r w:rsidR="004C780E" w:rsidRPr="00903FD6">
        <w:rPr>
          <w:rFonts w:asciiTheme="majorBidi" w:hAnsiTheme="majorBidi" w:cstheme="majorBidi"/>
          <w:sz w:val="30"/>
          <w:szCs w:val="30"/>
          <w:cs/>
        </w:rPr>
        <w:t>บริษัทดำเนินธุรกิจ</w:t>
      </w:r>
      <w:r w:rsidR="00B46898" w:rsidRPr="00903FD6">
        <w:rPr>
          <w:rFonts w:asciiTheme="majorBidi" w:hAnsiTheme="majorBidi" w:cstheme="majorBidi"/>
          <w:sz w:val="30"/>
          <w:szCs w:val="30"/>
          <w:cs/>
        </w:rPr>
        <w:t>หลัก</w:t>
      </w:r>
      <w:r w:rsidR="005E066A" w:rsidRPr="00903FD6">
        <w:rPr>
          <w:rFonts w:asciiTheme="majorBidi" w:hAnsiTheme="majorBidi" w:cstheme="majorBidi"/>
          <w:sz w:val="30"/>
          <w:szCs w:val="30"/>
          <w:cs/>
        </w:rPr>
        <w:t>เกี่ยวกับการ</w:t>
      </w:r>
      <w:r w:rsidR="004C780E" w:rsidRPr="00903FD6">
        <w:rPr>
          <w:rFonts w:asciiTheme="majorBidi" w:hAnsiTheme="majorBidi" w:cstheme="majorBidi"/>
          <w:sz w:val="30"/>
          <w:szCs w:val="30"/>
          <w:cs/>
        </w:rPr>
        <w:t>ค้าปลีกครบวงจร</w:t>
      </w:r>
    </w:p>
    <w:p w14:paraId="18182BAD" w14:textId="77777777" w:rsidR="003E5FD7" w:rsidRPr="00903FD6" w:rsidRDefault="003E5FD7" w:rsidP="00166DD5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956AF81" w14:textId="1A6970B0" w:rsidR="00DF47AE" w:rsidRPr="00903FD6" w:rsidRDefault="00DF47AE" w:rsidP="00166DD5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03FD6">
        <w:rPr>
          <w:rFonts w:asciiTheme="majorBidi" w:hAnsiTheme="majorBidi" w:cstheme="majorBidi"/>
          <w:sz w:val="30"/>
          <w:szCs w:val="30"/>
          <w:cs/>
        </w:rPr>
        <w:t xml:space="preserve">บริษัทจดทะเบียนกับตลาดหลักทรัพย์แห่งประเทศไทยเมื่อเดือนกุมภาพันธ์ </w:t>
      </w:r>
      <w:r w:rsidR="00C20C7C" w:rsidRPr="00903FD6">
        <w:rPr>
          <w:rFonts w:asciiTheme="majorBidi" w:hAnsiTheme="majorBidi" w:cstheme="majorBidi"/>
          <w:sz w:val="30"/>
          <w:szCs w:val="30"/>
        </w:rPr>
        <w:t>2563</w:t>
      </w:r>
    </w:p>
    <w:p w14:paraId="1E481E23" w14:textId="77777777" w:rsidR="00DF47AE" w:rsidRPr="00903FD6" w:rsidRDefault="00DF47AE" w:rsidP="00166DD5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4ACFBE33" w14:textId="37543119" w:rsidR="004C780E" w:rsidRPr="00903FD6" w:rsidRDefault="004C780E" w:rsidP="00166DD5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903FD6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รายละเอียดของบริษัทย่อย</w:t>
      </w:r>
      <w:r w:rsidR="00DF47AE" w:rsidRPr="00903FD6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รายใหม่</w:t>
      </w:r>
      <w:r w:rsidRPr="00903FD6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ของกลุ่มบริษัท</w:t>
      </w:r>
      <w:r w:rsidR="00671018" w:rsidRPr="00903FD6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933A48" w:rsidRPr="00903FD6">
        <w:rPr>
          <w:rFonts w:asciiTheme="majorBidi" w:hAnsiTheme="majorBidi" w:cstheme="majorBidi"/>
          <w:sz w:val="30"/>
          <w:szCs w:val="30"/>
          <w:cs/>
        </w:rPr>
        <w:t>เก้า</w:t>
      </w:r>
      <w:r w:rsidR="00671018" w:rsidRPr="00903FD6">
        <w:rPr>
          <w:rFonts w:asciiTheme="majorBidi" w:hAnsiTheme="majorBidi" w:cstheme="majorBidi"/>
          <w:sz w:val="30"/>
          <w:szCs w:val="30"/>
          <w:cs/>
        </w:rPr>
        <w:t>เดือนสิ้นสุด</w:t>
      </w:r>
      <w:r w:rsidRPr="00903FD6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วันที่ </w:t>
      </w:r>
      <w:r w:rsidR="00C20C7C" w:rsidRPr="00903FD6">
        <w:rPr>
          <w:rFonts w:asciiTheme="majorBidi" w:hAnsiTheme="majorBidi" w:cstheme="majorBidi"/>
          <w:color w:val="000000" w:themeColor="text1"/>
          <w:sz w:val="30"/>
          <w:szCs w:val="30"/>
        </w:rPr>
        <w:t>30</w:t>
      </w:r>
      <w:r w:rsidR="00C759B8" w:rsidRPr="00903FD6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933A48" w:rsidRPr="00903FD6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กันยายน </w:t>
      </w:r>
      <w:r w:rsidR="00C20C7C" w:rsidRPr="00903FD6">
        <w:rPr>
          <w:rFonts w:asciiTheme="majorBidi" w:hAnsiTheme="majorBidi" w:cstheme="majorBidi"/>
          <w:color w:val="000000" w:themeColor="text1"/>
          <w:sz w:val="30"/>
          <w:szCs w:val="30"/>
        </w:rPr>
        <w:t>2563</w:t>
      </w:r>
      <w:r w:rsidR="007638F7" w:rsidRPr="00903FD6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903FD6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มีดังต่อไปนี้</w:t>
      </w:r>
    </w:p>
    <w:p w14:paraId="5F19AE2B" w14:textId="773B9709" w:rsidR="00595950" w:rsidRPr="00903FD6" w:rsidRDefault="00595950" w:rsidP="00166DD5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799"/>
        <w:gridCol w:w="1349"/>
        <w:gridCol w:w="1984"/>
      </w:tblGrid>
      <w:tr w:rsidR="00DF47AE" w:rsidRPr="00903FD6" w14:paraId="7C83A016" w14:textId="77777777" w:rsidTr="003755BB">
        <w:trPr>
          <w:trHeight w:val="20"/>
          <w:tblHeader/>
        </w:trPr>
        <w:tc>
          <w:tcPr>
            <w:tcW w:w="4138" w:type="dxa"/>
            <w:vAlign w:val="bottom"/>
          </w:tcPr>
          <w:p w14:paraId="73E8317E" w14:textId="4E6F26CD" w:rsidR="00DF47AE" w:rsidRPr="00903FD6" w:rsidRDefault="00DF47AE" w:rsidP="003755BB">
            <w:pPr>
              <w:pStyle w:val="Heading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799" w:type="dxa"/>
            <w:vAlign w:val="bottom"/>
          </w:tcPr>
          <w:p w14:paraId="2DBF980D" w14:textId="1930596C" w:rsidR="00DF47AE" w:rsidRPr="00903FD6" w:rsidRDefault="00DF47AE" w:rsidP="00595950">
            <w:pPr>
              <w:ind w:right="4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349" w:type="dxa"/>
            <w:vAlign w:val="bottom"/>
          </w:tcPr>
          <w:p w14:paraId="3B6EB7C9" w14:textId="77777777" w:rsidR="00DF47AE" w:rsidRPr="00903FD6" w:rsidRDefault="00DF47AE" w:rsidP="00595950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ประเทศที่</w:t>
            </w:r>
          </w:p>
          <w:p w14:paraId="2A38E624" w14:textId="33681808" w:rsidR="00DF47AE" w:rsidRPr="00903FD6" w:rsidRDefault="00DF47AE" w:rsidP="00595950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กิจการจัดตั้ง</w:t>
            </w:r>
          </w:p>
        </w:tc>
        <w:tc>
          <w:tcPr>
            <w:tcW w:w="1984" w:type="dxa"/>
            <w:vAlign w:val="bottom"/>
          </w:tcPr>
          <w:p w14:paraId="77CB841B" w14:textId="77777777" w:rsidR="005C2E03" w:rsidRPr="00903FD6" w:rsidRDefault="005C2E03" w:rsidP="00595950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สัดส่วน</w:t>
            </w:r>
          </w:p>
          <w:p w14:paraId="63E1CE7D" w14:textId="611B8509" w:rsidR="00DF47AE" w:rsidRPr="00903FD6" w:rsidRDefault="005C2E03" w:rsidP="00595950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ความเป็นเจ้าของ</w:t>
            </w:r>
          </w:p>
        </w:tc>
      </w:tr>
      <w:tr w:rsidR="00DF47AE" w:rsidRPr="00903FD6" w14:paraId="5C51B4DB" w14:textId="77777777" w:rsidTr="003755BB">
        <w:trPr>
          <w:trHeight w:val="20"/>
          <w:tblHeader/>
        </w:trPr>
        <w:tc>
          <w:tcPr>
            <w:tcW w:w="4138" w:type="dxa"/>
            <w:vAlign w:val="bottom"/>
          </w:tcPr>
          <w:p w14:paraId="2612E3F0" w14:textId="4F3946A7" w:rsidR="00DF47AE" w:rsidRPr="00903FD6" w:rsidRDefault="00DF47AE" w:rsidP="00DF47AE">
            <w:pPr>
              <w:pStyle w:val="Heading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799" w:type="dxa"/>
            <w:vAlign w:val="bottom"/>
          </w:tcPr>
          <w:p w14:paraId="3DBF4721" w14:textId="2C6F91CE" w:rsidR="00DF47AE" w:rsidRPr="00903FD6" w:rsidRDefault="00DF47AE" w:rsidP="00DF47AE">
            <w:pPr>
              <w:ind w:right="4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349" w:type="dxa"/>
            <w:vAlign w:val="bottom"/>
          </w:tcPr>
          <w:p w14:paraId="6E1887C4" w14:textId="3C693DAB" w:rsidR="00DF47AE" w:rsidRPr="00903FD6" w:rsidRDefault="00DF47AE" w:rsidP="00DF47AE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984" w:type="dxa"/>
            <w:vAlign w:val="bottom"/>
          </w:tcPr>
          <w:p w14:paraId="3E1D4EAF" w14:textId="2AFD2237" w:rsidR="00DF47AE" w:rsidRPr="00903FD6" w:rsidRDefault="00DF47AE" w:rsidP="00DF47AE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  <w:t>(ร้อยละ)</w:t>
            </w:r>
          </w:p>
        </w:tc>
      </w:tr>
      <w:tr w:rsidR="00DF47AE" w:rsidRPr="00903FD6" w14:paraId="106B9A70" w14:textId="77777777" w:rsidTr="003755BB">
        <w:trPr>
          <w:trHeight w:val="20"/>
        </w:trPr>
        <w:tc>
          <w:tcPr>
            <w:tcW w:w="4138" w:type="dxa"/>
          </w:tcPr>
          <w:p w14:paraId="2B82A049" w14:textId="4DD9A072" w:rsidR="00DF47AE" w:rsidRPr="00903FD6" w:rsidRDefault="00DF47AE" w:rsidP="003755BB">
            <w:pPr>
              <w:ind w:left="-20" w:right="47" w:hanging="2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</w:pPr>
            <w:r w:rsidRPr="00903FD6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บริษัทย่อยทาง</w:t>
            </w:r>
            <w:r w:rsidR="006640AC" w:rsidRPr="00903FD6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อ้อม</w:t>
            </w:r>
          </w:p>
        </w:tc>
        <w:tc>
          <w:tcPr>
            <w:tcW w:w="1799" w:type="dxa"/>
            <w:vAlign w:val="bottom"/>
          </w:tcPr>
          <w:p w14:paraId="4D4BD24E" w14:textId="77777777" w:rsidR="00DF47AE" w:rsidRPr="00903FD6" w:rsidRDefault="00DF47AE" w:rsidP="00DF47AE">
            <w:pPr>
              <w:ind w:right="47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rtl/>
                <w:cs/>
              </w:rPr>
            </w:pPr>
          </w:p>
        </w:tc>
        <w:tc>
          <w:tcPr>
            <w:tcW w:w="1349" w:type="dxa"/>
            <w:vAlign w:val="bottom"/>
          </w:tcPr>
          <w:p w14:paraId="70CFE69B" w14:textId="77777777" w:rsidR="00DF47AE" w:rsidRPr="00903FD6" w:rsidRDefault="00DF47AE" w:rsidP="00DF47AE">
            <w:pPr>
              <w:ind w:left="-108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rtl/>
                <w:cs/>
              </w:rPr>
            </w:pPr>
          </w:p>
        </w:tc>
        <w:tc>
          <w:tcPr>
            <w:tcW w:w="1984" w:type="dxa"/>
            <w:vAlign w:val="bottom"/>
          </w:tcPr>
          <w:p w14:paraId="72CEB434" w14:textId="77777777" w:rsidR="00DF47AE" w:rsidRPr="00903FD6" w:rsidRDefault="00DF47AE" w:rsidP="00DF47AE">
            <w:pPr>
              <w:tabs>
                <w:tab w:val="clear" w:pos="454"/>
                <w:tab w:val="decimal" w:pos="432"/>
              </w:tabs>
              <w:ind w:left="-108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7F5449" w:rsidRPr="00903FD6" w14:paraId="114AAEA0" w14:textId="77777777" w:rsidTr="003755BB">
        <w:trPr>
          <w:trHeight w:val="20"/>
        </w:trPr>
        <w:tc>
          <w:tcPr>
            <w:tcW w:w="4138" w:type="dxa"/>
          </w:tcPr>
          <w:p w14:paraId="4A929846" w14:textId="350F7AB2" w:rsidR="007F5449" w:rsidRPr="00903FD6" w:rsidRDefault="007F5449" w:rsidP="0037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" w:hanging="4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บริษัท เซ็นทรัล ฟู้ด รีเทล อีคอมเมิร์ซ จำกัด</w:t>
            </w:r>
          </w:p>
        </w:tc>
        <w:tc>
          <w:tcPr>
            <w:tcW w:w="1799" w:type="dxa"/>
          </w:tcPr>
          <w:p w14:paraId="74E894BC" w14:textId="407A617F" w:rsidR="007F5449" w:rsidRPr="00903FD6" w:rsidRDefault="00EB732E" w:rsidP="00156365">
            <w:pPr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อีคอมเมิร์ซ</w:t>
            </w:r>
          </w:p>
        </w:tc>
        <w:tc>
          <w:tcPr>
            <w:tcW w:w="1349" w:type="dxa"/>
          </w:tcPr>
          <w:p w14:paraId="199EF24D" w14:textId="59AAC098" w:rsidR="007F5449" w:rsidRPr="00903FD6" w:rsidRDefault="007F5449" w:rsidP="0015636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984" w:type="dxa"/>
          </w:tcPr>
          <w:p w14:paraId="01C22D26" w14:textId="44A4F7AC" w:rsidR="007F5449" w:rsidRPr="00903FD6" w:rsidRDefault="00C20C7C" w:rsidP="0015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6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99</w:t>
            </w:r>
            <w:r w:rsidR="007F5449" w:rsidRPr="00903FD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.</w:t>
            </w:r>
            <w:r w:rsidRPr="00903FD6"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</w:tr>
      <w:tr w:rsidR="007F5449" w:rsidRPr="00903FD6" w14:paraId="278BD63A" w14:textId="77777777" w:rsidTr="003755BB">
        <w:trPr>
          <w:trHeight w:val="20"/>
        </w:trPr>
        <w:tc>
          <w:tcPr>
            <w:tcW w:w="4138" w:type="dxa"/>
          </w:tcPr>
          <w:p w14:paraId="7919DCDB" w14:textId="39307575" w:rsidR="007F5449" w:rsidRPr="00903FD6" w:rsidRDefault="007F5449" w:rsidP="0037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" w:hanging="4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บริษัท ซีอาร์ซี สปอร์ต อีคอมเมิร์ซ จำกัด</w:t>
            </w:r>
          </w:p>
        </w:tc>
        <w:tc>
          <w:tcPr>
            <w:tcW w:w="1799" w:type="dxa"/>
          </w:tcPr>
          <w:p w14:paraId="703ABF42" w14:textId="0B449E76" w:rsidR="007F5449" w:rsidRPr="00903FD6" w:rsidRDefault="00EB732E" w:rsidP="00156365">
            <w:pPr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อีคอมเมิร์ซ</w:t>
            </w:r>
          </w:p>
        </w:tc>
        <w:tc>
          <w:tcPr>
            <w:tcW w:w="1349" w:type="dxa"/>
          </w:tcPr>
          <w:p w14:paraId="18C83101" w14:textId="0FFF8D57" w:rsidR="007F5449" w:rsidRPr="00903FD6" w:rsidRDefault="007F5449" w:rsidP="0015636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984" w:type="dxa"/>
          </w:tcPr>
          <w:p w14:paraId="530CA7BD" w14:textId="6B8B4258" w:rsidR="007F5449" w:rsidRPr="00903FD6" w:rsidRDefault="00C20C7C" w:rsidP="0015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99</w:t>
            </w:r>
            <w:r w:rsidR="007F5449" w:rsidRPr="00903FD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.</w:t>
            </w:r>
            <w:r w:rsidR="007E0486" w:rsidRPr="00903FD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03FD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7F5449" w:rsidRPr="00903FD6" w14:paraId="564A0518" w14:textId="77777777" w:rsidTr="003755BB">
        <w:trPr>
          <w:trHeight w:val="20"/>
        </w:trPr>
        <w:tc>
          <w:tcPr>
            <w:tcW w:w="4138" w:type="dxa"/>
          </w:tcPr>
          <w:p w14:paraId="3AA63D5F" w14:textId="223DC450" w:rsidR="007F5449" w:rsidRPr="00903FD6" w:rsidRDefault="007F5449" w:rsidP="0037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" w:hanging="4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บริษัท เพาเวอร์บาย อีคอมเมิร์ซ จำกัด</w:t>
            </w:r>
          </w:p>
        </w:tc>
        <w:tc>
          <w:tcPr>
            <w:tcW w:w="1799" w:type="dxa"/>
          </w:tcPr>
          <w:p w14:paraId="168D383C" w14:textId="594CFFA0" w:rsidR="007F5449" w:rsidRPr="00903FD6" w:rsidRDefault="00EB732E" w:rsidP="00156365">
            <w:pPr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อีคอมเมิร์ซ</w:t>
            </w:r>
          </w:p>
        </w:tc>
        <w:tc>
          <w:tcPr>
            <w:tcW w:w="1349" w:type="dxa"/>
          </w:tcPr>
          <w:p w14:paraId="42B31DA7" w14:textId="35A912B8" w:rsidR="007F5449" w:rsidRPr="00903FD6" w:rsidRDefault="007F5449" w:rsidP="0015636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984" w:type="dxa"/>
          </w:tcPr>
          <w:p w14:paraId="6C8570EC" w14:textId="29B87ACD" w:rsidR="007F5449" w:rsidRPr="00903FD6" w:rsidRDefault="00C20C7C" w:rsidP="0015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6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99</w:t>
            </w:r>
            <w:r w:rsidR="007F5449" w:rsidRPr="00903FD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.</w:t>
            </w:r>
            <w:r w:rsidR="007E0486" w:rsidRPr="00903FD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03FD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7F5449" w:rsidRPr="00903FD6" w14:paraId="526CCFA3" w14:textId="77777777" w:rsidTr="003755BB">
        <w:trPr>
          <w:trHeight w:val="20"/>
        </w:trPr>
        <w:tc>
          <w:tcPr>
            <w:tcW w:w="4138" w:type="dxa"/>
          </w:tcPr>
          <w:p w14:paraId="6696B3B5" w14:textId="04892525" w:rsidR="007F5449" w:rsidRPr="00903FD6" w:rsidRDefault="007F5449" w:rsidP="0037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" w:hanging="4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บริษัท อาร์ บี เอส อีคอมเมิร์ซ จำกัด</w:t>
            </w:r>
          </w:p>
        </w:tc>
        <w:tc>
          <w:tcPr>
            <w:tcW w:w="1799" w:type="dxa"/>
          </w:tcPr>
          <w:p w14:paraId="3E7912BA" w14:textId="270BA2DA" w:rsidR="007F5449" w:rsidRPr="00903FD6" w:rsidRDefault="00EB732E" w:rsidP="00156365">
            <w:pPr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อีคอมเมิร์ซ</w:t>
            </w:r>
          </w:p>
        </w:tc>
        <w:tc>
          <w:tcPr>
            <w:tcW w:w="1349" w:type="dxa"/>
          </w:tcPr>
          <w:p w14:paraId="45D03998" w14:textId="6ED26140" w:rsidR="007F5449" w:rsidRPr="00903FD6" w:rsidRDefault="007F5449" w:rsidP="0015636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984" w:type="dxa"/>
          </w:tcPr>
          <w:p w14:paraId="603E55C2" w14:textId="698EA713" w:rsidR="007F5449" w:rsidRPr="00903FD6" w:rsidRDefault="00C20C7C" w:rsidP="0015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D12273" w:rsidRPr="00903FD6">
              <w:rPr>
                <w:rFonts w:asciiTheme="majorBidi" w:hAnsiTheme="majorBidi" w:cstheme="majorBidi"/>
                <w:sz w:val="30"/>
                <w:szCs w:val="30"/>
              </w:rPr>
              <w:t>8.36</w:t>
            </w:r>
          </w:p>
        </w:tc>
      </w:tr>
      <w:tr w:rsidR="007F5449" w:rsidRPr="00903FD6" w14:paraId="26F426AA" w14:textId="77777777" w:rsidTr="003755BB">
        <w:trPr>
          <w:trHeight w:val="20"/>
        </w:trPr>
        <w:tc>
          <w:tcPr>
            <w:tcW w:w="4138" w:type="dxa"/>
          </w:tcPr>
          <w:p w14:paraId="0B107728" w14:textId="5A877A8B" w:rsidR="007F5449" w:rsidRPr="00903FD6" w:rsidRDefault="007F5449" w:rsidP="0037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" w:hanging="4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Viet</w:t>
            </w:r>
            <w:r w:rsidRPr="00903FD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</w:t>
            </w:r>
            <w:r w:rsidRPr="00903FD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Nhat Thai Nguyen Real Estate JSC</w:t>
            </w:r>
          </w:p>
        </w:tc>
        <w:tc>
          <w:tcPr>
            <w:tcW w:w="1799" w:type="dxa"/>
          </w:tcPr>
          <w:p w14:paraId="11B8036A" w14:textId="1A74FEEA" w:rsidR="007F5449" w:rsidRPr="00903FD6" w:rsidRDefault="007F5449" w:rsidP="00C6763C">
            <w:pPr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อสังหาริมทรัพย์</w:t>
            </w:r>
          </w:p>
        </w:tc>
        <w:tc>
          <w:tcPr>
            <w:tcW w:w="1349" w:type="dxa"/>
          </w:tcPr>
          <w:p w14:paraId="5B67B0BB" w14:textId="15641760" w:rsidR="007F5449" w:rsidRPr="00903FD6" w:rsidRDefault="007F5449" w:rsidP="00DF47AE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เวียดนาม</w:t>
            </w:r>
          </w:p>
        </w:tc>
        <w:tc>
          <w:tcPr>
            <w:tcW w:w="1984" w:type="dxa"/>
          </w:tcPr>
          <w:p w14:paraId="33F3CAC1" w14:textId="000951AC" w:rsidR="007F5449" w:rsidRPr="00903FD6" w:rsidRDefault="00C20C7C" w:rsidP="00664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6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="007F5449" w:rsidRPr="00903FD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.</w:t>
            </w:r>
            <w:r w:rsidRPr="00903FD6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8949C2" w:rsidRPr="00903FD6" w14:paraId="3128FC95" w14:textId="77777777" w:rsidTr="003755BB">
        <w:trPr>
          <w:trHeight w:val="20"/>
        </w:trPr>
        <w:tc>
          <w:tcPr>
            <w:tcW w:w="4138" w:type="dxa"/>
          </w:tcPr>
          <w:p w14:paraId="1B9F779F" w14:textId="611FCF68" w:rsidR="008949C2" w:rsidRPr="00903FD6" w:rsidRDefault="008949C2" w:rsidP="0037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" w:hanging="4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บริษัท เซ็นทรั</w:t>
            </w:r>
            <w:r w:rsidR="009F2FE2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เพ็ทแอนด์มี จำกัด</w:t>
            </w:r>
          </w:p>
        </w:tc>
        <w:tc>
          <w:tcPr>
            <w:tcW w:w="1799" w:type="dxa"/>
          </w:tcPr>
          <w:p w14:paraId="4FBCC755" w14:textId="5C9AF892" w:rsidR="008949C2" w:rsidRPr="00903FD6" w:rsidRDefault="008949C2" w:rsidP="00C6763C">
            <w:pPr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ดูแลสัตว์เลี้ยง</w:t>
            </w:r>
          </w:p>
        </w:tc>
        <w:tc>
          <w:tcPr>
            <w:tcW w:w="1349" w:type="dxa"/>
          </w:tcPr>
          <w:p w14:paraId="1837E70A" w14:textId="4005D61A" w:rsidR="008949C2" w:rsidRPr="00903FD6" w:rsidRDefault="008949C2" w:rsidP="00DF47AE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1984" w:type="dxa"/>
          </w:tcPr>
          <w:p w14:paraId="33A73856" w14:textId="04D315C7" w:rsidR="008949C2" w:rsidRPr="00903FD6" w:rsidRDefault="008949C2" w:rsidP="00664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100.00</w:t>
            </w:r>
          </w:p>
        </w:tc>
      </w:tr>
    </w:tbl>
    <w:p w14:paraId="14CE4BB3" w14:textId="7C8B94E6" w:rsidR="006D3EFC" w:rsidRPr="00903FD6" w:rsidRDefault="00595950" w:rsidP="00AD4383">
      <w:pPr>
        <w:rPr>
          <w:rFonts w:asciiTheme="majorBidi" w:hAnsiTheme="majorBidi" w:cstheme="majorBidi"/>
          <w:sz w:val="30"/>
          <w:szCs w:val="30"/>
        </w:rPr>
      </w:pPr>
      <w:r w:rsidRPr="00903FD6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93ABD1C" w14:textId="12C1A483" w:rsidR="00804175" w:rsidRPr="00903FD6" w:rsidRDefault="00804175" w:rsidP="002D281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  <w:tab w:val="left" w:pos="630"/>
          <w:tab w:val="left" w:pos="720"/>
        </w:tabs>
        <w:ind w:left="630" w:right="-45" w:hanging="608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903FD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เกณฑ์การจัดทำ</w:t>
      </w:r>
      <w:r w:rsidR="00D25073" w:rsidRPr="00903FD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งบ</w:t>
      </w:r>
      <w:r w:rsidRPr="00903FD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การเงินระหว่างกาล </w:t>
      </w:r>
    </w:p>
    <w:p w14:paraId="29D0EFE3" w14:textId="77777777" w:rsidR="00BC1F81" w:rsidRPr="00903FD6" w:rsidRDefault="00BC1F81" w:rsidP="00BC1F81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6D75C604" w14:textId="77777777" w:rsidR="00005185" w:rsidRPr="00903FD6" w:rsidRDefault="00804175" w:rsidP="002D281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903FD6">
        <w:rPr>
          <w:rFonts w:asciiTheme="majorBidi" w:hAnsiTheme="majorBidi" w:cstheme="majorBidi"/>
          <w:i/>
          <w:iCs/>
          <w:sz w:val="30"/>
          <w:szCs w:val="30"/>
          <w:cs/>
        </w:rPr>
        <w:t>(ก)</w:t>
      </w:r>
      <w:r w:rsidRPr="00903FD6">
        <w:rPr>
          <w:rFonts w:asciiTheme="majorBidi" w:hAnsiTheme="majorBidi" w:cstheme="majorBidi"/>
          <w:i/>
          <w:iCs/>
          <w:sz w:val="30"/>
          <w:szCs w:val="30"/>
          <w:cs/>
        </w:rPr>
        <w:tab/>
        <w:t>เกณฑ์การถือปฏิบัติ</w:t>
      </w:r>
    </w:p>
    <w:p w14:paraId="5A3A8867" w14:textId="77777777" w:rsidR="00804175" w:rsidRPr="00903FD6" w:rsidRDefault="00804175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10B1A8F" w14:textId="2EDBE29F" w:rsidR="00804175" w:rsidRPr="00903FD6" w:rsidRDefault="00472BB1" w:rsidP="003755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03FD6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FF6921" w:rsidRPr="00903FD6">
        <w:rPr>
          <w:rFonts w:asciiTheme="majorBidi" w:hAnsiTheme="majorBidi" w:cstheme="majorBidi"/>
          <w:sz w:val="30"/>
          <w:szCs w:val="30"/>
        </w:rPr>
        <w:br/>
      </w:r>
      <w:r w:rsidRPr="00903FD6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 w:rsidR="008F511B"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="00C20C7C" w:rsidRPr="00903FD6">
        <w:rPr>
          <w:rFonts w:asciiTheme="majorBidi" w:hAnsiTheme="majorBidi" w:cstheme="majorBidi"/>
          <w:sz w:val="30"/>
          <w:szCs w:val="30"/>
        </w:rPr>
        <w:t>34</w:t>
      </w:r>
      <w:r w:rsidR="006A1433">
        <w:rPr>
          <w:rFonts w:asciiTheme="majorBidi" w:hAnsiTheme="majorBidi" w:cstheme="majorBidi"/>
          <w:sz w:val="30"/>
          <w:szCs w:val="30"/>
        </w:rPr>
        <w:t xml:space="preserve"> </w:t>
      </w:r>
      <w:r w:rsidRPr="00903FD6">
        <w:rPr>
          <w:rFonts w:asciiTheme="majorBidi" w:hAnsiTheme="majorBidi" w:cstheme="majorBidi"/>
          <w:sz w:val="30"/>
          <w:szCs w:val="30"/>
          <w:cs/>
        </w:rPr>
        <w:t>เรื่อง</w:t>
      </w:r>
      <w:r w:rsidRPr="00903FD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การรายงานทางการเงินระหว่างกาล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14:paraId="1D172589" w14:textId="2027D65B" w:rsidR="002A7119" w:rsidRPr="00903FD6" w:rsidRDefault="002A71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4369ADA3" w14:textId="25A7B1E6" w:rsidR="00F82A3D" w:rsidRPr="00903FD6" w:rsidRDefault="00472BB1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03FD6">
        <w:rPr>
          <w:rFonts w:asciiTheme="majorBidi" w:hAnsiTheme="majorBidi" w:cstheme="majorBidi"/>
          <w:sz w:val="30"/>
          <w:szCs w:val="30"/>
          <w:cs/>
        </w:rPr>
        <w:lastRenderedPageBreak/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</w:t>
      </w:r>
      <w:r w:rsidRPr="0075051B">
        <w:rPr>
          <w:rFonts w:asciiTheme="majorBidi" w:hAnsiTheme="majorBidi" w:cstheme="majorBidi"/>
          <w:spacing w:val="-4"/>
          <w:sz w:val="30"/>
          <w:szCs w:val="30"/>
          <w:cs/>
        </w:rPr>
        <w:t>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</w:t>
      </w:r>
      <w:r w:rsidR="0075051B">
        <w:rPr>
          <w:rFonts w:asciiTheme="majorBidi" w:hAnsiTheme="majorBidi" w:cstheme="majorBidi" w:hint="cs"/>
          <w:sz w:val="30"/>
          <w:szCs w:val="30"/>
          <w:cs/>
        </w:rPr>
        <w:t>แ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C20C7C" w:rsidRPr="00903FD6">
        <w:rPr>
          <w:rFonts w:asciiTheme="majorBidi" w:hAnsiTheme="majorBidi" w:cstheme="majorBidi"/>
          <w:sz w:val="30"/>
          <w:szCs w:val="30"/>
        </w:rPr>
        <w:t>31</w:t>
      </w:r>
      <w:r w:rsidR="008F511B"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C20C7C" w:rsidRPr="00903FD6">
        <w:rPr>
          <w:rFonts w:asciiTheme="majorBidi" w:hAnsiTheme="majorBidi" w:cstheme="majorBidi"/>
          <w:sz w:val="30"/>
          <w:szCs w:val="30"/>
        </w:rPr>
        <w:t>2562</w:t>
      </w:r>
    </w:p>
    <w:p w14:paraId="15D70D3E" w14:textId="368DA980" w:rsidR="00321066" w:rsidRPr="00903FD6" w:rsidRDefault="00321066" w:rsidP="007B4E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8275412" w14:textId="77777777" w:rsidR="006A1433" w:rsidRDefault="00472BB1" w:rsidP="006A1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03FD6">
        <w:rPr>
          <w:rFonts w:asciiTheme="majorBidi" w:hAnsiTheme="majorBidi" w:cstheme="majorBidi"/>
          <w:sz w:val="30"/>
          <w:szCs w:val="30"/>
          <w:cs/>
        </w:rPr>
        <w:t xml:space="preserve"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 ฉบับที่ </w:t>
      </w:r>
      <w:r w:rsidR="00C20C7C" w:rsidRPr="00903FD6">
        <w:rPr>
          <w:rFonts w:asciiTheme="majorBidi" w:hAnsiTheme="majorBidi" w:cstheme="majorBidi"/>
          <w:sz w:val="30"/>
          <w:szCs w:val="30"/>
        </w:rPr>
        <w:t>16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6A1433">
        <w:rPr>
          <w:rFonts w:asciiTheme="majorBidi" w:hAnsiTheme="majorBidi" w:cstheme="majorBidi"/>
          <w:sz w:val="30"/>
          <w:szCs w:val="30"/>
          <w:cs/>
        </w:rPr>
        <w:t>สัญญาเช่า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903FD6">
        <w:rPr>
          <w:rFonts w:asciiTheme="majorBidi" w:hAnsiTheme="majorBidi" w:cstheme="majorBidi"/>
          <w:sz w:val="30"/>
          <w:szCs w:val="30"/>
        </w:rPr>
        <w:t xml:space="preserve">TFRS </w:t>
      </w:r>
      <w:r w:rsidR="00C20C7C" w:rsidRPr="00903FD6">
        <w:rPr>
          <w:rFonts w:asciiTheme="majorBidi" w:hAnsiTheme="majorBidi" w:cstheme="majorBidi"/>
          <w:sz w:val="30"/>
          <w:szCs w:val="30"/>
        </w:rPr>
        <w:t>16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) เป็นครั้งแรกซึ่งได้เปิดเผยผลกระทบจากการเปลี่ยนแปลงนโยบายการบัญชีไว้ในหมายเหตุข้อ </w:t>
      </w:r>
      <w:r w:rsidR="00C20C7C" w:rsidRPr="00903FD6">
        <w:rPr>
          <w:rFonts w:asciiTheme="majorBidi" w:hAnsiTheme="majorBidi" w:cstheme="majorBidi"/>
          <w:sz w:val="30"/>
          <w:szCs w:val="30"/>
        </w:rPr>
        <w:t>3</w:t>
      </w:r>
      <w:r w:rsidR="006A1433">
        <w:rPr>
          <w:rFonts w:asciiTheme="majorBidi" w:hAnsiTheme="majorBidi" w:cstheme="majorBidi"/>
          <w:sz w:val="30"/>
          <w:szCs w:val="30"/>
        </w:rPr>
        <w:t xml:space="preserve"> </w:t>
      </w:r>
    </w:p>
    <w:p w14:paraId="2CAA312D" w14:textId="77777777" w:rsidR="006A1433" w:rsidRDefault="006A1433" w:rsidP="006A1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DBA7152" w14:textId="25018455" w:rsidR="006A1433" w:rsidRPr="006A1433" w:rsidRDefault="006A1433" w:rsidP="006A1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6A1433">
        <w:rPr>
          <w:rFonts w:asciiTheme="majorBidi" w:hAnsiTheme="majorBidi" w:cstheme="majorBidi"/>
          <w:sz w:val="30"/>
          <w:szCs w:val="30"/>
          <w:cs/>
        </w:rPr>
        <w:t xml:space="preserve">นอกจากนี้ สภาวิชาชีพบัญชีฯได้ออกและปรับปรุงมาตรฐานการรายงานทางการเงินหลายฉบับซึ่งมีผลบังคับใช้สำหรับรอบระยะเวลาบัญชีที่เริ่มในหรือหลังวันที่ </w:t>
      </w:r>
      <w:r w:rsidRPr="006A1433">
        <w:rPr>
          <w:rFonts w:asciiTheme="majorBidi" w:hAnsiTheme="majorBidi" w:cstheme="majorBidi"/>
          <w:sz w:val="30"/>
          <w:szCs w:val="30"/>
        </w:rPr>
        <w:t xml:space="preserve">1 </w:t>
      </w:r>
      <w:r w:rsidRPr="006A1433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6A1433">
        <w:rPr>
          <w:rFonts w:asciiTheme="majorBidi" w:hAnsiTheme="majorBidi" w:cstheme="majorBidi"/>
          <w:sz w:val="30"/>
          <w:szCs w:val="30"/>
        </w:rPr>
        <w:t xml:space="preserve">2564 </w:t>
      </w:r>
      <w:r w:rsidRPr="006A1433">
        <w:rPr>
          <w:rFonts w:asciiTheme="majorBidi" w:hAnsiTheme="majorBidi" w:cstheme="majorBidi"/>
          <w:sz w:val="30"/>
          <w:szCs w:val="30"/>
          <w:cs/>
        </w:rPr>
        <w:t>และกลุ่มบริษัทไม่ได้ใช้มาตรฐานการรายงานทางการเงินดังกล่าวในการจัดทำงบการเงินระหว่างกาลก่อนวันที่มีผลบังคับใช้ กลุ่มบริษัท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อยู่ระหว่างการ</w:t>
      </w:r>
      <w:r w:rsidRPr="006A1433">
        <w:rPr>
          <w:rFonts w:asciiTheme="majorBidi" w:hAnsiTheme="majorBidi" w:cstheme="majorBidi"/>
          <w:sz w:val="30"/>
          <w:szCs w:val="30"/>
          <w:cs/>
        </w:rPr>
        <w:t>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ซึ่งคาดว่าไม่มีผลกระทบที่มีสาระสำคัญต่องบการเงินในงวดที่ถือปฏิบัติ</w:t>
      </w:r>
    </w:p>
    <w:p w14:paraId="742918CE" w14:textId="77777777" w:rsidR="00472BB1" w:rsidRPr="00903FD6" w:rsidRDefault="00472BB1" w:rsidP="007466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1CB18609" w14:textId="38F1917E" w:rsidR="00804175" w:rsidRPr="00903FD6" w:rsidRDefault="00804175" w:rsidP="00BA1E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903FD6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472BB1" w:rsidRPr="00903FD6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903FD6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="00BA1E52" w:rsidRPr="00903FD6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903FD6">
        <w:rPr>
          <w:rFonts w:asciiTheme="majorBidi" w:hAnsiTheme="majorBidi" w:cstheme="majorBidi"/>
          <w:i/>
          <w:iCs/>
          <w:sz w:val="30"/>
          <w:szCs w:val="30"/>
          <w:cs/>
        </w:rPr>
        <w:t>การ</w:t>
      </w:r>
      <w:r w:rsidR="00E70AA9" w:rsidRPr="00903FD6">
        <w:rPr>
          <w:rFonts w:asciiTheme="majorBidi" w:hAnsiTheme="majorBidi" w:cstheme="majorBidi"/>
          <w:i/>
          <w:iCs/>
          <w:sz w:val="30"/>
          <w:szCs w:val="30"/>
          <w:cs/>
        </w:rPr>
        <w:t>ใช้วิจารณญาณ</w:t>
      </w:r>
      <w:r w:rsidR="00307C65" w:rsidRPr="00903FD6">
        <w:rPr>
          <w:rFonts w:asciiTheme="majorBidi" w:hAnsiTheme="majorBidi" w:cstheme="majorBidi"/>
          <w:i/>
          <w:iCs/>
          <w:sz w:val="30"/>
          <w:szCs w:val="30"/>
          <w:cs/>
        </w:rPr>
        <w:t>และการประมาณ</w:t>
      </w:r>
      <w:r w:rsidR="00E70AA9" w:rsidRPr="00903FD6">
        <w:rPr>
          <w:rFonts w:asciiTheme="majorBidi" w:hAnsiTheme="majorBidi" w:cstheme="majorBidi"/>
          <w:i/>
          <w:iCs/>
          <w:sz w:val="30"/>
          <w:szCs w:val="30"/>
          <w:cs/>
        </w:rPr>
        <w:t>การ</w:t>
      </w:r>
      <w:r w:rsidR="00327892" w:rsidRPr="00903FD6">
        <w:rPr>
          <w:rFonts w:asciiTheme="majorBidi" w:hAnsiTheme="majorBidi" w:cstheme="majorBidi"/>
          <w:i/>
          <w:iCs/>
          <w:color w:val="0000FF"/>
          <w:sz w:val="30"/>
          <w:szCs w:val="30"/>
        </w:rPr>
        <w:t xml:space="preserve"> </w:t>
      </w:r>
    </w:p>
    <w:p w14:paraId="616FB952" w14:textId="77777777" w:rsidR="00804175" w:rsidRPr="00903FD6" w:rsidRDefault="00804175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80A85C" w14:textId="33EC4CE5" w:rsidR="006D00ED" w:rsidRPr="00903FD6" w:rsidRDefault="00472BB1" w:rsidP="005C77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03FD6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="008F511B"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="00C20C7C" w:rsidRPr="00903FD6">
        <w:rPr>
          <w:rFonts w:asciiTheme="majorBidi" w:hAnsiTheme="majorBidi" w:cstheme="majorBidi"/>
          <w:sz w:val="30"/>
          <w:szCs w:val="30"/>
        </w:rPr>
        <w:t>31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8F511B"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="00C20C7C" w:rsidRPr="00903FD6">
        <w:rPr>
          <w:rFonts w:asciiTheme="majorBidi" w:hAnsiTheme="majorBidi" w:cstheme="majorBidi"/>
          <w:sz w:val="30"/>
          <w:szCs w:val="30"/>
        </w:rPr>
        <w:t>2562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 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</w:t>
      </w:r>
      <w:r w:rsidR="005C77B7" w:rsidRPr="00903FD6">
        <w:rPr>
          <w:rFonts w:asciiTheme="majorBidi" w:hAnsiTheme="majorBidi" w:cstheme="majorBidi"/>
          <w:sz w:val="30"/>
          <w:szCs w:val="30"/>
          <w:cs/>
        </w:rPr>
        <w:t xml:space="preserve">และการแพร่ระบาดของโรคติดเชื้อไวรัสโคโรนา </w:t>
      </w:r>
      <w:r w:rsidR="00C20C7C" w:rsidRPr="00903FD6">
        <w:rPr>
          <w:rFonts w:asciiTheme="majorBidi" w:hAnsiTheme="majorBidi" w:cstheme="majorBidi"/>
          <w:sz w:val="30"/>
          <w:szCs w:val="30"/>
        </w:rPr>
        <w:t>2019</w:t>
      </w:r>
      <w:r w:rsidR="005C77B7" w:rsidRPr="00903FD6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5C77B7" w:rsidRPr="00903FD6">
        <w:rPr>
          <w:rFonts w:asciiTheme="majorBidi" w:hAnsiTheme="majorBidi" w:cstheme="majorBidi"/>
          <w:sz w:val="30"/>
          <w:szCs w:val="30"/>
        </w:rPr>
        <w:t>Covid-</w:t>
      </w:r>
      <w:r w:rsidR="00C20C7C" w:rsidRPr="00903FD6">
        <w:rPr>
          <w:rFonts w:asciiTheme="majorBidi" w:hAnsiTheme="majorBidi" w:cstheme="majorBidi"/>
          <w:sz w:val="30"/>
          <w:szCs w:val="30"/>
        </w:rPr>
        <w:t>19</w:t>
      </w:r>
      <w:r w:rsidR="005C77B7" w:rsidRPr="00903FD6">
        <w:rPr>
          <w:rFonts w:asciiTheme="majorBidi" w:hAnsiTheme="majorBidi" w:cstheme="majorBidi"/>
          <w:sz w:val="30"/>
          <w:szCs w:val="30"/>
          <w:cs/>
        </w:rPr>
        <w:t xml:space="preserve">) ตามที่ได้อธิบายไว้ในหมายเหตุข้อ </w:t>
      </w:r>
      <w:r w:rsidR="00C20C7C" w:rsidRPr="00903FD6">
        <w:rPr>
          <w:rFonts w:asciiTheme="majorBidi" w:hAnsiTheme="majorBidi" w:cstheme="majorBidi"/>
          <w:sz w:val="30"/>
          <w:szCs w:val="30"/>
        </w:rPr>
        <w:t>3</w:t>
      </w:r>
      <w:r w:rsidR="005C77B7" w:rsidRPr="00903FD6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8F511B"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="00C20C7C" w:rsidRPr="00903FD6">
        <w:rPr>
          <w:rFonts w:asciiTheme="majorBidi" w:hAnsiTheme="majorBidi" w:cstheme="majorBidi"/>
          <w:sz w:val="30"/>
          <w:szCs w:val="30"/>
        </w:rPr>
        <w:t>5</w:t>
      </w:r>
      <w:r w:rsidR="005C77B7" w:rsidRPr="00903FD6">
        <w:rPr>
          <w:rFonts w:asciiTheme="majorBidi" w:hAnsiTheme="majorBidi" w:cstheme="majorBidi"/>
          <w:sz w:val="30"/>
          <w:szCs w:val="30"/>
          <w:cs/>
        </w:rPr>
        <w:t xml:space="preserve"> ตามลำดับ</w:t>
      </w:r>
    </w:p>
    <w:p w14:paraId="4F04B093" w14:textId="77777777" w:rsidR="00CF735B" w:rsidRPr="00903FD6" w:rsidRDefault="00CF735B" w:rsidP="005C77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A2043D" w14:textId="77777777" w:rsidR="00136C7B" w:rsidRPr="00903FD6" w:rsidRDefault="00136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903FD6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0877F64C" w14:textId="5F30AE77" w:rsidR="00F6160F" w:rsidRPr="00903FD6" w:rsidRDefault="00F6160F" w:rsidP="00B13565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903FD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การเปลี่ยนแปลงนโยบายการบัญ</w:t>
      </w:r>
      <w:r w:rsidR="003F0130" w:rsidRPr="00903FD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ชี</w:t>
      </w:r>
    </w:p>
    <w:p w14:paraId="226F6F76" w14:textId="2813B8A4" w:rsidR="00F6160F" w:rsidRPr="00903FD6" w:rsidRDefault="00F6160F" w:rsidP="00F6160F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1098CA6E" w14:textId="04901C56" w:rsidR="00F6160F" w:rsidRPr="00903FD6" w:rsidRDefault="00F6160F" w:rsidP="00321066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903FD6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="00C20C7C" w:rsidRPr="00903FD6">
        <w:rPr>
          <w:rFonts w:asciiTheme="majorBidi" w:hAnsiTheme="majorBidi" w:cstheme="majorBidi"/>
          <w:sz w:val="30"/>
          <w:szCs w:val="30"/>
        </w:rPr>
        <w:t>1</w:t>
      </w:r>
      <w:r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C20C7C" w:rsidRPr="00903FD6">
        <w:rPr>
          <w:rFonts w:asciiTheme="majorBidi" w:hAnsiTheme="majorBidi" w:cstheme="majorBidi"/>
          <w:sz w:val="30"/>
          <w:szCs w:val="30"/>
        </w:rPr>
        <w:t>2563</w:t>
      </w:r>
      <w:r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Pr="00903FD6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กลุ่มบริษัท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ได้ถือปฏิบัติตามมาตรฐานการรายงานทางการเงินกลุ่มเครื่องมือทางการเงินและ </w:t>
      </w:r>
      <w:r w:rsidRPr="00903FD6">
        <w:rPr>
          <w:rFonts w:asciiTheme="majorBidi" w:hAnsiTheme="majorBidi" w:cstheme="majorBidi"/>
          <w:sz w:val="30"/>
          <w:szCs w:val="30"/>
        </w:rPr>
        <w:t xml:space="preserve">TFRS </w:t>
      </w:r>
      <w:r w:rsidR="00C20C7C" w:rsidRPr="00903FD6">
        <w:rPr>
          <w:rFonts w:asciiTheme="majorBidi" w:hAnsiTheme="majorBidi" w:cstheme="majorBidi"/>
          <w:sz w:val="30"/>
          <w:szCs w:val="30"/>
        </w:rPr>
        <w:t>16</w:t>
      </w:r>
      <w:r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Pr="00903FD6">
        <w:rPr>
          <w:rFonts w:asciiTheme="majorBidi" w:hAnsiTheme="majorBidi" w:cstheme="majorBidi"/>
          <w:sz w:val="30"/>
          <w:szCs w:val="30"/>
          <w:cs/>
        </w:rPr>
        <w:t>เป็นครั้งแรก ผลกระทบของส่วนของผู้ถือหุ้นจากการเปลี่ยนแปลงนโยบายการบัญชี มีดังนี้</w:t>
      </w:r>
    </w:p>
    <w:p w14:paraId="509A8A2B" w14:textId="77777777" w:rsidR="00F6160F" w:rsidRPr="00903FD6" w:rsidRDefault="00F6160F" w:rsidP="00F61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44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99"/>
        <w:gridCol w:w="989"/>
        <w:gridCol w:w="990"/>
        <w:gridCol w:w="180"/>
        <w:gridCol w:w="1080"/>
        <w:gridCol w:w="180"/>
        <w:gridCol w:w="1080"/>
        <w:gridCol w:w="180"/>
        <w:gridCol w:w="901"/>
        <w:gridCol w:w="182"/>
        <w:gridCol w:w="1084"/>
      </w:tblGrid>
      <w:tr w:rsidR="003528AA" w:rsidRPr="00903FD6" w14:paraId="4D696D34" w14:textId="77777777" w:rsidTr="0092325B">
        <w:trPr>
          <w:cantSplit/>
          <w:trHeight w:val="299"/>
          <w:tblHeader/>
        </w:trPr>
        <w:tc>
          <w:tcPr>
            <w:tcW w:w="2599" w:type="dxa"/>
            <w:vAlign w:val="bottom"/>
          </w:tcPr>
          <w:p w14:paraId="53B373E7" w14:textId="5FAED535" w:rsidR="003528AA" w:rsidRPr="00903FD6" w:rsidRDefault="003528AA" w:rsidP="006640AC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lightGray"/>
              </w:rPr>
            </w:pPr>
          </w:p>
        </w:tc>
        <w:tc>
          <w:tcPr>
            <w:tcW w:w="989" w:type="dxa"/>
          </w:tcPr>
          <w:p w14:paraId="26724E6B" w14:textId="77777777" w:rsidR="003528AA" w:rsidRPr="00903FD6" w:rsidRDefault="003528AA" w:rsidP="00F6160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510" w:type="dxa"/>
            <w:gridSpan w:val="5"/>
            <w:vAlign w:val="bottom"/>
          </w:tcPr>
          <w:p w14:paraId="13081400" w14:textId="31D5EDE0" w:rsidR="003528AA" w:rsidRPr="00903FD6" w:rsidRDefault="003528AA" w:rsidP="003528A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2178059" w14:textId="0EACB77E" w:rsidR="003528AA" w:rsidRPr="00903FD6" w:rsidRDefault="003528AA" w:rsidP="00F6160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7" w:type="dxa"/>
            <w:gridSpan w:val="3"/>
            <w:vAlign w:val="bottom"/>
          </w:tcPr>
          <w:p w14:paraId="5AA37FC4" w14:textId="0E59827C" w:rsidR="003528AA" w:rsidRPr="00903FD6" w:rsidRDefault="003528AA" w:rsidP="00F6160F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28AA" w:rsidRPr="00903FD6" w14:paraId="0AE70503" w14:textId="77777777" w:rsidTr="00A61399">
        <w:trPr>
          <w:cantSplit/>
          <w:trHeight w:val="20"/>
          <w:tblHeader/>
        </w:trPr>
        <w:tc>
          <w:tcPr>
            <w:tcW w:w="2599" w:type="dxa"/>
            <w:vAlign w:val="bottom"/>
          </w:tcPr>
          <w:p w14:paraId="608F3D0E" w14:textId="77777777" w:rsidR="003528AA" w:rsidRPr="00903FD6" w:rsidRDefault="003528AA" w:rsidP="00F6160F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989" w:type="dxa"/>
          </w:tcPr>
          <w:p w14:paraId="7CF813A6" w14:textId="77777777" w:rsidR="00C759B8" w:rsidRPr="00903FD6" w:rsidRDefault="00C759B8" w:rsidP="00F6160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  <w:p w14:paraId="0915F639" w14:textId="77777777" w:rsidR="00C759B8" w:rsidRPr="00903FD6" w:rsidRDefault="00C759B8" w:rsidP="00F6160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  <w:p w14:paraId="722621C4" w14:textId="5416C87B" w:rsidR="003528AA" w:rsidRPr="00903FD6" w:rsidRDefault="00C759B8" w:rsidP="00F6160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990" w:type="dxa"/>
            <w:vAlign w:val="bottom"/>
          </w:tcPr>
          <w:p w14:paraId="3BEA5AAF" w14:textId="2E12D149" w:rsidR="003528AA" w:rsidRPr="00903FD6" w:rsidRDefault="003528AA" w:rsidP="0092325B">
            <w:pPr>
              <w:pStyle w:val="acctfourfigures"/>
              <w:tabs>
                <w:tab w:val="clear" w:pos="765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กำไรสะสม</w:t>
            </w:r>
            <w:r w:rsidR="0092325B" w:rsidRPr="00903FD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ยังไม่ได้จัดสรร</w:t>
            </w:r>
          </w:p>
        </w:tc>
        <w:tc>
          <w:tcPr>
            <w:tcW w:w="180" w:type="dxa"/>
            <w:vAlign w:val="bottom"/>
          </w:tcPr>
          <w:p w14:paraId="28A5B66E" w14:textId="77777777" w:rsidR="003528AA" w:rsidRPr="00903FD6" w:rsidRDefault="003528AA" w:rsidP="00F6160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7CF14F7" w14:textId="559562F1" w:rsidR="003528AA" w:rsidRPr="00903FD6" w:rsidRDefault="003528AA" w:rsidP="00A75D87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องค์ประกอบอื่นของส่วน</w:t>
            </w:r>
          </w:p>
          <w:p w14:paraId="3E643E31" w14:textId="77777777" w:rsidR="003528AA" w:rsidRPr="00903FD6" w:rsidRDefault="003528AA" w:rsidP="00F6160F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ของผู้ถือหุ้น</w:t>
            </w:r>
          </w:p>
        </w:tc>
        <w:tc>
          <w:tcPr>
            <w:tcW w:w="180" w:type="dxa"/>
          </w:tcPr>
          <w:p w14:paraId="0E11BC75" w14:textId="77777777" w:rsidR="003528AA" w:rsidRPr="00903FD6" w:rsidRDefault="003528AA" w:rsidP="00F6160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A93DA9" w14:textId="65D2857F" w:rsidR="003528AA" w:rsidRPr="00903FD6" w:rsidRDefault="0027701F" w:rsidP="003528AA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ส่วนได้เสียที่ไม่มีอำนาจควบคุม</w:t>
            </w:r>
          </w:p>
        </w:tc>
        <w:tc>
          <w:tcPr>
            <w:tcW w:w="180" w:type="dxa"/>
          </w:tcPr>
          <w:p w14:paraId="26B2BE4F" w14:textId="37F3F275" w:rsidR="003528AA" w:rsidRPr="00903FD6" w:rsidRDefault="003528AA" w:rsidP="003528AA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1" w:type="dxa"/>
            <w:vAlign w:val="bottom"/>
          </w:tcPr>
          <w:p w14:paraId="323BB4BE" w14:textId="06C28AEE" w:rsidR="003528AA" w:rsidRPr="00903FD6" w:rsidRDefault="0092325B" w:rsidP="0092325B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กำไรสะสมยังไม่ได้จัดสรร</w:t>
            </w:r>
          </w:p>
        </w:tc>
        <w:tc>
          <w:tcPr>
            <w:tcW w:w="182" w:type="dxa"/>
            <w:vAlign w:val="bottom"/>
          </w:tcPr>
          <w:p w14:paraId="3791A0E9" w14:textId="77777777" w:rsidR="003528AA" w:rsidRPr="00903FD6" w:rsidRDefault="003528AA" w:rsidP="00F6160F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148A176F" w14:textId="5F018985" w:rsidR="003528AA" w:rsidRPr="00903FD6" w:rsidRDefault="003528AA" w:rsidP="00A75D87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องค์ประกอบอื่นของส่วน</w:t>
            </w:r>
          </w:p>
          <w:p w14:paraId="10B1AA82" w14:textId="77777777" w:rsidR="003528AA" w:rsidRPr="00903FD6" w:rsidRDefault="003528AA" w:rsidP="00F6160F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ของผู้ถือหุ้น</w:t>
            </w:r>
          </w:p>
        </w:tc>
      </w:tr>
      <w:tr w:rsidR="00A61399" w:rsidRPr="00903FD6" w14:paraId="467B3AA6" w14:textId="77777777" w:rsidTr="00C73F24">
        <w:trPr>
          <w:cantSplit/>
          <w:trHeight w:val="20"/>
          <w:tblHeader/>
        </w:trPr>
        <w:tc>
          <w:tcPr>
            <w:tcW w:w="2599" w:type="dxa"/>
          </w:tcPr>
          <w:p w14:paraId="5BB7F804" w14:textId="77777777" w:rsidR="00A61399" w:rsidRPr="00903FD6" w:rsidRDefault="00A61399" w:rsidP="00F6160F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989" w:type="dxa"/>
            <w:vAlign w:val="bottom"/>
          </w:tcPr>
          <w:p w14:paraId="3BB28692" w14:textId="451DC82B" w:rsidR="00A61399" w:rsidRPr="00903FD6" w:rsidRDefault="00A61399" w:rsidP="00F6160F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857" w:type="dxa"/>
            <w:gridSpan w:val="9"/>
          </w:tcPr>
          <w:p w14:paraId="4AE17611" w14:textId="59779850" w:rsidR="00A61399" w:rsidRPr="00903FD6" w:rsidRDefault="00A61399" w:rsidP="00F6160F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3528AA" w:rsidRPr="00903FD6" w14:paraId="31512A1B" w14:textId="77777777" w:rsidTr="00A61399">
        <w:trPr>
          <w:cantSplit/>
          <w:trHeight w:val="20"/>
        </w:trPr>
        <w:tc>
          <w:tcPr>
            <w:tcW w:w="2599" w:type="dxa"/>
          </w:tcPr>
          <w:p w14:paraId="0085CF4B" w14:textId="1ED74F84" w:rsidR="003528AA" w:rsidRPr="00903FD6" w:rsidRDefault="003528AA" w:rsidP="00E51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hanging="259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C20C7C" w:rsidRPr="00903FD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03FD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C20C7C" w:rsidRPr="00903FD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03FD6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989" w:type="dxa"/>
            <w:vAlign w:val="bottom"/>
          </w:tcPr>
          <w:p w14:paraId="286E33AF" w14:textId="77777777" w:rsidR="003528AA" w:rsidRPr="00903FD6" w:rsidRDefault="003528AA" w:rsidP="002346F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6C18656" w14:textId="7E973937" w:rsidR="003528AA" w:rsidRPr="00903FD6" w:rsidRDefault="00C20C7C" w:rsidP="006A1433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3528AA" w:rsidRPr="00903FD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03F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549</w:t>
            </w:r>
          </w:p>
        </w:tc>
        <w:tc>
          <w:tcPr>
            <w:tcW w:w="180" w:type="dxa"/>
            <w:vAlign w:val="bottom"/>
          </w:tcPr>
          <w:p w14:paraId="694B5457" w14:textId="77777777" w:rsidR="003528AA" w:rsidRPr="00903FD6" w:rsidRDefault="003528AA" w:rsidP="002346F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9EF6D8E" w14:textId="3BAAE4DC" w:rsidR="003528AA" w:rsidRPr="00903FD6" w:rsidRDefault="003528AA" w:rsidP="00A75D8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20C7C" w:rsidRPr="00903F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277</w:t>
            </w:r>
            <w:r w:rsidRPr="00903FD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1E9C47B5" w14:textId="77777777" w:rsidR="003528AA" w:rsidRPr="00903FD6" w:rsidRDefault="003528AA" w:rsidP="002346F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01E2639" w14:textId="29B3651E" w:rsidR="003528AA" w:rsidRPr="00903FD6" w:rsidRDefault="00C20C7C" w:rsidP="006A143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3528AA" w:rsidRPr="00903F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03F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709</w:t>
            </w:r>
          </w:p>
        </w:tc>
        <w:tc>
          <w:tcPr>
            <w:tcW w:w="180" w:type="dxa"/>
            <w:vAlign w:val="bottom"/>
          </w:tcPr>
          <w:p w14:paraId="414A9795" w14:textId="573B1193" w:rsidR="003528AA" w:rsidRPr="00903FD6" w:rsidRDefault="003528AA" w:rsidP="002346F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65A61567" w14:textId="1A057BC2" w:rsidR="003528AA" w:rsidRPr="00903FD6" w:rsidRDefault="00C20C7C" w:rsidP="0092325B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528AA" w:rsidRPr="00903F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03F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324</w:t>
            </w:r>
          </w:p>
        </w:tc>
        <w:tc>
          <w:tcPr>
            <w:tcW w:w="182" w:type="dxa"/>
            <w:vAlign w:val="bottom"/>
          </w:tcPr>
          <w:p w14:paraId="2F900E4C" w14:textId="77777777" w:rsidR="003528AA" w:rsidRPr="00903FD6" w:rsidRDefault="003528AA" w:rsidP="002346F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4" w:type="dxa"/>
            <w:vAlign w:val="bottom"/>
          </w:tcPr>
          <w:p w14:paraId="44815971" w14:textId="14B646B7" w:rsidR="003528AA" w:rsidRPr="00903FD6" w:rsidRDefault="003528AA" w:rsidP="00A75D87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20C7C" w:rsidRPr="00903F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</w:t>
            </w:r>
            <w:r w:rsidRPr="00903F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3528AA" w:rsidRPr="00903FD6" w14:paraId="35A00F3F" w14:textId="77777777" w:rsidTr="00A61399">
        <w:trPr>
          <w:cantSplit/>
          <w:trHeight w:val="254"/>
        </w:trPr>
        <w:tc>
          <w:tcPr>
            <w:tcW w:w="2599" w:type="dxa"/>
          </w:tcPr>
          <w:p w14:paraId="11C9106C" w14:textId="77777777" w:rsidR="003528AA" w:rsidRPr="00903FD6" w:rsidRDefault="003528AA" w:rsidP="00E51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right="8" w:hanging="25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เพิ่มขึ้น (ลดลง) เนื่องจาก</w:t>
            </w:r>
          </w:p>
        </w:tc>
        <w:tc>
          <w:tcPr>
            <w:tcW w:w="989" w:type="dxa"/>
            <w:vAlign w:val="bottom"/>
          </w:tcPr>
          <w:p w14:paraId="6987C511" w14:textId="77777777" w:rsidR="003528AA" w:rsidRPr="00903FD6" w:rsidRDefault="003528AA" w:rsidP="002346F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8A0021B" w14:textId="77777777" w:rsidR="003528AA" w:rsidRPr="00903FD6" w:rsidRDefault="003528AA" w:rsidP="00A75D87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D7D92FC" w14:textId="77777777" w:rsidR="003528AA" w:rsidRPr="00903FD6" w:rsidRDefault="003528AA" w:rsidP="002346F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7CAAD5" w14:textId="77777777" w:rsidR="003528AA" w:rsidRPr="00903FD6" w:rsidRDefault="003528AA" w:rsidP="00A75D8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79025FB" w14:textId="77777777" w:rsidR="003528AA" w:rsidRPr="00903FD6" w:rsidRDefault="003528AA" w:rsidP="002346F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37DE90" w14:textId="6C77B60E" w:rsidR="003528AA" w:rsidRPr="00903FD6" w:rsidRDefault="003528AA" w:rsidP="00A75D8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AB28CAF" w14:textId="6FAD08CF" w:rsidR="003528AA" w:rsidRPr="00903FD6" w:rsidRDefault="003528AA" w:rsidP="002346F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2ECC1794" w14:textId="77777777" w:rsidR="003528AA" w:rsidRPr="00903FD6" w:rsidRDefault="003528AA" w:rsidP="0092325B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66B141EF" w14:textId="77777777" w:rsidR="003528AA" w:rsidRPr="00903FD6" w:rsidRDefault="003528AA" w:rsidP="002346F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4" w:type="dxa"/>
            <w:vAlign w:val="bottom"/>
          </w:tcPr>
          <w:p w14:paraId="393B5E5E" w14:textId="77777777" w:rsidR="003528AA" w:rsidRPr="00903FD6" w:rsidRDefault="003528AA" w:rsidP="00A75D87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528AA" w:rsidRPr="00903FD6" w14:paraId="71562C0D" w14:textId="77777777" w:rsidTr="00A61399">
        <w:trPr>
          <w:cantSplit/>
          <w:trHeight w:val="254"/>
        </w:trPr>
        <w:tc>
          <w:tcPr>
            <w:tcW w:w="2599" w:type="dxa"/>
          </w:tcPr>
          <w:p w14:paraId="5875A838" w14:textId="77777777" w:rsidR="003528AA" w:rsidRPr="00903FD6" w:rsidRDefault="003528AA" w:rsidP="00E51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right="8" w:hanging="259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การถือปฏิบัติตามมาตรฐานการรายงานทางการเงินกลุ่มเครื่องมือทางการเงิน</w:t>
            </w:r>
          </w:p>
        </w:tc>
        <w:tc>
          <w:tcPr>
            <w:tcW w:w="989" w:type="dxa"/>
            <w:vAlign w:val="bottom"/>
          </w:tcPr>
          <w:p w14:paraId="34C35F5C" w14:textId="77777777" w:rsidR="003528AA" w:rsidRPr="00903FD6" w:rsidRDefault="003528AA" w:rsidP="002346F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62E1F4B" w14:textId="77777777" w:rsidR="003528AA" w:rsidRPr="00903FD6" w:rsidRDefault="003528AA" w:rsidP="00A75D87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2735609" w14:textId="77777777" w:rsidR="003528AA" w:rsidRPr="00903FD6" w:rsidRDefault="003528AA" w:rsidP="002346F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DB896A6" w14:textId="77777777" w:rsidR="003528AA" w:rsidRPr="00903FD6" w:rsidRDefault="003528AA" w:rsidP="00A75D8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F8E0B3C" w14:textId="77777777" w:rsidR="003528AA" w:rsidRPr="00903FD6" w:rsidRDefault="003528AA" w:rsidP="002346F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68F743" w14:textId="000DE16F" w:rsidR="003528AA" w:rsidRPr="00903FD6" w:rsidRDefault="003528AA" w:rsidP="00A75D8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D78300D" w14:textId="666233C5" w:rsidR="003528AA" w:rsidRPr="00903FD6" w:rsidRDefault="003528AA" w:rsidP="002346F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46D84315" w14:textId="77777777" w:rsidR="003528AA" w:rsidRPr="00903FD6" w:rsidRDefault="003528AA" w:rsidP="0092325B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719246BB" w14:textId="77777777" w:rsidR="003528AA" w:rsidRPr="00903FD6" w:rsidRDefault="003528AA" w:rsidP="002346F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4" w:type="dxa"/>
            <w:vAlign w:val="bottom"/>
          </w:tcPr>
          <w:p w14:paraId="13B0666D" w14:textId="77777777" w:rsidR="003528AA" w:rsidRPr="00903FD6" w:rsidRDefault="003528AA" w:rsidP="00A75D87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528AA" w:rsidRPr="00903FD6" w14:paraId="4694A399" w14:textId="77777777" w:rsidTr="00A61399">
        <w:trPr>
          <w:cantSplit/>
          <w:trHeight w:val="20"/>
        </w:trPr>
        <w:tc>
          <w:tcPr>
            <w:tcW w:w="2599" w:type="dxa"/>
          </w:tcPr>
          <w:p w14:paraId="11E4E15E" w14:textId="77777777" w:rsidR="003528AA" w:rsidRPr="00903FD6" w:rsidRDefault="003528AA" w:rsidP="00E51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right="8" w:hanging="25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การจัดประเภทเครื่องมือทางการเงิน </w:t>
            </w:r>
          </w:p>
        </w:tc>
        <w:tc>
          <w:tcPr>
            <w:tcW w:w="989" w:type="dxa"/>
            <w:vAlign w:val="bottom"/>
          </w:tcPr>
          <w:p w14:paraId="14A68355" w14:textId="14F48237" w:rsidR="003528AA" w:rsidRPr="00903FD6" w:rsidRDefault="003528AA" w:rsidP="002346F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C20C7C" w:rsidRPr="00903FD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1</w:t>
            </w: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90" w:type="dxa"/>
            <w:vAlign w:val="bottom"/>
          </w:tcPr>
          <w:p w14:paraId="5308FF7D" w14:textId="3A15EEAE" w:rsidR="003528AA" w:rsidRPr="00903FD6" w:rsidRDefault="003528AA" w:rsidP="00A75D87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B3E2D50" w14:textId="77777777" w:rsidR="003528AA" w:rsidRPr="00903FD6" w:rsidRDefault="003528AA" w:rsidP="002346F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B5D13CE" w14:textId="2A7C1ACF" w:rsidR="003528AA" w:rsidRPr="00903FD6" w:rsidRDefault="00C20C7C" w:rsidP="00A75D8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806</w:t>
            </w:r>
          </w:p>
        </w:tc>
        <w:tc>
          <w:tcPr>
            <w:tcW w:w="180" w:type="dxa"/>
          </w:tcPr>
          <w:p w14:paraId="166DEF84" w14:textId="77777777" w:rsidR="003528AA" w:rsidRPr="00903FD6" w:rsidRDefault="003528AA" w:rsidP="002346F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5C74DEE" w14:textId="7F3D5E3D" w:rsidR="003528AA" w:rsidRPr="00903FD6" w:rsidRDefault="00C20C7C" w:rsidP="00A75D8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674</w:t>
            </w:r>
          </w:p>
        </w:tc>
        <w:tc>
          <w:tcPr>
            <w:tcW w:w="180" w:type="dxa"/>
            <w:vAlign w:val="bottom"/>
          </w:tcPr>
          <w:p w14:paraId="7CCD9315" w14:textId="35E2B85B" w:rsidR="003528AA" w:rsidRPr="00903FD6" w:rsidRDefault="003528AA" w:rsidP="002346F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7590973E" w14:textId="1E7905D9" w:rsidR="003528AA" w:rsidRPr="00903FD6" w:rsidRDefault="003528AA" w:rsidP="0092325B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2" w:type="dxa"/>
            <w:vAlign w:val="bottom"/>
          </w:tcPr>
          <w:p w14:paraId="47072739" w14:textId="77777777" w:rsidR="003528AA" w:rsidRPr="00903FD6" w:rsidRDefault="003528AA" w:rsidP="002346F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4" w:type="dxa"/>
            <w:vAlign w:val="bottom"/>
          </w:tcPr>
          <w:p w14:paraId="78789FBA" w14:textId="01E84995" w:rsidR="003528AA" w:rsidRPr="00903FD6" w:rsidRDefault="00C20C7C" w:rsidP="00A75D87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3528AA" w:rsidRPr="00903FD6" w14:paraId="13310C8D" w14:textId="77777777" w:rsidTr="00A61399">
        <w:trPr>
          <w:cantSplit/>
          <w:trHeight w:val="20"/>
        </w:trPr>
        <w:tc>
          <w:tcPr>
            <w:tcW w:w="2599" w:type="dxa"/>
          </w:tcPr>
          <w:p w14:paraId="4F54F654" w14:textId="77777777" w:rsidR="003528AA" w:rsidRPr="00903FD6" w:rsidRDefault="003528AA" w:rsidP="00E51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right="8" w:hanging="259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ผลขาดทุนจากการด้อยค่าของสินทรัพย์ทางการเงิน</w:t>
            </w:r>
          </w:p>
        </w:tc>
        <w:tc>
          <w:tcPr>
            <w:tcW w:w="989" w:type="dxa"/>
            <w:vAlign w:val="bottom"/>
          </w:tcPr>
          <w:p w14:paraId="097AD4E1" w14:textId="21AB7720" w:rsidR="003528AA" w:rsidRPr="00903FD6" w:rsidRDefault="003528AA" w:rsidP="002346F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C20C7C" w:rsidRPr="00903FD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</w:t>
            </w: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90" w:type="dxa"/>
            <w:vAlign w:val="bottom"/>
          </w:tcPr>
          <w:p w14:paraId="48455F7B" w14:textId="204A4FAC" w:rsidR="003528AA" w:rsidRPr="00903FD6" w:rsidRDefault="00C20C7C" w:rsidP="00A75D87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</w:p>
        </w:tc>
        <w:tc>
          <w:tcPr>
            <w:tcW w:w="180" w:type="dxa"/>
            <w:vAlign w:val="bottom"/>
          </w:tcPr>
          <w:p w14:paraId="286CBDD0" w14:textId="77777777" w:rsidR="003528AA" w:rsidRPr="00903FD6" w:rsidRDefault="003528AA" w:rsidP="002346F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EBA9D04" w14:textId="77777777" w:rsidR="003528AA" w:rsidRPr="00903FD6" w:rsidRDefault="003528AA" w:rsidP="00A75D8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D9C72E4" w14:textId="77777777" w:rsidR="003528AA" w:rsidRPr="00903FD6" w:rsidRDefault="003528AA" w:rsidP="002346FD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F098BA1" w14:textId="5D5342F5" w:rsidR="003528AA" w:rsidRPr="00903FD6" w:rsidRDefault="00C20C7C" w:rsidP="00A75D8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80" w:type="dxa"/>
            <w:vAlign w:val="bottom"/>
          </w:tcPr>
          <w:p w14:paraId="08269519" w14:textId="5A057941" w:rsidR="003528AA" w:rsidRPr="00903FD6" w:rsidRDefault="003528AA" w:rsidP="002346FD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4B329043" w14:textId="5892597F" w:rsidR="003528AA" w:rsidRPr="00903FD6" w:rsidRDefault="00C20C7C" w:rsidP="0092325B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82" w:type="dxa"/>
            <w:vAlign w:val="bottom"/>
          </w:tcPr>
          <w:p w14:paraId="6DD52C4F" w14:textId="77777777" w:rsidR="003528AA" w:rsidRPr="00903FD6" w:rsidRDefault="003528AA" w:rsidP="002346F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2611C7F7" w14:textId="5597DD80" w:rsidR="003528AA" w:rsidRPr="00903FD6" w:rsidRDefault="003528AA" w:rsidP="00A75D87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528AA" w:rsidRPr="00903FD6" w14:paraId="14FB7C6D" w14:textId="77777777" w:rsidTr="00A61399">
        <w:trPr>
          <w:cantSplit/>
          <w:trHeight w:val="20"/>
        </w:trPr>
        <w:tc>
          <w:tcPr>
            <w:tcW w:w="2599" w:type="dxa"/>
          </w:tcPr>
          <w:p w14:paraId="5BBB2B14" w14:textId="77777777" w:rsidR="003528AA" w:rsidRPr="00903FD6" w:rsidRDefault="003528AA" w:rsidP="00E51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right="8" w:hanging="259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ภาษีเงินได้ที่เกี่ยวข้อง</w:t>
            </w:r>
          </w:p>
        </w:tc>
        <w:tc>
          <w:tcPr>
            <w:tcW w:w="989" w:type="dxa"/>
            <w:vAlign w:val="bottom"/>
          </w:tcPr>
          <w:p w14:paraId="36707E66" w14:textId="77777777" w:rsidR="003528AA" w:rsidRPr="00903FD6" w:rsidRDefault="003528AA" w:rsidP="002346F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4ADEA9F" w14:textId="10834105" w:rsidR="003528AA" w:rsidRPr="00903FD6" w:rsidRDefault="003528AA" w:rsidP="00A75D87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20C7C" w:rsidRPr="00903F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903FD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6F0E87E3" w14:textId="77777777" w:rsidR="003528AA" w:rsidRPr="00903FD6" w:rsidRDefault="003528AA" w:rsidP="002346F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B7FFD2A" w14:textId="580E710B" w:rsidR="003528AA" w:rsidRPr="00903FD6" w:rsidRDefault="003528AA" w:rsidP="00A75D8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20C7C" w:rsidRPr="00903F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161</w:t>
            </w:r>
            <w:r w:rsidRPr="00903FD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7A3BBD3" w14:textId="77777777" w:rsidR="003528AA" w:rsidRPr="00903FD6" w:rsidRDefault="003528AA" w:rsidP="002346FD">
            <w:pPr>
              <w:pStyle w:val="acctfourfigures"/>
              <w:tabs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8AEB28" w14:textId="34564529" w:rsidR="003528AA" w:rsidRPr="00903FD6" w:rsidRDefault="003528AA" w:rsidP="006A1433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20C7C" w:rsidRPr="006A1433">
              <w:rPr>
                <w:rFonts w:asciiTheme="majorBidi" w:hAnsiTheme="majorBidi" w:cstheme="majorBidi"/>
                <w:sz w:val="30"/>
                <w:szCs w:val="30"/>
              </w:rPr>
              <w:t>136</w:t>
            </w:r>
            <w:r w:rsidRPr="00903FD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81FE4BD" w14:textId="4C3E713C" w:rsidR="003528AA" w:rsidRPr="00903FD6" w:rsidRDefault="003528AA" w:rsidP="002346FD">
            <w:pPr>
              <w:pStyle w:val="acctfourfigures"/>
              <w:tabs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1A96EE25" w14:textId="58768C7A" w:rsidR="003528AA" w:rsidRPr="00903FD6" w:rsidRDefault="003528AA" w:rsidP="0092325B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20C7C" w:rsidRPr="00903F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903FD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2" w:type="dxa"/>
            <w:vAlign w:val="bottom"/>
          </w:tcPr>
          <w:p w14:paraId="2B3ABFDC" w14:textId="77777777" w:rsidR="003528AA" w:rsidRPr="00903FD6" w:rsidRDefault="003528AA" w:rsidP="002346F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07DF1A2A" w14:textId="5B317FC1" w:rsidR="003528AA" w:rsidRPr="00903FD6" w:rsidRDefault="003528AA" w:rsidP="00350BC4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20C7C" w:rsidRPr="00903F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903FD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528AA" w:rsidRPr="00903FD6" w14:paraId="29B01C38" w14:textId="77777777" w:rsidTr="00A61399">
        <w:trPr>
          <w:cantSplit/>
          <w:trHeight w:val="20"/>
        </w:trPr>
        <w:tc>
          <w:tcPr>
            <w:tcW w:w="2599" w:type="dxa"/>
          </w:tcPr>
          <w:p w14:paraId="0EE119CC" w14:textId="077BC4F2" w:rsidR="003528AA" w:rsidRPr="00903FD6" w:rsidRDefault="003528AA" w:rsidP="00E51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right="-80" w:hanging="259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การถือปฏิบัติตาม</w:t>
            </w:r>
            <w:r w:rsidRPr="00903FD6">
              <w:rPr>
                <w:rFonts w:asciiTheme="majorBidi" w:hAnsiTheme="majorBidi" w:cstheme="majorBidi"/>
                <w:sz w:val="30"/>
                <w:szCs w:val="30"/>
              </w:rPr>
              <w:t xml:space="preserve"> TFRS </w:t>
            </w:r>
            <w:r w:rsidR="00C20C7C" w:rsidRPr="00903FD6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สุทธิภาษีเงินได้</w:t>
            </w:r>
          </w:p>
        </w:tc>
        <w:tc>
          <w:tcPr>
            <w:tcW w:w="989" w:type="dxa"/>
            <w:vAlign w:val="bottom"/>
          </w:tcPr>
          <w:p w14:paraId="6CA7636D" w14:textId="349EAB8D" w:rsidR="003528AA" w:rsidRPr="00903FD6" w:rsidRDefault="003528AA" w:rsidP="002346F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C9E2EE7" w14:textId="03BBE23D" w:rsidR="003528AA" w:rsidRPr="00903FD6" w:rsidRDefault="003528AA" w:rsidP="00A75D87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20C7C" w:rsidRPr="00903F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903F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20C7C" w:rsidRPr="00903F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400</w:t>
            </w:r>
            <w:r w:rsidRPr="00903FD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0B7A39C0" w14:textId="77777777" w:rsidR="003528AA" w:rsidRPr="00903FD6" w:rsidRDefault="003528AA" w:rsidP="002346F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B062887" w14:textId="0998FB62" w:rsidR="003528AA" w:rsidRPr="00903FD6" w:rsidRDefault="003528AA" w:rsidP="00A75D8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20C7C" w:rsidRPr="00903F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  <w:r w:rsidRPr="00903FD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76A081E1" w14:textId="77777777" w:rsidR="003528AA" w:rsidRPr="00903FD6" w:rsidRDefault="003528AA" w:rsidP="002346FD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E396458" w14:textId="4EE932F2" w:rsidR="003528AA" w:rsidRPr="00903FD6" w:rsidRDefault="003528AA" w:rsidP="006A143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20C7C" w:rsidRPr="00903F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347</w:t>
            </w:r>
            <w:r w:rsidRPr="00903FD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664DC292" w14:textId="766C27A2" w:rsidR="003528AA" w:rsidRPr="00903FD6" w:rsidRDefault="003528AA" w:rsidP="002346FD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502E3ADF" w14:textId="7F657C2A" w:rsidR="003528AA" w:rsidRPr="00903FD6" w:rsidRDefault="003528AA" w:rsidP="0092325B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18956311" w14:textId="77777777" w:rsidR="003528AA" w:rsidRPr="00903FD6" w:rsidRDefault="003528AA" w:rsidP="002346F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360645CA" w14:textId="45661CA6" w:rsidR="003528AA" w:rsidRPr="00903FD6" w:rsidRDefault="003528AA" w:rsidP="00A75D87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528AA" w:rsidRPr="00903FD6" w14:paraId="341E87C7" w14:textId="77777777" w:rsidTr="00A61399">
        <w:trPr>
          <w:cantSplit/>
          <w:trHeight w:val="20"/>
        </w:trPr>
        <w:tc>
          <w:tcPr>
            <w:tcW w:w="2599" w:type="dxa"/>
          </w:tcPr>
          <w:p w14:paraId="64374EE8" w14:textId="3C706D00" w:rsidR="003528AA" w:rsidRPr="00903FD6" w:rsidRDefault="003528AA" w:rsidP="00E51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right="8" w:hanging="2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20C7C" w:rsidRPr="00903F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C20C7C" w:rsidRPr="00903F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989" w:type="dxa"/>
            <w:vAlign w:val="bottom"/>
          </w:tcPr>
          <w:p w14:paraId="38DB0DD2" w14:textId="77777777" w:rsidR="003528AA" w:rsidRPr="00903FD6" w:rsidRDefault="003528AA" w:rsidP="002346F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AE0E93" w14:textId="2E6DEAA2" w:rsidR="003528AA" w:rsidRPr="00903FD6" w:rsidRDefault="00C20C7C" w:rsidP="00A75D87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</w:t>
            </w:r>
            <w:r w:rsidR="003528AA"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178</w:t>
            </w:r>
          </w:p>
        </w:tc>
        <w:tc>
          <w:tcPr>
            <w:tcW w:w="180" w:type="dxa"/>
            <w:vAlign w:val="bottom"/>
          </w:tcPr>
          <w:p w14:paraId="1E71FCB7" w14:textId="77777777" w:rsidR="003528AA" w:rsidRPr="00903FD6" w:rsidRDefault="003528AA" w:rsidP="002346F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F8ADC2" w14:textId="4759D5D2" w:rsidR="003528AA" w:rsidRPr="00903FD6" w:rsidRDefault="00C20C7C" w:rsidP="00A75D8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329</w:t>
            </w:r>
          </w:p>
        </w:tc>
        <w:tc>
          <w:tcPr>
            <w:tcW w:w="180" w:type="dxa"/>
          </w:tcPr>
          <w:p w14:paraId="4942D994" w14:textId="77777777" w:rsidR="003528AA" w:rsidRPr="00903FD6" w:rsidRDefault="003528AA" w:rsidP="002346FD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3FBDE1" w14:textId="5209A02F" w:rsidR="003528AA" w:rsidRPr="00903FD6" w:rsidRDefault="00C20C7C" w:rsidP="00A75D8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</w:t>
            </w:r>
            <w:r w:rsidR="003528AA" w:rsidRPr="00903F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908</w:t>
            </w:r>
          </w:p>
        </w:tc>
        <w:tc>
          <w:tcPr>
            <w:tcW w:w="180" w:type="dxa"/>
            <w:vAlign w:val="bottom"/>
          </w:tcPr>
          <w:p w14:paraId="002EA493" w14:textId="6ACB4C6C" w:rsidR="003528AA" w:rsidRPr="00903FD6" w:rsidRDefault="003528AA" w:rsidP="002346FD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186C5E9E" w14:textId="77436644" w:rsidR="003528AA" w:rsidRPr="00903FD6" w:rsidRDefault="00C20C7C" w:rsidP="0092325B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3528AA" w:rsidRPr="00903F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330</w:t>
            </w:r>
          </w:p>
        </w:tc>
        <w:tc>
          <w:tcPr>
            <w:tcW w:w="182" w:type="dxa"/>
            <w:vAlign w:val="bottom"/>
          </w:tcPr>
          <w:p w14:paraId="10768442" w14:textId="77777777" w:rsidR="003528AA" w:rsidRPr="00903FD6" w:rsidRDefault="003528AA" w:rsidP="002346F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BC83F1" w14:textId="731257EE" w:rsidR="003528AA" w:rsidRPr="00903FD6" w:rsidRDefault="003528AA" w:rsidP="00A75D87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20C7C"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</w:t>
            </w: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75BD3E12" w14:textId="77777777" w:rsidR="00CF735B" w:rsidRPr="00903FD6" w:rsidRDefault="00CF735B" w:rsidP="00CF73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</w:p>
    <w:p w14:paraId="445C3CD2" w14:textId="77777777" w:rsidR="00136C7B" w:rsidRPr="00903FD6" w:rsidRDefault="00136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 w:rsidRPr="00903FD6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br w:type="page"/>
      </w:r>
    </w:p>
    <w:p w14:paraId="7DC8E481" w14:textId="0789966B" w:rsidR="00F6160F" w:rsidRPr="00903FD6" w:rsidRDefault="00F6160F" w:rsidP="00B13565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left" w:pos="900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903FD6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มาตรฐานการรายงานทางการเงินกลุ่มเครื่องมือทางการเงิน</w:t>
      </w:r>
    </w:p>
    <w:p w14:paraId="1EF31822" w14:textId="77777777" w:rsidR="00F6160F" w:rsidRPr="00903FD6" w:rsidRDefault="00F6160F" w:rsidP="00F6160F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F1A026" w14:textId="5DC5C7D8" w:rsidR="00F6160F" w:rsidRPr="00AA06E5" w:rsidRDefault="002A7119" w:rsidP="00B1356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A06E5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="00F6160F" w:rsidRPr="00AA06E5">
        <w:rPr>
          <w:rFonts w:asciiTheme="majorBidi" w:hAnsiTheme="majorBidi" w:cstheme="majorBidi"/>
          <w:color w:val="000000"/>
          <w:sz w:val="30"/>
          <w:szCs w:val="30"/>
          <w:cs/>
        </w:rPr>
        <w:t>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</w:t>
      </w:r>
      <w:r w:rsidR="00671018" w:rsidRPr="00AA06E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F6160F" w:rsidRPr="00AA06E5">
        <w:rPr>
          <w:rFonts w:asciiTheme="majorBidi" w:hAnsiTheme="majorBidi" w:cstheme="majorBidi"/>
          <w:color w:val="000000"/>
          <w:sz w:val="30"/>
          <w:szCs w:val="30"/>
          <w:cs/>
        </w:rPr>
        <w:t>องค์ประกอบอื่นของส่วนของผู้ถือหุ้น</w:t>
      </w:r>
      <w:r w:rsidR="00671018" w:rsidRPr="00AA06E5">
        <w:rPr>
          <w:rFonts w:asciiTheme="majorBidi" w:hAnsiTheme="majorBidi" w:cstheme="majorBidi"/>
          <w:color w:val="000000"/>
          <w:sz w:val="30"/>
          <w:szCs w:val="30"/>
          <w:cs/>
        </w:rPr>
        <w:t>และส่วนได้เสียที่ไม่มีอำนาจควบคุม</w:t>
      </w:r>
      <w:r w:rsidR="00FF6921" w:rsidRPr="00AA06E5">
        <w:rPr>
          <w:rFonts w:asciiTheme="majorBidi" w:hAnsiTheme="majorBidi" w:cstheme="majorBidi"/>
          <w:color w:val="000000"/>
          <w:sz w:val="30"/>
          <w:szCs w:val="30"/>
        </w:rPr>
        <w:br/>
      </w:r>
      <w:r w:rsidR="00F6160F" w:rsidRPr="00AA06E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 </w:t>
      </w:r>
      <w:r w:rsidR="00C20C7C" w:rsidRPr="00AA06E5">
        <w:rPr>
          <w:rFonts w:asciiTheme="majorBidi" w:hAnsiTheme="majorBidi" w:cstheme="majorBidi"/>
          <w:color w:val="000000"/>
          <w:sz w:val="30"/>
          <w:szCs w:val="30"/>
        </w:rPr>
        <w:t>1</w:t>
      </w:r>
      <w:r w:rsidR="00F6160F" w:rsidRPr="00AA06E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F6160F" w:rsidRPr="00AA06E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มกราคม </w:t>
      </w:r>
      <w:r w:rsidR="00C20C7C" w:rsidRPr="00AA06E5">
        <w:rPr>
          <w:rFonts w:asciiTheme="majorBidi" w:hAnsiTheme="majorBidi" w:cstheme="majorBidi"/>
          <w:color w:val="000000"/>
          <w:sz w:val="30"/>
          <w:szCs w:val="30"/>
        </w:rPr>
        <w:t>2563</w:t>
      </w:r>
      <w:r w:rsidR="00F6160F" w:rsidRPr="00AA06E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F6160F" w:rsidRPr="00AA06E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ดังนั้น </w:t>
      </w:r>
      <w:r w:rsidRPr="00AA06E5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="00F6160F" w:rsidRPr="00AA06E5">
        <w:rPr>
          <w:rFonts w:asciiTheme="majorBidi" w:hAnsiTheme="majorBidi" w:cstheme="majorBidi"/>
          <w:color w:val="000000"/>
          <w:sz w:val="30"/>
          <w:szCs w:val="30"/>
          <w:cs/>
        </w:rPr>
        <w:t>จึงไม่ปรับปรุงข้อมูลที่นำเสนอในปี</w:t>
      </w:r>
      <w:r w:rsidR="00F6160F" w:rsidRPr="00AA06E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C20C7C" w:rsidRPr="00AA06E5">
        <w:rPr>
          <w:rFonts w:asciiTheme="majorBidi" w:hAnsiTheme="majorBidi" w:cstheme="majorBidi"/>
          <w:color w:val="000000"/>
          <w:sz w:val="30"/>
          <w:szCs w:val="30"/>
        </w:rPr>
        <w:t>2562</w:t>
      </w:r>
    </w:p>
    <w:p w14:paraId="4699BCCD" w14:textId="77777777" w:rsidR="00F6160F" w:rsidRPr="00903FD6" w:rsidRDefault="00F6160F" w:rsidP="00F6160F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ECED00" w14:textId="4A22DF33" w:rsidR="00F6160F" w:rsidRPr="00AA06E5" w:rsidRDefault="00F6160F" w:rsidP="00B1356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A06E5">
        <w:rPr>
          <w:rFonts w:asciiTheme="majorBidi" w:hAnsiTheme="majorBidi" w:cstheme="majorBidi"/>
          <w:color w:val="000000"/>
          <w:sz w:val="30"/>
          <w:szCs w:val="30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AA06E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AA06E5">
        <w:rPr>
          <w:rFonts w:asciiTheme="majorBidi" w:hAnsiTheme="majorBidi" w:cstheme="majorBidi"/>
          <w:color w:val="000000"/>
          <w:sz w:val="30"/>
          <w:szCs w:val="30"/>
          <w:cs/>
        </w:rPr>
        <w:t>โดยผลกระทบ</w:t>
      </w:r>
      <w:r w:rsidRPr="00903FD6">
        <w:rPr>
          <w:rFonts w:asciiTheme="majorBidi" w:hAnsiTheme="majorBidi" w:cstheme="majorBidi"/>
          <w:color w:val="000000"/>
          <w:sz w:val="30"/>
          <w:szCs w:val="30"/>
          <w:cs/>
        </w:rPr>
        <w:t>จากการ</w:t>
      </w:r>
      <w:r w:rsidRPr="00AA06E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ถือปฏิบัติตามมาตรฐานการรายงานทางการเงินกลุ่มเครื่องมือทางการเงิน มีดังนี้ </w:t>
      </w:r>
    </w:p>
    <w:p w14:paraId="264CDB63" w14:textId="77777777" w:rsidR="00F6160F" w:rsidRPr="00903FD6" w:rsidRDefault="00F6160F" w:rsidP="00F61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highlight w:val="cyan"/>
          <w:cs/>
        </w:rPr>
      </w:pPr>
    </w:p>
    <w:p w14:paraId="6D893C41" w14:textId="77777777" w:rsidR="00F6160F" w:rsidRPr="00903FD6" w:rsidRDefault="00F6160F" w:rsidP="00AA06E5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50"/>
        <w:jc w:val="thaiDistribute"/>
        <w:rPr>
          <w:rFonts w:asciiTheme="majorBidi" w:hAnsiTheme="majorBidi" w:cstheme="majorBidi"/>
          <w:sz w:val="30"/>
          <w:szCs w:val="30"/>
        </w:rPr>
      </w:pPr>
      <w:r w:rsidRPr="00903FD6">
        <w:rPr>
          <w:rFonts w:asciiTheme="majorBidi" w:hAnsiTheme="majorBidi" w:cstheme="majorBidi"/>
          <w:sz w:val="30"/>
          <w:szCs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44D97AE8" w14:textId="77777777" w:rsidR="00F6160F" w:rsidRPr="00903FD6" w:rsidRDefault="00F6160F" w:rsidP="00F6160F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64CE255" w14:textId="73AAD281" w:rsidR="00F6160F" w:rsidRPr="00903FD6" w:rsidRDefault="00F6160F" w:rsidP="00AA06E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50"/>
        <w:jc w:val="thaiDistribute"/>
        <w:rPr>
          <w:rFonts w:asciiTheme="majorBidi" w:hAnsiTheme="majorBidi" w:cstheme="majorBidi"/>
          <w:sz w:val="30"/>
          <w:szCs w:val="30"/>
        </w:rPr>
      </w:pPr>
      <w:r w:rsidRPr="00903FD6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="00C20C7C" w:rsidRPr="00903FD6">
        <w:rPr>
          <w:rFonts w:asciiTheme="majorBidi" w:hAnsiTheme="majorBidi" w:cstheme="majorBidi"/>
          <w:sz w:val="30"/>
          <w:szCs w:val="30"/>
        </w:rPr>
        <w:t>9</w:t>
      </w:r>
      <w:r w:rsidRPr="00903FD6">
        <w:rPr>
          <w:rFonts w:asciiTheme="majorBidi" w:hAnsiTheme="majorBidi" w:cstheme="majorBidi"/>
          <w:sz w:val="30"/>
          <w:szCs w:val="30"/>
        </w:rPr>
        <w:t xml:space="preserve"> (“TFRS </w:t>
      </w:r>
      <w:r w:rsidR="00C20C7C" w:rsidRPr="00903FD6">
        <w:rPr>
          <w:rFonts w:asciiTheme="majorBidi" w:hAnsiTheme="majorBidi" w:cstheme="majorBidi"/>
          <w:sz w:val="30"/>
          <w:szCs w:val="30"/>
        </w:rPr>
        <w:t>9</w:t>
      </w:r>
      <w:r w:rsidRPr="00903FD6">
        <w:rPr>
          <w:rFonts w:asciiTheme="majorBidi" w:hAnsiTheme="majorBidi" w:cstheme="majorBidi"/>
          <w:sz w:val="30"/>
          <w:szCs w:val="30"/>
        </w:rPr>
        <w:t xml:space="preserve">”) 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จัดประเภทสินทรัพย์ทางการเงินเป็น </w:t>
      </w:r>
      <w:r w:rsidR="00C20C7C" w:rsidRPr="00903FD6">
        <w:rPr>
          <w:rFonts w:asciiTheme="majorBidi" w:hAnsiTheme="majorBidi" w:cstheme="majorBidi"/>
          <w:sz w:val="30"/>
          <w:szCs w:val="30"/>
        </w:rPr>
        <w:t>3</w:t>
      </w:r>
      <w:r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Pr="00903FD6">
        <w:rPr>
          <w:rFonts w:asciiTheme="majorBidi" w:hAnsiTheme="majorBidi" w:cstheme="majorBidi"/>
          <w:sz w:val="30"/>
          <w:szCs w:val="30"/>
          <w:cs/>
        </w:rPr>
        <w:t>ประเภท ได้แก่</w:t>
      </w:r>
      <w:r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ราคาทุนตัดจำหน่าย มูลค่ายุติธรรมผ่านกำไรขาดทุนเบ็ดเสร็จอื่น </w:t>
      </w:r>
      <w:r w:rsidRPr="00903FD6">
        <w:rPr>
          <w:rFonts w:asciiTheme="majorBidi" w:hAnsiTheme="majorBidi" w:cstheme="majorBidi"/>
          <w:sz w:val="30"/>
          <w:szCs w:val="30"/>
        </w:rPr>
        <w:t>(FVOCI)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 และมูลค่ายุติธรรมผ่านกำไรหรือขาดทุน</w:t>
      </w:r>
      <w:r w:rsidRPr="00903FD6">
        <w:rPr>
          <w:rFonts w:asciiTheme="majorBidi" w:hAnsiTheme="majorBidi" w:cstheme="majorBidi"/>
          <w:sz w:val="30"/>
          <w:szCs w:val="30"/>
        </w:rPr>
        <w:t xml:space="preserve"> (FVTPL) 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โดยการจัดประเภทตาม </w:t>
      </w:r>
      <w:r w:rsidRPr="00903FD6">
        <w:rPr>
          <w:rFonts w:asciiTheme="majorBidi" w:hAnsiTheme="majorBidi" w:cstheme="majorBidi"/>
          <w:sz w:val="30"/>
          <w:szCs w:val="30"/>
        </w:rPr>
        <w:t xml:space="preserve">TFRS </w:t>
      </w:r>
      <w:r w:rsidR="00C20C7C" w:rsidRPr="00903FD6">
        <w:rPr>
          <w:rFonts w:asciiTheme="majorBidi" w:hAnsiTheme="majorBidi" w:cstheme="majorBidi"/>
          <w:sz w:val="30"/>
          <w:szCs w:val="30"/>
        </w:rPr>
        <w:t>9</w:t>
      </w:r>
      <w:r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Pr="00903FD6">
        <w:rPr>
          <w:rFonts w:asciiTheme="majorBidi" w:hAnsiTheme="majorBidi" w:cstheme="majorBidi"/>
          <w:sz w:val="30"/>
          <w:szCs w:val="30"/>
          <w:cs/>
        </w:rPr>
        <w:t>จะเป็นไปตามลักษณะของกระแสเงินสดของ</w:t>
      </w:r>
      <w:r w:rsidRPr="00AA06E5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สินทรัพย์ทางการเงินและโมเดลธุรกิจของกิจการในการบริหารจัดการสินทรัพย์ทางการเงินนั้น ทั้งนี้ </w:t>
      </w:r>
      <w:r w:rsidRPr="00AA06E5">
        <w:rPr>
          <w:rFonts w:asciiTheme="majorBidi" w:hAnsiTheme="majorBidi" w:cstheme="majorBidi"/>
          <w:sz w:val="30"/>
          <w:szCs w:val="30"/>
        </w:rPr>
        <w:t xml:space="preserve">TFRS </w:t>
      </w:r>
      <w:r w:rsidR="00C20C7C" w:rsidRPr="00AA06E5">
        <w:rPr>
          <w:rFonts w:asciiTheme="majorBidi" w:hAnsiTheme="majorBidi" w:cstheme="majorBidi"/>
          <w:sz w:val="30"/>
          <w:szCs w:val="30"/>
        </w:rPr>
        <w:t>9</w:t>
      </w:r>
      <w:r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="00C20C7C" w:rsidRPr="00903FD6">
        <w:rPr>
          <w:rFonts w:asciiTheme="majorBidi" w:hAnsiTheme="majorBidi" w:cstheme="majorBidi"/>
          <w:sz w:val="30"/>
          <w:szCs w:val="30"/>
        </w:rPr>
        <w:t>105</w:t>
      </w:r>
    </w:p>
    <w:p w14:paraId="52DC21C5" w14:textId="77777777" w:rsidR="007E0486" w:rsidRPr="00AA06E5" w:rsidRDefault="007E0486" w:rsidP="00AA06E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50"/>
        <w:jc w:val="thaiDistribute"/>
        <w:rPr>
          <w:rFonts w:asciiTheme="majorBidi" w:hAnsiTheme="majorBidi" w:cstheme="majorBidi"/>
          <w:sz w:val="30"/>
          <w:szCs w:val="30"/>
        </w:rPr>
      </w:pPr>
    </w:p>
    <w:p w14:paraId="7508DC54" w14:textId="7EBD57B9" w:rsidR="00F6160F" w:rsidRPr="00903FD6" w:rsidRDefault="00F6160F" w:rsidP="00AA06E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50"/>
        <w:jc w:val="thaiDistribute"/>
        <w:rPr>
          <w:rFonts w:asciiTheme="majorBidi" w:hAnsiTheme="majorBidi" w:cstheme="majorBidi"/>
          <w:sz w:val="30"/>
          <w:szCs w:val="30"/>
        </w:rPr>
      </w:pPr>
      <w:r w:rsidRPr="00903FD6">
        <w:rPr>
          <w:rFonts w:asciiTheme="majorBidi" w:hAnsiTheme="majorBidi" w:cstheme="majorBidi"/>
          <w:sz w:val="30"/>
          <w:szCs w:val="30"/>
          <w:cs/>
        </w:rPr>
        <w:t>ตาม</w:t>
      </w:r>
      <w:r w:rsidRPr="00903FD6">
        <w:rPr>
          <w:rFonts w:asciiTheme="majorBidi" w:hAnsiTheme="majorBidi" w:cstheme="majorBidi"/>
          <w:sz w:val="30"/>
          <w:szCs w:val="30"/>
        </w:rPr>
        <w:t xml:space="preserve"> TFRS </w:t>
      </w:r>
      <w:r w:rsidR="00C20C7C" w:rsidRPr="00903FD6">
        <w:rPr>
          <w:rFonts w:asciiTheme="majorBidi" w:hAnsiTheme="majorBidi" w:cstheme="majorBidi"/>
          <w:sz w:val="30"/>
          <w:szCs w:val="30"/>
        </w:rPr>
        <w:t>9</w:t>
      </w:r>
      <w:r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Pr="00903FD6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เดิม</w:t>
      </w:r>
      <w:r w:rsidR="002A7119" w:rsidRPr="00AA06E5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903FD6">
        <w:rPr>
          <w:rFonts w:asciiTheme="majorBidi" w:hAnsiTheme="majorBidi" w:cstheme="majorBidi"/>
          <w:sz w:val="30"/>
          <w:szCs w:val="30"/>
          <w:cs/>
        </w:rPr>
        <w:t>รับรู้ดอกเบี้ยรับและดอกเบี้ยจ่ายด้วยอัตราดอกเบี้ยตามสัญญา</w:t>
      </w:r>
    </w:p>
    <w:p w14:paraId="6FF97EE5" w14:textId="77777777" w:rsidR="00F6160F" w:rsidRPr="00903FD6" w:rsidRDefault="00F6160F" w:rsidP="00F6160F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86051C" w14:textId="378765CF" w:rsidR="00F6160F" w:rsidRPr="00903FD6" w:rsidRDefault="00F6160F" w:rsidP="00AA06E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5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03FD6">
        <w:rPr>
          <w:rFonts w:asciiTheme="majorBidi" w:hAnsiTheme="majorBidi" w:cstheme="majorBidi"/>
          <w:sz w:val="30"/>
          <w:szCs w:val="30"/>
          <w:cs/>
        </w:rPr>
        <w:t xml:space="preserve">ตาม </w:t>
      </w:r>
      <w:r w:rsidRPr="00903FD6">
        <w:rPr>
          <w:rFonts w:asciiTheme="majorBidi" w:hAnsiTheme="majorBidi" w:cstheme="majorBidi"/>
          <w:sz w:val="30"/>
          <w:szCs w:val="30"/>
        </w:rPr>
        <w:t xml:space="preserve">TFRS </w:t>
      </w:r>
      <w:r w:rsidR="00C20C7C" w:rsidRPr="00903FD6">
        <w:rPr>
          <w:rFonts w:asciiTheme="majorBidi" w:hAnsiTheme="majorBidi" w:cstheme="majorBidi"/>
          <w:sz w:val="30"/>
          <w:szCs w:val="30"/>
        </w:rPr>
        <w:t>9</w:t>
      </w:r>
      <w:r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Pr="00903FD6">
        <w:rPr>
          <w:rFonts w:asciiTheme="majorBidi" w:hAnsiTheme="majorBidi" w:cstheme="majorBidi"/>
          <w:sz w:val="30"/>
          <w:szCs w:val="30"/>
          <w:cs/>
        </w:rPr>
        <w:t>อนุพันธ์จะวัดมูลค่าด้วยมูลค่ายุติธรรมผ่านกำไรหรือขาดทุน เดิม</w:t>
      </w:r>
      <w:r w:rsidR="002A7119" w:rsidRPr="00AA06E5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903FD6">
        <w:rPr>
          <w:rFonts w:asciiTheme="majorBidi" w:hAnsiTheme="majorBidi" w:cstheme="majorBidi"/>
          <w:sz w:val="30"/>
          <w:szCs w:val="30"/>
          <w:cs/>
        </w:rPr>
        <w:t>รับรู้รายการเมื่อใช้สิทธิในอนุพันธ์ดังกล่าว</w:t>
      </w:r>
      <w:r w:rsidRPr="00AA06E5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D7EEEFF" w14:textId="77777777" w:rsidR="00F6160F" w:rsidRPr="00903FD6" w:rsidRDefault="00F6160F" w:rsidP="00F6160F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CCB826" w14:textId="77777777" w:rsidR="00136C7B" w:rsidRPr="00903FD6" w:rsidRDefault="00136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903FD6">
        <w:rPr>
          <w:rFonts w:asciiTheme="majorBidi" w:hAnsiTheme="majorBidi" w:cstheme="majorBidi"/>
          <w:spacing w:val="-2"/>
          <w:sz w:val="30"/>
          <w:szCs w:val="30"/>
          <w:cs/>
        </w:rPr>
        <w:br w:type="page"/>
      </w:r>
    </w:p>
    <w:p w14:paraId="29A36EBA" w14:textId="08A34EFF" w:rsidR="00F6160F" w:rsidRPr="00903FD6" w:rsidRDefault="00F6160F" w:rsidP="008949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903FD6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 xml:space="preserve">ตารางดังต่อไปนี้แสดงการจัดประเภทการวัดมูลค่าภายใต้มาตรฐานเดิมและ </w:t>
      </w:r>
      <w:r w:rsidRPr="00903FD6">
        <w:rPr>
          <w:rFonts w:asciiTheme="majorBidi" w:hAnsiTheme="majorBidi" w:cstheme="majorBidi"/>
          <w:spacing w:val="-2"/>
          <w:sz w:val="30"/>
          <w:szCs w:val="30"/>
        </w:rPr>
        <w:t xml:space="preserve">TFRS </w:t>
      </w:r>
      <w:r w:rsidR="00C20C7C" w:rsidRPr="00903FD6">
        <w:rPr>
          <w:rFonts w:asciiTheme="majorBidi" w:hAnsiTheme="majorBidi" w:cstheme="majorBidi"/>
          <w:spacing w:val="-2"/>
          <w:sz w:val="30"/>
          <w:szCs w:val="30"/>
        </w:rPr>
        <w:t>9</w:t>
      </w:r>
      <w:r w:rsidRPr="00903FD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903FD6">
        <w:rPr>
          <w:rFonts w:asciiTheme="majorBidi" w:hAnsiTheme="majorBidi" w:cstheme="majorBidi"/>
          <w:spacing w:val="-2"/>
          <w:sz w:val="30"/>
          <w:szCs w:val="30"/>
          <w:cs/>
        </w:rPr>
        <w:t>รวมถึงการกระทบยอดมูลค่า</w:t>
      </w:r>
      <w:r w:rsidR="00AA06E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       </w:t>
      </w:r>
      <w:r w:rsidRPr="00903FD6">
        <w:rPr>
          <w:rFonts w:asciiTheme="majorBidi" w:hAnsiTheme="majorBidi" w:cstheme="majorBidi"/>
          <w:spacing w:val="-2"/>
          <w:sz w:val="30"/>
          <w:szCs w:val="30"/>
          <w:cs/>
        </w:rPr>
        <w:t>ตามบัญชีของสินทรัพย์ทางการเงินและหนี้สินทางการเงินแต่ละประเภทของ</w:t>
      </w:r>
      <w:r w:rsidR="002A7119" w:rsidRPr="00903FD6">
        <w:rPr>
          <w:rFonts w:asciiTheme="majorBidi" w:eastAsia="Calibri" w:hAnsiTheme="majorBidi" w:cstheme="majorBidi"/>
          <w:spacing w:val="-2"/>
          <w:sz w:val="30"/>
          <w:szCs w:val="30"/>
          <w:cs/>
          <w:lang w:val="en-GB"/>
        </w:rPr>
        <w:t>กลุ่มบริษัท</w:t>
      </w:r>
      <w:r w:rsidRPr="00903FD6">
        <w:rPr>
          <w:rFonts w:asciiTheme="majorBidi" w:hAnsiTheme="majorBidi" w:cstheme="majorBidi"/>
          <w:spacing w:val="-2"/>
          <w:sz w:val="30"/>
          <w:szCs w:val="30"/>
          <w:cs/>
        </w:rPr>
        <w:t xml:space="preserve"> ณ วันที่ </w:t>
      </w:r>
      <w:r w:rsidR="00C20C7C" w:rsidRPr="00903FD6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903FD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903FD6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มกราคม </w:t>
      </w:r>
      <w:r w:rsidR="00C20C7C" w:rsidRPr="00903FD6">
        <w:rPr>
          <w:rFonts w:asciiTheme="majorBidi" w:hAnsiTheme="majorBidi" w:cstheme="majorBidi"/>
          <w:spacing w:val="-2"/>
          <w:sz w:val="30"/>
          <w:szCs w:val="30"/>
        </w:rPr>
        <w:t>2563</w:t>
      </w:r>
      <w:r w:rsidRPr="00903FD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</w:p>
    <w:p w14:paraId="2D34CA41" w14:textId="77777777" w:rsidR="00CF735B" w:rsidRPr="00903FD6" w:rsidRDefault="00CF735B" w:rsidP="00392B1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Style w:val="TableGrid"/>
        <w:tblW w:w="9136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085"/>
        <w:gridCol w:w="260"/>
        <w:gridCol w:w="1145"/>
        <w:gridCol w:w="240"/>
        <w:gridCol w:w="1142"/>
        <w:gridCol w:w="236"/>
        <w:gridCol w:w="1068"/>
      </w:tblGrid>
      <w:tr w:rsidR="00F6160F" w:rsidRPr="00903FD6" w14:paraId="6B561552" w14:textId="77777777" w:rsidTr="003B254B">
        <w:trPr>
          <w:tblHeader/>
        </w:trPr>
        <w:tc>
          <w:tcPr>
            <w:tcW w:w="9136" w:type="dxa"/>
            <w:gridSpan w:val="8"/>
            <w:vAlign w:val="bottom"/>
          </w:tcPr>
          <w:p w14:paraId="7DDB90FC" w14:textId="20E02549" w:rsidR="00F6160F" w:rsidRPr="00903FD6" w:rsidRDefault="00F6160F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F6160F" w:rsidRPr="00903FD6" w14:paraId="3504C317" w14:textId="77777777" w:rsidTr="003B254B">
        <w:trPr>
          <w:tblHeader/>
        </w:trPr>
        <w:tc>
          <w:tcPr>
            <w:tcW w:w="5045" w:type="dxa"/>
            <w:gridSpan w:val="2"/>
            <w:tcBorders>
              <w:bottom w:val="single" w:sz="4" w:space="0" w:color="auto"/>
            </w:tcBorders>
            <w:vAlign w:val="bottom"/>
          </w:tcPr>
          <w:p w14:paraId="607CDBB4" w14:textId="6505E481" w:rsidR="00F6160F" w:rsidRPr="00903FD6" w:rsidRDefault="00F6160F" w:rsidP="0011545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 w:firstLine="25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การจัดประเภทตามมาตรฐานเดิม</w:t>
            </w:r>
            <w:r w:rsidR="00C622E6" w:rsidRPr="00903FD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ณ วันที่ </w:t>
            </w:r>
            <w:r w:rsidR="00C20C7C" w:rsidRPr="00903F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</w:t>
            </w:r>
            <w:r w:rsidR="00C622E6" w:rsidRPr="00903F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C622E6" w:rsidRPr="00903FD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ธันวาคม </w:t>
            </w:r>
            <w:r w:rsidR="00C20C7C" w:rsidRPr="00903F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60" w:type="dxa"/>
          </w:tcPr>
          <w:p w14:paraId="31057E67" w14:textId="77777777" w:rsidR="00F6160F" w:rsidRPr="00903FD6" w:rsidRDefault="00F6160F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831" w:type="dxa"/>
            <w:gridSpan w:val="5"/>
            <w:tcBorders>
              <w:bottom w:val="single" w:sz="4" w:space="0" w:color="auto"/>
            </w:tcBorders>
            <w:vAlign w:val="bottom"/>
          </w:tcPr>
          <w:p w14:paraId="3ACF127B" w14:textId="7BE0CDFC" w:rsidR="00F6160F" w:rsidRPr="00903FD6" w:rsidRDefault="00F6160F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การจัดประเภทตาม </w:t>
            </w: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TFRS </w:t>
            </w:r>
            <w:r w:rsidR="00C20C7C" w:rsidRPr="00903F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655FFB" w:rsidRPr="00903F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</w: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C20C7C" w:rsidRPr="00903F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C20C7C" w:rsidRPr="00903F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</w:tr>
      <w:tr w:rsidR="00655FFB" w:rsidRPr="00903FD6" w14:paraId="5FBEFDD5" w14:textId="77777777" w:rsidTr="003B254B">
        <w:trPr>
          <w:tblHeader/>
        </w:trPr>
        <w:tc>
          <w:tcPr>
            <w:tcW w:w="3960" w:type="dxa"/>
            <w:tcBorders>
              <w:top w:val="single" w:sz="4" w:space="0" w:color="auto"/>
            </w:tcBorders>
            <w:vAlign w:val="bottom"/>
          </w:tcPr>
          <w:p w14:paraId="12BD0AFF" w14:textId="77777777" w:rsidR="00655FFB" w:rsidRPr="00903FD6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  <w:p w14:paraId="795B909B" w14:textId="77777777" w:rsidR="00655FFB" w:rsidRPr="00903FD6" w:rsidRDefault="00655FFB" w:rsidP="0032106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 w:hanging="20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  <w:p w14:paraId="48C77E72" w14:textId="2DBDB3B8" w:rsidR="00655FFB" w:rsidRPr="00903FD6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284ACA3C" w14:textId="77777777" w:rsidR="00655FFB" w:rsidRPr="00903FD6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60" w:type="dxa"/>
          </w:tcPr>
          <w:p w14:paraId="583D2C13" w14:textId="77777777" w:rsidR="00655FFB" w:rsidRPr="00903FD6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6AA8ABFB" w14:textId="77777777" w:rsidR="00655FFB" w:rsidRPr="00903FD6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มูลค่ายุติธรรมผ่าน</w:t>
            </w:r>
          </w:p>
          <w:p w14:paraId="63DAB6D7" w14:textId="77777777" w:rsidR="00655FFB" w:rsidRPr="00903FD6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0" w:type="dxa"/>
            <w:vAlign w:val="bottom"/>
          </w:tcPr>
          <w:p w14:paraId="58A53D35" w14:textId="77777777" w:rsidR="00655FFB" w:rsidRPr="00903FD6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5629F1B2" w14:textId="77777777" w:rsidR="00655FFB" w:rsidRPr="00903FD6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</w:t>
            </w:r>
          </w:p>
          <w:p w14:paraId="222A1288" w14:textId="77777777" w:rsidR="00655FFB" w:rsidRPr="00903FD6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ผ่าน</w:t>
            </w:r>
          </w:p>
          <w:p w14:paraId="4315AF37" w14:textId="77777777" w:rsidR="00655FFB" w:rsidRPr="00903FD6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31EFB995" w14:textId="77777777" w:rsidR="00655FFB" w:rsidRPr="00903FD6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54AF527C" w14:textId="77777777" w:rsidR="00655FFB" w:rsidRPr="00903FD6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ราคาทุน</w:t>
            </w:r>
          </w:p>
          <w:p w14:paraId="64FC3237" w14:textId="77777777" w:rsidR="00655FFB" w:rsidRPr="00903FD6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ตัดจำหน่าย</w:t>
            </w:r>
          </w:p>
          <w:p w14:paraId="3A1F59A6" w14:textId="77777777" w:rsidR="00655FFB" w:rsidRPr="00903FD6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สุทธิ</w:t>
            </w:r>
          </w:p>
        </w:tc>
      </w:tr>
      <w:tr w:rsidR="00A0242A" w:rsidRPr="00903FD6" w14:paraId="04C06570" w14:textId="77777777" w:rsidTr="003B254B">
        <w:trPr>
          <w:tblHeader/>
        </w:trPr>
        <w:tc>
          <w:tcPr>
            <w:tcW w:w="3960" w:type="dxa"/>
          </w:tcPr>
          <w:p w14:paraId="22752862" w14:textId="77777777" w:rsidR="00A0242A" w:rsidRPr="00903FD6" w:rsidRDefault="00A0242A" w:rsidP="00392B1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176" w:type="dxa"/>
            <w:gridSpan w:val="7"/>
            <w:vAlign w:val="bottom"/>
          </w:tcPr>
          <w:p w14:paraId="45A2771D" w14:textId="18F01073" w:rsidR="00A0242A" w:rsidRPr="00903FD6" w:rsidRDefault="00A0242A" w:rsidP="00A024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(</w:t>
            </w:r>
            <w:r w:rsidRPr="00903FD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ล้านบาท)</w:t>
            </w:r>
          </w:p>
        </w:tc>
      </w:tr>
      <w:tr w:rsidR="00655FFB" w:rsidRPr="00903FD6" w14:paraId="54FDB382" w14:textId="77777777" w:rsidTr="003B254B">
        <w:tc>
          <w:tcPr>
            <w:tcW w:w="3960" w:type="dxa"/>
          </w:tcPr>
          <w:p w14:paraId="1E6538AB" w14:textId="77777777" w:rsidR="00655FFB" w:rsidRPr="00903FD6" w:rsidRDefault="00655FFB" w:rsidP="009F2F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0" w:right="-115" w:hanging="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5" w:type="dxa"/>
            <w:vAlign w:val="bottom"/>
          </w:tcPr>
          <w:p w14:paraId="2C3BC6DF" w14:textId="5FE6FAA0" w:rsidR="00655FFB" w:rsidRPr="00903FD6" w:rsidRDefault="00C20C7C" w:rsidP="00AA06E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</w:t>
            </w:r>
            <w:r w:rsidR="00655FFB" w:rsidRPr="00903F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073</w:t>
            </w:r>
          </w:p>
        </w:tc>
        <w:tc>
          <w:tcPr>
            <w:tcW w:w="260" w:type="dxa"/>
          </w:tcPr>
          <w:p w14:paraId="0C492F2F" w14:textId="77777777" w:rsidR="00655FFB" w:rsidRPr="00903FD6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43682FEC" w14:textId="77777777" w:rsidR="00655FFB" w:rsidRPr="00903FD6" w:rsidRDefault="00655FFB" w:rsidP="00350BC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0F034F99" w14:textId="77777777" w:rsidR="00655FFB" w:rsidRPr="00903FD6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0D11526A" w14:textId="77777777" w:rsidR="00655FFB" w:rsidRPr="00903FD6" w:rsidRDefault="00655FFB" w:rsidP="00350BC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C9357F7" w14:textId="77777777" w:rsidR="00655FFB" w:rsidRPr="00903FD6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6BA2860E" w14:textId="4C54526A" w:rsidR="00655FFB" w:rsidRPr="00903FD6" w:rsidRDefault="00C20C7C" w:rsidP="00350BC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</w:t>
            </w:r>
            <w:r w:rsidR="00655FFB" w:rsidRPr="00903F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073</w:t>
            </w:r>
          </w:p>
        </w:tc>
      </w:tr>
      <w:tr w:rsidR="00655FFB" w:rsidRPr="00903FD6" w14:paraId="31AADC3D" w14:textId="77777777" w:rsidTr="003B254B">
        <w:tc>
          <w:tcPr>
            <w:tcW w:w="3960" w:type="dxa"/>
          </w:tcPr>
          <w:p w14:paraId="23DC55C6" w14:textId="4C436571" w:rsidR="00655FFB" w:rsidRPr="00903FD6" w:rsidRDefault="00655FFB" w:rsidP="009F2F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0" w:right="-115" w:firstLine="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5" w:type="dxa"/>
            <w:vAlign w:val="bottom"/>
          </w:tcPr>
          <w:p w14:paraId="56D354B6" w14:textId="53CC0398" w:rsidR="00655FFB" w:rsidRPr="00903FD6" w:rsidRDefault="00C20C7C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="00655FFB" w:rsidRPr="00903F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383</w:t>
            </w:r>
          </w:p>
        </w:tc>
        <w:tc>
          <w:tcPr>
            <w:tcW w:w="260" w:type="dxa"/>
          </w:tcPr>
          <w:p w14:paraId="0465A469" w14:textId="77777777" w:rsidR="00655FFB" w:rsidRPr="00903FD6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06F9B89B" w14:textId="77777777" w:rsidR="00655FFB" w:rsidRPr="00903FD6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352BC8EF" w14:textId="77777777" w:rsidR="00655FFB" w:rsidRPr="00903FD6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6BC83C42" w14:textId="77777777" w:rsidR="00655FFB" w:rsidRPr="00903FD6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BBC9C18" w14:textId="77777777" w:rsidR="00655FFB" w:rsidRPr="00903FD6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0DBD491F" w14:textId="6A8D839D" w:rsidR="00655FFB" w:rsidRPr="00903FD6" w:rsidRDefault="00C20C7C" w:rsidP="00AA06E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="00655FFB" w:rsidRPr="00903F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383</w:t>
            </w:r>
          </w:p>
        </w:tc>
      </w:tr>
      <w:tr w:rsidR="00655FFB" w:rsidRPr="00903FD6" w14:paraId="36BCC8A3" w14:textId="77777777" w:rsidTr="003B254B">
        <w:tc>
          <w:tcPr>
            <w:tcW w:w="3960" w:type="dxa"/>
          </w:tcPr>
          <w:p w14:paraId="02CFEFEC" w14:textId="300C72FE" w:rsidR="00655FFB" w:rsidRPr="00903FD6" w:rsidRDefault="00655FFB" w:rsidP="009F2F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0" w:right="-115" w:firstLine="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ลูกหนี้</w:t>
            </w:r>
            <w:r w:rsidR="00902B42" w:rsidRPr="00903FD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หมุนเวียน</w:t>
            </w: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อื่น</w:t>
            </w:r>
          </w:p>
        </w:tc>
        <w:tc>
          <w:tcPr>
            <w:tcW w:w="1085" w:type="dxa"/>
            <w:vAlign w:val="bottom"/>
          </w:tcPr>
          <w:p w14:paraId="7E33E974" w14:textId="34241AF6" w:rsidR="00655FFB" w:rsidRPr="00903FD6" w:rsidRDefault="00C20C7C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</w:t>
            </w:r>
            <w:r w:rsidR="00655FFB" w:rsidRPr="00903F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739</w:t>
            </w:r>
          </w:p>
        </w:tc>
        <w:tc>
          <w:tcPr>
            <w:tcW w:w="260" w:type="dxa"/>
          </w:tcPr>
          <w:p w14:paraId="288FF43E" w14:textId="77777777" w:rsidR="00655FFB" w:rsidRPr="00903FD6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37F5A2F0" w14:textId="77777777" w:rsidR="00655FFB" w:rsidRPr="00903FD6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6578ACE6" w14:textId="77777777" w:rsidR="00655FFB" w:rsidRPr="00903FD6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618DD9FB" w14:textId="77777777" w:rsidR="00655FFB" w:rsidRPr="00903FD6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9F057A4" w14:textId="77777777" w:rsidR="00655FFB" w:rsidRPr="00903FD6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345EDFCF" w14:textId="5B51627E" w:rsidR="00655FFB" w:rsidRPr="00903FD6" w:rsidRDefault="00C20C7C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</w:t>
            </w:r>
            <w:r w:rsidR="00655FFB" w:rsidRPr="00903F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739</w:t>
            </w:r>
          </w:p>
        </w:tc>
      </w:tr>
      <w:tr w:rsidR="00655FFB" w:rsidRPr="00903FD6" w14:paraId="4CFA2E3E" w14:textId="77777777" w:rsidTr="003B254B">
        <w:tc>
          <w:tcPr>
            <w:tcW w:w="3960" w:type="dxa"/>
          </w:tcPr>
          <w:p w14:paraId="0369F726" w14:textId="11BBC838" w:rsidR="00655FFB" w:rsidRPr="00903FD6" w:rsidRDefault="00655FFB" w:rsidP="009F2F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0" w:right="-115" w:firstLine="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เงินให้กู้ยืม</w:t>
            </w:r>
            <w:r w:rsidR="008F511B" w:rsidRPr="00903FD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085" w:type="dxa"/>
            <w:vAlign w:val="bottom"/>
          </w:tcPr>
          <w:p w14:paraId="133B2FCB" w14:textId="0F57EC3C" w:rsidR="00655FFB" w:rsidRPr="00903FD6" w:rsidRDefault="00C20C7C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40</w:t>
            </w:r>
          </w:p>
        </w:tc>
        <w:tc>
          <w:tcPr>
            <w:tcW w:w="260" w:type="dxa"/>
          </w:tcPr>
          <w:p w14:paraId="60A5410E" w14:textId="77777777" w:rsidR="00655FFB" w:rsidRPr="00903FD6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66A4C6DC" w14:textId="77777777" w:rsidR="00655FFB" w:rsidRPr="00903FD6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5A6DD14B" w14:textId="77777777" w:rsidR="00655FFB" w:rsidRPr="00903FD6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42030F40" w14:textId="77777777" w:rsidR="00655FFB" w:rsidRPr="00903FD6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A6CDE66" w14:textId="77777777" w:rsidR="00655FFB" w:rsidRPr="00903FD6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0D9CA1DC" w14:textId="3700DFE2" w:rsidR="00655FFB" w:rsidRPr="00903FD6" w:rsidRDefault="00C20C7C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40</w:t>
            </w:r>
          </w:p>
        </w:tc>
      </w:tr>
      <w:tr w:rsidR="00655FFB" w:rsidRPr="00903FD6" w14:paraId="148A22EB" w14:textId="77777777" w:rsidTr="003B254B">
        <w:tc>
          <w:tcPr>
            <w:tcW w:w="3960" w:type="dxa"/>
          </w:tcPr>
          <w:p w14:paraId="34CCD8A4" w14:textId="77777777" w:rsidR="00655FFB" w:rsidRPr="00903FD6" w:rsidRDefault="00655FFB" w:rsidP="009F2F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0" w:right="-115" w:firstLine="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085" w:type="dxa"/>
            <w:vAlign w:val="bottom"/>
          </w:tcPr>
          <w:p w14:paraId="319FD66F" w14:textId="77777777" w:rsidR="00655FFB" w:rsidRPr="00903FD6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60" w:type="dxa"/>
          </w:tcPr>
          <w:p w14:paraId="5BF22568" w14:textId="77777777" w:rsidR="00655FFB" w:rsidRPr="00903FD6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36646641" w14:textId="77777777" w:rsidR="00655FFB" w:rsidRPr="00903FD6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44B3A7C6" w14:textId="77777777" w:rsidR="00655FFB" w:rsidRPr="00903FD6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3B3840CE" w14:textId="77777777" w:rsidR="00655FFB" w:rsidRPr="00903FD6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81AEB8F" w14:textId="77777777" w:rsidR="00655FFB" w:rsidRPr="00903FD6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3BCBCD27" w14:textId="77777777" w:rsidR="00655FFB" w:rsidRPr="00903FD6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655FFB" w:rsidRPr="00903FD6" w14:paraId="1BDEC261" w14:textId="77777777" w:rsidTr="003B254B">
        <w:tc>
          <w:tcPr>
            <w:tcW w:w="3960" w:type="dxa"/>
          </w:tcPr>
          <w:p w14:paraId="126A4B5E" w14:textId="18398304" w:rsidR="00655FFB" w:rsidRPr="00903FD6" w:rsidRDefault="00655FFB" w:rsidP="00C7765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5"/>
              </w:tabs>
              <w:ind w:left="348" w:right="-115" w:firstLine="157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-</w:t>
            </w: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ab/>
            </w:r>
            <w:r w:rsidR="009F2FE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 </w:t>
            </w: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เงินฝาก</w:t>
            </w:r>
            <w:r w:rsidR="00C622E6" w:rsidRPr="00903FD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ระยะสั้น</w:t>
            </w: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กับสถาบันการเงิน</w:t>
            </w:r>
          </w:p>
        </w:tc>
        <w:tc>
          <w:tcPr>
            <w:tcW w:w="1085" w:type="dxa"/>
            <w:vAlign w:val="bottom"/>
          </w:tcPr>
          <w:p w14:paraId="12DA1F41" w14:textId="77AF8ED4" w:rsidR="00655FFB" w:rsidRPr="00903FD6" w:rsidRDefault="00C20C7C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655FFB" w:rsidRPr="00903F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407</w:t>
            </w:r>
          </w:p>
        </w:tc>
        <w:tc>
          <w:tcPr>
            <w:tcW w:w="260" w:type="dxa"/>
          </w:tcPr>
          <w:p w14:paraId="54EDCCBD" w14:textId="77777777" w:rsidR="00655FFB" w:rsidRPr="00903FD6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738BCAC2" w14:textId="77777777" w:rsidR="00655FFB" w:rsidRPr="00903FD6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54EE5EE0" w14:textId="77777777" w:rsidR="00655FFB" w:rsidRPr="00903FD6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57BA8E84" w14:textId="77777777" w:rsidR="00655FFB" w:rsidRPr="00903FD6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AFA414F" w14:textId="77777777" w:rsidR="00655FFB" w:rsidRPr="00903FD6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5DA847FE" w14:textId="2349874A" w:rsidR="00655FFB" w:rsidRPr="00903FD6" w:rsidRDefault="00C20C7C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655FFB" w:rsidRPr="00903F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407</w:t>
            </w:r>
          </w:p>
        </w:tc>
      </w:tr>
      <w:tr w:rsidR="00655FFB" w:rsidRPr="00903FD6" w14:paraId="0AD27D80" w14:textId="77777777" w:rsidTr="003B254B">
        <w:tc>
          <w:tcPr>
            <w:tcW w:w="3960" w:type="dxa"/>
          </w:tcPr>
          <w:p w14:paraId="4BD3B451" w14:textId="7163F948" w:rsidR="00655FFB" w:rsidRPr="00903FD6" w:rsidRDefault="00655FFB" w:rsidP="00C7765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5"/>
              </w:tabs>
              <w:ind w:left="348" w:right="-115" w:firstLine="157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-</w:t>
            </w: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ab/>
            </w:r>
            <w:r w:rsidR="009F2FE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 </w:t>
            </w:r>
            <w:r w:rsidRPr="00903FD6"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  <w:t>ตราสาร</w:t>
            </w:r>
            <w:r w:rsidR="00866E8E" w:rsidRPr="00903FD6"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  <w:t>หนี้</w:t>
            </w: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ถือไว้เพื่อค้า</w:t>
            </w:r>
          </w:p>
        </w:tc>
        <w:tc>
          <w:tcPr>
            <w:tcW w:w="1085" w:type="dxa"/>
            <w:vAlign w:val="bottom"/>
          </w:tcPr>
          <w:p w14:paraId="13B9604B" w14:textId="146A9A28" w:rsidR="00655FFB" w:rsidRPr="00903FD6" w:rsidRDefault="00C20C7C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196</w:t>
            </w:r>
          </w:p>
        </w:tc>
        <w:tc>
          <w:tcPr>
            <w:tcW w:w="260" w:type="dxa"/>
          </w:tcPr>
          <w:p w14:paraId="49AFE10E" w14:textId="77777777" w:rsidR="00655FFB" w:rsidRPr="00903FD6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2524237E" w14:textId="57610124" w:rsidR="00655FFB" w:rsidRPr="00903FD6" w:rsidRDefault="00C20C7C" w:rsidP="00AA06E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196</w:t>
            </w:r>
          </w:p>
        </w:tc>
        <w:tc>
          <w:tcPr>
            <w:tcW w:w="240" w:type="dxa"/>
          </w:tcPr>
          <w:p w14:paraId="76726B0B" w14:textId="77777777" w:rsidR="00655FFB" w:rsidRPr="00903FD6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1E816FC5" w14:textId="77777777" w:rsidR="00655FFB" w:rsidRPr="00903FD6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6A9AC42" w14:textId="77777777" w:rsidR="00655FFB" w:rsidRPr="00903FD6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16425C10" w14:textId="77777777" w:rsidR="00655FFB" w:rsidRPr="00903FD6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655FFB" w:rsidRPr="00903FD6" w14:paraId="5EF90B06" w14:textId="77777777" w:rsidTr="003B254B">
        <w:tc>
          <w:tcPr>
            <w:tcW w:w="3960" w:type="dxa"/>
          </w:tcPr>
          <w:p w14:paraId="069B2DF8" w14:textId="77777777" w:rsidR="00C77655" w:rsidRDefault="00655FFB" w:rsidP="00C7765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4"/>
                <w:tab w:val="left" w:pos="595"/>
              </w:tabs>
              <w:ind w:left="348" w:right="-115" w:firstLine="15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-</w:t>
            </w: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ab/>
            </w:r>
            <w:r w:rsidR="009F2FE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 </w:t>
            </w: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ตราสารทุนอื่นที่ไม่อยู่ในความต้องการ</w:t>
            </w:r>
            <w:r w:rsidR="00C77655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                        </w:t>
            </w:r>
          </w:p>
          <w:p w14:paraId="0788B67C" w14:textId="2094C6CB" w:rsidR="00655FFB" w:rsidRPr="00903FD6" w:rsidRDefault="00655FFB" w:rsidP="00C7765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4"/>
                <w:tab w:val="left" w:pos="595"/>
              </w:tabs>
              <w:ind w:left="348" w:right="-115" w:firstLine="337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ขอ</w:t>
            </w:r>
            <w:r w:rsidR="00F911DD" w:rsidRPr="00903FD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ง</w:t>
            </w: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ตลาด</w:t>
            </w:r>
          </w:p>
        </w:tc>
        <w:tc>
          <w:tcPr>
            <w:tcW w:w="1085" w:type="dxa"/>
            <w:vAlign w:val="bottom"/>
          </w:tcPr>
          <w:p w14:paraId="22CD7656" w14:textId="1F444887" w:rsidR="00655FFB" w:rsidRPr="00903FD6" w:rsidRDefault="00C20C7C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209</w:t>
            </w:r>
          </w:p>
        </w:tc>
        <w:tc>
          <w:tcPr>
            <w:tcW w:w="260" w:type="dxa"/>
          </w:tcPr>
          <w:p w14:paraId="3F417910" w14:textId="77777777" w:rsidR="00655FFB" w:rsidRPr="00903FD6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48966EF4" w14:textId="135DF9C7" w:rsidR="00655FFB" w:rsidRPr="00903FD6" w:rsidRDefault="00655FFB" w:rsidP="00655FF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4E2B6C78" w14:textId="77777777" w:rsidR="00655FFB" w:rsidRPr="00903FD6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72ED0BA9" w14:textId="07BF7787" w:rsidR="00655FFB" w:rsidRPr="00903FD6" w:rsidRDefault="00C20C7C" w:rsidP="00AA06E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655FFB" w:rsidRPr="00903F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689</w:t>
            </w:r>
          </w:p>
        </w:tc>
        <w:tc>
          <w:tcPr>
            <w:tcW w:w="236" w:type="dxa"/>
          </w:tcPr>
          <w:p w14:paraId="0AE54AF5" w14:textId="77777777" w:rsidR="00655FFB" w:rsidRPr="00903FD6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19795686" w14:textId="77777777" w:rsidR="00655FFB" w:rsidRPr="00903FD6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655FFB" w:rsidRPr="00903FD6" w14:paraId="56843928" w14:textId="77777777" w:rsidTr="003B254B">
        <w:tc>
          <w:tcPr>
            <w:tcW w:w="3960" w:type="dxa"/>
          </w:tcPr>
          <w:p w14:paraId="19DAD29C" w14:textId="77777777" w:rsidR="00655FFB" w:rsidRPr="00903FD6" w:rsidRDefault="00655FFB" w:rsidP="00C7765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firstLine="3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CE717A" w14:textId="730529C2" w:rsidR="00655FFB" w:rsidRPr="00903FD6" w:rsidRDefault="00C20C7C" w:rsidP="00655FF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="00655FFB" w:rsidRPr="00903FD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903FD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812</w:t>
            </w:r>
          </w:p>
        </w:tc>
        <w:tc>
          <w:tcPr>
            <w:tcW w:w="260" w:type="dxa"/>
          </w:tcPr>
          <w:p w14:paraId="5CE4481C" w14:textId="77777777" w:rsidR="00655FFB" w:rsidRPr="00903FD6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8982ED" w14:textId="10673E57" w:rsidR="00655FFB" w:rsidRPr="00903FD6" w:rsidRDefault="00C20C7C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196</w:t>
            </w:r>
          </w:p>
        </w:tc>
        <w:tc>
          <w:tcPr>
            <w:tcW w:w="240" w:type="dxa"/>
          </w:tcPr>
          <w:p w14:paraId="3670740C" w14:textId="77777777" w:rsidR="00655FFB" w:rsidRPr="00903FD6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20C1D0" w14:textId="218C8B75" w:rsidR="00655FFB" w:rsidRPr="00903FD6" w:rsidRDefault="00C20C7C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="00655FFB" w:rsidRPr="00903FD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903FD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689</w:t>
            </w:r>
          </w:p>
        </w:tc>
        <w:tc>
          <w:tcPr>
            <w:tcW w:w="236" w:type="dxa"/>
          </w:tcPr>
          <w:p w14:paraId="6AB7F225" w14:textId="77777777" w:rsidR="00655FFB" w:rsidRPr="00903FD6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D16E61" w14:textId="33BEBDF6" w:rsidR="00655FFB" w:rsidRPr="00903FD6" w:rsidRDefault="00C20C7C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="00655FFB" w:rsidRPr="00903FD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903FD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407</w:t>
            </w:r>
          </w:p>
        </w:tc>
      </w:tr>
      <w:tr w:rsidR="00655FFB" w:rsidRPr="00903FD6" w14:paraId="6CDB1E28" w14:textId="77777777" w:rsidTr="003B254B">
        <w:tc>
          <w:tcPr>
            <w:tcW w:w="3960" w:type="dxa"/>
          </w:tcPr>
          <w:p w14:paraId="29919D08" w14:textId="77777777" w:rsidR="00655FFB" w:rsidRPr="00903FD6" w:rsidRDefault="00655FFB" w:rsidP="009F2F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firstLine="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420C27" w14:textId="7ED427C2" w:rsidR="00655FFB" w:rsidRPr="00903FD6" w:rsidRDefault="00C20C7C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28</w:t>
            </w:r>
            <w:r w:rsidR="00655FFB" w:rsidRPr="00903FD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903FD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047</w:t>
            </w:r>
          </w:p>
        </w:tc>
        <w:tc>
          <w:tcPr>
            <w:tcW w:w="260" w:type="dxa"/>
          </w:tcPr>
          <w:p w14:paraId="4AD9229D" w14:textId="77777777" w:rsidR="00655FFB" w:rsidRPr="00903FD6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FC3967" w14:textId="447FD779" w:rsidR="00655FFB" w:rsidRPr="00903FD6" w:rsidRDefault="00C20C7C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196</w:t>
            </w:r>
          </w:p>
        </w:tc>
        <w:tc>
          <w:tcPr>
            <w:tcW w:w="240" w:type="dxa"/>
          </w:tcPr>
          <w:p w14:paraId="2032E6CF" w14:textId="77777777" w:rsidR="00655FFB" w:rsidRPr="00903FD6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CD4420" w14:textId="1F903B64" w:rsidR="00655FFB" w:rsidRPr="00903FD6" w:rsidRDefault="00C20C7C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="00655FFB" w:rsidRPr="00903FD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903FD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689</w:t>
            </w:r>
          </w:p>
        </w:tc>
        <w:tc>
          <w:tcPr>
            <w:tcW w:w="236" w:type="dxa"/>
          </w:tcPr>
          <w:p w14:paraId="6CBB70EA" w14:textId="77777777" w:rsidR="00655FFB" w:rsidRPr="00903FD6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E7B36C" w14:textId="0976F061" w:rsidR="00655FFB" w:rsidRPr="00903FD6" w:rsidRDefault="00C20C7C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27</w:t>
            </w:r>
            <w:r w:rsidR="00655FFB" w:rsidRPr="00903FD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903FD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642</w:t>
            </w:r>
          </w:p>
        </w:tc>
      </w:tr>
      <w:tr w:rsidR="00655FFB" w:rsidRPr="00903FD6" w14:paraId="133D63CD" w14:textId="77777777" w:rsidTr="003B254B">
        <w:tc>
          <w:tcPr>
            <w:tcW w:w="3960" w:type="dxa"/>
          </w:tcPr>
          <w:p w14:paraId="2D20E256" w14:textId="77777777" w:rsidR="00655FFB" w:rsidRPr="00903FD6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bottom"/>
          </w:tcPr>
          <w:p w14:paraId="6197D62E" w14:textId="77777777" w:rsidR="00655FFB" w:rsidRPr="00903FD6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60" w:type="dxa"/>
          </w:tcPr>
          <w:p w14:paraId="190093DB" w14:textId="77777777" w:rsidR="00655FFB" w:rsidRPr="00903FD6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145" w:type="dxa"/>
            <w:tcBorders>
              <w:top w:val="double" w:sz="4" w:space="0" w:color="auto"/>
            </w:tcBorders>
            <w:vAlign w:val="bottom"/>
          </w:tcPr>
          <w:p w14:paraId="7A6A4169" w14:textId="77777777" w:rsidR="00655FFB" w:rsidRPr="00903FD6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40" w:type="dxa"/>
          </w:tcPr>
          <w:p w14:paraId="595C5CA4" w14:textId="77777777" w:rsidR="00655FFB" w:rsidRPr="00903FD6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142" w:type="dxa"/>
            <w:tcBorders>
              <w:top w:val="double" w:sz="4" w:space="0" w:color="auto"/>
            </w:tcBorders>
            <w:vAlign w:val="bottom"/>
          </w:tcPr>
          <w:p w14:paraId="475AF763" w14:textId="77777777" w:rsidR="00655FFB" w:rsidRPr="00903FD6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36" w:type="dxa"/>
          </w:tcPr>
          <w:p w14:paraId="07D17BD1" w14:textId="77777777" w:rsidR="00655FFB" w:rsidRPr="00903FD6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068" w:type="dxa"/>
            <w:tcBorders>
              <w:top w:val="double" w:sz="4" w:space="0" w:color="auto"/>
            </w:tcBorders>
            <w:vAlign w:val="bottom"/>
          </w:tcPr>
          <w:p w14:paraId="0A87B528" w14:textId="77777777" w:rsidR="00655FFB" w:rsidRPr="00903FD6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  <w:cs/>
              </w:rPr>
            </w:pPr>
          </w:p>
        </w:tc>
      </w:tr>
      <w:tr w:rsidR="00655FFB" w:rsidRPr="00903FD6" w14:paraId="56A4FF83" w14:textId="77777777" w:rsidTr="003B254B">
        <w:tc>
          <w:tcPr>
            <w:tcW w:w="3960" w:type="dxa"/>
          </w:tcPr>
          <w:p w14:paraId="2079FC96" w14:textId="77777777" w:rsidR="005E4EFB" w:rsidRPr="00903FD6" w:rsidRDefault="00655FFB" w:rsidP="009F2F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ind w:left="168" w:right="-115" w:firstLine="62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เงินเบิกเกินบัญชีและเงินกู้ยืมระยะสั้น</w:t>
            </w:r>
          </w:p>
          <w:p w14:paraId="35A45BA4" w14:textId="3DE8892B" w:rsidR="00655FFB" w:rsidRPr="00903FD6" w:rsidRDefault="005E4EFB" w:rsidP="0011545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0"/>
              </w:tabs>
              <w:ind w:left="168" w:right="-115" w:hanging="2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AA06E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="00655FFB"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85" w:type="dxa"/>
            <w:vAlign w:val="bottom"/>
          </w:tcPr>
          <w:p w14:paraId="7D5C7179" w14:textId="5E688610" w:rsidR="00655FFB" w:rsidRPr="00903FD6" w:rsidRDefault="00C20C7C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51</w:t>
            </w:r>
            <w:r w:rsidR="00655FFB" w:rsidRPr="00903F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104</w:t>
            </w:r>
          </w:p>
        </w:tc>
        <w:tc>
          <w:tcPr>
            <w:tcW w:w="260" w:type="dxa"/>
          </w:tcPr>
          <w:p w14:paraId="5E7A396C" w14:textId="77777777" w:rsidR="00655FFB" w:rsidRPr="00903FD6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320A1B2E" w14:textId="77777777" w:rsidR="00655FFB" w:rsidRPr="00903FD6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48C18FB9" w14:textId="77777777" w:rsidR="00655FFB" w:rsidRPr="00903FD6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44B38825" w14:textId="77777777" w:rsidR="00655FFB" w:rsidRPr="00903FD6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67AC869" w14:textId="77777777" w:rsidR="00655FFB" w:rsidRPr="00903FD6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1F673D3D" w14:textId="7A67760C" w:rsidR="00655FFB" w:rsidRPr="00903FD6" w:rsidRDefault="00C20C7C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51</w:t>
            </w:r>
            <w:r w:rsidR="00655FFB" w:rsidRPr="00903F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104</w:t>
            </w:r>
          </w:p>
        </w:tc>
      </w:tr>
      <w:tr w:rsidR="00655FFB" w:rsidRPr="00903FD6" w14:paraId="66B05026" w14:textId="77777777" w:rsidTr="003B254B">
        <w:tc>
          <w:tcPr>
            <w:tcW w:w="3960" w:type="dxa"/>
          </w:tcPr>
          <w:p w14:paraId="12EB20D4" w14:textId="70C50BC7" w:rsidR="00655FFB" w:rsidRPr="00903FD6" w:rsidRDefault="00655FFB" w:rsidP="009F2F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firstLine="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5" w:type="dxa"/>
            <w:vAlign w:val="bottom"/>
          </w:tcPr>
          <w:p w14:paraId="61572F7E" w14:textId="4FC07509" w:rsidR="00655FFB" w:rsidRPr="00903FD6" w:rsidRDefault="00C20C7C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37</w:t>
            </w:r>
            <w:r w:rsidR="00655FFB" w:rsidRPr="00903F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101</w:t>
            </w:r>
          </w:p>
        </w:tc>
        <w:tc>
          <w:tcPr>
            <w:tcW w:w="260" w:type="dxa"/>
          </w:tcPr>
          <w:p w14:paraId="68C5E3BD" w14:textId="77777777" w:rsidR="00655FFB" w:rsidRPr="00903FD6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34EC45D9" w14:textId="77777777" w:rsidR="00655FFB" w:rsidRPr="00903FD6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674065EE" w14:textId="77777777" w:rsidR="00655FFB" w:rsidRPr="00903FD6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2C933BF8" w14:textId="77777777" w:rsidR="00655FFB" w:rsidRPr="00903FD6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7707123" w14:textId="77777777" w:rsidR="00655FFB" w:rsidRPr="00903FD6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1FB10F9A" w14:textId="0B313D5F" w:rsidR="00655FFB" w:rsidRPr="00903FD6" w:rsidRDefault="00C20C7C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37</w:t>
            </w:r>
            <w:r w:rsidR="00655FFB" w:rsidRPr="00903F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101</w:t>
            </w:r>
          </w:p>
        </w:tc>
      </w:tr>
      <w:tr w:rsidR="00655FFB" w:rsidRPr="00903FD6" w14:paraId="3CCDE71F" w14:textId="77777777" w:rsidTr="003B254B">
        <w:tc>
          <w:tcPr>
            <w:tcW w:w="3960" w:type="dxa"/>
          </w:tcPr>
          <w:p w14:paraId="14FFAD68" w14:textId="0191281F" w:rsidR="00655FFB" w:rsidRPr="00903FD6" w:rsidRDefault="00655FFB" w:rsidP="009F2F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firstLine="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="00C622E6"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หมุนเวียน</w:t>
            </w: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085" w:type="dxa"/>
            <w:vAlign w:val="bottom"/>
          </w:tcPr>
          <w:p w14:paraId="2FAC1BF7" w14:textId="6DB12063" w:rsidR="00655FFB" w:rsidRPr="00903FD6" w:rsidRDefault="00C20C7C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29</w:t>
            </w:r>
            <w:r w:rsidR="00655FFB" w:rsidRPr="00903F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947</w:t>
            </w:r>
          </w:p>
        </w:tc>
        <w:tc>
          <w:tcPr>
            <w:tcW w:w="260" w:type="dxa"/>
          </w:tcPr>
          <w:p w14:paraId="78B99A82" w14:textId="77777777" w:rsidR="00655FFB" w:rsidRPr="00903FD6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3A210975" w14:textId="77777777" w:rsidR="00655FFB" w:rsidRPr="00903FD6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207499DC" w14:textId="77777777" w:rsidR="00655FFB" w:rsidRPr="00903FD6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343F43EC" w14:textId="77777777" w:rsidR="00655FFB" w:rsidRPr="00903FD6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A1D74A5" w14:textId="77777777" w:rsidR="00655FFB" w:rsidRPr="00903FD6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5710DBD2" w14:textId="344EDA0C" w:rsidR="00655FFB" w:rsidRPr="00903FD6" w:rsidRDefault="00C20C7C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29</w:t>
            </w:r>
            <w:r w:rsidR="00655FFB" w:rsidRPr="00903F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947</w:t>
            </w:r>
          </w:p>
        </w:tc>
      </w:tr>
      <w:tr w:rsidR="00655FFB" w:rsidRPr="00903FD6" w14:paraId="33C71748" w14:textId="77777777" w:rsidTr="00115453">
        <w:trPr>
          <w:trHeight w:val="60"/>
        </w:trPr>
        <w:tc>
          <w:tcPr>
            <w:tcW w:w="3960" w:type="dxa"/>
          </w:tcPr>
          <w:p w14:paraId="42287650" w14:textId="6908DCAD" w:rsidR="00655FFB" w:rsidRPr="00903FD6" w:rsidRDefault="00655FFB" w:rsidP="009F2F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firstLine="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085" w:type="dxa"/>
            <w:vAlign w:val="bottom"/>
          </w:tcPr>
          <w:p w14:paraId="254FC40A" w14:textId="077EF564" w:rsidR="00655FFB" w:rsidRPr="00903FD6" w:rsidRDefault="00C20C7C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  <w:r w:rsidR="00655FFB" w:rsidRPr="00903F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824</w:t>
            </w:r>
          </w:p>
        </w:tc>
        <w:tc>
          <w:tcPr>
            <w:tcW w:w="260" w:type="dxa"/>
          </w:tcPr>
          <w:p w14:paraId="00207978" w14:textId="77777777" w:rsidR="00655FFB" w:rsidRPr="00903FD6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1B79EF37" w14:textId="77777777" w:rsidR="00655FFB" w:rsidRPr="00903FD6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2FDAC522" w14:textId="77777777" w:rsidR="00655FFB" w:rsidRPr="00903FD6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76C96D02" w14:textId="77777777" w:rsidR="00655FFB" w:rsidRPr="00903FD6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867E6C1" w14:textId="77777777" w:rsidR="00655FFB" w:rsidRPr="00903FD6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350C4BDC" w14:textId="761A5F28" w:rsidR="00655FFB" w:rsidRPr="00903FD6" w:rsidRDefault="00C20C7C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  <w:r w:rsidR="00655FFB" w:rsidRPr="00903F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824</w:t>
            </w:r>
          </w:p>
        </w:tc>
      </w:tr>
      <w:tr w:rsidR="00655FFB" w:rsidRPr="00903FD6" w14:paraId="7E26B5B2" w14:textId="77777777" w:rsidTr="003B254B">
        <w:tc>
          <w:tcPr>
            <w:tcW w:w="3960" w:type="dxa"/>
          </w:tcPr>
          <w:p w14:paraId="44D384E0" w14:textId="77777777" w:rsidR="00655FFB" w:rsidRPr="00903FD6" w:rsidRDefault="00655FFB" w:rsidP="00AA06E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firstLine="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9D6F2E" w14:textId="536D5F91" w:rsidR="00655FFB" w:rsidRPr="00903FD6" w:rsidRDefault="00C20C7C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127</w:t>
            </w:r>
            <w:r w:rsidR="00655FFB" w:rsidRPr="00903FD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903FD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976</w:t>
            </w:r>
          </w:p>
        </w:tc>
        <w:tc>
          <w:tcPr>
            <w:tcW w:w="260" w:type="dxa"/>
          </w:tcPr>
          <w:p w14:paraId="0FBED71C" w14:textId="77777777" w:rsidR="00655FFB" w:rsidRPr="00903FD6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0A9958" w14:textId="28F27198" w:rsidR="00655FFB" w:rsidRPr="00903FD6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78A9A835" w14:textId="77777777" w:rsidR="00655FFB" w:rsidRPr="00903FD6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A6FCC1" w14:textId="77777777" w:rsidR="00655FFB" w:rsidRPr="00903FD6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43B498F" w14:textId="77777777" w:rsidR="00655FFB" w:rsidRPr="00903FD6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81DDCC" w14:textId="3BE9DAC3" w:rsidR="00655FFB" w:rsidRPr="00903FD6" w:rsidRDefault="00C20C7C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127</w:t>
            </w:r>
            <w:r w:rsidR="00655FFB" w:rsidRPr="00903FD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903FD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976</w:t>
            </w:r>
          </w:p>
        </w:tc>
      </w:tr>
    </w:tbl>
    <w:p w14:paraId="2E155EA8" w14:textId="7843F54F" w:rsidR="00136C7B" w:rsidRPr="00903FD6" w:rsidRDefault="00136C7B" w:rsidP="00F6160F">
      <w:pPr>
        <w:pStyle w:val="NoSpacing"/>
        <w:tabs>
          <w:tab w:val="clear" w:pos="227"/>
          <w:tab w:val="left" w:pos="106"/>
        </w:tabs>
        <w:ind w:left="540" w:right="-110"/>
        <w:rPr>
          <w:rFonts w:asciiTheme="majorBidi" w:hAnsiTheme="majorBidi" w:cstheme="majorBidi"/>
          <w:color w:val="000000"/>
          <w:sz w:val="16"/>
          <w:szCs w:val="16"/>
          <w:highlight w:val="cyan"/>
        </w:rPr>
      </w:pPr>
    </w:p>
    <w:p w14:paraId="6226D008" w14:textId="77777777" w:rsidR="00136C7B" w:rsidRPr="00903FD6" w:rsidRDefault="00136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16"/>
          <w:szCs w:val="16"/>
          <w:highlight w:val="cyan"/>
        </w:rPr>
      </w:pPr>
      <w:r w:rsidRPr="00903FD6">
        <w:rPr>
          <w:rFonts w:asciiTheme="majorBidi" w:hAnsiTheme="majorBidi" w:cstheme="majorBidi"/>
          <w:color w:val="000000"/>
          <w:sz w:val="16"/>
          <w:szCs w:val="16"/>
          <w:highlight w:val="cyan"/>
        </w:rPr>
        <w:br w:type="page"/>
      </w:r>
    </w:p>
    <w:tbl>
      <w:tblPr>
        <w:tblStyle w:val="TableGrid"/>
        <w:tblW w:w="9373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0"/>
        <w:gridCol w:w="1330"/>
        <w:gridCol w:w="15"/>
        <w:gridCol w:w="245"/>
        <w:gridCol w:w="15"/>
        <w:gridCol w:w="1648"/>
        <w:gridCol w:w="236"/>
        <w:gridCol w:w="1459"/>
        <w:gridCol w:w="15"/>
      </w:tblGrid>
      <w:tr w:rsidR="00F6160F" w:rsidRPr="00903FD6" w14:paraId="3390BE60" w14:textId="77777777" w:rsidTr="005E4EFB">
        <w:trPr>
          <w:gridAfter w:val="1"/>
          <w:wAfter w:w="15" w:type="dxa"/>
          <w:tblHeader/>
        </w:trPr>
        <w:tc>
          <w:tcPr>
            <w:tcW w:w="9358" w:type="dxa"/>
            <w:gridSpan w:val="8"/>
            <w:vAlign w:val="bottom"/>
          </w:tcPr>
          <w:p w14:paraId="04DD2994" w14:textId="6781DC65" w:rsidR="00F6160F" w:rsidRPr="00903FD6" w:rsidRDefault="00F6160F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lastRenderedPageBreak/>
              <w:t xml:space="preserve">งบการเงินเฉพาะกิจการ </w:t>
            </w:r>
          </w:p>
        </w:tc>
      </w:tr>
      <w:tr w:rsidR="00F6160F" w:rsidRPr="00903FD6" w14:paraId="7810C391" w14:textId="77777777" w:rsidTr="005E4EFB">
        <w:trPr>
          <w:gridAfter w:val="1"/>
          <w:wAfter w:w="15" w:type="dxa"/>
          <w:tblHeader/>
        </w:trPr>
        <w:tc>
          <w:tcPr>
            <w:tcW w:w="5740" w:type="dxa"/>
            <w:gridSpan w:val="2"/>
            <w:tcBorders>
              <w:bottom w:val="single" w:sz="4" w:space="0" w:color="auto"/>
            </w:tcBorders>
            <w:vAlign w:val="bottom"/>
          </w:tcPr>
          <w:p w14:paraId="52E437C6" w14:textId="2FDD1B7B" w:rsidR="00F6160F" w:rsidRPr="00903FD6" w:rsidRDefault="00F6160F" w:rsidP="009F2F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70" w:right="-115" w:firstLine="9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การจัดประเภทตามมาตรฐานเดิม</w:t>
            </w: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C20C7C" w:rsidRPr="00903F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</w:t>
            </w: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ธันวาคม </w:t>
            </w:r>
            <w:r w:rsidR="00C20C7C" w:rsidRPr="00903F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60" w:type="dxa"/>
            <w:gridSpan w:val="2"/>
          </w:tcPr>
          <w:p w14:paraId="183C8B09" w14:textId="77777777" w:rsidR="00F6160F" w:rsidRPr="00903FD6" w:rsidRDefault="00F6160F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358" w:type="dxa"/>
            <w:gridSpan w:val="4"/>
            <w:tcBorders>
              <w:bottom w:val="single" w:sz="4" w:space="0" w:color="auto"/>
            </w:tcBorders>
            <w:vAlign w:val="bottom"/>
          </w:tcPr>
          <w:p w14:paraId="65AEA585" w14:textId="0BCF79BC" w:rsidR="00F6160F" w:rsidRPr="00903FD6" w:rsidRDefault="00F6160F" w:rsidP="00A84E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การจัดประเภทตาม </w:t>
            </w: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TFRS </w:t>
            </w:r>
            <w:r w:rsidR="00C20C7C" w:rsidRPr="00903F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655FFB" w:rsidRPr="00903F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</w: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C20C7C" w:rsidRPr="00903F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C20C7C" w:rsidRPr="00903F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</w:tr>
      <w:tr w:rsidR="00655FFB" w:rsidRPr="00903FD6" w14:paraId="4880C215" w14:textId="77777777" w:rsidTr="005E4EFB">
        <w:trPr>
          <w:tblHeader/>
        </w:trPr>
        <w:tc>
          <w:tcPr>
            <w:tcW w:w="4410" w:type="dxa"/>
            <w:tcBorders>
              <w:top w:val="single" w:sz="4" w:space="0" w:color="auto"/>
            </w:tcBorders>
            <w:vAlign w:val="bottom"/>
          </w:tcPr>
          <w:p w14:paraId="362B933A" w14:textId="7DC83909" w:rsidR="00655FFB" w:rsidRPr="00903FD6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345" w:type="dxa"/>
            <w:gridSpan w:val="2"/>
            <w:tcBorders>
              <w:top w:val="single" w:sz="4" w:space="0" w:color="auto"/>
            </w:tcBorders>
            <w:vAlign w:val="bottom"/>
          </w:tcPr>
          <w:p w14:paraId="40BBF428" w14:textId="77777777" w:rsidR="00655FFB" w:rsidRPr="00903FD6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60" w:type="dxa"/>
            <w:gridSpan w:val="2"/>
          </w:tcPr>
          <w:p w14:paraId="05928571" w14:textId="77777777" w:rsidR="00655FFB" w:rsidRPr="00903FD6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48" w:type="dxa"/>
            <w:vAlign w:val="bottom"/>
          </w:tcPr>
          <w:p w14:paraId="643E6E0B" w14:textId="77777777" w:rsidR="00655FFB" w:rsidRPr="00903FD6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</w:t>
            </w:r>
          </w:p>
          <w:p w14:paraId="7642F05E" w14:textId="719EAE99" w:rsidR="00655FFB" w:rsidRPr="00903FD6" w:rsidRDefault="00655FFB" w:rsidP="00655FF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010C2CF4" w14:textId="77777777" w:rsidR="00655FFB" w:rsidRPr="00903FD6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4B254835" w14:textId="77777777" w:rsidR="00655FFB" w:rsidRPr="00903FD6" w:rsidRDefault="00655FFB" w:rsidP="00A84E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ราคาทุน</w:t>
            </w:r>
          </w:p>
          <w:p w14:paraId="7050029A" w14:textId="4B38CC19" w:rsidR="00655FFB" w:rsidRPr="00903FD6" w:rsidRDefault="00655FFB" w:rsidP="00A84E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ตัดจำหน่าย</w:t>
            </w:r>
            <w:r w:rsidR="00A84E67" w:rsidRPr="00903F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  <w:r w:rsidR="00A84E67" w:rsidRPr="00903FD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สุทธิ</w:t>
            </w:r>
          </w:p>
        </w:tc>
      </w:tr>
      <w:tr w:rsidR="00A84E67" w:rsidRPr="00903FD6" w14:paraId="03DC404B" w14:textId="77777777" w:rsidTr="005E4EFB">
        <w:trPr>
          <w:tblHeader/>
        </w:trPr>
        <w:tc>
          <w:tcPr>
            <w:tcW w:w="4410" w:type="dxa"/>
          </w:tcPr>
          <w:p w14:paraId="4B73E24A" w14:textId="77777777" w:rsidR="00A84E67" w:rsidRPr="00903FD6" w:rsidRDefault="00A84E67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963" w:type="dxa"/>
            <w:gridSpan w:val="8"/>
            <w:vAlign w:val="bottom"/>
          </w:tcPr>
          <w:p w14:paraId="52403273" w14:textId="746F173E" w:rsidR="00A84E67" w:rsidRPr="00903FD6" w:rsidRDefault="00A84E67" w:rsidP="00A84E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 w:eastAsia="en-GB"/>
              </w:rPr>
            </w:pPr>
            <w:r w:rsidRPr="00903FD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 w:eastAsia="en-GB"/>
              </w:rPr>
              <w:t>(ล้านบาท)</w:t>
            </w:r>
          </w:p>
        </w:tc>
      </w:tr>
      <w:tr w:rsidR="00655FFB" w:rsidRPr="00903FD6" w14:paraId="44140FFE" w14:textId="77777777" w:rsidTr="005E4EFB">
        <w:tc>
          <w:tcPr>
            <w:tcW w:w="4410" w:type="dxa"/>
          </w:tcPr>
          <w:p w14:paraId="28100835" w14:textId="77777777" w:rsidR="00655FFB" w:rsidRPr="00903FD6" w:rsidRDefault="00655FFB" w:rsidP="009F2F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 w:firstLine="2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345" w:type="dxa"/>
            <w:gridSpan w:val="2"/>
            <w:vAlign w:val="bottom"/>
          </w:tcPr>
          <w:p w14:paraId="0A17A54F" w14:textId="7B6147E6" w:rsidR="00655FFB" w:rsidRPr="00903FD6" w:rsidRDefault="00C20C7C" w:rsidP="001A5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  <w:lang w:eastAsia="en-GB"/>
              </w:rPr>
              <w:t>1</w:t>
            </w:r>
            <w:r w:rsidR="00655FFB" w:rsidRPr="00903FD6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,</w:t>
            </w: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  <w:lang w:eastAsia="en-GB"/>
              </w:rPr>
              <w:t>378</w:t>
            </w:r>
          </w:p>
        </w:tc>
        <w:tc>
          <w:tcPr>
            <w:tcW w:w="260" w:type="dxa"/>
            <w:gridSpan w:val="2"/>
          </w:tcPr>
          <w:p w14:paraId="482D8930" w14:textId="77777777" w:rsidR="00655FFB" w:rsidRPr="00903FD6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48" w:type="dxa"/>
            <w:vAlign w:val="bottom"/>
          </w:tcPr>
          <w:p w14:paraId="1E34E92C" w14:textId="692B03D5" w:rsidR="00655FFB" w:rsidRPr="00903FD6" w:rsidRDefault="00655FFB" w:rsidP="001A5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6EE1FC85" w14:textId="77777777" w:rsidR="00655FFB" w:rsidRPr="00903FD6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6EA17BB7" w14:textId="31F4B19B" w:rsidR="00655FFB" w:rsidRPr="00903FD6" w:rsidRDefault="00C20C7C" w:rsidP="001A5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  <w:lang w:eastAsia="en-GB"/>
              </w:rPr>
              <w:t>1</w:t>
            </w:r>
            <w:r w:rsidR="00655FFB" w:rsidRPr="00903FD6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,</w:t>
            </w: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  <w:lang w:eastAsia="en-GB"/>
              </w:rPr>
              <w:t>378</w:t>
            </w:r>
          </w:p>
        </w:tc>
      </w:tr>
      <w:tr w:rsidR="00655FFB" w:rsidRPr="00903FD6" w14:paraId="35880B47" w14:textId="77777777" w:rsidTr="005E4EFB">
        <w:tc>
          <w:tcPr>
            <w:tcW w:w="4410" w:type="dxa"/>
          </w:tcPr>
          <w:p w14:paraId="50B66E7F" w14:textId="15A84E23" w:rsidR="00655FFB" w:rsidRPr="00903FD6" w:rsidRDefault="00655FFB" w:rsidP="009F2F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 w:firstLine="23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45" w:type="dxa"/>
            <w:gridSpan w:val="2"/>
            <w:vAlign w:val="bottom"/>
          </w:tcPr>
          <w:p w14:paraId="01B9D535" w14:textId="02A64B8C" w:rsidR="00655FFB" w:rsidRPr="00903FD6" w:rsidRDefault="00C20C7C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  <w:lang w:eastAsia="en-GB"/>
              </w:rPr>
              <w:t>773</w:t>
            </w:r>
          </w:p>
        </w:tc>
        <w:tc>
          <w:tcPr>
            <w:tcW w:w="260" w:type="dxa"/>
            <w:gridSpan w:val="2"/>
          </w:tcPr>
          <w:p w14:paraId="51350847" w14:textId="77777777" w:rsidR="00655FFB" w:rsidRPr="00903FD6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48" w:type="dxa"/>
            <w:vAlign w:val="bottom"/>
          </w:tcPr>
          <w:p w14:paraId="4A677BFA" w14:textId="7B211AAC" w:rsidR="00655FFB" w:rsidRPr="00903FD6" w:rsidRDefault="00655FFB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7F0BF384" w14:textId="77777777" w:rsidR="00655FFB" w:rsidRPr="00903FD6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088A1D05" w14:textId="387B1397" w:rsidR="00655FFB" w:rsidRPr="00903FD6" w:rsidRDefault="00C20C7C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  <w:lang w:eastAsia="en-GB"/>
              </w:rPr>
              <w:t>773</w:t>
            </w:r>
          </w:p>
        </w:tc>
      </w:tr>
      <w:tr w:rsidR="00655FFB" w:rsidRPr="00903FD6" w14:paraId="439554BE" w14:textId="77777777" w:rsidTr="005E4EFB">
        <w:tc>
          <w:tcPr>
            <w:tcW w:w="4410" w:type="dxa"/>
          </w:tcPr>
          <w:p w14:paraId="3F25810E" w14:textId="1FA65EB2" w:rsidR="00655FFB" w:rsidRPr="00903FD6" w:rsidRDefault="00655FFB" w:rsidP="009F2F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 w:firstLine="23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ลูกหนี้</w:t>
            </w:r>
            <w:r w:rsidR="00902B42" w:rsidRPr="00903FD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หมุนเวียน</w:t>
            </w: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อื่น</w:t>
            </w:r>
          </w:p>
        </w:tc>
        <w:tc>
          <w:tcPr>
            <w:tcW w:w="1345" w:type="dxa"/>
            <w:gridSpan w:val="2"/>
            <w:vAlign w:val="bottom"/>
          </w:tcPr>
          <w:p w14:paraId="1CD4BCE5" w14:textId="1F65091A" w:rsidR="00655FFB" w:rsidRPr="00903FD6" w:rsidRDefault="00C20C7C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  <w:lang w:eastAsia="en-GB"/>
              </w:rPr>
              <w:t>447</w:t>
            </w:r>
          </w:p>
        </w:tc>
        <w:tc>
          <w:tcPr>
            <w:tcW w:w="260" w:type="dxa"/>
            <w:gridSpan w:val="2"/>
          </w:tcPr>
          <w:p w14:paraId="285F699F" w14:textId="77777777" w:rsidR="00655FFB" w:rsidRPr="00903FD6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48" w:type="dxa"/>
            <w:vAlign w:val="bottom"/>
          </w:tcPr>
          <w:p w14:paraId="05A312F1" w14:textId="725B4C2D" w:rsidR="00655FFB" w:rsidRPr="00903FD6" w:rsidRDefault="00655FFB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5C1A6CC9" w14:textId="77777777" w:rsidR="00655FFB" w:rsidRPr="00903FD6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7CCC458E" w14:textId="609760AA" w:rsidR="00655FFB" w:rsidRPr="00903FD6" w:rsidRDefault="00C20C7C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  <w:lang w:eastAsia="en-GB"/>
              </w:rPr>
              <w:t>447</w:t>
            </w:r>
          </w:p>
        </w:tc>
      </w:tr>
      <w:tr w:rsidR="00655FFB" w:rsidRPr="00903FD6" w14:paraId="14E43087" w14:textId="77777777" w:rsidTr="005E4EFB">
        <w:tc>
          <w:tcPr>
            <w:tcW w:w="4410" w:type="dxa"/>
          </w:tcPr>
          <w:p w14:paraId="52E0D61D" w14:textId="465E20B1" w:rsidR="00655FFB" w:rsidRPr="00903FD6" w:rsidRDefault="00655FFB" w:rsidP="009F2F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 w:firstLine="23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เงินให้กู้ยืม</w:t>
            </w:r>
            <w:r w:rsidR="008F511B" w:rsidRPr="00903FD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345" w:type="dxa"/>
            <w:gridSpan w:val="2"/>
            <w:vAlign w:val="bottom"/>
          </w:tcPr>
          <w:p w14:paraId="1682EF41" w14:textId="44EAEF7F" w:rsidR="00655FFB" w:rsidRPr="00903FD6" w:rsidRDefault="00C20C7C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  <w:lang w:eastAsia="en-GB"/>
              </w:rPr>
              <w:t>26</w:t>
            </w:r>
            <w:r w:rsidR="00655FFB" w:rsidRPr="00903FD6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,</w:t>
            </w: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  <w:lang w:eastAsia="en-GB"/>
              </w:rPr>
              <w:t>495</w:t>
            </w:r>
          </w:p>
        </w:tc>
        <w:tc>
          <w:tcPr>
            <w:tcW w:w="260" w:type="dxa"/>
            <w:gridSpan w:val="2"/>
          </w:tcPr>
          <w:p w14:paraId="3821467D" w14:textId="77777777" w:rsidR="00655FFB" w:rsidRPr="00903FD6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48" w:type="dxa"/>
            <w:vAlign w:val="bottom"/>
          </w:tcPr>
          <w:p w14:paraId="5BD9B792" w14:textId="29EB61B7" w:rsidR="00655FFB" w:rsidRPr="00903FD6" w:rsidRDefault="00655FFB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4A643ECB" w14:textId="77777777" w:rsidR="00655FFB" w:rsidRPr="00903FD6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02C9DB06" w14:textId="10CAEFDC" w:rsidR="00655FFB" w:rsidRPr="00903FD6" w:rsidRDefault="00C20C7C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  <w:lang w:eastAsia="en-GB"/>
              </w:rPr>
              <w:t>26</w:t>
            </w:r>
            <w:r w:rsidR="00655FFB" w:rsidRPr="00903FD6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,</w:t>
            </w: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  <w:lang w:eastAsia="en-GB"/>
              </w:rPr>
              <w:t>495</w:t>
            </w:r>
          </w:p>
        </w:tc>
      </w:tr>
      <w:tr w:rsidR="00655FFB" w:rsidRPr="00903FD6" w14:paraId="7D357BE5" w14:textId="77777777" w:rsidTr="005E4EFB">
        <w:tc>
          <w:tcPr>
            <w:tcW w:w="4410" w:type="dxa"/>
          </w:tcPr>
          <w:p w14:paraId="11265921" w14:textId="77777777" w:rsidR="00655FFB" w:rsidRPr="00903FD6" w:rsidRDefault="00655FFB" w:rsidP="009F2F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 w:firstLine="23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345" w:type="dxa"/>
            <w:gridSpan w:val="2"/>
            <w:vAlign w:val="bottom"/>
          </w:tcPr>
          <w:p w14:paraId="0736064E" w14:textId="77777777" w:rsidR="00655FFB" w:rsidRPr="00903FD6" w:rsidRDefault="00655FFB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60" w:type="dxa"/>
            <w:gridSpan w:val="2"/>
          </w:tcPr>
          <w:p w14:paraId="3E9CA478" w14:textId="77777777" w:rsidR="00655FFB" w:rsidRPr="00903FD6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48" w:type="dxa"/>
            <w:vAlign w:val="bottom"/>
          </w:tcPr>
          <w:p w14:paraId="263AC646" w14:textId="77777777" w:rsidR="00655FFB" w:rsidRPr="00903FD6" w:rsidRDefault="00655FFB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7D52C05" w14:textId="77777777" w:rsidR="00655FFB" w:rsidRPr="00903FD6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08068553" w14:textId="77777777" w:rsidR="00655FFB" w:rsidRPr="00903FD6" w:rsidRDefault="00655FFB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655FFB" w:rsidRPr="00903FD6" w14:paraId="7F1E5A3D" w14:textId="77777777" w:rsidTr="005E4EFB">
        <w:tc>
          <w:tcPr>
            <w:tcW w:w="4410" w:type="dxa"/>
          </w:tcPr>
          <w:p w14:paraId="3456F8CE" w14:textId="4B500BD4" w:rsidR="00C82570" w:rsidRDefault="00655FFB" w:rsidP="00C825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firstLine="15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-</w:t>
            </w: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ab/>
            </w:r>
            <w:r w:rsidR="00C82570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 </w:t>
            </w: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ตราสารทุนอื่นที่ไม่อยู่ในความต้องการของ</w:t>
            </w:r>
          </w:p>
          <w:p w14:paraId="4A75B9C7" w14:textId="30BBEBEF" w:rsidR="00655FFB" w:rsidRPr="00903FD6" w:rsidRDefault="00655FFB" w:rsidP="00C825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firstLine="427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ตลาด</w:t>
            </w:r>
          </w:p>
        </w:tc>
        <w:tc>
          <w:tcPr>
            <w:tcW w:w="1345" w:type="dxa"/>
            <w:gridSpan w:val="2"/>
            <w:tcBorders>
              <w:bottom w:val="single" w:sz="4" w:space="0" w:color="auto"/>
            </w:tcBorders>
            <w:vAlign w:val="bottom"/>
          </w:tcPr>
          <w:p w14:paraId="2164ECC0" w14:textId="76459F17" w:rsidR="00655FFB" w:rsidRPr="00903FD6" w:rsidRDefault="00492405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0" w:type="dxa"/>
            <w:gridSpan w:val="2"/>
          </w:tcPr>
          <w:p w14:paraId="37DB32FB" w14:textId="77777777" w:rsidR="00655FFB" w:rsidRPr="00903FD6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48" w:type="dxa"/>
            <w:tcBorders>
              <w:bottom w:val="single" w:sz="4" w:space="0" w:color="auto"/>
            </w:tcBorders>
            <w:vAlign w:val="bottom"/>
          </w:tcPr>
          <w:p w14:paraId="681C4644" w14:textId="37EC4879" w:rsidR="00655FFB" w:rsidRPr="00903FD6" w:rsidRDefault="00C20C7C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  <w:lang w:eastAsia="en-GB"/>
              </w:rPr>
              <w:t>6</w:t>
            </w:r>
          </w:p>
        </w:tc>
        <w:tc>
          <w:tcPr>
            <w:tcW w:w="236" w:type="dxa"/>
          </w:tcPr>
          <w:p w14:paraId="1FC0905F" w14:textId="77777777" w:rsidR="00655FFB" w:rsidRPr="00903FD6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  <w:vAlign w:val="bottom"/>
          </w:tcPr>
          <w:p w14:paraId="396F550B" w14:textId="20963D5C" w:rsidR="00655FFB" w:rsidRPr="00903FD6" w:rsidRDefault="00655FFB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-</w:t>
            </w:r>
          </w:p>
        </w:tc>
      </w:tr>
      <w:tr w:rsidR="00655FFB" w:rsidRPr="00903FD6" w14:paraId="7BA12AE8" w14:textId="77777777" w:rsidTr="005E4EFB">
        <w:tc>
          <w:tcPr>
            <w:tcW w:w="4410" w:type="dxa"/>
          </w:tcPr>
          <w:p w14:paraId="49E8EC4E" w14:textId="067D64CB" w:rsidR="00655FFB" w:rsidRPr="00903FD6" w:rsidRDefault="00655FFB" w:rsidP="00C825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firstLine="157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3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BE5AB6" w14:textId="46031609" w:rsidR="00655FFB" w:rsidRPr="00903FD6" w:rsidRDefault="00492405" w:rsidP="004924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60" w:type="dxa"/>
            <w:gridSpan w:val="2"/>
          </w:tcPr>
          <w:p w14:paraId="2CAA9A96" w14:textId="77777777" w:rsidR="00655FFB" w:rsidRPr="00903FD6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031CF7" w14:textId="1F07EA0B" w:rsidR="00655FFB" w:rsidRPr="00903FD6" w:rsidRDefault="00C20C7C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eastAsia="en-GB"/>
              </w:rPr>
              <w:t>6</w:t>
            </w:r>
          </w:p>
        </w:tc>
        <w:tc>
          <w:tcPr>
            <w:tcW w:w="236" w:type="dxa"/>
          </w:tcPr>
          <w:p w14:paraId="567AE707" w14:textId="77777777" w:rsidR="00655FFB" w:rsidRPr="00903FD6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FDD355" w14:textId="3AE7A260" w:rsidR="00655FFB" w:rsidRPr="00903FD6" w:rsidRDefault="00655FFB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eastAsia="en-GB"/>
              </w:rPr>
              <w:t>-</w:t>
            </w:r>
          </w:p>
        </w:tc>
      </w:tr>
      <w:tr w:rsidR="00655FFB" w:rsidRPr="00903FD6" w14:paraId="7FE1A2F7" w14:textId="77777777" w:rsidTr="005E4EFB">
        <w:tc>
          <w:tcPr>
            <w:tcW w:w="4410" w:type="dxa"/>
          </w:tcPr>
          <w:p w14:paraId="275FD6F2" w14:textId="3BC5DA7B" w:rsidR="00655FFB" w:rsidRPr="00903FD6" w:rsidRDefault="00655FFB" w:rsidP="009F2F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5" w:right="-115" w:firstLine="4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C5BB50" w14:textId="637E4CE1" w:rsidR="00655FFB" w:rsidRPr="00903FD6" w:rsidRDefault="00C20C7C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eastAsia="en-GB"/>
              </w:rPr>
              <w:t>29</w:t>
            </w:r>
            <w:r w:rsidR="00655FFB" w:rsidRPr="00903FD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eastAsia="en-GB"/>
              </w:rPr>
              <w:t>,</w:t>
            </w:r>
            <w:r w:rsidRPr="00903FD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eastAsia="en-GB"/>
              </w:rPr>
              <w:t>093</w:t>
            </w:r>
          </w:p>
        </w:tc>
        <w:tc>
          <w:tcPr>
            <w:tcW w:w="260" w:type="dxa"/>
            <w:gridSpan w:val="2"/>
          </w:tcPr>
          <w:p w14:paraId="16AFA4C9" w14:textId="77777777" w:rsidR="00655FFB" w:rsidRPr="00903FD6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24B51C" w14:textId="5F5556A8" w:rsidR="00655FFB" w:rsidRPr="00903FD6" w:rsidRDefault="00C20C7C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eastAsia="en-GB"/>
              </w:rPr>
              <w:t>6</w:t>
            </w:r>
          </w:p>
        </w:tc>
        <w:tc>
          <w:tcPr>
            <w:tcW w:w="236" w:type="dxa"/>
          </w:tcPr>
          <w:p w14:paraId="1A4497BD" w14:textId="77777777" w:rsidR="00655FFB" w:rsidRPr="00903FD6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7DF9B6" w14:textId="3F005E76" w:rsidR="00655FFB" w:rsidRPr="00903FD6" w:rsidRDefault="00C20C7C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eastAsia="en-GB"/>
              </w:rPr>
              <w:t>29</w:t>
            </w:r>
            <w:r w:rsidR="00655FFB" w:rsidRPr="00903FD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eastAsia="en-GB"/>
              </w:rPr>
              <w:t>,</w:t>
            </w:r>
            <w:r w:rsidRPr="00903FD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eastAsia="en-GB"/>
              </w:rPr>
              <w:t>093</w:t>
            </w:r>
          </w:p>
        </w:tc>
      </w:tr>
      <w:tr w:rsidR="00655FFB" w:rsidRPr="00903FD6" w14:paraId="6CEAB88A" w14:textId="77777777" w:rsidTr="005E4EFB">
        <w:tc>
          <w:tcPr>
            <w:tcW w:w="4410" w:type="dxa"/>
          </w:tcPr>
          <w:p w14:paraId="3007BA00" w14:textId="77777777" w:rsidR="00655FFB" w:rsidRPr="00903FD6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5" w:type="dxa"/>
            <w:gridSpan w:val="2"/>
            <w:tcBorders>
              <w:top w:val="double" w:sz="4" w:space="0" w:color="auto"/>
            </w:tcBorders>
            <w:vAlign w:val="bottom"/>
          </w:tcPr>
          <w:p w14:paraId="33775B6E" w14:textId="77777777" w:rsidR="00655FFB" w:rsidRPr="00903FD6" w:rsidRDefault="00655FFB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0" w:type="dxa"/>
            <w:gridSpan w:val="2"/>
          </w:tcPr>
          <w:p w14:paraId="04FB651B" w14:textId="77777777" w:rsidR="00655FFB" w:rsidRPr="00903FD6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48" w:type="dxa"/>
            <w:tcBorders>
              <w:top w:val="double" w:sz="4" w:space="0" w:color="auto"/>
            </w:tcBorders>
            <w:vAlign w:val="bottom"/>
          </w:tcPr>
          <w:p w14:paraId="4A0DDE6A" w14:textId="77777777" w:rsidR="00655FFB" w:rsidRPr="00903FD6" w:rsidRDefault="00655FFB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111A70E3" w14:textId="77777777" w:rsidR="00655FFB" w:rsidRPr="00903FD6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gridSpan w:val="2"/>
            <w:tcBorders>
              <w:top w:val="double" w:sz="4" w:space="0" w:color="auto"/>
            </w:tcBorders>
            <w:vAlign w:val="bottom"/>
          </w:tcPr>
          <w:p w14:paraId="3E6968EA" w14:textId="77777777" w:rsidR="00655FFB" w:rsidRPr="00903FD6" w:rsidRDefault="00655FFB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655FFB" w:rsidRPr="00903FD6" w14:paraId="598D8835" w14:textId="77777777" w:rsidTr="005E4EFB">
        <w:tc>
          <w:tcPr>
            <w:tcW w:w="4410" w:type="dxa"/>
          </w:tcPr>
          <w:p w14:paraId="4E916335" w14:textId="77777777" w:rsidR="001F4FB1" w:rsidRDefault="00655FFB" w:rsidP="00B1356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0"/>
              </w:tabs>
              <w:ind w:left="410" w:right="-115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เงินเบิกเกินบัญชีและเงินกู้ยืมระยะสั้นจาก</w:t>
            </w:r>
          </w:p>
          <w:p w14:paraId="66384F6B" w14:textId="612CD99C" w:rsidR="00655FFB" w:rsidRPr="00903FD6" w:rsidRDefault="00655FFB" w:rsidP="001F4F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0"/>
              </w:tabs>
              <w:ind w:left="410" w:right="-115" w:firstLine="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สถาบั</w:t>
            </w:r>
            <w:r w:rsidR="00B13565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การเงิน</w:t>
            </w:r>
          </w:p>
        </w:tc>
        <w:tc>
          <w:tcPr>
            <w:tcW w:w="1345" w:type="dxa"/>
            <w:gridSpan w:val="2"/>
            <w:vAlign w:val="bottom"/>
          </w:tcPr>
          <w:p w14:paraId="194BB961" w14:textId="5B479120" w:rsidR="00655FFB" w:rsidRPr="00903FD6" w:rsidRDefault="00C20C7C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  <w:lang w:eastAsia="en-GB"/>
              </w:rPr>
              <w:t>36</w:t>
            </w:r>
            <w:r w:rsidR="00655FFB" w:rsidRPr="00903FD6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,</w:t>
            </w: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  <w:lang w:eastAsia="en-GB"/>
              </w:rPr>
              <w:t>890</w:t>
            </w:r>
          </w:p>
        </w:tc>
        <w:tc>
          <w:tcPr>
            <w:tcW w:w="260" w:type="dxa"/>
            <w:gridSpan w:val="2"/>
          </w:tcPr>
          <w:p w14:paraId="09137B3C" w14:textId="77777777" w:rsidR="00655FFB" w:rsidRPr="00903FD6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48" w:type="dxa"/>
            <w:vAlign w:val="bottom"/>
          </w:tcPr>
          <w:p w14:paraId="37FEB069" w14:textId="646FCCE6" w:rsidR="00655FFB" w:rsidRPr="00903FD6" w:rsidRDefault="00655FFB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40C290A0" w14:textId="77777777" w:rsidR="00655FFB" w:rsidRPr="00903FD6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033313DC" w14:textId="3F858DEE" w:rsidR="00655FFB" w:rsidRPr="00903FD6" w:rsidRDefault="00C20C7C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  <w:lang w:eastAsia="en-GB"/>
              </w:rPr>
              <w:t>36</w:t>
            </w:r>
            <w:r w:rsidR="00655FFB" w:rsidRPr="00903FD6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,</w:t>
            </w: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  <w:lang w:eastAsia="en-GB"/>
              </w:rPr>
              <w:t>890</w:t>
            </w:r>
          </w:p>
        </w:tc>
      </w:tr>
      <w:tr w:rsidR="00655FFB" w:rsidRPr="00903FD6" w14:paraId="7BDB73CC" w14:textId="77777777" w:rsidTr="005E4EFB">
        <w:tc>
          <w:tcPr>
            <w:tcW w:w="4410" w:type="dxa"/>
          </w:tcPr>
          <w:p w14:paraId="25AF3652" w14:textId="34748938" w:rsidR="00655FFB" w:rsidRPr="00903FD6" w:rsidRDefault="00655FFB" w:rsidP="00B1356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firstLine="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="00C622E6"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หมุนเวียน</w:t>
            </w: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345" w:type="dxa"/>
            <w:gridSpan w:val="2"/>
            <w:vAlign w:val="bottom"/>
          </w:tcPr>
          <w:p w14:paraId="4DC3A2D5" w14:textId="65130F9A" w:rsidR="00655FFB" w:rsidRPr="00903FD6" w:rsidRDefault="00C20C7C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  <w:lang w:eastAsia="en-GB"/>
              </w:rPr>
              <w:t>14</w:t>
            </w:r>
            <w:r w:rsidR="00655FFB" w:rsidRPr="00903FD6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,</w:t>
            </w: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  <w:lang w:eastAsia="en-GB"/>
              </w:rPr>
              <w:t>217</w:t>
            </w:r>
          </w:p>
        </w:tc>
        <w:tc>
          <w:tcPr>
            <w:tcW w:w="260" w:type="dxa"/>
            <w:gridSpan w:val="2"/>
          </w:tcPr>
          <w:p w14:paraId="654AA450" w14:textId="77777777" w:rsidR="00655FFB" w:rsidRPr="00903FD6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48" w:type="dxa"/>
            <w:vAlign w:val="bottom"/>
          </w:tcPr>
          <w:p w14:paraId="09DEAB61" w14:textId="7E2DC4C6" w:rsidR="00655FFB" w:rsidRPr="00903FD6" w:rsidRDefault="00655FFB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3E616F6C" w14:textId="77777777" w:rsidR="00655FFB" w:rsidRPr="00903FD6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3AFC4B24" w14:textId="70385999" w:rsidR="00655FFB" w:rsidRPr="00903FD6" w:rsidRDefault="00C20C7C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  <w:lang w:eastAsia="en-GB"/>
              </w:rPr>
              <w:t>14</w:t>
            </w:r>
            <w:r w:rsidR="00655FFB" w:rsidRPr="00903FD6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,</w:t>
            </w: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  <w:lang w:eastAsia="en-GB"/>
              </w:rPr>
              <w:t>217</w:t>
            </w:r>
          </w:p>
        </w:tc>
      </w:tr>
      <w:tr w:rsidR="00655FFB" w:rsidRPr="00903FD6" w14:paraId="7046B1A7" w14:textId="77777777" w:rsidTr="005E4EFB">
        <w:tc>
          <w:tcPr>
            <w:tcW w:w="4410" w:type="dxa"/>
          </w:tcPr>
          <w:p w14:paraId="2CF66381" w14:textId="69C5AA3E" w:rsidR="00655FFB" w:rsidRPr="00903FD6" w:rsidRDefault="00655FFB" w:rsidP="00B1356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firstLine="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345" w:type="dxa"/>
            <w:gridSpan w:val="2"/>
            <w:vAlign w:val="bottom"/>
          </w:tcPr>
          <w:p w14:paraId="0354123A" w14:textId="587F0496" w:rsidR="00655FFB" w:rsidRPr="00903FD6" w:rsidRDefault="00C20C7C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  <w:lang w:eastAsia="en-GB"/>
              </w:rPr>
              <w:t>5</w:t>
            </w:r>
            <w:r w:rsidR="00655FFB" w:rsidRPr="00903FD6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,</w:t>
            </w: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  <w:lang w:eastAsia="en-GB"/>
              </w:rPr>
              <w:t>759</w:t>
            </w:r>
          </w:p>
        </w:tc>
        <w:tc>
          <w:tcPr>
            <w:tcW w:w="260" w:type="dxa"/>
            <w:gridSpan w:val="2"/>
          </w:tcPr>
          <w:p w14:paraId="4B4BDDB0" w14:textId="77777777" w:rsidR="00655FFB" w:rsidRPr="00903FD6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48" w:type="dxa"/>
            <w:vAlign w:val="bottom"/>
          </w:tcPr>
          <w:p w14:paraId="57A1FCFD" w14:textId="13585921" w:rsidR="00655FFB" w:rsidRPr="00903FD6" w:rsidRDefault="00655FFB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7C735750" w14:textId="77777777" w:rsidR="00655FFB" w:rsidRPr="00903FD6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6FE99D5B" w14:textId="7614BF7B" w:rsidR="00655FFB" w:rsidRPr="00903FD6" w:rsidRDefault="00C20C7C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  <w:lang w:eastAsia="en-GB"/>
              </w:rPr>
              <w:t>5</w:t>
            </w:r>
            <w:r w:rsidR="00655FFB" w:rsidRPr="00903FD6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,</w:t>
            </w: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  <w:lang w:eastAsia="en-GB"/>
              </w:rPr>
              <w:t>759</w:t>
            </w:r>
          </w:p>
        </w:tc>
      </w:tr>
      <w:tr w:rsidR="00655FFB" w:rsidRPr="00903FD6" w14:paraId="51F538AF" w14:textId="77777777" w:rsidTr="005E4EFB">
        <w:tc>
          <w:tcPr>
            <w:tcW w:w="4410" w:type="dxa"/>
          </w:tcPr>
          <w:p w14:paraId="631A4EC6" w14:textId="39FA823E" w:rsidR="00655FFB" w:rsidRPr="00903FD6" w:rsidRDefault="00655FFB" w:rsidP="00B1356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firstLine="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345" w:type="dxa"/>
            <w:gridSpan w:val="2"/>
            <w:tcBorders>
              <w:bottom w:val="single" w:sz="4" w:space="0" w:color="auto"/>
            </w:tcBorders>
            <w:vAlign w:val="bottom"/>
          </w:tcPr>
          <w:p w14:paraId="034CEC8F" w14:textId="039A7C1E" w:rsidR="00655FFB" w:rsidRPr="00903FD6" w:rsidRDefault="00C20C7C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  <w:lang w:eastAsia="en-GB"/>
              </w:rPr>
              <w:t>1</w:t>
            </w:r>
            <w:r w:rsidR="00655FFB" w:rsidRPr="00903FD6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,</w:t>
            </w: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  <w:lang w:eastAsia="en-GB"/>
              </w:rPr>
              <w:t>500</w:t>
            </w:r>
          </w:p>
        </w:tc>
        <w:tc>
          <w:tcPr>
            <w:tcW w:w="260" w:type="dxa"/>
            <w:gridSpan w:val="2"/>
          </w:tcPr>
          <w:p w14:paraId="391BC945" w14:textId="77777777" w:rsidR="00655FFB" w:rsidRPr="00903FD6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48" w:type="dxa"/>
            <w:tcBorders>
              <w:bottom w:val="single" w:sz="4" w:space="0" w:color="auto"/>
            </w:tcBorders>
            <w:vAlign w:val="bottom"/>
          </w:tcPr>
          <w:p w14:paraId="2F304939" w14:textId="61202FFF" w:rsidR="00655FFB" w:rsidRPr="00903FD6" w:rsidRDefault="00655FFB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6A75E4D3" w14:textId="77777777" w:rsidR="00655FFB" w:rsidRPr="00903FD6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  <w:vAlign w:val="bottom"/>
          </w:tcPr>
          <w:p w14:paraId="47D859AE" w14:textId="60A11CF2" w:rsidR="00655FFB" w:rsidRPr="00903FD6" w:rsidRDefault="00C20C7C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  <w:lang w:eastAsia="en-GB"/>
              </w:rPr>
              <w:t>1</w:t>
            </w:r>
            <w:r w:rsidR="00655FFB" w:rsidRPr="00903FD6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,</w:t>
            </w:r>
            <w:r w:rsidRPr="00903FD6">
              <w:rPr>
                <w:rFonts w:asciiTheme="majorBidi" w:hAnsiTheme="majorBidi" w:cstheme="majorBidi"/>
                <w:color w:val="000000"/>
                <w:sz w:val="30"/>
                <w:szCs w:val="30"/>
                <w:lang w:eastAsia="en-GB"/>
              </w:rPr>
              <w:t>500</w:t>
            </w:r>
          </w:p>
        </w:tc>
      </w:tr>
      <w:tr w:rsidR="00655FFB" w:rsidRPr="00903FD6" w14:paraId="4C6236FA" w14:textId="77777777" w:rsidTr="005E4EFB">
        <w:tc>
          <w:tcPr>
            <w:tcW w:w="4410" w:type="dxa"/>
          </w:tcPr>
          <w:p w14:paraId="7C9E1843" w14:textId="28C485FD" w:rsidR="00655FFB" w:rsidRPr="00903FD6" w:rsidRDefault="00655FFB" w:rsidP="00B1356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firstLine="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15C490" w14:textId="79D00ADC" w:rsidR="00655FFB" w:rsidRPr="00903FD6" w:rsidRDefault="00C20C7C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eastAsia="en-GB"/>
              </w:rPr>
              <w:t>58</w:t>
            </w:r>
            <w:r w:rsidR="00655FFB" w:rsidRPr="00903FD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eastAsia="en-GB"/>
              </w:rPr>
              <w:t>,</w:t>
            </w:r>
            <w:r w:rsidRPr="00903FD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eastAsia="en-GB"/>
              </w:rPr>
              <w:t>366</w:t>
            </w:r>
          </w:p>
        </w:tc>
        <w:tc>
          <w:tcPr>
            <w:tcW w:w="260" w:type="dxa"/>
            <w:gridSpan w:val="2"/>
          </w:tcPr>
          <w:p w14:paraId="5622BCD3" w14:textId="77777777" w:rsidR="00655FFB" w:rsidRPr="00903FD6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37C1CD" w14:textId="6BFA486C" w:rsidR="00655FFB" w:rsidRPr="00903FD6" w:rsidRDefault="00655FFB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3412C50B" w14:textId="77777777" w:rsidR="00655FFB" w:rsidRPr="00903FD6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1DFC3B" w14:textId="7BD37776" w:rsidR="00655FFB" w:rsidRPr="00903FD6" w:rsidRDefault="00C20C7C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eastAsia="en-GB"/>
              </w:rPr>
              <w:t>58</w:t>
            </w:r>
            <w:r w:rsidR="00655FFB" w:rsidRPr="00903FD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eastAsia="en-GB"/>
              </w:rPr>
              <w:t>,</w:t>
            </w:r>
            <w:r w:rsidRPr="00903FD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eastAsia="en-GB"/>
              </w:rPr>
              <w:t>366</w:t>
            </w:r>
          </w:p>
        </w:tc>
      </w:tr>
    </w:tbl>
    <w:p w14:paraId="7A6E7939" w14:textId="77777777" w:rsidR="005E4EFB" w:rsidRPr="00903FD6" w:rsidRDefault="005E4EFB" w:rsidP="00F6160F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68F34F" w14:textId="7B3553EE" w:rsidR="00F6160F" w:rsidRPr="00115453" w:rsidRDefault="00F6160F" w:rsidP="0011545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115453">
        <w:rPr>
          <w:rFonts w:asciiTheme="majorBidi" w:hAnsiTheme="majorBidi" w:cstheme="majorBidi"/>
          <w:sz w:val="30"/>
          <w:szCs w:val="30"/>
          <w:cs/>
        </w:rPr>
        <w:t xml:space="preserve">กลุ่มบริษัทและบริษัทตั้งใจจะถือตราสารทุนที่ไม่อยู่ในความต้องการของตลาดจำนวน </w:t>
      </w:r>
      <w:r w:rsidR="00C20C7C" w:rsidRPr="00115453">
        <w:rPr>
          <w:rFonts w:asciiTheme="majorBidi" w:hAnsiTheme="majorBidi" w:cstheme="majorBidi"/>
          <w:sz w:val="30"/>
          <w:szCs w:val="30"/>
        </w:rPr>
        <w:t>209</w:t>
      </w:r>
      <w:r w:rsidRPr="00115453">
        <w:rPr>
          <w:rFonts w:asciiTheme="majorBidi" w:hAnsiTheme="majorBidi" w:cstheme="majorBidi"/>
          <w:sz w:val="30"/>
          <w:szCs w:val="30"/>
        </w:rPr>
        <w:t xml:space="preserve"> </w:t>
      </w:r>
      <w:r w:rsidRPr="0011545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115453">
        <w:rPr>
          <w:rFonts w:asciiTheme="majorBidi" w:hAnsiTheme="majorBidi" w:cstheme="majorBidi"/>
          <w:sz w:val="30"/>
          <w:szCs w:val="30"/>
        </w:rPr>
        <w:t xml:space="preserve"> </w:t>
      </w:r>
      <w:r w:rsidRPr="00115453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115453">
        <w:rPr>
          <w:rFonts w:asciiTheme="majorBidi" w:hAnsiTheme="majorBidi" w:cstheme="majorBidi"/>
          <w:sz w:val="30"/>
          <w:szCs w:val="30"/>
        </w:rPr>
        <w:t xml:space="preserve">        </w:t>
      </w:r>
      <w:r w:rsidR="00C20C7C" w:rsidRPr="00115453">
        <w:rPr>
          <w:rFonts w:asciiTheme="majorBidi" w:hAnsiTheme="majorBidi" w:cstheme="majorBidi"/>
          <w:sz w:val="30"/>
          <w:szCs w:val="30"/>
        </w:rPr>
        <w:t>0</w:t>
      </w:r>
      <w:r w:rsidR="00BB04F0" w:rsidRPr="00115453">
        <w:rPr>
          <w:rFonts w:asciiTheme="majorBidi" w:hAnsiTheme="majorBidi" w:cstheme="majorBidi"/>
          <w:sz w:val="30"/>
          <w:szCs w:val="30"/>
        </w:rPr>
        <w:t>.</w:t>
      </w:r>
      <w:r w:rsidR="00115453">
        <w:rPr>
          <w:rFonts w:asciiTheme="majorBidi" w:hAnsiTheme="majorBidi" w:cstheme="majorBidi"/>
          <w:sz w:val="30"/>
          <w:szCs w:val="30"/>
        </w:rPr>
        <w:t xml:space="preserve">5 </w:t>
      </w:r>
      <w:r w:rsidRPr="00115453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 w:rsidRPr="00115453">
        <w:rPr>
          <w:rFonts w:asciiTheme="majorBidi" w:hAnsiTheme="majorBidi" w:cstheme="majorBidi"/>
          <w:sz w:val="30"/>
          <w:szCs w:val="30"/>
        </w:rPr>
        <w:t xml:space="preserve"> </w:t>
      </w:r>
      <w:r w:rsidRPr="00115453">
        <w:rPr>
          <w:rFonts w:asciiTheme="majorBidi" w:hAnsiTheme="majorBidi" w:cstheme="majorBidi"/>
          <w:sz w:val="30"/>
          <w:szCs w:val="30"/>
          <w:cs/>
        </w:rPr>
        <w:t xml:space="preserve">เพื่อวัตถุประสงค์ทางกลยุทธ์ในระยะยาว </w:t>
      </w:r>
      <w:r w:rsidR="002A7119" w:rsidRPr="00115453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115453">
        <w:rPr>
          <w:rFonts w:asciiTheme="majorBidi" w:hAnsiTheme="majorBidi" w:cstheme="majorBidi"/>
          <w:sz w:val="30"/>
          <w:szCs w:val="30"/>
          <w:cs/>
        </w:rPr>
        <w:t xml:space="preserve">เลือกกำหนดให้เงินลงทุนดังกล่าวเป็นเงินลงทุนที่วัดมูลค่าด้วยมูลค่ายุติธรรมผ่านกำไรขาดทุนเบ็ดเสร็จอื่น ทั้งนี้ ผลกำไร (ขาดทุน) สะสมจากการวัดมูลค่ายุติธรรมของเงินลงทุนดังกล่าวจะไม่ถูกจัดประเภทไปยังกำไรหรือขาดทุนในภายหลัง </w:t>
      </w:r>
    </w:p>
    <w:p w14:paraId="4A4B1822" w14:textId="77777777" w:rsidR="00F6160F" w:rsidRPr="00115453" w:rsidRDefault="00F6160F" w:rsidP="00F61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71312DB9" w14:textId="77777777" w:rsidR="00136C7B" w:rsidRPr="00903FD6" w:rsidRDefault="00136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903FD6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DE9A2B3" w14:textId="0607B82C" w:rsidR="00F6160F" w:rsidRPr="00903FD6" w:rsidRDefault="00F6160F" w:rsidP="001E6EE8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03FD6">
        <w:rPr>
          <w:rFonts w:asciiTheme="majorBidi" w:hAnsiTheme="majorBidi" w:cstheme="majorBidi"/>
          <w:sz w:val="30"/>
          <w:szCs w:val="30"/>
          <w:cs/>
        </w:rPr>
        <w:lastRenderedPageBreak/>
        <w:t>การด้อยค่าของสินทรัพย์ทางการเงิน</w:t>
      </w:r>
    </w:p>
    <w:p w14:paraId="47137868" w14:textId="77777777" w:rsidR="00F6160F" w:rsidRPr="00903FD6" w:rsidRDefault="00F6160F" w:rsidP="00F6160F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FEFD48" w14:textId="71C47793" w:rsidR="00F6160F" w:rsidRPr="00903FD6" w:rsidRDefault="00F6160F" w:rsidP="00F6160F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903FD6">
        <w:rPr>
          <w:rFonts w:asciiTheme="majorBidi" w:hAnsiTheme="majorBidi" w:cstheme="majorBidi"/>
          <w:sz w:val="30"/>
          <w:szCs w:val="30"/>
        </w:rPr>
        <w:t xml:space="preserve">TFRS </w:t>
      </w:r>
      <w:r w:rsidR="00C20C7C" w:rsidRPr="00903FD6">
        <w:rPr>
          <w:rFonts w:asciiTheme="majorBidi" w:hAnsiTheme="majorBidi" w:cstheme="majorBidi"/>
          <w:sz w:val="30"/>
          <w:szCs w:val="30"/>
        </w:rPr>
        <w:t>9</w:t>
      </w:r>
      <w:r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Pr="00903FD6">
        <w:rPr>
          <w:rFonts w:asciiTheme="majorBidi" w:hAnsiTheme="majorBidi" w:cstheme="majorBidi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Pr="00903FD6">
        <w:rPr>
          <w:rFonts w:asciiTheme="majorBidi" w:hAnsiTheme="majorBidi" w:cstheme="majorBidi"/>
          <w:sz w:val="30"/>
          <w:szCs w:val="30"/>
          <w:cs/>
        </w:rPr>
        <w:t>เดิม</w:t>
      </w:r>
      <w:r w:rsidR="002A7119" w:rsidRPr="00903FD6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903FD6">
        <w:rPr>
          <w:rFonts w:asciiTheme="majorBidi" w:hAnsiTheme="majorBidi" w:cstheme="majorBidi"/>
          <w:sz w:val="30"/>
          <w:szCs w:val="30"/>
        </w:rPr>
        <w:t xml:space="preserve">TFRS </w:t>
      </w:r>
      <w:r w:rsidR="00C20C7C" w:rsidRPr="00903FD6">
        <w:rPr>
          <w:rFonts w:asciiTheme="majorBidi" w:hAnsiTheme="majorBidi" w:cstheme="majorBidi"/>
          <w:sz w:val="30"/>
          <w:szCs w:val="30"/>
        </w:rPr>
        <w:t>9</w:t>
      </w:r>
      <w:r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Pr="00903FD6">
        <w:rPr>
          <w:rFonts w:asciiTheme="majorBidi" w:hAnsiTheme="majorBidi" w:cstheme="majorBidi"/>
          <w:sz w:val="30"/>
          <w:szCs w:val="30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</w:t>
      </w:r>
      <w:r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Pr="00903FD6">
        <w:rPr>
          <w:rFonts w:asciiTheme="majorBidi" w:hAnsiTheme="majorBidi" w:cstheme="majorBidi"/>
          <w:sz w:val="30"/>
          <w:szCs w:val="30"/>
          <w:cs/>
        </w:rPr>
        <w:t>ทั้งนี้ การพิจารณาด้อยค่าดังกล่าวจะถือปฏิบัติกั</w:t>
      </w:r>
      <w:r w:rsidR="00BB04F0" w:rsidRPr="00903FD6">
        <w:rPr>
          <w:rFonts w:asciiTheme="majorBidi" w:hAnsiTheme="majorBidi" w:cstheme="majorBidi"/>
          <w:sz w:val="30"/>
          <w:szCs w:val="30"/>
          <w:cs/>
        </w:rPr>
        <w:t>บสินทรัพย์ทางการเงินที่</w:t>
      </w:r>
      <w:r w:rsidRPr="00903FD6">
        <w:rPr>
          <w:rFonts w:asciiTheme="majorBidi" w:hAnsiTheme="majorBidi" w:cstheme="majorBidi"/>
          <w:sz w:val="30"/>
          <w:szCs w:val="30"/>
          <w:cs/>
        </w:rPr>
        <w:t>วัดมูลค่าด้วยวิธีราคาทุนตัดจำหน่าย</w:t>
      </w:r>
      <w:r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Pr="00903FD6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และเงินลงทุนในตราสารหนี้ที่วัดมูลค่าด้วยมูลค่ายุติธรรมผ่านกำไรขาดทุนเบ็ดเสร็จอื่น ลูกหนี้ตามสัญญาเช่า ซึ่งไม่รวมเงินลงทุนใน</w:t>
      </w:r>
      <w:r w:rsidR="00895340">
        <w:rPr>
          <w:rFonts w:asciiTheme="majorBidi" w:hAnsiTheme="majorBidi" w:cstheme="majorBidi" w:hint="cs"/>
          <w:sz w:val="30"/>
          <w:szCs w:val="30"/>
          <w:cs/>
        </w:rPr>
        <w:t xml:space="preserve">    </w:t>
      </w:r>
      <w:r w:rsidRPr="00903FD6">
        <w:rPr>
          <w:rFonts w:asciiTheme="majorBidi" w:hAnsiTheme="majorBidi" w:cstheme="majorBidi"/>
          <w:sz w:val="30"/>
          <w:szCs w:val="30"/>
          <w:cs/>
        </w:rPr>
        <w:t>ตราสารทุน</w:t>
      </w:r>
    </w:p>
    <w:p w14:paraId="05D0B280" w14:textId="267DCC78" w:rsidR="00CF735B" w:rsidRPr="00903FD6" w:rsidRDefault="00CF7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0F5DD6CE" w14:textId="789FCBC8" w:rsidR="00F6160F" w:rsidRPr="00903FD6" w:rsidRDefault="002A7119" w:rsidP="00392B1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  <w:cs/>
        </w:rPr>
      </w:pPr>
      <w:r w:rsidRPr="00903FD6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F6160F" w:rsidRPr="00903FD6">
        <w:rPr>
          <w:rFonts w:asciiTheme="majorBidi" w:hAnsiTheme="majorBidi" w:cstheme="majorBidi"/>
          <w:sz w:val="30"/>
          <w:szCs w:val="30"/>
          <w:cs/>
        </w:rPr>
        <w:t xml:space="preserve">ได้ประเมินการด้อยค่าตาม </w:t>
      </w:r>
      <w:r w:rsidR="00F6160F" w:rsidRPr="00903FD6">
        <w:rPr>
          <w:rFonts w:asciiTheme="majorBidi" w:hAnsiTheme="majorBidi" w:cstheme="majorBidi"/>
          <w:sz w:val="30"/>
          <w:szCs w:val="30"/>
        </w:rPr>
        <w:t xml:space="preserve">TFRS </w:t>
      </w:r>
      <w:r w:rsidR="00C20C7C" w:rsidRPr="00903FD6">
        <w:rPr>
          <w:rFonts w:asciiTheme="majorBidi" w:hAnsiTheme="majorBidi" w:cstheme="majorBidi"/>
          <w:sz w:val="30"/>
          <w:szCs w:val="30"/>
        </w:rPr>
        <w:t>9</w:t>
      </w:r>
      <w:r w:rsidR="00F6160F"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="00F6160F" w:rsidRPr="00903FD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C20C7C" w:rsidRPr="00903FD6">
        <w:rPr>
          <w:rFonts w:asciiTheme="majorBidi" w:hAnsiTheme="majorBidi" w:cstheme="majorBidi"/>
          <w:sz w:val="30"/>
          <w:szCs w:val="30"/>
        </w:rPr>
        <w:t>1</w:t>
      </w:r>
      <w:r w:rsidR="00F6160F"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="00F6160F" w:rsidRPr="00903FD6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C20C7C" w:rsidRPr="00903FD6">
        <w:rPr>
          <w:rFonts w:asciiTheme="majorBidi" w:hAnsiTheme="majorBidi" w:cstheme="majorBidi"/>
          <w:sz w:val="30"/>
          <w:szCs w:val="30"/>
        </w:rPr>
        <w:t>2563</w:t>
      </w:r>
      <w:r w:rsidR="00F6160F"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="00F6160F" w:rsidRPr="00903FD6">
        <w:rPr>
          <w:rFonts w:asciiTheme="majorBidi" w:hAnsiTheme="majorBidi" w:cstheme="majorBidi"/>
          <w:sz w:val="30"/>
          <w:szCs w:val="30"/>
          <w:cs/>
        </w:rPr>
        <w:t>ส่งผลให้มี</w:t>
      </w:r>
      <w:r w:rsidR="008F511B" w:rsidRPr="00903FD6">
        <w:rPr>
          <w:rFonts w:asciiTheme="majorBidi" w:hAnsiTheme="majorBidi" w:cstheme="majorBidi"/>
          <w:sz w:val="30"/>
          <w:szCs w:val="30"/>
          <w:cs/>
        </w:rPr>
        <w:t>การกลับรายการ</w:t>
      </w:r>
      <w:r w:rsidR="00F6160F" w:rsidRPr="00903FD6">
        <w:rPr>
          <w:rFonts w:asciiTheme="majorBidi" w:hAnsiTheme="majorBidi" w:cstheme="majorBidi"/>
          <w:sz w:val="30"/>
          <w:szCs w:val="30"/>
          <w:cs/>
        </w:rPr>
        <w:t>ค่าเผื่อ</w:t>
      </w:r>
      <w:r w:rsidR="00A92596" w:rsidRPr="00903FD6">
        <w:rPr>
          <w:rFonts w:asciiTheme="majorBidi" w:hAnsiTheme="majorBidi" w:cstheme="majorBidi"/>
          <w:sz w:val="30"/>
          <w:szCs w:val="30"/>
          <w:cs/>
        </w:rPr>
        <w:br/>
      </w:r>
      <w:r w:rsidR="00F6160F" w:rsidRPr="00903FD6">
        <w:rPr>
          <w:rFonts w:asciiTheme="majorBidi" w:hAnsiTheme="majorBidi" w:cstheme="majorBidi"/>
          <w:sz w:val="30"/>
          <w:szCs w:val="30"/>
          <w:cs/>
        </w:rPr>
        <w:t>ผลขาดทุนจากการด้อยค่า ดังนี้</w:t>
      </w:r>
    </w:p>
    <w:p w14:paraId="1E065DBA" w14:textId="77777777" w:rsidR="00F6160F" w:rsidRPr="00903FD6" w:rsidRDefault="00F6160F" w:rsidP="00F616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tbl>
      <w:tblPr>
        <w:tblW w:w="8910" w:type="dxa"/>
        <w:tblInd w:w="88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260"/>
        <w:gridCol w:w="180"/>
        <w:gridCol w:w="1260"/>
      </w:tblGrid>
      <w:tr w:rsidR="00F6160F" w:rsidRPr="00903FD6" w14:paraId="37337435" w14:textId="77777777" w:rsidTr="000A15CC">
        <w:trPr>
          <w:cantSplit/>
          <w:tblHeader/>
        </w:trPr>
        <w:tc>
          <w:tcPr>
            <w:tcW w:w="6210" w:type="dxa"/>
            <w:shd w:val="clear" w:color="auto" w:fill="auto"/>
            <w:vAlign w:val="bottom"/>
          </w:tcPr>
          <w:p w14:paraId="75466795" w14:textId="26B7A2EB" w:rsidR="00F6160F" w:rsidRPr="00903FD6" w:rsidRDefault="00F6160F" w:rsidP="00F6160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00B61E" w14:textId="77777777" w:rsidR="00F6160F" w:rsidRPr="00903FD6" w:rsidRDefault="00F6160F" w:rsidP="00F6160F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14:paraId="1B576176" w14:textId="116626D4" w:rsidR="00F6160F" w:rsidRPr="00903FD6" w:rsidRDefault="00F6160F" w:rsidP="00F6160F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242A711" w14:textId="77777777" w:rsidR="00F6160F" w:rsidRPr="00903FD6" w:rsidRDefault="00F6160F" w:rsidP="00F6160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0FD752" w14:textId="77777777" w:rsidR="00F6160F" w:rsidRPr="00903FD6" w:rsidRDefault="00F6160F" w:rsidP="00F6160F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44C43BB5" w14:textId="1D89AEF5" w:rsidR="00F6160F" w:rsidRPr="00903FD6" w:rsidRDefault="00F6160F" w:rsidP="00F6160F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F6160F" w:rsidRPr="00903FD6" w14:paraId="686195FF" w14:textId="77777777" w:rsidTr="000A15CC">
        <w:trPr>
          <w:cantSplit/>
          <w:tblHeader/>
        </w:trPr>
        <w:tc>
          <w:tcPr>
            <w:tcW w:w="6210" w:type="dxa"/>
          </w:tcPr>
          <w:p w14:paraId="4BFDECD8" w14:textId="77777777" w:rsidR="00F6160F" w:rsidRPr="00903FD6" w:rsidRDefault="00F6160F" w:rsidP="00F6160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67740145" w14:textId="77777777" w:rsidR="00F6160F" w:rsidRPr="00903FD6" w:rsidRDefault="00F6160F" w:rsidP="00F6160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F6160F" w:rsidRPr="00903FD6" w14:paraId="0E2966FB" w14:textId="77777777" w:rsidTr="000A15CC">
        <w:trPr>
          <w:cantSplit/>
          <w:trHeight w:val="191"/>
        </w:trPr>
        <w:tc>
          <w:tcPr>
            <w:tcW w:w="6210" w:type="dxa"/>
          </w:tcPr>
          <w:p w14:paraId="02C440FD" w14:textId="5A6CE5CD" w:rsidR="00F6160F" w:rsidRPr="00903FD6" w:rsidRDefault="00F6160F" w:rsidP="00E51B01">
            <w:pPr>
              <w:tabs>
                <w:tab w:val="left" w:pos="8"/>
              </w:tabs>
              <w:spacing w:line="240" w:lineRule="auto"/>
              <w:ind w:left="175" w:hanging="2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="00C20C7C" w:rsidRPr="00903F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C20C7C" w:rsidRPr="00903F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14:paraId="3DFDEC39" w14:textId="77777777" w:rsidR="00F6160F" w:rsidRPr="00903FD6" w:rsidRDefault="00F6160F" w:rsidP="001A5C51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15C1708" w14:textId="77777777" w:rsidR="00F6160F" w:rsidRPr="00903FD6" w:rsidRDefault="00F6160F" w:rsidP="00F6160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EC73F5" w14:textId="77777777" w:rsidR="00F6160F" w:rsidRPr="00903FD6" w:rsidRDefault="00F6160F" w:rsidP="001A5C5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4DD4" w:rsidRPr="00903FD6" w14:paraId="0BD135D6" w14:textId="77777777" w:rsidTr="000A15CC">
        <w:trPr>
          <w:cantSplit/>
          <w:trHeight w:val="191"/>
        </w:trPr>
        <w:tc>
          <w:tcPr>
            <w:tcW w:w="6210" w:type="dxa"/>
          </w:tcPr>
          <w:p w14:paraId="39641EF1" w14:textId="77777777" w:rsidR="00134DD4" w:rsidRPr="00903FD6" w:rsidRDefault="00134DD4" w:rsidP="00E51B01">
            <w:pPr>
              <w:spacing w:line="240" w:lineRule="auto"/>
              <w:ind w:left="175" w:right="-79" w:hanging="2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ค่าเผื่อหนี้สงสัยจะสูญ </w:t>
            </w:r>
            <w:r w:rsidRPr="00903FD6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14:paraId="5103DA2B" w14:textId="0B219D61" w:rsidR="00134DD4" w:rsidRPr="00903FD6" w:rsidRDefault="00C20C7C" w:rsidP="00902B42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237</w:t>
            </w:r>
          </w:p>
        </w:tc>
        <w:tc>
          <w:tcPr>
            <w:tcW w:w="180" w:type="dxa"/>
          </w:tcPr>
          <w:p w14:paraId="1BD57C90" w14:textId="77777777" w:rsidR="00134DD4" w:rsidRPr="00903FD6" w:rsidRDefault="00134DD4" w:rsidP="009078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186B17" w14:textId="1CF8EB72" w:rsidR="00134DD4" w:rsidRPr="00903FD6" w:rsidRDefault="00C20C7C" w:rsidP="004B56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06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</w:t>
            </w:r>
          </w:p>
        </w:tc>
      </w:tr>
      <w:tr w:rsidR="00134DD4" w:rsidRPr="00903FD6" w14:paraId="0EB530E7" w14:textId="77777777" w:rsidTr="000A15CC">
        <w:trPr>
          <w:cantSplit/>
          <w:trHeight w:val="191"/>
        </w:trPr>
        <w:tc>
          <w:tcPr>
            <w:tcW w:w="6210" w:type="dxa"/>
          </w:tcPr>
          <w:p w14:paraId="740B1C78" w14:textId="08783F8C" w:rsidR="00134DD4" w:rsidRPr="00903FD6" w:rsidRDefault="00134DD4" w:rsidP="00E51B01">
            <w:pPr>
              <w:spacing w:line="240" w:lineRule="auto"/>
              <w:ind w:left="175" w:right="-79" w:hanging="2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ค่าเผื่อหนี้สงสัยจะสูญ </w:t>
            </w:r>
            <w:r w:rsidR="001A5C51" w:rsidRPr="00903FD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903FD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="00902B42"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หมุนเวียน</w:t>
            </w: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260" w:type="dxa"/>
          </w:tcPr>
          <w:p w14:paraId="69501D9B" w14:textId="21078943" w:rsidR="00134DD4" w:rsidRPr="00903FD6" w:rsidRDefault="00C20C7C" w:rsidP="00902B42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185</w:t>
            </w:r>
          </w:p>
        </w:tc>
        <w:tc>
          <w:tcPr>
            <w:tcW w:w="180" w:type="dxa"/>
          </w:tcPr>
          <w:p w14:paraId="418CA072" w14:textId="77777777" w:rsidR="00134DD4" w:rsidRPr="00903FD6" w:rsidRDefault="00134DD4" w:rsidP="009078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F406C9" w14:textId="3CF60C9A" w:rsidR="00134DD4" w:rsidRPr="00903FD6" w:rsidRDefault="00C20C7C" w:rsidP="004B56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0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</w:t>
            </w:r>
            <w:r w:rsidRPr="00903FD6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</w:t>
            </w:r>
          </w:p>
        </w:tc>
      </w:tr>
      <w:tr w:rsidR="002346FD" w:rsidRPr="00903FD6" w14:paraId="03A5B314" w14:textId="77777777" w:rsidTr="000A15CC">
        <w:trPr>
          <w:cantSplit/>
          <w:trHeight w:val="191"/>
        </w:trPr>
        <w:tc>
          <w:tcPr>
            <w:tcW w:w="6210" w:type="dxa"/>
          </w:tcPr>
          <w:p w14:paraId="65607104" w14:textId="3453A5E5" w:rsidR="002346FD" w:rsidRPr="00903FD6" w:rsidRDefault="00134DD4" w:rsidP="00E51B01">
            <w:pPr>
              <w:spacing w:line="240" w:lineRule="auto"/>
              <w:ind w:left="175" w:right="-79" w:hanging="2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ค่าเผื่อผลขาดทุนจากการด้อยค่าของเงินให้กู้ยืม</w:t>
            </w:r>
          </w:p>
        </w:tc>
        <w:tc>
          <w:tcPr>
            <w:tcW w:w="1260" w:type="dxa"/>
          </w:tcPr>
          <w:p w14:paraId="3FDC8B62" w14:textId="42664D3B" w:rsidR="002346FD" w:rsidRPr="00903FD6" w:rsidRDefault="00C20C7C" w:rsidP="00902B42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120</w:t>
            </w:r>
          </w:p>
        </w:tc>
        <w:tc>
          <w:tcPr>
            <w:tcW w:w="180" w:type="dxa"/>
          </w:tcPr>
          <w:p w14:paraId="0ADBFBC8" w14:textId="77777777" w:rsidR="002346FD" w:rsidRPr="00903FD6" w:rsidRDefault="002346FD" w:rsidP="002346F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56DE94" w14:textId="044BDD97" w:rsidR="002346FD" w:rsidRPr="00903FD6" w:rsidRDefault="00134DD4" w:rsidP="004B56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06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2346FD" w:rsidRPr="00903FD6" w14:paraId="68BE95AB" w14:textId="77777777" w:rsidTr="000A15CC">
        <w:trPr>
          <w:cantSplit/>
          <w:trHeight w:val="191"/>
        </w:trPr>
        <w:tc>
          <w:tcPr>
            <w:tcW w:w="6210" w:type="dxa"/>
          </w:tcPr>
          <w:p w14:paraId="06D3BB8B" w14:textId="6B071E1B" w:rsidR="002346FD" w:rsidRPr="00903FD6" w:rsidRDefault="002346FD" w:rsidP="00E51B01">
            <w:pPr>
              <w:spacing w:line="240" w:lineRule="auto"/>
              <w:ind w:left="173" w:right="-161" w:hanging="245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ค่าเผื่อผลขาดทุนจากการด้อยค่าของ</w:t>
            </w:r>
            <w:r w:rsidR="00134DD4"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เงินลงทุนชั่วคราวและ</w:t>
            </w: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เงินลงทุนระยะยาว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3CE7C98" w14:textId="73AD44E9" w:rsidR="002346FD" w:rsidRPr="00903FD6" w:rsidRDefault="00C20C7C" w:rsidP="00902B42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140</w:t>
            </w:r>
          </w:p>
        </w:tc>
        <w:tc>
          <w:tcPr>
            <w:tcW w:w="180" w:type="dxa"/>
            <w:vAlign w:val="bottom"/>
          </w:tcPr>
          <w:p w14:paraId="238E966E" w14:textId="77777777" w:rsidR="002346FD" w:rsidRPr="00903FD6" w:rsidRDefault="002346FD" w:rsidP="002346F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02DD12E" w14:textId="7A099895" w:rsidR="002346FD" w:rsidRPr="00903FD6" w:rsidRDefault="00134DD4" w:rsidP="004B56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06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2346FD" w:rsidRPr="00903FD6" w14:paraId="1C546BC1" w14:textId="77777777" w:rsidTr="000A15CC">
        <w:trPr>
          <w:cantSplit/>
          <w:trHeight w:val="191"/>
        </w:trPr>
        <w:tc>
          <w:tcPr>
            <w:tcW w:w="6210" w:type="dxa"/>
          </w:tcPr>
          <w:p w14:paraId="7280B7A8" w14:textId="77777777" w:rsidR="002346FD" w:rsidRPr="00903FD6" w:rsidRDefault="002346FD" w:rsidP="00E51B01">
            <w:pPr>
              <w:spacing w:line="240" w:lineRule="auto"/>
              <w:ind w:left="175" w:right="-79" w:hanging="245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F128F82" w14:textId="0921D6E0" w:rsidR="002346FD" w:rsidRPr="00903FD6" w:rsidRDefault="00C20C7C" w:rsidP="00902B42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682</w:t>
            </w:r>
          </w:p>
        </w:tc>
        <w:tc>
          <w:tcPr>
            <w:tcW w:w="180" w:type="dxa"/>
          </w:tcPr>
          <w:p w14:paraId="16184239" w14:textId="77777777" w:rsidR="002346FD" w:rsidRPr="00903FD6" w:rsidRDefault="002346FD" w:rsidP="002346F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BB14FF0" w14:textId="7F7C51E3" w:rsidR="002346FD" w:rsidRPr="00903FD6" w:rsidRDefault="00C20C7C" w:rsidP="004B56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</w:t>
            </w:r>
          </w:p>
        </w:tc>
      </w:tr>
      <w:tr w:rsidR="002346FD" w:rsidRPr="00903FD6" w14:paraId="792B0FB0" w14:textId="77777777" w:rsidTr="000A15CC">
        <w:trPr>
          <w:cantSplit/>
          <w:trHeight w:val="191"/>
        </w:trPr>
        <w:tc>
          <w:tcPr>
            <w:tcW w:w="6210" w:type="dxa"/>
          </w:tcPr>
          <w:p w14:paraId="4AA3CB2D" w14:textId="77777777" w:rsidR="00C622E6" w:rsidRPr="00903FD6" w:rsidRDefault="002346FD" w:rsidP="00E51B01">
            <w:pPr>
              <w:spacing w:line="240" w:lineRule="auto"/>
              <w:ind w:left="175" w:right="-79" w:hanging="24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ผลขาดทุนจากการด้อยค่าที่รับรู้เพิ่มเติม</w:t>
            </w:r>
            <w:r w:rsidR="00902B42" w:rsidRPr="00903FD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="00902B42" w:rsidRPr="00903FD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902B42" w:rsidRPr="00903FD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กลับรายการ)</w:t>
            </w: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  <w:p w14:paraId="6DB67C1D" w14:textId="49071FAA" w:rsidR="002346FD" w:rsidRPr="00903FD6" w:rsidRDefault="002346FD" w:rsidP="00E51B01">
            <w:pPr>
              <w:tabs>
                <w:tab w:val="clear" w:pos="227"/>
              </w:tabs>
              <w:spacing w:line="240" w:lineRule="auto"/>
              <w:ind w:left="373" w:right="-79" w:hanging="24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20C7C" w:rsidRPr="00903FD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C20C7C" w:rsidRPr="00903FD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2563</w:t>
            </w: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สำหรับ</w:t>
            </w:r>
          </w:p>
        </w:tc>
        <w:tc>
          <w:tcPr>
            <w:tcW w:w="1260" w:type="dxa"/>
          </w:tcPr>
          <w:p w14:paraId="0CC45CCC" w14:textId="77777777" w:rsidR="002346FD" w:rsidRPr="00903FD6" w:rsidRDefault="002346FD" w:rsidP="00902B42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428C61D" w14:textId="77777777" w:rsidR="002346FD" w:rsidRPr="00903FD6" w:rsidRDefault="002346FD" w:rsidP="002346F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4535BB" w14:textId="71E34EB3" w:rsidR="002346FD" w:rsidRPr="00903FD6" w:rsidRDefault="002346FD" w:rsidP="004B56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46FD" w:rsidRPr="00903FD6" w14:paraId="488CD251" w14:textId="77777777" w:rsidTr="000A15CC">
        <w:trPr>
          <w:cantSplit/>
        </w:trPr>
        <w:tc>
          <w:tcPr>
            <w:tcW w:w="6210" w:type="dxa"/>
          </w:tcPr>
          <w:p w14:paraId="70061B65" w14:textId="4844D7D0" w:rsidR="002346FD" w:rsidRPr="00903FD6" w:rsidRDefault="002346FD" w:rsidP="00E51B01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80" w:hanging="245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14:paraId="3555F617" w14:textId="096FF8C8" w:rsidR="002346FD" w:rsidRPr="00903FD6" w:rsidRDefault="00134DD4" w:rsidP="00902B42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20C7C" w:rsidRPr="00903F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Pr="00903FD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DCEA8B2" w14:textId="77777777" w:rsidR="002346FD" w:rsidRPr="00903FD6" w:rsidRDefault="002346FD" w:rsidP="002346F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2A946C" w14:textId="10C3D146" w:rsidR="002346FD" w:rsidRPr="00903FD6" w:rsidRDefault="00C20C7C" w:rsidP="004B56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06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2346FD" w:rsidRPr="00903FD6" w14:paraId="70300F0B" w14:textId="77777777" w:rsidTr="000A15CC">
        <w:trPr>
          <w:cantSplit/>
        </w:trPr>
        <w:tc>
          <w:tcPr>
            <w:tcW w:w="6210" w:type="dxa"/>
          </w:tcPr>
          <w:p w14:paraId="5D6D5A85" w14:textId="5A04A9E8" w:rsidR="002346FD" w:rsidRPr="00903FD6" w:rsidRDefault="002346FD" w:rsidP="00E51B01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80" w:hanging="245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="004B5677"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หมุนเวียน</w:t>
            </w: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260" w:type="dxa"/>
          </w:tcPr>
          <w:p w14:paraId="47368C23" w14:textId="0FD6274A" w:rsidR="002346FD" w:rsidRPr="00903FD6" w:rsidRDefault="00134DD4" w:rsidP="00902B42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20C7C" w:rsidRPr="00903F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Pr="00903FD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12AB032B" w14:textId="77777777" w:rsidR="002346FD" w:rsidRPr="00903FD6" w:rsidRDefault="002346FD" w:rsidP="002346F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5A5440A" w14:textId="602BF28C" w:rsidR="002346FD" w:rsidRPr="00903FD6" w:rsidRDefault="004A67BC" w:rsidP="004B56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06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20C7C" w:rsidRPr="00903F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903FD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346FD" w:rsidRPr="00903FD6" w14:paraId="16A34C0F" w14:textId="77777777" w:rsidTr="000A15CC">
        <w:trPr>
          <w:cantSplit/>
        </w:trPr>
        <w:tc>
          <w:tcPr>
            <w:tcW w:w="6210" w:type="dxa"/>
            <w:vAlign w:val="bottom"/>
          </w:tcPr>
          <w:p w14:paraId="39F493E1" w14:textId="63ADE84D" w:rsidR="002346FD" w:rsidRPr="00903FD6" w:rsidRDefault="002346FD" w:rsidP="00E51B01">
            <w:pPr>
              <w:spacing w:line="240" w:lineRule="auto"/>
              <w:ind w:left="190" w:hanging="2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="00C20C7C" w:rsidRPr="00903F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C20C7C" w:rsidRPr="00903F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D9E8FD" w14:textId="2BF35C3A" w:rsidR="002346FD" w:rsidRPr="00903FD6" w:rsidRDefault="00C20C7C" w:rsidP="00902B42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638</w:t>
            </w:r>
          </w:p>
        </w:tc>
        <w:tc>
          <w:tcPr>
            <w:tcW w:w="180" w:type="dxa"/>
          </w:tcPr>
          <w:p w14:paraId="20CC3257" w14:textId="77777777" w:rsidR="002346FD" w:rsidRPr="00903FD6" w:rsidRDefault="002346FD" w:rsidP="002346F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4B3F3F8" w14:textId="1F90663D" w:rsidR="002346FD" w:rsidRPr="00903FD6" w:rsidRDefault="00C20C7C" w:rsidP="004B56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14</w:t>
            </w:r>
          </w:p>
        </w:tc>
      </w:tr>
    </w:tbl>
    <w:p w14:paraId="11A9A28F" w14:textId="77777777" w:rsidR="00F6160F" w:rsidRPr="00903FD6" w:rsidRDefault="00F6160F" w:rsidP="00F616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025E1D50" w14:textId="26D2137F" w:rsidR="00F6160F" w:rsidRPr="00903FD6" w:rsidRDefault="002A7119" w:rsidP="000A15CC">
      <w:pPr>
        <w:pStyle w:val="ListParagraph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903FD6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กลุ่มบริษัท</w:t>
      </w:r>
      <w:r w:rsidR="00F6160F" w:rsidRPr="00903FD6">
        <w:rPr>
          <w:rFonts w:asciiTheme="majorBidi" w:hAnsiTheme="majorBidi" w:cstheme="majorBidi"/>
          <w:sz w:val="30"/>
          <w:szCs w:val="30"/>
          <w:cs/>
        </w:rPr>
        <w:t>เลือกที่จะรับรู้การ</w:t>
      </w:r>
      <w:r w:rsidR="004B5677" w:rsidRPr="00903FD6">
        <w:rPr>
          <w:rFonts w:asciiTheme="majorBidi" w:hAnsiTheme="majorBidi" w:cstheme="majorBidi"/>
          <w:sz w:val="30"/>
          <w:szCs w:val="30"/>
          <w:cs/>
        </w:rPr>
        <w:t>ลดลง</w:t>
      </w:r>
      <w:r w:rsidR="00F6160F" w:rsidRPr="00903FD6">
        <w:rPr>
          <w:rFonts w:asciiTheme="majorBidi" w:hAnsiTheme="majorBidi" w:cstheme="majorBidi"/>
          <w:sz w:val="30"/>
          <w:szCs w:val="30"/>
          <w:cs/>
        </w:rPr>
        <w:t>ของผลขาดทุนจากการด้อยค่าโดยปรับปรุงกับกำไรสะสม</w:t>
      </w:r>
      <w:r w:rsidR="00F6160F"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="00134DD4" w:rsidRPr="00903FD6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="001926E2"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="00C20C7C" w:rsidRPr="00903FD6">
        <w:rPr>
          <w:rFonts w:asciiTheme="majorBidi" w:hAnsiTheme="majorBidi" w:cstheme="majorBidi"/>
          <w:sz w:val="30"/>
          <w:szCs w:val="30"/>
        </w:rPr>
        <w:t>1</w:t>
      </w:r>
      <w:r w:rsidR="00F6160F"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="00F6160F" w:rsidRPr="00903FD6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C20C7C" w:rsidRPr="00903FD6">
        <w:rPr>
          <w:rFonts w:asciiTheme="majorBidi" w:hAnsiTheme="majorBidi" w:cstheme="majorBidi"/>
          <w:sz w:val="30"/>
          <w:szCs w:val="30"/>
        </w:rPr>
        <w:t>2563</w:t>
      </w:r>
    </w:p>
    <w:p w14:paraId="43502D9E" w14:textId="77777777" w:rsidR="00136C7B" w:rsidRPr="00903FD6" w:rsidRDefault="00136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903FD6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br w:type="page"/>
      </w:r>
    </w:p>
    <w:p w14:paraId="13FF0E2A" w14:textId="6BEF2C7F" w:rsidR="00F6160F" w:rsidRPr="00903FD6" w:rsidRDefault="00F6160F" w:rsidP="00B83A69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81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903FD6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lastRenderedPageBreak/>
        <w:t xml:space="preserve">TFRS </w:t>
      </w:r>
      <w:r w:rsidR="00C20C7C" w:rsidRPr="00903FD6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16</w:t>
      </w:r>
      <w:r w:rsidRPr="00903FD6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 </w:t>
      </w:r>
      <w:r w:rsidRPr="00903FD6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3ACF1974" w14:textId="77777777" w:rsidR="00F6160F" w:rsidRPr="00903FD6" w:rsidRDefault="00F6160F" w:rsidP="00963D8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61059D2" w14:textId="57962543" w:rsidR="00F6160F" w:rsidRPr="00903FD6" w:rsidRDefault="00F6160F" w:rsidP="00B83A6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after="0" w:line="240" w:lineRule="auto"/>
        <w:ind w:left="81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</w:pPr>
      <w:r w:rsidRPr="00903FD6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="00C20C7C" w:rsidRPr="00903FD6">
        <w:rPr>
          <w:rFonts w:asciiTheme="majorBidi" w:hAnsiTheme="majorBidi" w:cstheme="majorBidi"/>
          <w:sz w:val="30"/>
          <w:szCs w:val="30"/>
        </w:rPr>
        <w:t>1</w:t>
      </w:r>
      <w:r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C20C7C" w:rsidRPr="00903FD6">
        <w:rPr>
          <w:rFonts w:asciiTheme="majorBidi" w:hAnsiTheme="majorBidi" w:cstheme="majorBidi"/>
          <w:sz w:val="30"/>
          <w:szCs w:val="30"/>
        </w:rPr>
        <w:t>2563</w:t>
      </w:r>
      <w:r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="002A7119" w:rsidRPr="00903FD6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ถือปฏิบัติตาม </w:t>
      </w:r>
      <w:r w:rsidRPr="00903FD6">
        <w:rPr>
          <w:rFonts w:asciiTheme="majorBidi" w:hAnsiTheme="majorBidi" w:cstheme="majorBidi"/>
          <w:sz w:val="30"/>
          <w:szCs w:val="30"/>
        </w:rPr>
        <w:t xml:space="preserve">TFRS </w:t>
      </w:r>
      <w:r w:rsidR="00C20C7C" w:rsidRPr="00903FD6">
        <w:rPr>
          <w:rFonts w:asciiTheme="majorBidi" w:hAnsiTheme="majorBidi" w:cstheme="majorBidi"/>
          <w:sz w:val="30"/>
          <w:szCs w:val="30"/>
        </w:rPr>
        <w:t>16</w:t>
      </w:r>
      <w:r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="00C20C7C" w:rsidRPr="00903FD6">
        <w:rPr>
          <w:rFonts w:asciiTheme="majorBidi" w:hAnsiTheme="majorBidi" w:cstheme="majorBidi"/>
          <w:sz w:val="30"/>
          <w:szCs w:val="30"/>
        </w:rPr>
        <w:t>17</w:t>
      </w:r>
      <w:r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903FD6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03FD6">
        <w:rPr>
          <w:rFonts w:asciiTheme="majorBidi" w:hAnsiTheme="majorBidi" w:cstheme="majorBidi"/>
          <w:sz w:val="30"/>
          <w:szCs w:val="30"/>
        </w:rPr>
        <w:t xml:space="preserve">(TAS </w:t>
      </w:r>
      <w:r w:rsidR="00C20C7C" w:rsidRPr="00903FD6">
        <w:rPr>
          <w:rFonts w:asciiTheme="majorBidi" w:hAnsiTheme="majorBidi" w:cstheme="majorBidi"/>
          <w:sz w:val="30"/>
          <w:szCs w:val="30"/>
        </w:rPr>
        <w:t>17</w:t>
      </w:r>
      <w:r w:rsidRPr="00903FD6">
        <w:rPr>
          <w:rFonts w:asciiTheme="majorBidi" w:hAnsiTheme="majorBidi" w:cstheme="majorBidi"/>
          <w:sz w:val="30"/>
          <w:szCs w:val="30"/>
        </w:rPr>
        <w:t xml:space="preserve">) 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="00C20C7C" w:rsidRPr="00903FD6">
        <w:rPr>
          <w:rFonts w:asciiTheme="majorBidi" w:hAnsiTheme="majorBidi" w:cstheme="majorBidi"/>
          <w:sz w:val="30"/>
          <w:szCs w:val="30"/>
        </w:rPr>
        <w:t>4</w:t>
      </w:r>
      <w:r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903FD6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03FD6">
        <w:rPr>
          <w:rFonts w:asciiTheme="majorBidi" w:hAnsiTheme="majorBidi" w:cstheme="majorBidi"/>
          <w:sz w:val="30"/>
          <w:szCs w:val="30"/>
        </w:rPr>
        <w:t xml:space="preserve">(TFRIC </w:t>
      </w:r>
      <w:r w:rsidR="00C20C7C" w:rsidRPr="00903FD6">
        <w:rPr>
          <w:rFonts w:asciiTheme="majorBidi" w:hAnsiTheme="majorBidi" w:cstheme="majorBidi"/>
          <w:sz w:val="30"/>
          <w:szCs w:val="30"/>
        </w:rPr>
        <w:t>4</w:t>
      </w:r>
      <w:r w:rsidRPr="00903FD6">
        <w:rPr>
          <w:rFonts w:asciiTheme="majorBidi" w:hAnsiTheme="majorBidi" w:cstheme="majorBidi"/>
          <w:sz w:val="30"/>
          <w:szCs w:val="30"/>
        </w:rPr>
        <w:t xml:space="preserve">) 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Pr="00903FD6">
        <w:rPr>
          <w:rFonts w:asciiTheme="majorBidi" w:hAnsiTheme="majorBidi" w:cstheme="majorBidi"/>
          <w:sz w:val="30"/>
          <w:szCs w:val="30"/>
        </w:rPr>
        <w:t>(Modified retrospective approach)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C52AF99" w14:textId="77777777" w:rsidR="00F6160F" w:rsidRPr="00903FD6" w:rsidRDefault="00F6160F" w:rsidP="00B83A6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1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B27400B" w14:textId="4EFF0A4F" w:rsidR="00F6160F" w:rsidRPr="00903FD6" w:rsidRDefault="00F6160F" w:rsidP="00B83A6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903FD6">
        <w:rPr>
          <w:rFonts w:asciiTheme="majorBidi" w:eastAsia="Calibri" w:hAnsiTheme="majorBidi" w:cstheme="majorBidi"/>
          <w:sz w:val="30"/>
          <w:szCs w:val="30"/>
          <w:cs/>
        </w:rPr>
        <w:t>เดิม</w:t>
      </w:r>
      <w:r w:rsidR="002A7119" w:rsidRPr="00903FD6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903FD6">
        <w:rPr>
          <w:rFonts w:asciiTheme="majorBidi" w:eastAsia="Calibri" w:hAnsiTheme="majorBidi" w:cstheme="majorBidi"/>
          <w:sz w:val="30"/>
          <w:szCs w:val="30"/>
          <w:cs/>
        </w:rPr>
        <w:t>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  ตาม</w:t>
      </w:r>
      <w:r w:rsidRPr="00903FD6">
        <w:rPr>
          <w:rFonts w:asciiTheme="majorBidi" w:eastAsia="Calibri" w:hAnsiTheme="majorBidi" w:cstheme="majorBidi"/>
          <w:sz w:val="30"/>
          <w:szCs w:val="30"/>
        </w:rPr>
        <w:t xml:space="preserve"> TFRS</w:t>
      </w:r>
      <w:r w:rsidRPr="00903FD6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C20C7C" w:rsidRPr="00903FD6">
        <w:rPr>
          <w:rFonts w:asciiTheme="majorBidi" w:eastAsia="Calibri" w:hAnsiTheme="majorBidi" w:cstheme="majorBidi"/>
          <w:sz w:val="30"/>
          <w:szCs w:val="30"/>
        </w:rPr>
        <w:t>16</w:t>
      </w:r>
      <w:r w:rsidRPr="00903FD6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2A7119" w:rsidRPr="00903FD6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903FD6">
        <w:rPr>
          <w:rFonts w:asciiTheme="majorBidi" w:eastAsia="Calibri" w:hAnsiTheme="majorBidi" w:cstheme="majorBidi"/>
          <w:sz w:val="30"/>
          <w:szCs w:val="30"/>
          <w:cs/>
        </w:rPr>
        <w:t xml:space="preserve">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</w:t>
      </w:r>
      <w:r w:rsidR="002A7119" w:rsidRPr="00903FD6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903FD6">
        <w:rPr>
          <w:rFonts w:asciiTheme="majorBidi" w:eastAsia="Calibri" w:hAnsiTheme="majorBidi" w:cstheme="majorBidi"/>
          <w:sz w:val="30"/>
          <w:szCs w:val="30"/>
          <w:cs/>
        </w:rPr>
        <w:t xml:space="preserve">จะปันส่วนสิ่งตอบแทนที่ต้องจ่ายตามราคาขายที่เป็นเอกเทศ </w:t>
      </w:r>
      <w:r w:rsidRPr="00903FD6">
        <w:rPr>
          <w:rFonts w:asciiTheme="majorBidi" w:eastAsia="Calibri" w:hAnsiTheme="majorBidi" w:cstheme="majorBidi"/>
          <w:sz w:val="30"/>
          <w:szCs w:val="30"/>
        </w:rPr>
        <w:t xml:space="preserve">(Transaction price) </w:t>
      </w:r>
      <w:r w:rsidRPr="00903FD6">
        <w:rPr>
          <w:rFonts w:asciiTheme="majorBidi" w:eastAsia="Calibri" w:hAnsiTheme="majorBidi" w:cstheme="majorBidi"/>
          <w:sz w:val="30"/>
          <w:szCs w:val="30"/>
          <w:cs/>
        </w:rPr>
        <w:t xml:space="preserve">ณ </w:t>
      </w:r>
      <w:r w:rsidRPr="00903FD6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9078F5"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="00C20C7C" w:rsidRPr="00903FD6">
        <w:rPr>
          <w:rFonts w:asciiTheme="majorBidi" w:hAnsiTheme="majorBidi" w:cstheme="majorBidi"/>
          <w:sz w:val="30"/>
          <w:szCs w:val="30"/>
        </w:rPr>
        <w:t>1</w:t>
      </w:r>
      <w:r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C20C7C" w:rsidRPr="00903FD6">
        <w:rPr>
          <w:rFonts w:asciiTheme="majorBidi" w:hAnsiTheme="majorBidi" w:cstheme="majorBidi"/>
          <w:sz w:val="30"/>
          <w:szCs w:val="30"/>
        </w:rPr>
        <w:t>2563</w:t>
      </w:r>
      <w:r w:rsidRPr="00903FD6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903FD6">
        <w:rPr>
          <w:rFonts w:asciiTheme="majorBidi" w:eastAsia="Calibri" w:hAnsiTheme="majorBidi" w:cstheme="majorBidi"/>
          <w:sz w:val="30"/>
          <w:szCs w:val="30"/>
          <w:cs/>
        </w:rPr>
        <w:t>กลุ่มบริษัทและบริษัทรับรู้สินทรัพย์สิทธิการใช้และหนี้สินตามสัญญาเช่า</w:t>
      </w:r>
      <w:r w:rsidRPr="00903FD6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903FD6">
        <w:rPr>
          <w:rFonts w:asciiTheme="majorBidi" w:eastAsia="Calibri" w:hAnsiTheme="majorBidi" w:cstheme="majorBidi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</w:t>
      </w:r>
      <w:r w:rsidR="002A7119" w:rsidRPr="00903FD6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903FD6">
        <w:rPr>
          <w:rFonts w:asciiTheme="majorBidi" w:eastAsia="Calibri" w:hAnsiTheme="majorBidi" w:cstheme="majorBidi"/>
          <w:sz w:val="30"/>
          <w:szCs w:val="30"/>
          <w:cs/>
        </w:rPr>
        <w:t xml:space="preserve"> รับรู้ค่าเสื่อมราคาของสินทรัพย์สิทธิการใช้และดอกเบี้ยจ่ายของหนี้สินตามสัญญาเช่า </w:t>
      </w:r>
    </w:p>
    <w:p w14:paraId="2BD0E06E" w14:textId="77777777" w:rsidR="00F6160F" w:rsidRPr="00903FD6" w:rsidRDefault="00F6160F" w:rsidP="00B83A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3EAE50" w14:textId="4365C0E1" w:rsidR="00F6160F" w:rsidRPr="00903FD6" w:rsidRDefault="002A7119" w:rsidP="00B83A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903FD6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กลุ่มบริษัท</w:t>
      </w:r>
      <w:r w:rsidR="00F6160F" w:rsidRPr="00903FD6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ให้เช่าช่วงสินทรัพย์บางรายการ</w:t>
      </w:r>
      <w:r w:rsidR="00A452F3" w:rsidRPr="00903FD6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 </w:t>
      </w:r>
      <w:r w:rsidR="00F6160F" w:rsidRPr="00903FD6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ซึ่งเดิมสัญญาเช่าหลักและสัญญาเช่าช่วง</w:t>
      </w:r>
      <w:r w:rsidR="00F6160F" w:rsidRPr="00903FD6">
        <w:rPr>
          <w:rFonts w:asciiTheme="majorBidi" w:hAnsiTheme="majorBidi" w:cstheme="majorBidi"/>
          <w:color w:val="000000"/>
          <w:sz w:val="30"/>
          <w:szCs w:val="30"/>
          <w:cs/>
        </w:rPr>
        <w:t>ถูกจัดประเภทเป็นสัญญาเช่าดำเนินงานและรับรู้รายได้ค่าเช่าและค่าเช่าจ่ายในกำไรหรือขาดทุน</w:t>
      </w:r>
      <w:r w:rsidR="00F6160F" w:rsidRPr="00903FD6">
        <w:rPr>
          <w:rFonts w:asciiTheme="majorBidi" w:eastAsia="Calibri" w:hAnsiTheme="majorBidi" w:cstheme="majorBidi"/>
          <w:sz w:val="30"/>
          <w:szCs w:val="30"/>
          <w:cs/>
        </w:rPr>
        <w:t xml:space="preserve">โดยวิธีเส้นตรงตลอดอายุสัญญาเช่าตาม </w:t>
      </w:r>
      <w:r w:rsidR="00A92596" w:rsidRPr="00903FD6">
        <w:rPr>
          <w:rFonts w:asciiTheme="majorBidi" w:eastAsia="Calibri" w:hAnsiTheme="majorBidi" w:cstheme="majorBidi"/>
          <w:sz w:val="30"/>
          <w:szCs w:val="30"/>
          <w:cs/>
        </w:rPr>
        <w:br/>
      </w:r>
      <w:r w:rsidR="00F6160F" w:rsidRPr="00903FD6">
        <w:rPr>
          <w:rFonts w:asciiTheme="majorBidi" w:eastAsia="Calibri" w:hAnsiTheme="majorBidi" w:cstheme="majorBidi"/>
          <w:sz w:val="30"/>
          <w:szCs w:val="30"/>
        </w:rPr>
        <w:t xml:space="preserve">TFRS </w:t>
      </w:r>
      <w:r w:rsidR="00C20C7C" w:rsidRPr="00903FD6">
        <w:rPr>
          <w:rFonts w:asciiTheme="majorBidi" w:eastAsia="Calibri" w:hAnsiTheme="majorBidi" w:cstheme="majorBidi"/>
          <w:sz w:val="30"/>
          <w:szCs w:val="30"/>
        </w:rPr>
        <w:t>16</w:t>
      </w:r>
      <w:r w:rsidR="00F6160F" w:rsidRPr="00903FD6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F6160F" w:rsidRPr="00903FD6">
        <w:rPr>
          <w:rFonts w:asciiTheme="majorBidi" w:eastAsia="Calibri" w:hAnsiTheme="majorBidi" w:cstheme="majorBidi"/>
          <w:sz w:val="30"/>
          <w:szCs w:val="30"/>
          <w:cs/>
        </w:rPr>
        <w:t>สินทรัพย์สิทธิการใช้ที่รับรู้ตามสัญญาเช่าหลักแสดงรายการเป็น</w:t>
      </w:r>
      <w:r w:rsidR="00F6160F" w:rsidRPr="00903FD6">
        <w:rPr>
          <w:rFonts w:asciiTheme="majorBidi" w:eastAsia="Calibri" w:hAnsiTheme="majorBidi" w:cstheme="majorBidi"/>
          <w:spacing w:val="-2"/>
          <w:sz w:val="30"/>
          <w:szCs w:val="30"/>
          <w:cs/>
        </w:rPr>
        <w:t>อสังหาริมทรัพย์เพื่อการลงทุนและ</w:t>
      </w:r>
      <w:r w:rsidR="00A92596" w:rsidRPr="00903FD6">
        <w:rPr>
          <w:rFonts w:asciiTheme="majorBidi" w:eastAsia="Calibri" w:hAnsiTheme="majorBidi" w:cstheme="majorBidi"/>
          <w:spacing w:val="-2"/>
          <w:sz w:val="30"/>
          <w:szCs w:val="30"/>
          <w:cs/>
        </w:rPr>
        <w:br/>
      </w:r>
      <w:r w:rsidR="00F6160F" w:rsidRPr="00903FD6">
        <w:rPr>
          <w:rFonts w:asciiTheme="majorBidi" w:eastAsia="Calibri" w:hAnsiTheme="majorBidi" w:cstheme="majorBidi"/>
          <w:spacing w:val="-2"/>
          <w:sz w:val="30"/>
          <w:szCs w:val="30"/>
          <w:cs/>
        </w:rPr>
        <w:t>วัดมูลค่าด้วยวิธีราคาทุน</w:t>
      </w:r>
      <w:r w:rsidR="00F6160F" w:rsidRPr="00903FD6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 </w:t>
      </w:r>
      <w:r w:rsidRPr="00903FD6">
        <w:rPr>
          <w:rFonts w:asciiTheme="majorBidi" w:eastAsia="Calibri" w:hAnsiTheme="majorBidi" w:cstheme="majorBidi"/>
          <w:spacing w:val="-2"/>
          <w:sz w:val="30"/>
          <w:szCs w:val="30"/>
          <w:cs/>
        </w:rPr>
        <w:t>กลุ่มบริษัท</w:t>
      </w:r>
      <w:r w:rsidR="00F6160F" w:rsidRPr="00903FD6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ได้ทบทวนการจัดประเภทสัญญาให้เช่าช่วง</w:t>
      </w:r>
      <w:r w:rsidR="00F6160F" w:rsidRPr="00903FD6">
        <w:rPr>
          <w:rFonts w:asciiTheme="majorBidi" w:hAnsiTheme="majorBidi" w:cstheme="majorBidi"/>
          <w:color w:val="000000"/>
          <w:sz w:val="30"/>
          <w:szCs w:val="30"/>
          <w:cs/>
        </w:rPr>
        <w:t>โดยอ้างอิงจากสินทรัพย์</w:t>
      </w:r>
      <w:r w:rsidR="00A92596" w:rsidRPr="00903FD6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="00F6160F" w:rsidRPr="00903FD6">
        <w:rPr>
          <w:rFonts w:asciiTheme="majorBidi" w:hAnsiTheme="majorBidi" w:cstheme="majorBidi"/>
          <w:color w:val="000000"/>
          <w:sz w:val="30"/>
          <w:szCs w:val="30"/>
          <w:cs/>
        </w:rPr>
        <w:t>สิทธิการใช้แทนสินทรัพย์อ้างอิง และได้จัดประเภทเป็นสัญญาเช่าเงินทุน ส่งผลให้มีการรับรู้ลูกหนี้</w:t>
      </w:r>
      <w:r w:rsidR="00FF6921" w:rsidRPr="00903FD6">
        <w:rPr>
          <w:rFonts w:asciiTheme="majorBidi" w:hAnsiTheme="majorBidi" w:cstheme="majorBidi"/>
          <w:color w:val="000000"/>
          <w:sz w:val="30"/>
          <w:szCs w:val="30"/>
        </w:rPr>
        <w:br/>
      </w:r>
      <w:r w:rsidR="00F6160F" w:rsidRPr="00903FD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สัญญาเช่าเงินทุน </w:t>
      </w:r>
    </w:p>
    <w:p w14:paraId="0AB1D815" w14:textId="77777777" w:rsidR="00F6160F" w:rsidRPr="00903FD6" w:rsidRDefault="00F6160F" w:rsidP="00B83A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/>
        <w:jc w:val="thaiDistribute"/>
        <w:rPr>
          <w:rFonts w:asciiTheme="majorBidi" w:hAnsiTheme="majorBidi" w:cstheme="majorBidi"/>
          <w:color w:val="0000FF"/>
          <w:sz w:val="30"/>
          <w:szCs w:val="30"/>
        </w:rPr>
      </w:pPr>
    </w:p>
    <w:p w14:paraId="63BB46C3" w14:textId="0747C5D1" w:rsidR="00F6160F" w:rsidRPr="00903FD6" w:rsidRDefault="00F6160F" w:rsidP="00B135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903FD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ในการปฏิบัติในช่วงเปลี่ยนแปลง </w:t>
      </w:r>
      <w:r w:rsidR="002A7119" w:rsidRPr="00903FD6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903FD6">
        <w:rPr>
          <w:rFonts w:asciiTheme="majorBidi" w:hAnsiTheme="majorBidi" w:cstheme="majorBidi"/>
          <w:color w:val="000000"/>
          <w:sz w:val="30"/>
          <w:szCs w:val="30"/>
          <w:cs/>
        </w:rPr>
        <w:t>ได้เลือกใช้ข้อยกเว้นต่อไปนี้</w:t>
      </w:r>
      <w:r w:rsidRPr="00903FD6">
        <w:rPr>
          <w:rFonts w:asciiTheme="majorBidi" w:hAnsiTheme="majorBidi" w:cstheme="majorBidi"/>
          <w:sz w:val="30"/>
          <w:szCs w:val="30"/>
          <w:shd w:val="clear" w:color="auto" w:fill="CCCCCC"/>
          <w:cs/>
        </w:rPr>
        <w:t xml:space="preserve"> </w:t>
      </w:r>
    </w:p>
    <w:p w14:paraId="22969C54" w14:textId="755EB515" w:rsidR="00F6160F" w:rsidRPr="009E6EEA" w:rsidRDefault="009E6EEA" w:rsidP="009E6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>
        <w:rPr>
          <w:rFonts w:asciiTheme="majorBidi" w:hAnsiTheme="majorBidi" w:cstheme="majorBidi"/>
          <w:color w:val="000000"/>
          <w:sz w:val="30"/>
          <w:szCs w:val="30"/>
        </w:rPr>
        <w:t xml:space="preserve">- </w:t>
      </w:r>
      <w:r w:rsidR="00F6160F" w:rsidRPr="009E6EEA">
        <w:rPr>
          <w:rFonts w:asciiTheme="majorBidi" w:hAnsiTheme="majorBidi" w:cstheme="majorBidi"/>
          <w:color w:val="000000"/>
          <w:sz w:val="30"/>
          <w:szCs w:val="30"/>
          <w:cs/>
        </w:rPr>
        <w:t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</w:t>
      </w:r>
      <w:r w:rsidR="00B83A69" w:rsidRPr="009E6EE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C20C7C" w:rsidRPr="009E6EEA">
        <w:rPr>
          <w:rFonts w:asciiTheme="majorBidi" w:hAnsiTheme="majorBidi" w:cstheme="majorBidi"/>
          <w:color w:val="000000"/>
          <w:sz w:val="30"/>
          <w:szCs w:val="30"/>
        </w:rPr>
        <w:t>12</w:t>
      </w:r>
      <w:r w:rsidR="00B83A69" w:rsidRPr="009E6EE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115453" w:rsidRPr="009E6EEA">
        <w:rPr>
          <w:rFonts w:asciiTheme="majorBidi" w:hAnsiTheme="majorBidi" w:cstheme="majorBidi" w:hint="cs"/>
          <w:color w:val="000000"/>
          <w:sz w:val="30"/>
          <w:szCs w:val="30"/>
          <w:cs/>
        </w:rPr>
        <w:t>เดื</w:t>
      </w:r>
      <w:r w:rsidR="00F6160F" w:rsidRPr="009E6EEA">
        <w:rPr>
          <w:rFonts w:asciiTheme="majorBidi" w:hAnsiTheme="majorBidi" w:cstheme="majorBidi"/>
          <w:color w:val="000000"/>
          <w:sz w:val="30"/>
          <w:szCs w:val="30"/>
          <w:cs/>
        </w:rPr>
        <w:t>อน</w:t>
      </w:r>
    </w:p>
    <w:p w14:paraId="06F8152A" w14:textId="6DD47FEA" w:rsidR="00F6160F" w:rsidRPr="009E6EEA" w:rsidRDefault="009E6EEA" w:rsidP="009E6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>
        <w:rPr>
          <w:rFonts w:asciiTheme="majorBidi" w:hAnsiTheme="majorBidi" w:cstheme="majorBidi"/>
          <w:color w:val="000000"/>
          <w:sz w:val="30"/>
          <w:szCs w:val="30"/>
        </w:rPr>
        <w:t xml:space="preserve">- </w:t>
      </w:r>
      <w:r w:rsidR="00F6160F" w:rsidRPr="009E6EE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ใช้ข้อเท็จจริงที่ทราบภายหลังในการกำหนดอายุสัญญาเช่า </w:t>
      </w:r>
      <w:r w:rsidR="00F6160F" w:rsidRPr="009E6EE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7650AD25" w14:textId="7A3369D0" w:rsidR="00F6160F" w:rsidRPr="009E6EEA" w:rsidRDefault="009E6EEA" w:rsidP="009E6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>
        <w:rPr>
          <w:rFonts w:asciiTheme="majorBidi" w:hAnsiTheme="majorBidi" w:cstheme="majorBidi"/>
          <w:color w:val="000000"/>
          <w:sz w:val="30"/>
          <w:szCs w:val="30"/>
        </w:rPr>
        <w:t xml:space="preserve">- </w:t>
      </w:r>
      <w:r w:rsidR="00F6160F" w:rsidRPr="009E6EE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="00F6160F" w:rsidRPr="009E6EE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1D73C4A9" w14:textId="77777777" w:rsidR="00671BDD" w:rsidRDefault="009E6EEA" w:rsidP="00671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ind w:left="990" w:hanging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>
        <w:rPr>
          <w:rFonts w:asciiTheme="majorBidi" w:hAnsiTheme="majorBidi" w:cstheme="majorBidi"/>
          <w:color w:val="000000"/>
          <w:sz w:val="30"/>
          <w:szCs w:val="30"/>
        </w:rPr>
        <w:t xml:space="preserve">- </w:t>
      </w:r>
      <w:r w:rsidR="00F6160F" w:rsidRPr="009E6EEA">
        <w:rPr>
          <w:rFonts w:asciiTheme="majorBidi" w:hAnsiTheme="majorBidi" w:cstheme="majorBidi"/>
          <w:color w:val="000000"/>
          <w:sz w:val="30"/>
          <w:szCs w:val="30"/>
          <w:cs/>
        </w:rPr>
        <w:t>พิจารณาตามการประเมินก่อนหน้าว่าสัญญาเป็นสัญญาที่สร้างภาระหรือไม่ เ</w:t>
      </w:r>
      <w:r w:rsidR="009078F5" w:rsidRPr="009E6EEA">
        <w:rPr>
          <w:rFonts w:asciiTheme="majorBidi" w:hAnsiTheme="majorBidi" w:cstheme="majorBidi"/>
          <w:color w:val="000000"/>
          <w:sz w:val="30"/>
          <w:szCs w:val="30"/>
          <w:cs/>
        </w:rPr>
        <w:t>พื่อเป็นทางเลือกในการทบทวน</w:t>
      </w:r>
      <w:r w:rsidR="00E67B00">
        <w:rPr>
          <w:rFonts w:asciiTheme="majorBidi" w:hAnsiTheme="majorBidi" w:cstheme="majorBidi"/>
          <w:color w:val="000000"/>
          <w:sz w:val="30"/>
          <w:szCs w:val="30"/>
        </w:rPr>
        <w:t xml:space="preserve">                </w:t>
      </w:r>
    </w:p>
    <w:p w14:paraId="100F49D3" w14:textId="6F92BDC2" w:rsidR="00F6160F" w:rsidRPr="009E6EEA" w:rsidRDefault="00CA3EB3" w:rsidP="00CA3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ind w:firstLine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="009078F5" w:rsidRPr="009E6EEA">
        <w:rPr>
          <w:rFonts w:asciiTheme="majorBidi" w:hAnsiTheme="majorBidi" w:cstheme="majorBidi"/>
          <w:color w:val="000000"/>
          <w:sz w:val="30"/>
          <w:szCs w:val="30"/>
          <w:cs/>
        </w:rPr>
        <w:t>การ</w:t>
      </w:r>
      <w:r w:rsidR="00F6160F" w:rsidRPr="009E6EEA">
        <w:rPr>
          <w:rFonts w:asciiTheme="majorBidi" w:hAnsiTheme="majorBidi" w:cstheme="majorBidi"/>
          <w:color w:val="000000"/>
          <w:sz w:val="30"/>
          <w:szCs w:val="30"/>
          <w:cs/>
        </w:rPr>
        <w:t>ด้อยค่า และ</w:t>
      </w:r>
    </w:p>
    <w:p w14:paraId="358FCDFD" w14:textId="36DAF3A5" w:rsidR="00F6160F" w:rsidRPr="009E6EEA" w:rsidRDefault="009E6EEA" w:rsidP="009E6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>
        <w:rPr>
          <w:rFonts w:asciiTheme="majorBidi" w:hAnsiTheme="majorBidi" w:cstheme="majorBidi"/>
          <w:color w:val="000000"/>
          <w:sz w:val="30"/>
          <w:szCs w:val="30"/>
        </w:rPr>
        <w:t xml:space="preserve">- </w:t>
      </w:r>
      <w:r w:rsidR="00F6160F" w:rsidRPr="009E6EEA">
        <w:rPr>
          <w:rFonts w:asciiTheme="majorBidi" w:hAnsiTheme="majorBidi" w:cstheme="majorBidi"/>
          <w:color w:val="000000"/>
          <w:sz w:val="30"/>
          <w:szCs w:val="30"/>
          <w:cs/>
        </w:rPr>
        <w:t>ไม่รวมต้นทุนทางตรงเริ่มแรกในการวัดมูลค่าสินทรัพย์สิทธิการใช้</w:t>
      </w:r>
      <w:r w:rsidR="00F6160F" w:rsidRPr="009E6EE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68DE2E70" w14:textId="75F2E88D" w:rsidR="00136C7B" w:rsidRPr="00903FD6" w:rsidRDefault="00136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903FD6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8550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350"/>
        <w:gridCol w:w="180"/>
        <w:gridCol w:w="1350"/>
      </w:tblGrid>
      <w:tr w:rsidR="00F6160F" w:rsidRPr="00903FD6" w14:paraId="3627997F" w14:textId="77777777" w:rsidTr="00253F22">
        <w:trPr>
          <w:cantSplit/>
          <w:trHeight w:val="20"/>
          <w:tblHeader/>
        </w:trPr>
        <w:tc>
          <w:tcPr>
            <w:tcW w:w="5670" w:type="dxa"/>
            <w:shd w:val="clear" w:color="auto" w:fill="auto"/>
            <w:vAlign w:val="bottom"/>
          </w:tcPr>
          <w:p w14:paraId="2EA85C20" w14:textId="0CE200A6" w:rsidR="00F6160F" w:rsidRPr="00903FD6" w:rsidRDefault="00F6160F" w:rsidP="00F6160F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903FD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 xml:space="preserve">ผลกระทบจากการถือปฏิบัติตาม </w:t>
            </w:r>
            <w:r w:rsidRPr="00903FD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TFRS </w:t>
            </w:r>
            <w:r w:rsidR="00C20C7C" w:rsidRPr="00903FD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16</w:t>
            </w:r>
            <w:r w:rsidRPr="00903FD6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0BE2FE83" w14:textId="06B6D6DA" w:rsidR="00F6160F" w:rsidRPr="00903FD6" w:rsidRDefault="00F6160F" w:rsidP="00F6160F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903FD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1E4A94A0" w14:textId="77777777" w:rsidR="00F6160F" w:rsidRPr="00903FD6" w:rsidRDefault="00F6160F" w:rsidP="00F6160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E3477F9" w14:textId="77777777" w:rsidR="00F6160F" w:rsidRPr="00903FD6" w:rsidRDefault="00F6160F" w:rsidP="00F6160F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2DEB47A0" w14:textId="29E83950" w:rsidR="00F6160F" w:rsidRPr="00903FD6" w:rsidRDefault="00F6160F" w:rsidP="00F6160F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F6160F" w:rsidRPr="00903FD6" w14:paraId="01F66FA0" w14:textId="77777777" w:rsidTr="00253F22">
        <w:trPr>
          <w:cantSplit/>
          <w:trHeight w:val="20"/>
          <w:tblHeader/>
        </w:trPr>
        <w:tc>
          <w:tcPr>
            <w:tcW w:w="5670" w:type="dxa"/>
          </w:tcPr>
          <w:p w14:paraId="283864D8" w14:textId="77777777" w:rsidR="00F6160F" w:rsidRPr="00903FD6" w:rsidRDefault="00F6160F" w:rsidP="00F6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168185CB" w14:textId="7B973DA8" w:rsidR="00F6160F" w:rsidRPr="00903FD6" w:rsidRDefault="00F6160F" w:rsidP="00F6160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0A15CC" w:rsidRPr="00903FD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</w:t>
            </w: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E4EFB" w:rsidRPr="00903FD6" w14:paraId="55AFF5A2" w14:textId="77777777" w:rsidTr="00253F22">
        <w:trPr>
          <w:cantSplit/>
          <w:trHeight w:val="20"/>
        </w:trPr>
        <w:tc>
          <w:tcPr>
            <w:tcW w:w="5670" w:type="dxa"/>
          </w:tcPr>
          <w:p w14:paraId="09E5D81F" w14:textId="78EF2254" w:rsidR="005E4EFB" w:rsidRPr="00903FD6" w:rsidRDefault="005E4EFB" w:rsidP="005E4EFB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03F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903F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903F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350" w:type="dxa"/>
            <w:vAlign w:val="center"/>
          </w:tcPr>
          <w:p w14:paraId="51A0C44C" w14:textId="77777777" w:rsidR="005E4EFB" w:rsidRPr="00903FD6" w:rsidRDefault="005E4EFB" w:rsidP="005E4EF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F9789CD" w14:textId="77777777" w:rsidR="005E4EFB" w:rsidRPr="00903FD6" w:rsidRDefault="005E4EFB" w:rsidP="005E4EF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38E506C" w14:textId="77777777" w:rsidR="005E4EFB" w:rsidRPr="00903FD6" w:rsidRDefault="005E4EFB" w:rsidP="005E4EF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4EFB" w:rsidRPr="00903FD6" w14:paraId="01F3E78A" w14:textId="77777777" w:rsidTr="00253F22">
        <w:trPr>
          <w:cantSplit/>
          <w:trHeight w:val="20"/>
        </w:trPr>
        <w:tc>
          <w:tcPr>
            <w:tcW w:w="5670" w:type="dxa"/>
            <w:vAlign w:val="bottom"/>
          </w:tcPr>
          <w:p w14:paraId="03E8299C" w14:textId="10ACAD82" w:rsidR="005E4EFB" w:rsidRPr="00903FD6" w:rsidRDefault="005E4EFB" w:rsidP="005E4EFB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ลูกหนี้หมุนเวียนอื่นลดลง</w:t>
            </w:r>
          </w:p>
        </w:tc>
        <w:tc>
          <w:tcPr>
            <w:tcW w:w="1350" w:type="dxa"/>
            <w:vAlign w:val="center"/>
          </w:tcPr>
          <w:p w14:paraId="7C90E6C9" w14:textId="74AF23A0" w:rsidR="005E4EFB" w:rsidRPr="00903FD6" w:rsidRDefault="005E4EFB" w:rsidP="005E4EFB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(842)</w:t>
            </w:r>
          </w:p>
        </w:tc>
        <w:tc>
          <w:tcPr>
            <w:tcW w:w="180" w:type="dxa"/>
            <w:vAlign w:val="bottom"/>
          </w:tcPr>
          <w:p w14:paraId="5DF2B829" w14:textId="77777777" w:rsidR="005E4EFB" w:rsidRPr="00903FD6" w:rsidRDefault="005E4EFB" w:rsidP="005E4EF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38FE293" w14:textId="77777777" w:rsidR="005E4EFB" w:rsidRPr="00903FD6" w:rsidRDefault="005E4EFB" w:rsidP="005E4EFB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E4EFB" w:rsidRPr="00903FD6" w14:paraId="315E64DA" w14:textId="77777777" w:rsidTr="00253F22">
        <w:trPr>
          <w:cantSplit/>
          <w:trHeight w:val="20"/>
        </w:trPr>
        <w:tc>
          <w:tcPr>
            <w:tcW w:w="5670" w:type="dxa"/>
            <w:vAlign w:val="bottom"/>
          </w:tcPr>
          <w:p w14:paraId="05064D36" w14:textId="223303C2" w:rsidR="005E4EFB" w:rsidRPr="00903FD6" w:rsidRDefault="005E4EFB" w:rsidP="005E4EFB">
            <w:pPr>
              <w:tabs>
                <w:tab w:val="clear" w:pos="227"/>
                <w:tab w:val="clear" w:pos="5613"/>
              </w:tabs>
              <w:spacing w:line="240" w:lineRule="auto"/>
              <w:ind w:left="175" w:right="-16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ส่วนของลูกหนี้สัญญาเช่าเงินทุนที่ถึงกำหนดชำระภายในหนึ่งปีเพิ่มขึ้น</w:t>
            </w:r>
          </w:p>
        </w:tc>
        <w:tc>
          <w:tcPr>
            <w:tcW w:w="1350" w:type="dxa"/>
            <w:vAlign w:val="center"/>
          </w:tcPr>
          <w:p w14:paraId="5DCCCD4F" w14:textId="11EF11B2" w:rsidR="005E4EFB" w:rsidRPr="00903FD6" w:rsidRDefault="005E4EFB" w:rsidP="005E4EFB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180" w:type="dxa"/>
            <w:vAlign w:val="bottom"/>
          </w:tcPr>
          <w:p w14:paraId="14ED457C" w14:textId="77777777" w:rsidR="005E4EFB" w:rsidRPr="00903FD6" w:rsidRDefault="005E4EFB" w:rsidP="005E4EF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D8F668F" w14:textId="77777777" w:rsidR="005E4EFB" w:rsidRPr="00903FD6" w:rsidRDefault="005E4EFB" w:rsidP="005E4EFB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E4EFB" w:rsidRPr="00903FD6" w14:paraId="4A484135" w14:textId="77777777" w:rsidTr="00253F22">
        <w:trPr>
          <w:cantSplit/>
          <w:trHeight w:val="20"/>
        </w:trPr>
        <w:tc>
          <w:tcPr>
            <w:tcW w:w="5670" w:type="dxa"/>
            <w:vAlign w:val="bottom"/>
          </w:tcPr>
          <w:p w14:paraId="0D4FBE10" w14:textId="4AEF6181" w:rsidR="005E4EFB" w:rsidRPr="00903FD6" w:rsidRDefault="005E4EFB" w:rsidP="005E4EFB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ลูกหนี้สัญญาเช่าเงินทุนเพิ่มขึ้น</w:t>
            </w:r>
          </w:p>
        </w:tc>
        <w:tc>
          <w:tcPr>
            <w:tcW w:w="1350" w:type="dxa"/>
            <w:vAlign w:val="center"/>
          </w:tcPr>
          <w:p w14:paraId="473B2E80" w14:textId="2C3F930E" w:rsidR="005E4EFB" w:rsidRPr="00903FD6" w:rsidRDefault="005E4EFB" w:rsidP="005E4EFB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2,144</w:t>
            </w:r>
          </w:p>
        </w:tc>
        <w:tc>
          <w:tcPr>
            <w:tcW w:w="180" w:type="dxa"/>
            <w:vAlign w:val="bottom"/>
          </w:tcPr>
          <w:p w14:paraId="4473B14D" w14:textId="77777777" w:rsidR="005E4EFB" w:rsidRPr="00903FD6" w:rsidRDefault="005E4EFB" w:rsidP="005E4EF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565B7C8" w14:textId="77777777" w:rsidR="005E4EFB" w:rsidRPr="00903FD6" w:rsidRDefault="005E4EFB" w:rsidP="005E4EFB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E4EFB" w:rsidRPr="00903FD6" w14:paraId="45041AFF" w14:textId="77777777" w:rsidTr="00253F22">
        <w:trPr>
          <w:cantSplit/>
          <w:trHeight w:val="20"/>
        </w:trPr>
        <w:tc>
          <w:tcPr>
            <w:tcW w:w="5670" w:type="dxa"/>
            <w:vAlign w:val="bottom"/>
          </w:tcPr>
          <w:p w14:paraId="50FA6804" w14:textId="77777777" w:rsidR="005E4EFB" w:rsidRPr="00903FD6" w:rsidRDefault="005E4EFB" w:rsidP="005E4EFB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อสังหาริมทรัพย์เพื่อการลงทุนเพิ่มขึ้น</w:t>
            </w:r>
          </w:p>
        </w:tc>
        <w:tc>
          <w:tcPr>
            <w:tcW w:w="1350" w:type="dxa"/>
            <w:vAlign w:val="center"/>
          </w:tcPr>
          <w:p w14:paraId="31755285" w14:textId="78CFB0FD" w:rsidR="005E4EFB" w:rsidRPr="00903FD6" w:rsidRDefault="005E4EFB" w:rsidP="005E4EFB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1,930</w:t>
            </w:r>
          </w:p>
        </w:tc>
        <w:tc>
          <w:tcPr>
            <w:tcW w:w="180" w:type="dxa"/>
            <w:vAlign w:val="bottom"/>
          </w:tcPr>
          <w:p w14:paraId="7CEB95D3" w14:textId="77777777" w:rsidR="005E4EFB" w:rsidRPr="00903FD6" w:rsidRDefault="005E4EFB" w:rsidP="005E4EF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4DFB3DD" w14:textId="77777777" w:rsidR="005E4EFB" w:rsidRPr="00903FD6" w:rsidRDefault="005E4EFB" w:rsidP="005E4EFB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E4EFB" w:rsidRPr="00903FD6" w14:paraId="33AA2993" w14:textId="77777777" w:rsidTr="00253F22">
        <w:trPr>
          <w:cantSplit/>
          <w:trHeight w:val="20"/>
        </w:trPr>
        <w:tc>
          <w:tcPr>
            <w:tcW w:w="5670" w:type="dxa"/>
            <w:vAlign w:val="bottom"/>
          </w:tcPr>
          <w:p w14:paraId="0901C575" w14:textId="6CAB7224" w:rsidR="005E4EFB" w:rsidRPr="00903FD6" w:rsidRDefault="005E4EFB" w:rsidP="005E4EFB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อาคารและอุปกรณ์ลดลง</w:t>
            </w:r>
          </w:p>
        </w:tc>
        <w:tc>
          <w:tcPr>
            <w:tcW w:w="1350" w:type="dxa"/>
            <w:vAlign w:val="center"/>
          </w:tcPr>
          <w:p w14:paraId="2400CEDB" w14:textId="15629E6C" w:rsidR="005E4EFB" w:rsidRPr="00903FD6" w:rsidRDefault="005E4EFB" w:rsidP="005E4EFB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903F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327</w:t>
            </w:r>
            <w:r w:rsidRPr="00903FD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E0C679F" w14:textId="77777777" w:rsidR="005E4EFB" w:rsidRPr="00903FD6" w:rsidRDefault="005E4EFB" w:rsidP="005E4EF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CF02437" w14:textId="1491401C" w:rsidR="005E4EFB" w:rsidRPr="00903FD6" w:rsidRDefault="005E4EFB" w:rsidP="005E4EFB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E4EFB" w:rsidRPr="00903FD6" w14:paraId="19DC1EA6" w14:textId="77777777" w:rsidTr="00253F22">
        <w:trPr>
          <w:cantSplit/>
          <w:trHeight w:val="20"/>
        </w:trPr>
        <w:tc>
          <w:tcPr>
            <w:tcW w:w="5670" w:type="dxa"/>
            <w:vAlign w:val="bottom"/>
          </w:tcPr>
          <w:p w14:paraId="2BB89994" w14:textId="64371A68" w:rsidR="005E4EFB" w:rsidRPr="00903FD6" w:rsidRDefault="005E4EFB" w:rsidP="005E4EFB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1350" w:type="dxa"/>
            <w:vAlign w:val="center"/>
          </w:tcPr>
          <w:p w14:paraId="63E89B1B" w14:textId="622AE8BD" w:rsidR="005E4EFB" w:rsidRPr="00903FD6" w:rsidRDefault="005E4EFB" w:rsidP="005E4EFB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69,997</w:t>
            </w:r>
          </w:p>
        </w:tc>
        <w:tc>
          <w:tcPr>
            <w:tcW w:w="180" w:type="dxa"/>
            <w:vAlign w:val="bottom"/>
          </w:tcPr>
          <w:p w14:paraId="6D933A91" w14:textId="77777777" w:rsidR="005E4EFB" w:rsidRPr="00903FD6" w:rsidRDefault="005E4EFB" w:rsidP="005E4EF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43AABC3" w14:textId="7FD6A378" w:rsidR="005E4EFB" w:rsidRPr="00903FD6" w:rsidRDefault="005E4EFB" w:rsidP="005E4EFB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</w:p>
        </w:tc>
      </w:tr>
      <w:tr w:rsidR="005E4EFB" w:rsidRPr="00903FD6" w14:paraId="21BA59C2" w14:textId="77777777" w:rsidTr="00253F22">
        <w:trPr>
          <w:cantSplit/>
          <w:trHeight w:val="20"/>
        </w:trPr>
        <w:tc>
          <w:tcPr>
            <w:tcW w:w="5670" w:type="dxa"/>
            <w:vAlign w:val="bottom"/>
          </w:tcPr>
          <w:p w14:paraId="13C696EC" w14:textId="2A4DCF09" w:rsidR="005E4EFB" w:rsidRPr="00903FD6" w:rsidRDefault="005E4EFB" w:rsidP="005E4EFB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สิทธิการเช่าลดลง</w:t>
            </w:r>
          </w:p>
        </w:tc>
        <w:tc>
          <w:tcPr>
            <w:tcW w:w="1350" w:type="dxa"/>
            <w:vAlign w:val="center"/>
          </w:tcPr>
          <w:p w14:paraId="4498A7A3" w14:textId="7EB44E7F" w:rsidR="005E4EFB" w:rsidRPr="00903FD6" w:rsidRDefault="005E4EFB" w:rsidP="005E4EFB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(21,042)</w:t>
            </w:r>
          </w:p>
        </w:tc>
        <w:tc>
          <w:tcPr>
            <w:tcW w:w="180" w:type="dxa"/>
            <w:vAlign w:val="bottom"/>
          </w:tcPr>
          <w:p w14:paraId="2F63F221" w14:textId="77777777" w:rsidR="005E4EFB" w:rsidRPr="00903FD6" w:rsidRDefault="005E4EFB" w:rsidP="005E4EF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84CB4A1" w14:textId="77777777" w:rsidR="005E4EFB" w:rsidRPr="00903FD6" w:rsidRDefault="005E4EFB" w:rsidP="005E4EFB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E4EFB" w:rsidRPr="00903FD6" w14:paraId="5406596D" w14:textId="77777777" w:rsidTr="00253F22">
        <w:trPr>
          <w:cantSplit/>
          <w:trHeight w:val="20"/>
        </w:trPr>
        <w:tc>
          <w:tcPr>
            <w:tcW w:w="5670" w:type="dxa"/>
          </w:tcPr>
          <w:p w14:paraId="73809B01" w14:textId="4A2E0C15" w:rsidR="005E4EFB" w:rsidRPr="00903FD6" w:rsidRDefault="005E4EFB" w:rsidP="005E4EFB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สินทรัพย์ภาษีเงินได้รอการตัดบัญชีเพิ่มขึ้น</w:t>
            </w:r>
          </w:p>
        </w:tc>
        <w:tc>
          <w:tcPr>
            <w:tcW w:w="1350" w:type="dxa"/>
            <w:vAlign w:val="center"/>
          </w:tcPr>
          <w:p w14:paraId="27C76036" w14:textId="7A6587A0" w:rsidR="005E4EFB" w:rsidRPr="00903FD6" w:rsidRDefault="005E4EFB" w:rsidP="005E4EFB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482</w:t>
            </w:r>
          </w:p>
        </w:tc>
        <w:tc>
          <w:tcPr>
            <w:tcW w:w="180" w:type="dxa"/>
          </w:tcPr>
          <w:p w14:paraId="26C2D25B" w14:textId="77777777" w:rsidR="005E4EFB" w:rsidRPr="00903FD6" w:rsidRDefault="005E4EFB" w:rsidP="005E4EF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B0CC5A0" w14:textId="0CE484AB" w:rsidR="005E4EFB" w:rsidRPr="00903FD6" w:rsidRDefault="005E4EFB" w:rsidP="005E4EFB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E4EFB" w:rsidRPr="00903FD6" w14:paraId="533D0C16" w14:textId="77777777" w:rsidTr="00253F22">
        <w:trPr>
          <w:cantSplit/>
          <w:trHeight w:val="20"/>
        </w:trPr>
        <w:tc>
          <w:tcPr>
            <w:tcW w:w="5670" w:type="dxa"/>
            <w:vAlign w:val="bottom"/>
          </w:tcPr>
          <w:p w14:paraId="1B07E1FC" w14:textId="38397C5C" w:rsidR="005E4EFB" w:rsidRPr="00903FD6" w:rsidRDefault="005E4EFB" w:rsidP="005E4EFB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สินทรัพย์ไม่หมุนเวียนอื่นลดลง</w:t>
            </w:r>
          </w:p>
        </w:tc>
        <w:tc>
          <w:tcPr>
            <w:tcW w:w="1350" w:type="dxa"/>
            <w:vAlign w:val="center"/>
          </w:tcPr>
          <w:p w14:paraId="18753899" w14:textId="35EE7A94" w:rsidR="005E4EFB" w:rsidRPr="00903FD6" w:rsidRDefault="005E4EFB" w:rsidP="005E4EFB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(999)</w:t>
            </w:r>
          </w:p>
        </w:tc>
        <w:tc>
          <w:tcPr>
            <w:tcW w:w="180" w:type="dxa"/>
            <w:vAlign w:val="bottom"/>
          </w:tcPr>
          <w:p w14:paraId="6408F3F6" w14:textId="77777777" w:rsidR="005E4EFB" w:rsidRPr="00903FD6" w:rsidRDefault="005E4EFB" w:rsidP="005E4EF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6840EEA" w14:textId="77777777" w:rsidR="005E4EFB" w:rsidRPr="00903FD6" w:rsidRDefault="005E4EFB" w:rsidP="005E4EFB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E4EFB" w:rsidRPr="00903FD6" w14:paraId="321EB083" w14:textId="77777777" w:rsidTr="00253F22">
        <w:trPr>
          <w:cantSplit/>
          <w:trHeight w:val="20"/>
        </w:trPr>
        <w:tc>
          <w:tcPr>
            <w:tcW w:w="5670" w:type="dxa"/>
            <w:vAlign w:val="bottom"/>
          </w:tcPr>
          <w:p w14:paraId="7FFAA876" w14:textId="393CB934" w:rsidR="005E4EFB" w:rsidRPr="00903FD6" w:rsidRDefault="005E4EFB" w:rsidP="005E4EFB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เจ้าหนี้การค้าลดลง</w:t>
            </w:r>
          </w:p>
        </w:tc>
        <w:tc>
          <w:tcPr>
            <w:tcW w:w="1350" w:type="dxa"/>
            <w:vAlign w:val="center"/>
          </w:tcPr>
          <w:p w14:paraId="4E1DAE14" w14:textId="209214CC" w:rsidR="005E4EFB" w:rsidRPr="00903FD6" w:rsidRDefault="005E4EFB" w:rsidP="005E4EFB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(70)</w:t>
            </w:r>
          </w:p>
        </w:tc>
        <w:tc>
          <w:tcPr>
            <w:tcW w:w="180" w:type="dxa"/>
            <w:vAlign w:val="bottom"/>
          </w:tcPr>
          <w:p w14:paraId="63AC0ECE" w14:textId="77777777" w:rsidR="005E4EFB" w:rsidRPr="00903FD6" w:rsidRDefault="005E4EFB" w:rsidP="005E4EF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AC0D0FF" w14:textId="77777777" w:rsidR="005E4EFB" w:rsidRPr="00903FD6" w:rsidRDefault="005E4EFB" w:rsidP="005E4EFB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E4EFB" w:rsidRPr="00903FD6" w14:paraId="51DE4DF0" w14:textId="77777777" w:rsidTr="00253F22">
        <w:trPr>
          <w:cantSplit/>
          <w:trHeight w:val="20"/>
        </w:trPr>
        <w:tc>
          <w:tcPr>
            <w:tcW w:w="5670" w:type="dxa"/>
            <w:vAlign w:val="bottom"/>
          </w:tcPr>
          <w:p w14:paraId="6805831A" w14:textId="0EEFDD3A" w:rsidR="005E4EFB" w:rsidRPr="00903FD6" w:rsidRDefault="005E4EFB" w:rsidP="005E4EFB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เจ้าหนี้หมุนเวียนอื่นลดลง</w:t>
            </w:r>
          </w:p>
        </w:tc>
        <w:tc>
          <w:tcPr>
            <w:tcW w:w="1350" w:type="dxa"/>
            <w:vAlign w:val="center"/>
          </w:tcPr>
          <w:p w14:paraId="368377DA" w14:textId="27635205" w:rsidR="005E4EFB" w:rsidRPr="00903FD6" w:rsidRDefault="005E4EFB" w:rsidP="005E4EFB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(12)</w:t>
            </w:r>
          </w:p>
        </w:tc>
        <w:tc>
          <w:tcPr>
            <w:tcW w:w="180" w:type="dxa"/>
            <w:vAlign w:val="bottom"/>
          </w:tcPr>
          <w:p w14:paraId="6C99C640" w14:textId="77777777" w:rsidR="005E4EFB" w:rsidRPr="00903FD6" w:rsidRDefault="005E4EFB" w:rsidP="005E4EF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2578035" w14:textId="77777777" w:rsidR="005E4EFB" w:rsidRPr="00903FD6" w:rsidRDefault="005E4EFB" w:rsidP="005E4EFB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E4EFB" w:rsidRPr="00903FD6" w14:paraId="29C28824" w14:textId="77777777" w:rsidTr="00253F22">
        <w:trPr>
          <w:cantSplit/>
          <w:trHeight w:val="20"/>
        </w:trPr>
        <w:tc>
          <w:tcPr>
            <w:tcW w:w="5670" w:type="dxa"/>
            <w:vAlign w:val="bottom"/>
          </w:tcPr>
          <w:p w14:paraId="078196F5" w14:textId="77777777" w:rsidR="005E4EFB" w:rsidRPr="00903FD6" w:rsidRDefault="005E4EFB" w:rsidP="005E4EFB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หนี้สินตามสัญญาเช่าการเงินที่ถึงกำหนดชำระภายในหนึ่งปีลดลง</w:t>
            </w:r>
          </w:p>
        </w:tc>
        <w:tc>
          <w:tcPr>
            <w:tcW w:w="1350" w:type="dxa"/>
            <w:vAlign w:val="center"/>
          </w:tcPr>
          <w:p w14:paraId="1188EC3B" w14:textId="4F0EA956" w:rsidR="005E4EFB" w:rsidRPr="00903FD6" w:rsidRDefault="005E4EFB" w:rsidP="005E4EFB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903F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903FD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CDB41E4" w14:textId="77777777" w:rsidR="005E4EFB" w:rsidRPr="00903FD6" w:rsidRDefault="005E4EFB" w:rsidP="005E4EF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27B92FC" w14:textId="77777777" w:rsidR="005E4EFB" w:rsidRPr="00903FD6" w:rsidRDefault="005E4EFB" w:rsidP="005E4EFB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E4EFB" w:rsidRPr="00903FD6" w14:paraId="0093CBEF" w14:textId="77777777" w:rsidTr="00253F22">
        <w:trPr>
          <w:cantSplit/>
          <w:trHeight w:val="20"/>
        </w:trPr>
        <w:tc>
          <w:tcPr>
            <w:tcW w:w="5670" w:type="dxa"/>
          </w:tcPr>
          <w:p w14:paraId="205A4319" w14:textId="1BADA1CC" w:rsidR="005E4EFB" w:rsidRPr="00903FD6" w:rsidRDefault="005E4EFB" w:rsidP="005E4EFB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ส่วนของหนี้สินตามสัญญาเช่าที่ถึงกำหนดชำระภายในหนึ่งปีเพิ่มขึ้น</w:t>
            </w:r>
          </w:p>
        </w:tc>
        <w:tc>
          <w:tcPr>
            <w:tcW w:w="1350" w:type="dxa"/>
            <w:vAlign w:val="center"/>
          </w:tcPr>
          <w:p w14:paraId="41CCD2A0" w14:textId="41BC610E" w:rsidR="005E4EFB" w:rsidRPr="00903FD6" w:rsidRDefault="005E4EFB" w:rsidP="005E4EFB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6,571</w:t>
            </w:r>
          </w:p>
        </w:tc>
        <w:tc>
          <w:tcPr>
            <w:tcW w:w="180" w:type="dxa"/>
          </w:tcPr>
          <w:p w14:paraId="69B914F8" w14:textId="77777777" w:rsidR="005E4EFB" w:rsidRPr="00903FD6" w:rsidRDefault="005E4EFB" w:rsidP="005E4EF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C666DEB" w14:textId="2BA5FECD" w:rsidR="005E4EFB" w:rsidRPr="00903FD6" w:rsidRDefault="005E4EFB" w:rsidP="005E4EFB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</w:p>
        </w:tc>
      </w:tr>
      <w:tr w:rsidR="005E4EFB" w:rsidRPr="00903FD6" w14:paraId="3F6FCB12" w14:textId="77777777" w:rsidTr="00253F22">
        <w:trPr>
          <w:cantSplit/>
          <w:trHeight w:val="20"/>
        </w:trPr>
        <w:tc>
          <w:tcPr>
            <w:tcW w:w="5670" w:type="dxa"/>
          </w:tcPr>
          <w:p w14:paraId="007C2923" w14:textId="4D06028A" w:rsidR="005E4EFB" w:rsidRPr="00903FD6" w:rsidRDefault="005E4EFB" w:rsidP="005E4EFB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หนี้สินตามสัญญาเช่าการเงินลดลง</w:t>
            </w:r>
          </w:p>
        </w:tc>
        <w:tc>
          <w:tcPr>
            <w:tcW w:w="1350" w:type="dxa"/>
            <w:vAlign w:val="center"/>
          </w:tcPr>
          <w:p w14:paraId="3642D9E4" w14:textId="15D31C88" w:rsidR="005E4EFB" w:rsidRPr="00903FD6" w:rsidRDefault="005E4EFB" w:rsidP="005E4EFB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(197)</w:t>
            </w:r>
          </w:p>
        </w:tc>
        <w:tc>
          <w:tcPr>
            <w:tcW w:w="180" w:type="dxa"/>
          </w:tcPr>
          <w:p w14:paraId="3DADBFD2" w14:textId="77777777" w:rsidR="005E4EFB" w:rsidRPr="00903FD6" w:rsidRDefault="005E4EFB" w:rsidP="005E4EF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DA49EE0" w14:textId="322EBCDE" w:rsidR="005E4EFB" w:rsidRPr="00903FD6" w:rsidRDefault="005E4EFB" w:rsidP="005E4EFB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E4EFB" w:rsidRPr="00903FD6" w14:paraId="22CA9215" w14:textId="77777777" w:rsidTr="00253F22">
        <w:trPr>
          <w:cantSplit/>
          <w:trHeight w:val="20"/>
        </w:trPr>
        <w:tc>
          <w:tcPr>
            <w:tcW w:w="5670" w:type="dxa"/>
          </w:tcPr>
          <w:p w14:paraId="12A17D52" w14:textId="77777777" w:rsidR="005E4EFB" w:rsidRPr="00903FD6" w:rsidRDefault="005E4EFB" w:rsidP="005E4EFB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350" w:type="dxa"/>
            <w:vAlign w:val="center"/>
          </w:tcPr>
          <w:p w14:paraId="58517AA5" w14:textId="690E126D" w:rsidR="005E4EFB" w:rsidRPr="00903FD6" w:rsidRDefault="005E4EFB" w:rsidP="005E4EFB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49,900</w:t>
            </w:r>
          </w:p>
        </w:tc>
        <w:tc>
          <w:tcPr>
            <w:tcW w:w="180" w:type="dxa"/>
          </w:tcPr>
          <w:p w14:paraId="48DAED33" w14:textId="77777777" w:rsidR="005E4EFB" w:rsidRPr="00903FD6" w:rsidRDefault="005E4EFB" w:rsidP="005E4EF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1CA8E87" w14:textId="38B91F49" w:rsidR="005E4EFB" w:rsidRPr="00903FD6" w:rsidRDefault="005E4EFB" w:rsidP="005E4EFB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5E4EFB" w:rsidRPr="00903FD6" w14:paraId="0E9CB978" w14:textId="77777777" w:rsidTr="00253F22">
        <w:trPr>
          <w:cantSplit/>
          <w:trHeight w:val="20"/>
        </w:trPr>
        <w:tc>
          <w:tcPr>
            <w:tcW w:w="5670" w:type="dxa"/>
            <w:vAlign w:val="bottom"/>
          </w:tcPr>
          <w:p w14:paraId="1917F4E3" w14:textId="5C180353" w:rsidR="005E4EFB" w:rsidRPr="00903FD6" w:rsidRDefault="005E4EFB" w:rsidP="005E4EFB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รายได้ค่าเช่ารอรับรู้ลดลง</w:t>
            </w:r>
          </w:p>
        </w:tc>
        <w:tc>
          <w:tcPr>
            <w:tcW w:w="1350" w:type="dxa"/>
            <w:vAlign w:val="center"/>
          </w:tcPr>
          <w:p w14:paraId="471A659B" w14:textId="447F9D14" w:rsidR="005E4EFB" w:rsidRPr="00903FD6" w:rsidRDefault="005E4EFB" w:rsidP="005E4EFB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(302)</w:t>
            </w:r>
          </w:p>
        </w:tc>
        <w:tc>
          <w:tcPr>
            <w:tcW w:w="180" w:type="dxa"/>
            <w:vAlign w:val="bottom"/>
          </w:tcPr>
          <w:p w14:paraId="5AB8CD8A" w14:textId="77777777" w:rsidR="005E4EFB" w:rsidRPr="00903FD6" w:rsidRDefault="005E4EFB" w:rsidP="005E4EF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EB205FD" w14:textId="77777777" w:rsidR="005E4EFB" w:rsidRPr="00903FD6" w:rsidRDefault="005E4EFB" w:rsidP="005E4EFB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E4EFB" w:rsidRPr="00903FD6" w14:paraId="1FFA72FF" w14:textId="77777777" w:rsidTr="00253F22">
        <w:trPr>
          <w:cantSplit/>
          <w:trHeight w:val="20"/>
        </w:trPr>
        <w:tc>
          <w:tcPr>
            <w:tcW w:w="5670" w:type="dxa"/>
            <w:vAlign w:val="bottom"/>
          </w:tcPr>
          <w:p w14:paraId="49F261C5" w14:textId="53FAEB0C" w:rsidR="005E4EFB" w:rsidRPr="00903FD6" w:rsidRDefault="005E4EFB" w:rsidP="005E4EFB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หนี้สินภาษีเงินได้รอการตัดบัญชีลดลง</w:t>
            </w:r>
          </w:p>
        </w:tc>
        <w:tc>
          <w:tcPr>
            <w:tcW w:w="1350" w:type="dxa"/>
            <w:vAlign w:val="center"/>
          </w:tcPr>
          <w:p w14:paraId="729DABB0" w14:textId="40B07D92" w:rsidR="005E4EFB" w:rsidRPr="00903FD6" w:rsidRDefault="005E4EFB" w:rsidP="005E4EFB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(16)</w:t>
            </w:r>
          </w:p>
        </w:tc>
        <w:tc>
          <w:tcPr>
            <w:tcW w:w="180" w:type="dxa"/>
            <w:vAlign w:val="bottom"/>
          </w:tcPr>
          <w:p w14:paraId="25D07913" w14:textId="77777777" w:rsidR="005E4EFB" w:rsidRPr="00903FD6" w:rsidRDefault="005E4EFB" w:rsidP="005E4EF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9C1843A" w14:textId="77777777" w:rsidR="005E4EFB" w:rsidRPr="00903FD6" w:rsidRDefault="005E4EFB" w:rsidP="005E4EFB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E4EFB" w:rsidRPr="00903FD6" w14:paraId="566B9247" w14:textId="77777777" w:rsidTr="00253F22">
        <w:trPr>
          <w:cantSplit/>
          <w:trHeight w:val="20"/>
        </w:trPr>
        <w:tc>
          <w:tcPr>
            <w:tcW w:w="5670" w:type="dxa"/>
            <w:vAlign w:val="bottom"/>
          </w:tcPr>
          <w:p w14:paraId="2D83DC21" w14:textId="5419257D" w:rsidR="005E4EFB" w:rsidRPr="00903FD6" w:rsidRDefault="005E4EFB" w:rsidP="005E4EFB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หนี้สินไม่หมุนเวียนอื่นลดลง</w:t>
            </w:r>
          </w:p>
        </w:tc>
        <w:tc>
          <w:tcPr>
            <w:tcW w:w="1350" w:type="dxa"/>
            <w:vAlign w:val="center"/>
          </w:tcPr>
          <w:p w14:paraId="36A0A5EC" w14:textId="037C081C" w:rsidR="005E4EFB" w:rsidRPr="00903FD6" w:rsidRDefault="005E4EFB" w:rsidP="005E4EFB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(1,677)</w:t>
            </w:r>
          </w:p>
        </w:tc>
        <w:tc>
          <w:tcPr>
            <w:tcW w:w="180" w:type="dxa"/>
            <w:vAlign w:val="bottom"/>
          </w:tcPr>
          <w:p w14:paraId="4C0A1099" w14:textId="77777777" w:rsidR="005E4EFB" w:rsidRPr="00903FD6" w:rsidRDefault="005E4EFB" w:rsidP="005E4EF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92B8A76" w14:textId="77777777" w:rsidR="005E4EFB" w:rsidRPr="00903FD6" w:rsidRDefault="005E4EFB" w:rsidP="005E4EFB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E4EFB" w:rsidRPr="00903FD6" w14:paraId="25958F55" w14:textId="77777777" w:rsidTr="00253F22">
        <w:trPr>
          <w:cantSplit/>
          <w:trHeight w:val="20"/>
        </w:trPr>
        <w:tc>
          <w:tcPr>
            <w:tcW w:w="5670" w:type="dxa"/>
          </w:tcPr>
          <w:p w14:paraId="2A6218DC" w14:textId="77777777" w:rsidR="005E4EFB" w:rsidRPr="00903FD6" w:rsidRDefault="005E4EFB" w:rsidP="005E4EFB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กำไรสะสมลดลง</w:t>
            </w:r>
          </w:p>
        </w:tc>
        <w:tc>
          <w:tcPr>
            <w:tcW w:w="1350" w:type="dxa"/>
            <w:vAlign w:val="center"/>
          </w:tcPr>
          <w:p w14:paraId="10607918" w14:textId="34A7DEE5" w:rsidR="005E4EFB" w:rsidRPr="00903FD6" w:rsidRDefault="005E4EFB" w:rsidP="005E4EFB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(2,400)</w:t>
            </w:r>
          </w:p>
        </w:tc>
        <w:tc>
          <w:tcPr>
            <w:tcW w:w="180" w:type="dxa"/>
            <w:vAlign w:val="bottom"/>
          </w:tcPr>
          <w:p w14:paraId="60123C49" w14:textId="77777777" w:rsidR="005E4EFB" w:rsidRPr="00903FD6" w:rsidRDefault="005E4EFB" w:rsidP="005E4EF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69FA54F" w14:textId="77777777" w:rsidR="005E4EFB" w:rsidRPr="00903FD6" w:rsidRDefault="005E4EFB" w:rsidP="005E4EFB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E4EFB" w:rsidRPr="00903FD6" w14:paraId="283E5780" w14:textId="77777777" w:rsidTr="00253F22">
        <w:trPr>
          <w:cantSplit/>
          <w:trHeight w:val="20"/>
        </w:trPr>
        <w:tc>
          <w:tcPr>
            <w:tcW w:w="5670" w:type="dxa"/>
          </w:tcPr>
          <w:p w14:paraId="75A87C3A" w14:textId="103DAB6B" w:rsidR="005E4EFB" w:rsidRPr="00903FD6" w:rsidRDefault="005E4EFB" w:rsidP="005E4EFB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องค์ประกอบอื่นของส่วนของผู้ถือหุ้นลดลง</w:t>
            </w:r>
          </w:p>
        </w:tc>
        <w:tc>
          <w:tcPr>
            <w:tcW w:w="1350" w:type="dxa"/>
            <w:vAlign w:val="center"/>
          </w:tcPr>
          <w:p w14:paraId="5BB2C0CB" w14:textId="1B887B81" w:rsidR="005E4EFB" w:rsidRPr="00903FD6" w:rsidRDefault="005E4EFB" w:rsidP="005E4EFB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(39)</w:t>
            </w:r>
          </w:p>
        </w:tc>
        <w:tc>
          <w:tcPr>
            <w:tcW w:w="180" w:type="dxa"/>
            <w:vAlign w:val="bottom"/>
          </w:tcPr>
          <w:p w14:paraId="739B1205" w14:textId="77777777" w:rsidR="005E4EFB" w:rsidRPr="00903FD6" w:rsidRDefault="005E4EFB" w:rsidP="005E4EF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F0F47B3" w14:textId="77777777" w:rsidR="005E4EFB" w:rsidRPr="00903FD6" w:rsidRDefault="005E4EFB" w:rsidP="005E4EFB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E4EFB" w:rsidRPr="00903FD6" w14:paraId="53DD9E33" w14:textId="77777777" w:rsidTr="00253F22">
        <w:trPr>
          <w:cantSplit/>
          <w:trHeight w:val="20"/>
        </w:trPr>
        <w:tc>
          <w:tcPr>
            <w:tcW w:w="5670" w:type="dxa"/>
          </w:tcPr>
          <w:p w14:paraId="5052FC94" w14:textId="473A8D34" w:rsidR="005E4EFB" w:rsidRPr="00903FD6" w:rsidRDefault="005E4EFB" w:rsidP="005E4EFB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ส่วนได้เสียที่ไม่มีอำนาจควบคุมลดลง</w:t>
            </w:r>
          </w:p>
        </w:tc>
        <w:tc>
          <w:tcPr>
            <w:tcW w:w="1350" w:type="dxa"/>
            <w:vAlign w:val="center"/>
          </w:tcPr>
          <w:p w14:paraId="1AB0A883" w14:textId="37CDB3C6" w:rsidR="005E4EFB" w:rsidRPr="00903FD6" w:rsidRDefault="005E4EFB" w:rsidP="005E4EFB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(347)</w:t>
            </w:r>
          </w:p>
        </w:tc>
        <w:tc>
          <w:tcPr>
            <w:tcW w:w="180" w:type="dxa"/>
            <w:vAlign w:val="bottom"/>
          </w:tcPr>
          <w:p w14:paraId="063D6EE7" w14:textId="77777777" w:rsidR="005E4EFB" w:rsidRPr="00903FD6" w:rsidRDefault="005E4EFB" w:rsidP="005E4EF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DD44811" w14:textId="797547EC" w:rsidR="005E4EFB" w:rsidRPr="00903FD6" w:rsidRDefault="005E4EFB" w:rsidP="005E4EFB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2D1A906E" w14:textId="4FF9CE5A" w:rsidR="00136C7B" w:rsidRPr="00903FD6" w:rsidRDefault="00136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highlight w:val="cyan"/>
        </w:rPr>
      </w:pPr>
    </w:p>
    <w:p w14:paraId="3D6E2498" w14:textId="77777777" w:rsidR="00136C7B" w:rsidRPr="00903FD6" w:rsidRDefault="00136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highlight w:val="cyan"/>
        </w:rPr>
      </w:pPr>
      <w:r w:rsidRPr="00903FD6">
        <w:rPr>
          <w:rFonts w:asciiTheme="majorBidi" w:hAnsiTheme="majorBidi" w:cstheme="majorBidi"/>
          <w:sz w:val="30"/>
          <w:szCs w:val="30"/>
          <w:highlight w:val="cyan"/>
        </w:rPr>
        <w:br w:type="page"/>
      </w:r>
    </w:p>
    <w:tbl>
      <w:tblPr>
        <w:tblW w:w="8550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350"/>
        <w:gridCol w:w="180"/>
        <w:gridCol w:w="1350"/>
      </w:tblGrid>
      <w:tr w:rsidR="00F6160F" w:rsidRPr="00903FD6" w14:paraId="501CF5E6" w14:textId="77777777" w:rsidTr="00253F22">
        <w:trPr>
          <w:cantSplit/>
          <w:trHeight w:val="20"/>
          <w:tblHeader/>
        </w:trPr>
        <w:tc>
          <w:tcPr>
            <w:tcW w:w="5670" w:type="dxa"/>
            <w:shd w:val="clear" w:color="auto" w:fill="auto"/>
            <w:vAlign w:val="bottom"/>
          </w:tcPr>
          <w:p w14:paraId="046A3785" w14:textId="5574F8BA" w:rsidR="00F6160F" w:rsidRPr="00903FD6" w:rsidRDefault="00F6160F" w:rsidP="00090B89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903F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การวัดมูลค่าหนี้สินตามสัญญาเช่า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79E0A39B" w14:textId="39F4777B" w:rsidR="00F6160F" w:rsidRPr="00903FD6" w:rsidRDefault="00F6160F" w:rsidP="00F6160F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903FD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39F17DA6" w14:textId="77777777" w:rsidR="00F6160F" w:rsidRPr="00903FD6" w:rsidRDefault="00F6160F" w:rsidP="00F6160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06E2B64" w14:textId="77777777" w:rsidR="00F6160F" w:rsidRPr="00903FD6" w:rsidRDefault="00F6160F" w:rsidP="00F6160F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1D8345E4" w14:textId="474D232D" w:rsidR="00F6160F" w:rsidRPr="00903FD6" w:rsidRDefault="00F6160F" w:rsidP="00F6160F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F6160F" w:rsidRPr="00903FD6" w14:paraId="286F7841" w14:textId="77777777" w:rsidTr="00253F22">
        <w:trPr>
          <w:cantSplit/>
          <w:trHeight w:val="20"/>
          <w:tblHeader/>
        </w:trPr>
        <w:tc>
          <w:tcPr>
            <w:tcW w:w="5670" w:type="dxa"/>
          </w:tcPr>
          <w:p w14:paraId="02125522" w14:textId="77777777" w:rsidR="00F6160F" w:rsidRPr="00903FD6" w:rsidRDefault="00F6160F" w:rsidP="00F6160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1458A99C" w14:textId="4F24BE02" w:rsidR="00F6160F" w:rsidRPr="00903FD6" w:rsidRDefault="00F6160F" w:rsidP="00F6160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0A15CC" w:rsidRPr="00903FD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</w:t>
            </w: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6160F" w:rsidRPr="00903FD6" w14:paraId="357228BD" w14:textId="77777777" w:rsidTr="00253F22">
        <w:trPr>
          <w:cantSplit/>
          <w:trHeight w:val="20"/>
        </w:trPr>
        <w:tc>
          <w:tcPr>
            <w:tcW w:w="5670" w:type="dxa"/>
            <w:vAlign w:val="bottom"/>
          </w:tcPr>
          <w:p w14:paraId="757DE438" w14:textId="77777777" w:rsidR="005E4EFB" w:rsidRPr="00903FD6" w:rsidRDefault="00F6160F" w:rsidP="00F6160F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</w:t>
            </w:r>
          </w:p>
          <w:p w14:paraId="57651108" w14:textId="79A94176" w:rsidR="00F6160F" w:rsidRPr="00903FD6" w:rsidRDefault="005E4EFB" w:rsidP="00F6160F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F6160F"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C20C7C" w:rsidRPr="00903FD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F6160F" w:rsidRPr="00903FD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6160F"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C20C7C" w:rsidRPr="00903FD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B4B3B51" w14:textId="7FF2A20D" w:rsidR="00F6160F" w:rsidRPr="00903FD6" w:rsidRDefault="00C20C7C" w:rsidP="005E4E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</w:t>
            </w:r>
            <w:r w:rsidR="00FC7507" w:rsidRPr="00903F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03F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612</w:t>
            </w:r>
          </w:p>
        </w:tc>
        <w:tc>
          <w:tcPr>
            <w:tcW w:w="180" w:type="dxa"/>
            <w:vAlign w:val="bottom"/>
          </w:tcPr>
          <w:p w14:paraId="702F8357" w14:textId="77777777" w:rsidR="00F6160F" w:rsidRPr="00903FD6" w:rsidRDefault="00F6160F" w:rsidP="005E4E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9CE968A" w14:textId="1BED7A20" w:rsidR="00F6160F" w:rsidRPr="00903FD6" w:rsidRDefault="00C20C7C" w:rsidP="005E4E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</w:p>
        </w:tc>
      </w:tr>
      <w:tr w:rsidR="00F6160F" w:rsidRPr="00903FD6" w14:paraId="042C0702" w14:textId="77777777" w:rsidTr="00253F22">
        <w:trPr>
          <w:cantSplit/>
          <w:trHeight w:val="20"/>
        </w:trPr>
        <w:tc>
          <w:tcPr>
            <w:tcW w:w="5670" w:type="dxa"/>
          </w:tcPr>
          <w:p w14:paraId="7791B71E" w14:textId="107C8168" w:rsidR="00F6160F" w:rsidRPr="00903FD6" w:rsidRDefault="00F6160F" w:rsidP="00F6160F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คิดลดโดยใช้อัตราดอกเบี้ยเงินกู้ยืมส่วนเพิ่ม ณ วันที่ </w:t>
            </w:r>
            <w:r w:rsidR="00C20C7C" w:rsidRPr="00903FD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03FD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C20C7C" w:rsidRPr="00903FD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C2AFFA6" w14:textId="6DC5E088" w:rsidR="00F6160F" w:rsidRPr="00903FD6" w:rsidRDefault="00C20C7C" w:rsidP="005E4E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</w:t>
            </w:r>
            <w:r w:rsidR="009D07E1" w:rsidRPr="00903F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03F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434</w:t>
            </w:r>
          </w:p>
        </w:tc>
        <w:tc>
          <w:tcPr>
            <w:tcW w:w="180" w:type="dxa"/>
            <w:vAlign w:val="bottom"/>
          </w:tcPr>
          <w:p w14:paraId="089E3FA0" w14:textId="77777777" w:rsidR="00F6160F" w:rsidRPr="00903FD6" w:rsidRDefault="00F6160F" w:rsidP="005E4E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9FB9911" w14:textId="500EC124" w:rsidR="00F6160F" w:rsidRPr="00903FD6" w:rsidRDefault="00C20C7C" w:rsidP="005E4E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</w:p>
        </w:tc>
      </w:tr>
      <w:tr w:rsidR="00F6160F" w:rsidRPr="00903FD6" w14:paraId="670C18D0" w14:textId="77777777" w:rsidTr="00253F22">
        <w:trPr>
          <w:cantSplit/>
          <w:trHeight w:val="20"/>
        </w:trPr>
        <w:tc>
          <w:tcPr>
            <w:tcW w:w="5670" w:type="dxa"/>
          </w:tcPr>
          <w:p w14:paraId="2815856F" w14:textId="458768C0" w:rsidR="00F6160F" w:rsidRPr="00903FD6" w:rsidRDefault="00F6160F" w:rsidP="00F6160F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="00C20C7C" w:rsidRPr="00903FD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03FD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C20C7C" w:rsidRPr="00903FD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14:paraId="5CACC585" w14:textId="4F8A4484" w:rsidR="00F6160F" w:rsidRPr="00903FD6" w:rsidRDefault="00C20C7C" w:rsidP="005E4E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228</w:t>
            </w:r>
          </w:p>
        </w:tc>
        <w:tc>
          <w:tcPr>
            <w:tcW w:w="180" w:type="dxa"/>
          </w:tcPr>
          <w:p w14:paraId="6B22631E" w14:textId="77777777" w:rsidR="00F6160F" w:rsidRPr="00903FD6" w:rsidRDefault="00F6160F" w:rsidP="005E4E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1417401" w14:textId="35BA7948" w:rsidR="00F6160F" w:rsidRPr="00903FD6" w:rsidRDefault="007F5F27" w:rsidP="005E4E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6160F" w:rsidRPr="00903FD6" w14:paraId="00CFEF5F" w14:textId="77777777" w:rsidTr="00253F22">
        <w:trPr>
          <w:cantSplit/>
          <w:trHeight w:val="20"/>
        </w:trPr>
        <w:tc>
          <w:tcPr>
            <w:tcW w:w="5670" w:type="dxa"/>
          </w:tcPr>
          <w:p w14:paraId="5620C438" w14:textId="77777777" w:rsidR="00F6160F" w:rsidRPr="00903FD6" w:rsidRDefault="00F6160F" w:rsidP="00F6160F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350" w:type="dxa"/>
          </w:tcPr>
          <w:p w14:paraId="42147E52" w14:textId="1BC3E284" w:rsidR="00F6160F" w:rsidRPr="00903FD6" w:rsidRDefault="00F6160F" w:rsidP="005E4E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20C7C" w:rsidRPr="00903F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  <w:r w:rsidRPr="00903FD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273EF1CC" w14:textId="77777777" w:rsidR="00F6160F" w:rsidRPr="00903FD6" w:rsidRDefault="00F6160F" w:rsidP="005E4E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4CEE911" w14:textId="79DDD14E" w:rsidR="00F6160F" w:rsidRPr="00903FD6" w:rsidRDefault="00FC7507" w:rsidP="005E4E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6160F" w:rsidRPr="00903FD6" w14:paraId="799299E4" w14:textId="77777777" w:rsidTr="00253F22">
        <w:trPr>
          <w:cantSplit/>
          <w:trHeight w:val="20"/>
        </w:trPr>
        <w:tc>
          <w:tcPr>
            <w:tcW w:w="5670" w:type="dxa"/>
          </w:tcPr>
          <w:p w14:paraId="41DE51AA" w14:textId="77777777" w:rsidR="00F6160F" w:rsidRPr="00903FD6" w:rsidRDefault="00F6160F" w:rsidP="00F6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-8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สิทธิเลือกขยายอายุสัญญาเช่าและสิทธิเลือกยกเลิกสัญญาเช่าที่มีความแน่นอนอย่างสมเหตุสมผลว่าจะได้ใช้สิทธิ</w:t>
            </w:r>
          </w:p>
        </w:tc>
        <w:tc>
          <w:tcPr>
            <w:tcW w:w="1350" w:type="dxa"/>
          </w:tcPr>
          <w:p w14:paraId="08EFC7A5" w14:textId="77777777" w:rsidR="00F6160F" w:rsidRPr="00903FD6" w:rsidRDefault="00F6160F" w:rsidP="005E4E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CAB318" w14:textId="154F94A6" w:rsidR="00F6160F" w:rsidRPr="00903FD6" w:rsidRDefault="00C20C7C" w:rsidP="005E4E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FC7507" w:rsidRPr="00903F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03F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851</w:t>
            </w:r>
          </w:p>
        </w:tc>
        <w:tc>
          <w:tcPr>
            <w:tcW w:w="180" w:type="dxa"/>
          </w:tcPr>
          <w:p w14:paraId="08459BBB" w14:textId="77777777" w:rsidR="00F6160F" w:rsidRPr="00903FD6" w:rsidRDefault="00F6160F" w:rsidP="005E4E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4622762" w14:textId="77777777" w:rsidR="007F5F27" w:rsidRPr="00903FD6" w:rsidRDefault="007F5F27" w:rsidP="005E4E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9400F2B" w14:textId="6810E13C" w:rsidR="00F6160F" w:rsidRPr="00903FD6" w:rsidRDefault="00C20C7C" w:rsidP="005E4E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F6160F" w:rsidRPr="00903FD6" w14:paraId="53D04231" w14:textId="77777777" w:rsidTr="00253F22">
        <w:trPr>
          <w:cantSplit/>
          <w:trHeight w:val="20"/>
        </w:trPr>
        <w:tc>
          <w:tcPr>
            <w:tcW w:w="5670" w:type="dxa"/>
            <w:vAlign w:val="bottom"/>
          </w:tcPr>
          <w:p w14:paraId="7D525287" w14:textId="4BE9B510" w:rsidR="00F6160F" w:rsidRPr="00903FD6" w:rsidRDefault="00F6160F" w:rsidP="00F6160F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="00C20C7C" w:rsidRPr="00903F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C20C7C" w:rsidRPr="00903F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34F177" w14:textId="3C27EE32" w:rsidR="00F6160F" w:rsidRPr="00903FD6" w:rsidRDefault="00C20C7C" w:rsidP="005E4E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</w:t>
            </w:r>
            <w:r w:rsidR="009D07E1"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471</w:t>
            </w:r>
          </w:p>
        </w:tc>
        <w:tc>
          <w:tcPr>
            <w:tcW w:w="180" w:type="dxa"/>
          </w:tcPr>
          <w:p w14:paraId="3C2035C7" w14:textId="77777777" w:rsidR="00F6160F" w:rsidRPr="00903FD6" w:rsidRDefault="00F6160F" w:rsidP="005E4E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BBDB13" w14:textId="5BF5A62D" w:rsidR="00F6160F" w:rsidRPr="00903FD6" w:rsidRDefault="00C20C7C" w:rsidP="005E4E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</w:t>
            </w:r>
          </w:p>
        </w:tc>
      </w:tr>
      <w:tr w:rsidR="00F6160F" w:rsidRPr="00903FD6" w14:paraId="7340553B" w14:textId="77777777" w:rsidTr="00253F22">
        <w:trPr>
          <w:cantSplit/>
          <w:trHeight w:val="20"/>
        </w:trPr>
        <w:tc>
          <w:tcPr>
            <w:tcW w:w="5670" w:type="dxa"/>
            <w:vAlign w:val="bottom"/>
          </w:tcPr>
          <w:p w14:paraId="778826EB" w14:textId="690862F9" w:rsidR="00F6160F" w:rsidRPr="00903FD6" w:rsidRDefault="00F6160F" w:rsidP="00F6160F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</w:t>
            </w:r>
            <w:r w:rsidRPr="00903FD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903FD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D49EC66" w14:textId="2482020D" w:rsidR="00F6160F" w:rsidRPr="00903FD6" w:rsidRDefault="00C20C7C" w:rsidP="005E4EFB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FC7507"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FC7507"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="009D07E1"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- </w:t>
            </w: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</w:t>
            </w:r>
            <w:r w:rsidR="00FC7507"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57FED59A" w14:textId="77777777" w:rsidR="00F6160F" w:rsidRPr="00903FD6" w:rsidRDefault="00F6160F" w:rsidP="00F6160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65558E6" w14:textId="750EB20E" w:rsidR="00F6160F" w:rsidRPr="00903FD6" w:rsidRDefault="00C20C7C" w:rsidP="005E4EFB">
            <w:pPr>
              <w:pStyle w:val="acctfourfigures"/>
              <w:tabs>
                <w:tab w:val="clear" w:pos="765"/>
                <w:tab w:val="decimal" w:pos="49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7F5F27" w:rsidRPr="00903F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9D07E1" w:rsidRPr="00903F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B551F6" w:rsidRPr="00903F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  <w:r w:rsidR="007F5F27" w:rsidRPr="00903F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B551F6" w:rsidRPr="00903F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</w:p>
        </w:tc>
      </w:tr>
    </w:tbl>
    <w:p w14:paraId="457EA326" w14:textId="77777777" w:rsidR="00136C7B" w:rsidRPr="00903FD6" w:rsidRDefault="00136C7B" w:rsidP="002D3FB2">
      <w:pPr>
        <w:rPr>
          <w:rFonts w:asciiTheme="majorBidi" w:hAnsiTheme="majorBidi" w:cstheme="majorBidi"/>
          <w:sz w:val="28"/>
          <w:szCs w:val="28"/>
        </w:rPr>
      </w:pPr>
    </w:p>
    <w:p w14:paraId="441C9BC4" w14:textId="691883F5" w:rsidR="00CA781F" w:rsidRPr="00903FD6" w:rsidRDefault="00F6160F" w:rsidP="00253F22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45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903FD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การซื้อบริษัทย่อยและส่วนได้เสียที่ไม่มีอำนาจควบคุม</w:t>
      </w:r>
    </w:p>
    <w:p w14:paraId="09C90CD1" w14:textId="77777777" w:rsidR="002B1FC3" w:rsidRPr="00903FD6" w:rsidRDefault="002B1FC3" w:rsidP="002B1F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66E3FF94" w14:textId="0EF58608" w:rsidR="002B1FC3" w:rsidRPr="00903FD6" w:rsidRDefault="002B1FC3" w:rsidP="00253F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03FD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(ก)</w:t>
      </w:r>
      <w:r w:rsidRPr="00903FD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การซื้อบริษัทย่อย</w:t>
      </w:r>
      <w:r w:rsidRPr="00903FD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79E2B522" w14:textId="77777777" w:rsidR="00804175" w:rsidRPr="00903FD6" w:rsidRDefault="00804175" w:rsidP="002E296B">
      <w:pPr>
        <w:pStyle w:val="BodyText2"/>
        <w:tabs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p w14:paraId="440FE357" w14:textId="7634E690" w:rsidR="00DA0F2D" w:rsidRPr="00903FD6" w:rsidRDefault="00DA0F2D" w:rsidP="00253F22">
      <w:pPr>
        <w:tabs>
          <w:tab w:val="clear" w:pos="454"/>
        </w:tabs>
        <w:ind w:left="450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34AC5">
        <w:rPr>
          <w:rFonts w:asciiTheme="majorBidi" w:hAnsiTheme="majorBidi" w:cstheme="majorBidi"/>
          <w:spacing w:val="-8"/>
          <w:sz w:val="30"/>
          <w:szCs w:val="30"/>
          <w:cs/>
        </w:rPr>
        <w:t>เมื่อวันที่</w:t>
      </w:r>
      <w:r w:rsidRPr="00C34AC5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="00C20C7C" w:rsidRPr="00C34AC5">
        <w:rPr>
          <w:rFonts w:asciiTheme="majorBidi" w:hAnsiTheme="majorBidi" w:cstheme="majorBidi"/>
          <w:spacing w:val="-8"/>
          <w:sz w:val="30"/>
          <w:szCs w:val="30"/>
        </w:rPr>
        <w:t>8</w:t>
      </w:r>
      <w:r w:rsidRPr="00C34AC5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C34AC5">
        <w:rPr>
          <w:rFonts w:asciiTheme="majorBidi" w:hAnsiTheme="majorBidi" w:cstheme="majorBidi"/>
          <w:spacing w:val="-8"/>
          <w:sz w:val="30"/>
          <w:szCs w:val="30"/>
          <w:cs/>
        </w:rPr>
        <w:t xml:space="preserve">มกราคม </w:t>
      </w:r>
      <w:r w:rsidR="00C20C7C" w:rsidRPr="00C34AC5">
        <w:rPr>
          <w:rFonts w:asciiTheme="majorBidi" w:hAnsiTheme="majorBidi" w:cstheme="majorBidi"/>
          <w:spacing w:val="-8"/>
          <w:sz w:val="30"/>
          <w:szCs w:val="30"/>
        </w:rPr>
        <w:t>2563</w:t>
      </w:r>
      <w:r w:rsidRPr="00C34AC5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C34AC5">
        <w:rPr>
          <w:rFonts w:asciiTheme="majorBidi" w:hAnsiTheme="majorBidi" w:cstheme="majorBidi"/>
          <w:spacing w:val="-8"/>
          <w:sz w:val="30"/>
          <w:szCs w:val="30"/>
          <w:cs/>
        </w:rPr>
        <w:t xml:space="preserve">กลุ่มบริษัทได้มาซึ่งอำนาจควบคุมใน </w:t>
      </w:r>
      <w:r w:rsidRPr="00C34AC5">
        <w:rPr>
          <w:rFonts w:asciiTheme="majorBidi" w:hAnsiTheme="majorBidi" w:cstheme="majorBidi"/>
          <w:spacing w:val="-8"/>
          <w:sz w:val="30"/>
          <w:szCs w:val="30"/>
        </w:rPr>
        <w:t xml:space="preserve">Viet Nhat Thai Nguyen Real Estate JSC </w:t>
      </w:r>
      <w:r w:rsidRPr="00C34AC5">
        <w:rPr>
          <w:rFonts w:asciiTheme="majorBidi" w:hAnsiTheme="majorBidi" w:cstheme="majorBidi"/>
          <w:spacing w:val="-8"/>
          <w:sz w:val="30"/>
          <w:szCs w:val="30"/>
          <w:cs/>
        </w:rPr>
        <w:t xml:space="preserve">ซึ่งเป็นบริษัทอสังหาริมทรัพย์ ในประเทศเวียดนาม </w:t>
      </w:r>
      <w:r w:rsidRPr="0085622A">
        <w:rPr>
          <w:rFonts w:ascii="Angsana New" w:hAnsi="Angsana New" w:cs="Angsana New"/>
          <w:sz w:val="30"/>
          <w:szCs w:val="30"/>
          <w:cs/>
        </w:rPr>
        <w:t>โดยการซื้อหุ้นทุน</w:t>
      </w:r>
      <w:r w:rsidR="0085622A" w:rsidRPr="0085622A">
        <w:rPr>
          <w:rFonts w:ascii="Angsana New" w:hAnsi="Angsana New" w:cs="Angsana New"/>
          <w:sz w:val="30"/>
          <w:szCs w:val="30"/>
          <w:cs/>
        </w:rPr>
        <w:t>และสิทธิออกเสียงในบริษัท</w:t>
      </w:r>
      <w:r w:rsidR="00051831" w:rsidRPr="0085622A">
        <w:rPr>
          <w:rFonts w:ascii="Angsana New" w:hAnsi="Angsana New" w:cs="Angsana New" w:hint="cs"/>
          <w:sz w:val="30"/>
          <w:szCs w:val="30"/>
          <w:cs/>
        </w:rPr>
        <w:t>ร้อย</w:t>
      </w:r>
      <w:r w:rsidR="00051831" w:rsidRPr="00C34AC5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ละ </w:t>
      </w:r>
      <w:r w:rsidR="00051831" w:rsidRPr="00C34AC5">
        <w:rPr>
          <w:rFonts w:asciiTheme="majorBidi" w:hAnsiTheme="majorBidi" w:cstheme="majorBidi"/>
          <w:spacing w:val="-8"/>
          <w:sz w:val="30"/>
          <w:szCs w:val="30"/>
        </w:rPr>
        <w:t xml:space="preserve">100 </w:t>
      </w:r>
      <w:r w:rsidR="00051831" w:rsidRPr="00C34AC5">
        <w:rPr>
          <w:rFonts w:asciiTheme="majorBidi" w:hAnsiTheme="majorBidi" w:cstheme="majorBidi" w:hint="cs"/>
          <w:spacing w:val="-8"/>
          <w:sz w:val="30"/>
          <w:szCs w:val="30"/>
          <w:cs/>
        </w:rPr>
        <w:t>โดยชำระค่าหุ้น</w:t>
      </w:r>
      <w:r w:rsidR="0085622A">
        <w:rPr>
          <w:rFonts w:asciiTheme="majorBidi" w:hAnsiTheme="majorBidi" w:cstheme="majorBidi"/>
          <w:spacing w:val="-8"/>
          <w:sz w:val="30"/>
          <w:szCs w:val="30"/>
        </w:rPr>
        <w:br/>
      </w:r>
      <w:r w:rsidR="00051831" w:rsidRPr="009555B2">
        <w:rPr>
          <w:rFonts w:asciiTheme="majorBidi" w:hAnsiTheme="majorBidi" w:cstheme="majorBidi" w:hint="cs"/>
          <w:spacing w:val="-10"/>
          <w:sz w:val="30"/>
          <w:szCs w:val="30"/>
          <w:cs/>
        </w:rPr>
        <w:t>เป็น</w:t>
      </w:r>
      <w:r w:rsidRPr="009555B2">
        <w:rPr>
          <w:rFonts w:asciiTheme="majorBidi" w:hAnsiTheme="majorBidi" w:cstheme="majorBidi"/>
          <w:spacing w:val="-10"/>
          <w:sz w:val="30"/>
          <w:szCs w:val="30"/>
          <w:cs/>
        </w:rPr>
        <w:t>เงินสด</w:t>
      </w:r>
      <w:r w:rsidRPr="00A17080">
        <w:rPr>
          <w:rFonts w:asciiTheme="majorBidi" w:hAnsiTheme="majorBidi" w:cstheme="majorBidi"/>
          <w:spacing w:val="-2"/>
          <w:sz w:val="30"/>
          <w:szCs w:val="30"/>
          <w:cs/>
        </w:rPr>
        <w:t xml:space="preserve">จำนวน </w:t>
      </w:r>
      <w:r w:rsidR="00C20C7C" w:rsidRPr="00A17080">
        <w:rPr>
          <w:rFonts w:asciiTheme="majorBidi" w:hAnsiTheme="majorBidi" w:cstheme="majorBidi"/>
          <w:spacing w:val="-2"/>
          <w:sz w:val="30"/>
          <w:szCs w:val="30"/>
        </w:rPr>
        <w:t>129</w:t>
      </w:r>
      <w:r w:rsidRPr="00A1708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17080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ล้านบาทและสิ่งตอบแทนที่คาดว่าจะต้องจ่าย </w:t>
      </w:r>
      <w:r w:rsidR="00C20C7C" w:rsidRPr="00A17080">
        <w:rPr>
          <w:rFonts w:asciiTheme="majorBidi" w:hAnsiTheme="majorBidi" w:cstheme="majorBidi"/>
          <w:spacing w:val="-2"/>
          <w:sz w:val="30"/>
          <w:szCs w:val="30"/>
        </w:rPr>
        <w:t>32</w:t>
      </w:r>
      <w:r w:rsidRPr="00A17080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A17080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ล้านบาท รวม </w:t>
      </w:r>
      <w:r w:rsidR="00C20C7C" w:rsidRPr="00A17080">
        <w:rPr>
          <w:rFonts w:asciiTheme="majorBidi" w:hAnsiTheme="majorBidi" w:cstheme="majorBidi"/>
          <w:spacing w:val="-2"/>
          <w:sz w:val="30"/>
          <w:szCs w:val="30"/>
        </w:rPr>
        <w:t>161</w:t>
      </w:r>
      <w:r w:rsidRPr="00A17080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A17080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ล้านบาท</w:t>
      </w:r>
      <w:r w:rsidR="009555B2" w:rsidRPr="00A17080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A17080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(</w:t>
      </w:r>
      <w:r w:rsidR="00C20C7C" w:rsidRPr="00A17080">
        <w:rPr>
          <w:rFonts w:asciiTheme="majorBidi" w:hAnsiTheme="majorBidi" w:cstheme="majorBidi"/>
          <w:spacing w:val="-2"/>
          <w:sz w:val="30"/>
          <w:szCs w:val="30"/>
        </w:rPr>
        <w:t>123</w:t>
      </w:r>
      <w:r w:rsidRPr="00A1708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17080">
        <w:rPr>
          <w:rFonts w:asciiTheme="majorBidi" w:hAnsiTheme="majorBidi" w:cstheme="majorBidi"/>
          <w:spacing w:val="-2"/>
          <w:sz w:val="30"/>
          <w:szCs w:val="30"/>
          <w:cs/>
        </w:rPr>
        <w:t>พันล้านเวียดนามดอง</w:t>
      </w:r>
      <w:r w:rsidRPr="00A17080">
        <w:rPr>
          <w:rFonts w:asciiTheme="majorBidi" w:hAnsiTheme="majorBidi" w:cstheme="majorBidi"/>
          <w:spacing w:val="-2"/>
          <w:sz w:val="30"/>
          <w:szCs w:val="30"/>
        </w:rPr>
        <w:t>)</w:t>
      </w:r>
      <w:r w:rsidRPr="00903FD6">
        <w:rPr>
          <w:rFonts w:asciiTheme="majorBidi" w:hAnsiTheme="majorBidi" w:cstheme="majorBidi"/>
          <w:sz w:val="30"/>
          <w:szCs w:val="30"/>
        </w:rPr>
        <w:t xml:space="preserve"> </w:t>
      </w:r>
    </w:p>
    <w:p w14:paraId="30915CD8" w14:textId="77777777" w:rsidR="00DA0F2D" w:rsidRPr="00903FD6" w:rsidRDefault="00DA0F2D" w:rsidP="00DA0F2D">
      <w:pPr>
        <w:ind w:left="54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5953ED10" w14:textId="21EE32E2" w:rsidR="004B5677" w:rsidRPr="00903FD6" w:rsidRDefault="004B5677" w:rsidP="00253F22">
      <w:pPr>
        <w:tabs>
          <w:tab w:val="clear" w:pos="454"/>
          <w:tab w:val="clear" w:pos="680"/>
          <w:tab w:val="left" w:pos="720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903FD6">
        <w:rPr>
          <w:rFonts w:asciiTheme="majorBidi" w:hAnsiTheme="majorBidi" w:cstheme="majorBidi"/>
          <w:sz w:val="30"/>
          <w:szCs w:val="30"/>
          <w:cs/>
        </w:rPr>
        <w:t xml:space="preserve">ในการกำหนดมูลค่าดังกล่าว ฝ่ายบริหารใช้ข้อสมมติในการปรับปรุงมูลค่ายุติธรรม โดยถือเสมือนว่าการรวมกิจการที่เกิดขึ้นในระหว่างงวดนั้นได้เกิดขึ้นตั้งแต่วันที่ </w:t>
      </w:r>
      <w:r w:rsidR="00C20C7C" w:rsidRPr="00903FD6">
        <w:rPr>
          <w:rFonts w:asciiTheme="majorBidi" w:hAnsiTheme="majorBidi" w:cstheme="majorBidi"/>
          <w:sz w:val="30"/>
          <w:szCs w:val="30"/>
        </w:rPr>
        <w:t>1</w:t>
      </w:r>
      <w:r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C20C7C" w:rsidRPr="00903FD6">
        <w:rPr>
          <w:rFonts w:asciiTheme="majorBidi" w:hAnsiTheme="majorBidi" w:cstheme="majorBidi"/>
          <w:sz w:val="30"/>
          <w:szCs w:val="30"/>
        </w:rPr>
        <w:t>2563</w:t>
      </w:r>
      <w:r w:rsidRPr="00903FD6">
        <w:rPr>
          <w:rFonts w:asciiTheme="majorBidi" w:hAnsiTheme="majorBidi" w:cstheme="majorBidi"/>
          <w:sz w:val="30"/>
          <w:szCs w:val="30"/>
        </w:rPr>
        <w:t xml:space="preserve"> </w:t>
      </w:r>
    </w:p>
    <w:p w14:paraId="44BEB90C" w14:textId="77777777" w:rsidR="00DA0F2D" w:rsidRPr="00903FD6" w:rsidRDefault="00DA0F2D" w:rsidP="00DA0F2D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b/>
          <w:color w:val="000000"/>
          <w:sz w:val="30"/>
          <w:szCs w:val="30"/>
        </w:rPr>
      </w:pPr>
    </w:p>
    <w:tbl>
      <w:tblPr>
        <w:tblW w:w="9180" w:type="dxa"/>
        <w:tblInd w:w="360" w:type="dxa"/>
        <w:tblLook w:val="01E0" w:firstRow="1" w:lastRow="1" w:firstColumn="1" w:lastColumn="1" w:noHBand="0" w:noVBand="0"/>
      </w:tblPr>
      <w:tblGrid>
        <w:gridCol w:w="6656"/>
        <w:gridCol w:w="1080"/>
        <w:gridCol w:w="1444"/>
      </w:tblGrid>
      <w:tr w:rsidR="001926E2" w:rsidRPr="00903FD6" w14:paraId="3B538252" w14:textId="77777777" w:rsidTr="00253F22">
        <w:trPr>
          <w:cantSplit/>
        </w:trPr>
        <w:tc>
          <w:tcPr>
            <w:tcW w:w="6656" w:type="dxa"/>
          </w:tcPr>
          <w:p w14:paraId="252D1651" w14:textId="05FB4446" w:rsidR="001926E2" w:rsidRPr="00903FD6" w:rsidRDefault="001926E2" w:rsidP="00253F22">
            <w:pPr>
              <w:ind w:left="-24" w:firstLine="4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1080" w:type="dxa"/>
          </w:tcPr>
          <w:p w14:paraId="4DBDEF93" w14:textId="3D8298C7" w:rsidR="001926E2" w:rsidRPr="00903FD6" w:rsidRDefault="001926E2" w:rsidP="001926E2">
            <w:pPr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44" w:type="dxa"/>
          </w:tcPr>
          <w:p w14:paraId="0A9CC58E" w14:textId="77777777" w:rsidR="001926E2" w:rsidRPr="00903FD6" w:rsidRDefault="001926E2" w:rsidP="001926E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1926E2" w:rsidRPr="00903FD6" w14:paraId="5936B9CA" w14:textId="77777777" w:rsidTr="00253F22">
        <w:trPr>
          <w:cantSplit/>
        </w:trPr>
        <w:tc>
          <w:tcPr>
            <w:tcW w:w="6656" w:type="dxa"/>
          </w:tcPr>
          <w:p w14:paraId="0DBB644D" w14:textId="77777777" w:rsidR="001926E2" w:rsidRPr="00903FD6" w:rsidRDefault="001926E2" w:rsidP="005A123E">
            <w:pPr>
              <w:ind w:left="-24" w:hanging="10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69038FA6" w14:textId="562BED33" w:rsidR="001926E2" w:rsidRPr="00903FD6" w:rsidRDefault="00115453" w:rsidP="001926E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cs/>
              </w:rPr>
            </w:pP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44" w:type="dxa"/>
          </w:tcPr>
          <w:p w14:paraId="48AABD8E" w14:textId="77777777" w:rsidR="001926E2" w:rsidRPr="00903FD6" w:rsidRDefault="001926E2" w:rsidP="001926E2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926E2" w:rsidRPr="00903FD6" w14:paraId="28347DF4" w14:textId="77777777" w:rsidTr="00253F22">
        <w:trPr>
          <w:cantSplit/>
        </w:trPr>
        <w:tc>
          <w:tcPr>
            <w:tcW w:w="6656" w:type="dxa"/>
          </w:tcPr>
          <w:p w14:paraId="2C2562C3" w14:textId="70AFBF32" w:rsidR="001926E2" w:rsidRPr="00903FD6" w:rsidRDefault="001926E2" w:rsidP="00253F22">
            <w:pPr>
              <w:ind w:left="-24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0" w:type="dxa"/>
          </w:tcPr>
          <w:p w14:paraId="314A9A8C" w14:textId="12C2630E" w:rsidR="001926E2" w:rsidRPr="00903FD6" w:rsidRDefault="00C20C7C" w:rsidP="001926E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11</w:t>
            </w:r>
          </w:p>
        </w:tc>
        <w:tc>
          <w:tcPr>
            <w:tcW w:w="1444" w:type="dxa"/>
          </w:tcPr>
          <w:p w14:paraId="1617C02F" w14:textId="3D6B9B3A" w:rsidR="001926E2" w:rsidRPr="00903FD6" w:rsidRDefault="00C20C7C" w:rsidP="001926E2">
            <w:pPr>
              <w:tabs>
                <w:tab w:val="decimal" w:pos="1065"/>
              </w:tabs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</w:tr>
      <w:tr w:rsidR="001926E2" w:rsidRPr="00903FD6" w14:paraId="4713DC2C" w14:textId="77777777" w:rsidTr="00253F22">
        <w:trPr>
          <w:cantSplit/>
        </w:trPr>
        <w:tc>
          <w:tcPr>
            <w:tcW w:w="6656" w:type="dxa"/>
          </w:tcPr>
          <w:p w14:paraId="32405E81" w14:textId="77777777" w:rsidR="001926E2" w:rsidRPr="00903FD6" w:rsidRDefault="001926E2" w:rsidP="00253F22">
            <w:pPr>
              <w:ind w:left="-2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1080" w:type="dxa"/>
          </w:tcPr>
          <w:p w14:paraId="6A763C0C" w14:textId="77777777" w:rsidR="001926E2" w:rsidRPr="00903FD6" w:rsidRDefault="001926E2" w:rsidP="001926E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54EA999C" w14:textId="741A14EF" w:rsidR="001926E2" w:rsidRPr="00903FD6" w:rsidRDefault="00C20C7C" w:rsidP="001926E2">
            <w:pPr>
              <w:tabs>
                <w:tab w:val="decimal" w:pos="1065"/>
              </w:tabs>
              <w:ind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</w:t>
            </w:r>
          </w:p>
        </w:tc>
      </w:tr>
      <w:tr w:rsidR="001926E2" w:rsidRPr="00903FD6" w14:paraId="7A0C9B14" w14:textId="77777777" w:rsidTr="00253F22">
        <w:trPr>
          <w:cantSplit/>
        </w:trPr>
        <w:tc>
          <w:tcPr>
            <w:tcW w:w="6656" w:type="dxa"/>
          </w:tcPr>
          <w:p w14:paraId="5FF27067" w14:textId="77777777" w:rsidR="001926E2" w:rsidRPr="00903FD6" w:rsidRDefault="001926E2" w:rsidP="00253F22">
            <w:pPr>
              <w:ind w:left="-24" w:firstLine="4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1080" w:type="dxa"/>
          </w:tcPr>
          <w:p w14:paraId="72CF1940" w14:textId="77777777" w:rsidR="001926E2" w:rsidRPr="00903FD6" w:rsidRDefault="001926E2" w:rsidP="001926E2">
            <w:pPr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0E08936E" w14:textId="48ABBE5B" w:rsidR="001926E2" w:rsidRPr="00903FD6" w:rsidRDefault="00C20C7C" w:rsidP="001926E2">
            <w:pPr>
              <w:tabs>
                <w:tab w:val="decimal" w:pos="1065"/>
              </w:tabs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</w:tr>
      <w:tr w:rsidR="001926E2" w:rsidRPr="00903FD6" w14:paraId="76165903" w14:textId="77777777" w:rsidTr="00253F22">
        <w:trPr>
          <w:cantSplit/>
        </w:trPr>
        <w:tc>
          <w:tcPr>
            <w:tcW w:w="6656" w:type="dxa"/>
          </w:tcPr>
          <w:p w14:paraId="50A65057" w14:textId="77777777" w:rsidR="001926E2" w:rsidRPr="00903FD6" w:rsidRDefault="001926E2" w:rsidP="00253F22">
            <w:pPr>
              <w:ind w:left="-2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080" w:type="dxa"/>
          </w:tcPr>
          <w:p w14:paraId="17650009" w14:textId="77777777" w:rsidR="001926E2" w:rsidRPr="00903FD6" w:rsidRDefault="001926E2" w:rsidP="001926E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14:paraId="18BF185D" w14:textId="356B416F" w:rsidR="001926E2" w:rsidRPr="00903FD6" w:rsidRDefault="00C20C7C" w:rsidP="001926E2">
            <w:pPr>
              <w:tabs>
                <w:tab w:val="decimal" w:pos="1065"/>
              </w:tabs>
              <w:ind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161</w:t>
            </w:r>
          </w:p>
        </w:tc>
      </w:tr>
    </w:tbl>
    <w:p w14:paraId="0B82C3A1" w14:textId="20FD1873" w:rsidR="00DA0F2D" w:rsidRPr="00903FD6" w:rsidRDefault="00DA0F2D" w:rsidP="00DA0F2D">
      <w:pPr>
        <w:ind w:left="5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03FD6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ผู้บริหารให้ความเชื่อมั่นว่าการซื้อธุรกิจดังกล่าว จะทำให้ธุรกิจของกลุ่มบริษัทมีความครอบคลุมและตอบโจทย์</w:t>
      </w:r>
      <w:r w:rsidRPr="00903FD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903FD6">
        <w:rPr>
          <w:rFonts w:asciiTheme="majorBidi" w:hAnsiTheme="majorBidi" w:cstheme="majorBidi"/>
          <w:color w:val="000000"/>
          <w:sz w:val="30"/>
          <w:szCs w:val="30"/>
          <w:cs/>
        </w:rPr>
        <w:t>ความต้องการของกลุ่มลูกค้าเป้าหมายได้ดีมากยิ่งขึ้น อีกทั้งยังเป็นโอกาสที่ดีในการขยายฐานลูกค้าของธุรกิจในกลุ่มบริษัทไปยังต่างประเทศ</w:t>
      </w:r>
    </w:p>
    <w:p w14:paraId="3946E07C" w14:textId="77777777" w:rsidR="00CF735B" w:rsidRPr="00903FD6" w:rsidRDefault="00CF735B" w:rsidP="00DA0F2D">
      <w:pPr>
        <w:ind w:left="5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8ECB6DA" w14:textId="13839063" w:rsidR="00DA0F2D" w:rsidRPr="00903FD6" w:rsidRDefault="00DA0F2D" w:rsidP="00DA0F2D">
      <w:pPr>
        <w:ind w:left="5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03FD6">
        <w:rPr>
          <w:rFonts w:asciiTheme="majorBidi" w:hAnsiTheme="majorBidi" w:cstheme="majorBidi"/>
          <w:color w:val="000000"/>
          <w:sz w:val="30"/>
          <w:szCs w:val="30"/>
          <w:cs/>
        </w:rPr>
        <w:t>อย่างไรก็ดี กลุ่มบริษัทได้มีการทบทวนอย่างต่อเนื่องในระหว่างช่วงเวลาที่วัดมูลค่า ซึ่งหากมีข้อมูลใหม่ที่ได้รับเพิ่มเติม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 ณ วันที่ซื้อธุรกิจ จะทำการปรับปรุงสำรองดังกล่าว หรือหากมีการประมาณสำรองเพิ่มเติมที่สะท้อนเหตุการณ์แวดล้อมที่มีอยู่ ณ วันที่ซื้อธุรกิจ กรณีดังกล่าวการบันทึกบัญชีเกี่ยวกับการซื้อธุรกิจจะถูกปรับปรุงใหม่</w:t>
      </w:r>
    </w:p>
    <w:p w14:paraId="590A1E31" w14:textId="77777777" w:rsidR="00DA0F2D" w:rsidRPr="00903FD6" w:rsidRDefault="00DA0F2D" w:rsidP="00DA0F2D">
      <w:pPr>
        <w:rPr>
          <w:rFonts w:asciiTheme="majorBidi" w:hAnsiTheme="majorBidi" w:cstheme="majorBidi"/>
          <w:color w:val="000000"/>
          <w:sz w:val="30"/>
          <w:szCs w:val="30"/>
        </w:rPr>
      </w:pPr>
    </w:p>
    <w:p w14:paraId="540315EF" w14:textId="488B9485" w:rsidR="002B1FC3" w:rsidRPr="00903FD6" w:rsidRDefault="007E0486" w:rsidP="002B1F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03FD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2B1FC3" w:rsidRPr="00903FD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ข)</w:t>
      </w:r>
      <w:r w:rsidR="002B1FC3" w:rsidRPr="00903FD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การซื้อส่วนได้เสียที่ไม่มีอำนาจควบคุม</w:t>
      </w:r>
    </w:p>
    <w:p w14:paraId="156D4A05" w14:textId="77777777" w:rsidR="002B1FC3" w:rsidRPr="00903FD6" w:rsidRDefault="002B1FC3" w:rsidP="002B1F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29F23C1" w14:textId="77777777" w:rsidR="00DA0F2D" w:rsidRPr="00903FD6" w:rsidRDefault="00DA0F2D" w:rsidP="00DA0F2D">
      <w:pPr>
        <w:autoSpaceDE w:val="0"/>
        <w:autoSpaceDN w:val="0"/>
        <w:adjustRightInd w:val="0"/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03FD6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la </w:t>
      </w:r>
      <w:proofErr w:type="spellStart"/>
      <w:r w:rsidRPr="00903FD6">
        <w:rPr>
          <w:rFonts w:asciiTheme="majorBidi" w:hAnsiTheme="majorBidi" w:cstheme="majorBidi"/>
          <w:b/>
          <w:bCs/>
          <w:i/>
          <w:iCs/>
          <w:sz w:val="30"/>
          <w:szCs w:val="30"/>
        </w:rPr>
        <w:t>Rinascente</w:t>
      </w:r>
      <w:proofErr w:type="spellEnd"/>
      <w:r w:rsidRPr="00903FD6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S.p.A.</w:t>
      </w:r>
    </w:p>
    <w:p w14:paraId="1BF0093D" w14:textId="77777777" w:rsidR="00DA0F2D" w:rsidRPr="00903FD6" w:rsidRDefault="00DA0F2D" w:rsidP="002B1F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CBD4D47" w14:textId="6E378E5F" w:rsidR="002B1FC3" w:rsidRPr="00903FD6" w:rsidRDefault="002B1FC3" w:rsidP="002B1FC3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903FD6">
        <w:rPr>
          <w:rFonts w:asciiTheme="majorBidi" w:hAnsiTheme="majorBidi" w:cstheme="majorBidi"/>
          <w:sz w:val="30"/>
          <w:szCs w:val="30"/>
          <w:cs/>
        </w:rPr>
        <w:t>ใน</w:t>
      </w:r>
      <w:r w:rsidR="00DA0F2D" w:rsidRPr="00903FD6">
        <w:rPr>
          <w:rFonts w:asciiTheme="majorBidi" w:hAnsiTheme="majorBidi" w:cstheme="majorBidi"/>
          <w:sz w:val="30"/>
          <w:szCs w:val="30"/>
          <w:cs/>
        </w:rPr>
        <w:t>เดือนมกราคม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20C7C" w:rsidRPr="00903FD6">
        <w:rPr>
          <w:rFonts w:asciiTheme="majorBidi" w:hAnsiTheme="majorBidi" w:cstheme="majorBidi"/>
          <w:sz w:val="30"/>
          <w:szCs w:val="30"/>
        </w:rPr>
        <w:t>2563</w:t>
      </w:r>
      <w:r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Pr="00903FD6">
        <w:rPr>
          <w:rFonts w:asciiTheme="majorBidi" w:hAnsiTheme="majorBidi" w:cstheme="majorBidi"/>
          <w:sz w:val="30"/>
          <w:szCs w:val="30"/>
          <w:cs/>
        </w:rPr>
        <w:t>กลุ่มบริษัทได้ซื้อส่วนได้เสียใน</w:t>
      </w:r>
      <w:r w:rsidR="00DA0F2D" w:rsidRPr="00903FD6">
        <w:rPr>
          <w:rFonts w:asciiTheme="majorBidi" w:hAnsiTheme="majorBidi" w:cstheme="majorBidi"/>
          <w:sz w:val="30"/>
          <w:szCs w:val="30"/>
        </w:rPr>
        <w:t xml:space="preserve"> la </w:t>
      </w:r>
      <w:proofErr w:type="spellStart"/>
      <w:r w:rsidR="00DA0F2D" w:rsidRPr="00903FD6">
        <w:rPr>
          <w:rFonts w:asciiTheme="majorBidi" w:hAnsiTheme="majorBidi" w:cstheme="majorBidi"/>
          <w:sz w:val="30"/>
          <w:szCs w:val="30"/>
        </w:rPr>
        <w:t>Rinascente</w:t>
      </w:r>
      <w:proofErr w:type="spellEnd"/>
      <w:r w:rsidR="00DA0F2D" w:rsidRPr="00903FD6">
        <w:rPr>
          <w:rFonts w:asciiTheme="majorBidi" w:hAnsiTheme="majorBidi" w:cstheme="majorBidi"/>
          <w:sz w:val="30"/>
          <w:szCs w:val="30"/>
        </w:rPr>
        <w:t xml:space="preserve"> S.p.A.</w:t>
      </w:r>
      <w:r w:rsidR="0011545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03FD6">
        <w:rPr>
          <w:rFonts w:asciiTheme="majorBidi" w:hAnsiTheme="majorBidi" w:cstheme="majorBidi"/>
          <w:sz w:val="30"/>
          <w:szCs w:val="30"/>
          <w:cs/>
        </w:rPr>
        <w:t>เพิ่มเติมร้อยละ</w:t>
      </w:r>
      <w:r w:rsidR="00DA0F2D" w:rsidRPr="00903FD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20C7C" w:rsidRPr="00903FD6">
        <w:rPr>
          <w:rFonts w:asciiTheme="majorBidi" w:hAnsiTheme="majorBidi" w:cstheme="majorBidi"/>
          <w:sz w:val="30"/>
          <w:szCs w:val="30"/>
        </w:rPr>
        <w:t>1</w:t>
      </w:r>
      <w:r w:rsidR="00DA0F2D" w:rsidRPr="00903FD6">
        <w:rPr>
          <w:rFonts w:asciiTheme="majorBidi" w:hAnsiTheme="majorBidi" w:cstheme="majorBidi"/>
          <w:sz w:val="30"/>
          <w:szCs w:val="30"/>
          <w:lang w:val="en-GB"/>
        </w:rPr>
        <w:t>.</w:t>
      </w:r>
      <w:r w:rsidR="00C20C7C" w:rsidRPr="00903FD6">
        <w:rPr>
          <w:rFonts w:asciiTheme="majorBidi" w:hAnsiTheme="majorBidi" w:cstheme="majorBidi"/>
          <w:sz w:val="30"/>
          <w:szCs w:val="30"/>
        </w:rPr>
        <w:t>3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 เป็นเงินสดจำนวน</w:t>
      </w:r>
      <w:r w:rsidR="00DA0F2D"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="00C20C7C" w:rsidRPr="00903FD6">
        <w:rPr>
          <w:rFonts w:asciiTheme="majorBidi" w:hAnsiTheme="majorBidi" w:cstheme="majorBidi"/>
          <w:sz w:val="30"/>
          <w:szCs w:val="30"/>
        </w:rPr>
        <w:t>10</w:t>
      </w:r>
      <w:r w:rsidR="00DA0F2D"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="00DA0F2D" w:rsidRPr="00903FD6">
        <w:rPr>
          <w:rFonts w:asciiTheme="majorBidi" w:hAnsiTheme="majorBidi" w:cstheme="majorBidi"/>
          <w:sz w:val="30"/>
          <w:szCs w:val="30"/>
          <w:cs/>
        </w:rPr>
        <w:t>ล้านยูโร (</w:t>
      </w:r>
      <w:r w:rsidR="00C20C7C" w:rsidRPr="00903FD6">
        <w:rPr>
          <w:rFonts w:asciiTheme="majorBidi" w:hAnsiTheme="majorBidi" w:cstheme="majorBidi"/>
          <w:sz w:val="30"/>
          <w:szCs w:val="30"/>
        </w:rPr>
        <w:t>342</w:t>
      </w:r>
      <w:r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Pr="00903FD6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DA0F2D" w:rsidRPr="00903FD6">
        <w:rPr>
          <w:rFonts w:asciiTheme="majorBidi" w:hAnsiTheme="majorBidi" w:cstheme="majorBidi"/>
          <w:sz w:val="30"/>
          <w:szCs w:val="30"/>
        </w:rPr>
        <w:t>)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 ทำให้สัดส่วนความเป็นเจ้าของเพิ่มขึ้นจากร้อยละ </w:t>
      </w:r>
      <w:r w:rsidR="00C20C7C" w:rsidRPr="00903FD6">
        <w:rPr>
          <w:rFonts w:asciiTheme="majorBidi" w:hAnsiTheme="majorBidi" w:cstheme="majorBidi"/>
          <w:sz w:val="30"/>
          <w:szCs w:val="30"/>
        </w:rPr>
        <w:t>98</w:t>
      </w:r>
      <w:r w:rsidR="00DA0F2D" w:rsidRPr="00903FD6">
        <w:rPr>
          <w:rFonts w:asciiTheme="majorBidi" w:hAnsiTheme="majorBidi" w:cstheme="majorBidi"/>
          <w:sz w:val="30"/>
          <w:szCs w:val="30"/>
        </w:rPr>
        <w:t>.</w:t>
      </w:r>
      <w:r w:rsidR="00C20C7C" w:rsidRPr="00903FD6">
        <w:rPr>
          <w:rFonts w:asciiTheme="majorBidi" w:hAnsiTheme="majorBidi" w:cstheme="majorBidi"/>
          <w:sz w:val="30"/>
          <w:szCs w:val="30"/>
        </w:rPr>
        <w:t>7</w:t>
      </w:r>
      <w:r w:rsidR="003F0130" w:rsidRPr="00903FD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เป็นร้อยละ </w:t>
      </w:r>
      <w:r w:rsidR="00C20C7C" w:rsidRPr="00903FD6">
        <w:rPr>
          <w:rFonts w:asciiTheme="majorBidi" w:hAnsiTheme="majorBidi" w:cstheme="majorBidi"/>
          <w:sz w:val="30"/>
          <w:szCs w:val="30"/>
        </w:rPr>
        <w:t>100</w:t>
      </w:r>
      <w:r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Pr="00903FD6">
        <w:rPr>
          <w:rFonts w:asciiTheme="majorBidi" w:hAnsiTheme="majorBidi" w:cstheme="majorBidi"/>
          <w:sz w:val="30"/>
          <w:szCs w:val="30"/>
          <w:cs/>
        </w:rPr>
        <w:t>มูลค่าตามบัญชีของสินทรัพย์สุทธิของ</w:t>
      </w:r>
      <w:r w:rsidR="00DA0F2D" w:rsidRPr="00903FD6">
        <w:rPr>
          <w:rFonts w:asciiTheme="majorBidi" w:hAnsiTheme="majorBidi" w:cstheme="majorBidi"/>
          <w:sz w:val="30"/>
          <w:szCs w:val="30"/>
        </w:rPr>
        <w:t xml:space="preserve"> la </w:t>
      </w:r>
      <w:proofErr w:type="spellStart"/>
      <w:r w:rsidR="00DA0F2D" w:rsidRPr="00903FD6">
        <w:rPr>
          <w:rFonts w:asciiTheme="majorBidi" w:hAnsiTheme="majorBidi" w:cstheme="majorBidi"/>
          <w:sz w:val="30"/>
          <w:szCs w:val="30"/>
        </w:rPr>
        <w:t>Rinascente</w:t>
      </w:r>
      <w:proofErr w:type="spellEnd"/>
      <w:r w:rsidR="00DA0F2D" w:rsidRPr="00903FD6">
        <w:rPr>
          <w:rFonts w:asciiTheme="majorBidi" w:hAnsiTheme="majorBidi" w:cstheme="majorBidi"/>
          <w:sz w:val="30"/>
          <w:szCs w:val="30"/>
        </w:rPr>
        <w:t xml:space="preserve"> S.p.A. </w:t>
      </w:r>
      <w:r w:rsidRPr="00903FD6">
        <w:rPr>
          <w:rFonts w:asciiTheme="majorBidi" w:hAnsiTheme="majorBidi" w:cstheme="majorBidi"/>
          <w:sz w:val="30"/>
          <w:szCs w:val="30"/>
          <w:cs/>
        </w:rPr>
        <w:t>ในงบการเงินของกลุ่มบริษัท ณ วันที่ซื้อเป็นเงินจำนวน</w:t>
      </w:r>
      <w:r w:rsidR="00DA0F2D"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="0037050B" w:rsidRPr="00903FD6">
        <w:rPr>
          <w:rFonts w:asciiTheme="majorBidi" w:hAnsiTheme="majorBidi" w:cstheme="majorBidi"/>
          <w:sz w:val="30"/>
          <w:szCs w:val="30"/>
        </w:rPr>
        <w:t>3,513</w:t>
      </w:r>
      <w:r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Pr="00903FD6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D60F4E"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Pr="00903FD6">
        <w:rPr>
          <w:rFonts w:asciiTheme="majorBidi" w:hAnsiTheme="majorBidi" w:cstheme="majorBidi"/>
          <w:sz w:val="30"/>
          <w:szCs w:val="30"/>
          <w:cs/>
        </w:rPr>
        <w:t>กลุ่มบริษัทรับรู้ส่วนได้เสียที่ไม่มีอำนาจควบคุมลดลงเป็นจำนวน</w:t>
      </w:r>
      <w:r w:rsidR="00DA0F2D"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="00C20C7C" w:rsidRPr="00903FD6">
        <w:rPr>
          <w:rFonts w:asciiTheme="majorBidi" w:hAnsiTheme="majorBidi" w:cstheme="majorBidi"/>
          <w:sz w:val="30"/>
          <w:szCs w:val="30"/>
        </w:rPr>
        <w:t>46</w:t>
      </w:r>
      <w:r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D60F4E" w:rsidRPr="00903FD6">
        <w:rPr>
          <w:rFonts w:asciiTheme="majorBidi" w:hAnsiTheme="majorBidi" w:cstheme="majorBidi"/>
          <w:sz w:val="30"/>
          <w:szCs w:val="30"/>
          <w:cs/>
        </w:rPr>
        <w:t>ผลต่างจากการซื้อส่วนได้เสียที่</w:t>
      </w:r>
      <w:r w:rsidR="00A92596" w:rsidRPr="00903FD6">
        <w:rPr>
          <w:rFonts w:asciiTheme="majorBidi" w:hAnsiTheme="majorBidi" w:cstheme="majorBidi"/>
          <w:sz w:val="30"/>
          <w:szCs w:val="30"/>
          <w:cs/>
        </w:rPr>
        <w:br/>
      </w:r>
      <w:r w:rsidR="00D60F4E" w:rsidRPr="00903FD6">
        <w:rPr>
          <w:rFonts w:asciiTheme="majorBidi" w:hAnsiTheme="majorBidi" w:cstheme="majorBidi"/>
          <w:sz w:val="30"/>
          <w:szCs w:val="30"/>
          <w:cs/>
        </w:rPr>
        <w:t>ไม่มีอำนาจควบคุม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ลดลงเป็นจำนวน </w:t>
      </w:r>
      <w:r w:rsidR="00C20C7C" w:rsidRPr="00903FD6">
        <w:rPr>
          <w:rFonts w:asciiTheme="majorBidi" w:hAnsiTheme="majorBidi" w:cstheme="majorBidi"/>
          <w:sz w:val="30"/>
          <w:szCs w:val="30"/>
        </w:rPr>
        <w:t>353</w:t>
      </w:r>
      <w:r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Pr="00903FD6">
        <w:rPr>
          <w:rFonts w:asciiTheme="majorBidi" w:hAnsiTheme="majorBidi" w:cstheme="majorBidi"/>
          <w:sz w:val="30"/>
          <w:szCs w:val="30"/>
          <w:cs/>
        </w:rPr>
        <w:t>ล้านบาทและผลต่างจากการแปลงค่างบการเงินเพิ่มขึ้นเป็นจำนวน</w:t>
      </w:r>
      <w:r w:rsidR="00DA0F2D"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="00C20C7C" w:rsidRPr="00903FD6">
        <w:rPr>
          <w:rFonts w:asciiTheme="majorBidi" w:hAnsiTheme="majorBidi" w:cstheme="majorBidi"/>
          <w:sz w:val="30"/>
          <w:szCs w:val="30"/>
        </w:rPr>
        <w:t>57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92596" w:rsidRPr="00903FD6">
        <w:rPr>
          <w:rFonts w:asciiTheme="majorBidi" w:hAnsiTheme="majorBidi" w:cstheme="majorBidi"/>
          <w:sz w:val="30"/>
          <w:szCs w:val="30"/>
          <w:cs/>
        </w:rPr>
        <w:br/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ล้านบาทไปยังส่วนของผู้ถือหุ้นของกลุ่มบริษัทเป็นจำนวนเงิน </w:t>
      </w:r>
      <w:r w:rsidR="00C20C7C" w:rsidRPr="00903FD6">
        <w:rPr>
          <w:rFonts w:asciiTheme="majorBidi" w:hAnsiTheme="majorBidi" w:cstheme="majorBidi"/>
          <w:sz w:val="30"/>
          <w:szCs w:val="30"/>
        </w:rPr>
        <w:t>296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 ล้านบาท ซึ่งเกิดจากการเปลี่ยนแปลง</w:t>
      </w:r>
      <w:r w:rsidR="00A92596" w:rsidRPr="00903FD6">
        <w:rPr>
          <w:rFonts w:asciiTheme="majorBidi" w:hAnsiTheme="majorBidi" w:cstheme="majorBidi"/>
          <w:sz w:val="30"/>
          <w:szCs w:val="30"/>
          <w:cs/>
        </w:rPr>
        <w:br/>
      </w:r>
      <w:r w:rsidRPr="00903FD6">
        <w:rPr>
          <w:rFonts w:asciiTheme="majorBidi" w:hAnsiTheme="majorBidi" w:cstheme="majorBidi"/>
          <w:sz w:val="30"/>
          <w:szCs w:val="30"/>
          <w:cs/>
        </w:rPr>
        <w:t>ส่วนของเจ้า</w:t>
      </w:r>
      <w:r w:rsidR="001915CE" w:rsidRPr="00903FD6">
        <w:rPr>
          <w:rFonts w:asciiTheme="majorBidi" w:hAnsiTheme="majorBidi" w:cstheme="majorBidi"/>
          <w:sz w:val="30"/>
          <w:szCs w:val="30"/>
          <w:cs/>
        </w:rPr>
        <w:t>ของกลุ่มบริษัท</w:t>
      </w:r>
      <w:r w:rsidRPr="00903FD6">
        <w:rPr>
          <w:rFonts w:asciiTheme="majorBidi" w:hAnsiTheme="majorBidi" w:cstheme="majorBidi"/>
          <w:sz w:val="30"/>
          <w:szCs w:val="30"/>
          <w:cs/>
        </w:rPr>
        <w:t>ใน</w:t>
      </w:r>
      <w:r w:rsidR="00DA0F2D" w:rsidRPr="00903FD6">
        <w:rPr>
          <w:rFonts w:asciiTheme="majorBidi" w:hAnsiTheme="majorBidi" w:cstheme="majorBidi"/>
          <w:sz w:val="30"/>
          <w:szCs w:val="30"/>
        </w:rPr>
        <w:t xml:space="preserve"> la </w:t>
      </w:r>
      <w:proofErr w:type="spellStart"/>
      <w:r w:rsidR="00DA0F2D" w:rsidRPr="00903FD6">
        <w:rPr>
          <w:rFonts w:asciiTheme="majorBidi" w:hAnsiTheme="majorBidi" w:cstheme="majorBidi"/>
          <w:sz w:val="30"/>
          <w:szCs w:val="30"/>
        </w:rPr>
        <w:t>Rinascente</w:t>
      </w:r>
      <w:proofErr w:type="spellEnd"/>
      <w:r w:rsidR="00DA0F2D" w:rsidRPr="00903FD6">
        <w:rPr>
          <w:rFonts w:asciiTheme="majorBidi" w:hAnsiTheme="majorBidi" w:cstheme="majorBidi"/>
          <w:sz w:val="30"/>
          <w:szCs w:val="30"/>
        </w:rPr>
        <w:t xml:space="preserve"> S.p.A.</w:t>
      </w:r>
    </w:p>
    <w:p w14:paraId="688899C2" w14:textId="5B7F90C0" w:rsidR="005431CD" w:rsidRPr="00903FD6" w:rsidRDefault="005431CD" w:rsidP="002B1FC3">
      <w:pPr>
        <w:pStyle w:val="BodyText2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BEB32B3" w14:textId="766C6446" w:rsidR="002B1FC3" w:rsidRPr="00903FD6" w:rsidRDefault="00BF733A" w:rsidP="005B22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03FD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บริษัท เซ็นทรัลแฟมิลี่มาร์ท จำกัด</w:t>
      </w:r>
    </w:p>
    <w:p w14:paraId="374FD920" w14:textId="77777777" w:rsidR="00BF733A" w:rsidRPr="00903FD6" w:rsidRDefault="00BF733A" w:rsidP="005B22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5CADD3" w14:textId="2EB5FA24" w:rsidR="00BF733A" w:rsidRDefault="00BF733A" w:rsidP="00BF733A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903FD6">
        <w:rPr>
          <w:rFonts w:asciiTheme="majorBidi" w:hAnsiTheme="majorBidi" w:cstheme="majorBidi"/>
          <w:sz w:val="30"/>
          <w:szCs w:val="30"/>
          <w:cs/>
        </w:rPr>
        <w:t xml:space="preserve">ในเดือนพฤษภาคม </w:t>
      </w:r>
      <w:r w:rsidR="00C20C7C" w:rsidRPr="00903FD6">
        <w:rPr>
          <w:rFonts w:asciiTheme="majorBidi" w:hAnsiTheme="majorBidi" w:cstheme="majorBidi"/>
          <w:sz w:val="30"/>
          <w:szCs w:val="30"/>
        </w:rPr>
        <w:t>2563</w:t>
      </w:r>
      <w:r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กลุ่มบริษัทได้ซื้อส่วนได้เสียในบริษัท เซ็นทรัลแฟมิลี่มาร์ท จำกัด เพิ่มเติมร้อยละ </w:t>
      </w:r>
      <w:r w:rsidR="00C20C7C" w:rsidRPr="00903FD6">
        <w:rPr>
          <w:rFonts w:asciiTheme="majorBidi" w:hAnsiTheme="majorBidi" w:cstheme="majorBidi"/>
          <w:sz w:val="30"/>
          <w:szCs w:val="30"/>
        </w:rPr>
        <w:t>49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 ทำให้สัดส่วนความเป็นเจ้าของเพิ่มขึ้นจากร้อยละ </w:t>
      </w:r>
      <w:r w:rsidR="00C20C7C" w:rsidRPr="00903FD6">
        <w:rPr>
          <w:rFonts w:asciiTheme="majorBidi" w:hAnsiTheme="majorBidi" w:cstheme="majorBidi"/>
          <w:sz w:val="30"/>
          <w:szCs w:val="30"/>
        </w:rPr>
        <w:t>51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 เป็นร้อยละ </w:t>
      </w:r>
      <w:r w:rsidR="00C20C7C" w:rsidRPr="00903FD6">
        <w:rPr>
          <w:rFonts w:asciiTheme="majorBidi" w:hAnsiTheme="majorBidi" w:cstheme="majorBidi"/>
          <w:sz w:val="30"/>
          <w:szCs w:val="30"/>
        </w:rPr>
        <w:t>100</w:t>
      </w:r>
      <w:r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Pr="00903FD6">
        <w:rPr>
          <w:rFonts w:asciiTheme="majorBidi" w:hAnsiTheme="majorBidi" w:cstheme="majorBidi"/>
          <w:sz w:val="30"/>
          <w:szCs w:val="30"/>
          <w:cs/>
        </w:rPr>
        <w:t>มูลค่าตามบัญชีของ</w:t>
      </w:r>
      <w:r w:rsidR="00844DA4" w:rsidRPr="00903FD6">
        <w:rPr>
          <w:rFonts w:asciiTheme="majorBidi" w:hAnsiTheme="majorBidi" w:cstheme="majorBidi"/>
          <w:sz w:val="30"/>
          <w:szCs w:val="30"/>
          <w:cs/>
        </w:rPr>
        <w:t>หนี้สิน</w:t>
      </w:r>
      <w:r w:rsidRPr="00903FD6">
        <w:rPr>
          <w:rFonts w:asciiTheme="majorBidi" w:hAnsiTheme="majorBidi" w:cstheme="majorBidi"/>
          <w:sz w:val="30"/>
          <w:szCs w:val="30"/>
          <w:cs/>
        </w:rPr>
        <w:t>สุทธิของ</w:t>
      </w:r>
      <w:r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Pr="00903FD6">
        <w:rPr>
          <w:rFonts w:asciiTheme="majorBidi" w:hAnsiTheme="majorBidi" w:cstheme="majorBidi"/>
          <w:sz w:val="30"/>
          <w:szCs w:val="30"/>
          <w:cs/>
        </w:rPr>
        <w:t>บริษัท เซ็นทรัลแฟมิลี่มาร์ท จำกัด</w:t>
      </w:r>
      <w:r w:rsidR="00413304" w:rsidRPr="00903FD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03FD6">
        <w:rPr>
          <w:rFonts w:asciiTheme="majorBidi" w:hAnsiTheme="majorBidi" w:cstheme="majorBidi"/>
          <w:sz w:val="30"/>
          <w:szCs w:val="30"/>
          <w:cs/>
        </w:rPr>
        <w:t>ในงบการเงินของกลุ่มบริษัท ณ วันที่ซื้อเป็นเงินจำนวน</w:t>
      </w:r>
      <w:r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="0037050B" w:rsidRPr="00903FD6">
        <w:rPr>
          <w:rFonts w:asciiTheme="majorBidi" w:hAnsiTheme="majorBidi" w:cstheme="majorBidi"/>
          <w:sz w:val="30"/>
          <w:szCs w:val="30"/>
        </w:rPr>
        <w:t>998</w:t>
      </w:r>
      <w:r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Pr="00903FD6">
        <w:rPr>
          <w:rFonts w:asciiTheme="majorBidi" w:hAnsiTheme="majorBidi" w:cstheme="majorBidi"/>
          <w:sz w:val="30"/>
          <w:szCs w:val="30"/>
          <w:cs/>
        </w:rPr>
        <w:t>ล้านบาท กลุ่มบริษัทรับรู้ส่วนได้เสียที่ไม่มีอำนาจค</w:t>
      </w:r>
      <w:r w:rsidR="00FA5369" w:rsidRPr="00903FD6">
        <w:rPr>
          <w:rFonts w:asciiTheme="majorBidi" w:hAnsiTheme="majorBidi" w:cstheme="majorBidi"/>
          <w:sz w:val="30"/>
          <w:szCs w:val="30"/>
          <w:cs/>
        </w:rPr>
        <w:t>วบคุมเพิ่มขึ้น</w:t>
      </w:r>
      <w:r w:rsidRPr="00903FD6">
        <w:rPr>
          <w:rFonts w:asciiTheme="majorBidi" w:hAnsiTheme="majorBidi" w:cstheme="majorBidi"/>
          <w:sz w:val="30"/>
          <w:szCs w:val="30"/>
          <w:cs/>
        </w:rPr>
        <w:t>เป็นจำนวน</w:t>
      </w:r>
      <w:r w:rsidR="00FA5369"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="00C20C7C" w:rsidRPr="00903FD6">
        <w:rPr>
          <w:rFonts w:asciiTheme="majorBidi" w:hAnsiTheme="majorBidi" w:cstheme="majorBidi"/>
          <w:sz w:val="30"/>
          <w:szCs w:val="30"/>
        </w:rPr>
        <w:t>489</w:t>
      </w:r>
      <w:r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136C7B" w:rsidRPr="00903FD6">
        <w:rPr>
          <w:rFonts w:asciiTheme="majorBidi" w:hAnsiTheme="majorBidi" w:cstheme="majorBidi"/>
          <w:sz w:val="30"/>
          <w:szCs w:val="30"/>
          <w:cs/>
        </w:rPr>
        <w:t xml:space="preserve">ผลต่างจากการซื้อส่วนได้เสียที่ไม่มีอำนาจควบคุมลดลงจำนวน </w:t>
      </w:r>
      <w:r w:rsidR="00C20C7C" w:rsidRPr="00903FD6">
        <w:rPr>
          <w:rFonts w:asciiTheme="majorBidi" w:hAnsiTheme="majorBidi" w:cstheme="majorBidi"/>
          <w:sz w:val="30"/>
          <w:szCs w:val="30"/>
        </w:rPr>
        <w:t>462</w:t>
      </w:r>
      <w:r w:rsidR="00136C7B" w:rsidRPr="00903FD6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136C7B" w:rsidRPr="00903FD6">
        <w:rPr>
          <w:rFonts w:asciiTheme="majorBidi" w:hAnsiTheme="majorBidi" w:cstheme="majorBidi"/>
          <w:sz w:val="30"/>
          <w:szCs w:val="30"/>
          <w:cs/>
          <w:lang w:val="en-GB"/>
        </w:rPr>
        <w:t>ล้านบาท และ</w:t>
      </w:r>
      <w:r w:rsidR="00954903" w:rsidRPr="00903FD6">
        <w:rPr>
          <w:rFonts w:asciiTheme="majorBidi" w:hAnsiTheme="majorBidi" w:cstheme="majorBidi"/>
          <w:sz w:val="30"/>
          <w:szCs w:val="30"/>
          <w:cs/>
        </w:rPr>
        <w:t xml:space="preserve">องค์ประกอบอื่นของส่วนของผู้ถือหุ้นลดลงจำนวน </w:t>
      </w:r>
      <w:r w:rsidR="00C20C7C" w:rsidRPr="00903FD6">
        <w:rPr>
          <w:rFonts w:asciiTheme="majorBidi" w:hAnsiTheme="majorBidi" w:cstheme="majorBidi"/>
          <w:sz w:val="30"/>
          <w:szCs w:val="30"/>
        </w:rPr>
        <w:t>2</w:t>
      </w:r>
      <w:r w:rsidR="00844DA4" w:rsidRPr="00903FD6">
        <w:rPr>
          <w:rFonts w:asciiTheme="majorBidi" w:hAnsiTheme="majorBidi" w:cstheme="majorBidi"/>
          <w:sz w:val="30"/>
          <w:szCs w:val="30"/>
        </w:rPr>
        <w:t>7</w:t>
      </w:r>
      <w:r w:rsidR="00954903" w:rsidRPr="00903FD6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954903" w:rsidRPr="00903FD6">
        <w:rPr>
          <w:rFonts w:asciiTheme="majorBidi" w:hAnsiTheme="majorBidi" w:cstheme="majorBidi"/>
          <w:sz w:val="30"/>
          <w:szCs w:val="30"/>
          <w:cs/>
          <w:lang w:val="en-GB"/>
        </w:rPr>
        <w:t xml:space="preserve">ล้านบาท </w:t>
      </w:r>
      <w:r w:rsidR="00136C7B" w:rsidRPr="00903FD6">
        <w:rPr>
          <w:rFonts w:asciiTheme="majorBidi" w:hAnsiTheme="majorBidi" w:cstheme="majorBidi"/>
          <w:sz w:val="30"/>
          <w:szCs w:val="30"/>
          <w:cs/>
        </w:rPr>
        <w:t>ไปยังส่วนของ</w:t>
      </w:r>
      <w:r w:rsidR="00644625" w:rsidRPr="00903FD6">
        <w:rPr>
          <w:rFonts w:asciiTheme="majorBidi" w:hAnsiTheme="majorBidi" w:cstheme="majorBidi"/>
          <w:sz w:val="30"/>
          <w:szCs w:val="30"/>
        </w:rPr>
        <w:br/>
      </w:r>
      <w:r w:rsidR="00136C7B" w:rsidRPr="00903FD6">
        <w:rPr>
          <w:rFonts w:asciiTheme="majorBidi" w:hAnsiTheme="majorBidi" w:cstheme="majorBidi"/>
          <w:sz w:val="30"/>
          <w:szCs w:val="30"/>
          <w:cs/>
        </w:rPr>
        <w:t xml:space="preserve">ผู้ถือหุ้นของกลุ่มบริษัทเป็นจำนวนเงิน </w:t>
      </w:r>
      <w:r w:rsidR="00C20C7C" w:rsidRPr="00903FD6">
        <w:rPr>
          <w:rFonts w:asciiTheme="majorBidi" w:hAnsiTheme="majorBidi" w:cstheme="majorBidi"/>
          <w:sz w:val="30"/>
          <w:szCs w:val="30"/>
        </w:rPr>
        <w:t>489</w:t>
      </w:r>
      <w:r w:rsidR="00136C7B"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="00136C7B" w:rsidRPr="00903FD6">
        <w:rPr>
          <w:rFonts w:asciiTheme="majorBidi" w:hAnsiTheme="majorBidi" w:cstheme="majorBidi"/>
          <w:sz w:val="30"/>
          <w:szCs w:val="30"/>
          <w:cs/>
        </w:rPr>
        <w:t>ล้านบาท ซึ่งเกิดจากการเปลี่ยนแปลงส่วนของเจ้าของ</w:t>
      </w:r>
      <w:r w:rsidR="001915CE" w:rsidRPr="00903FD6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136C7B" w:rsidRPr="00903FD6">
        <w:rPr>
          <w:rFonts w:asciiTheme="majorBidi" w:hAnsiTheme="majorBidi" w:cstheme="majorBidi"/>
          <w:sz w:val="30"/>
          <w:szCs w:val="30"/>
          <w:cs/>
        </w:rPr>
        <w:t>ใน</w:t>
      </w:r>
      <w:r w:rsidR="00644625" w:rsidRPr="00903FD6">
        <w:rPr>
          <w:rFonts w:asciiTheme="majorBidi" w:hAnsiTheme="majorBidi" w:cstheme="majorBidi"/>
          <w:sz w:val="30"/>
          <w:szCs w:val="30"/>
        </w:rPr>
        <w:br/>
      </w:r>
      <w:r w:rsidR="00136C7B" w:rsidRPr="00903FD6">
        <w:rPr>
          <w:rFonts w:asciiTheme="majorBidi" w:hAnsiTheme="majorBidi" w:cstheme="majorBidi"/>
          <w:sz w:val="30"/>
          <w:szCs w:val="30"/>
          <w:cs/>
        </w:rPr>
        <w:t>บริษัท เซ็นทรัลแฟมิลี่มาร์ท จำกัด</w:t>
      </w:r>
    </w:p>
    <w:p w14:paraId="164A13D8" w14:textId="32E7FF80" w:rsidR="00115453" w:rsidRDefault="00115453" w:rsidP="00BF733A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6F33031" w14:textId="77777777" w:rsidR="00115453" w:rsidRDefault="00115453" w:rsidP="00115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73D9211" w14:textId="31DA422F" w:rsidR="00115453" w:rsidRDefault="00C67614" w:rsidP="00115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</w:rPr>
      </w:pPr>
      <w:r w:rsidRPr="00C67614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lastRenderedPageBreak/>
        <w:t>บริษัท</w:t>
      </w:r>
      <w:r w:rsidRPr="00C67614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 xml:space="preserve"> </w:t>
      </w:r>
      <w:r w:rsidRPr="00C67614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>ซีอาร์</w:t>
      </w:r>
      <w:r w:rsidRPr="00C67614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 xml:space="preserve"> </w:t>
      </w:r>
      <w:r w:rsidRPr="00C67614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>อุดรธานี</w:t>
      </w:r>
      <w:r w:rsidRPr="00C67614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 xml:space="preserve"> (</w:t>
      </w:r>
      <w:r w:rsidRPr="00C67614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>ประเทศไทย</w:t>
      </w:r>
      <w:r w:rsidRPr="00C67614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 xml:space="preserve">) </w:t>
      </w:r>
      <w:r w:rsidRPr="00C67614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>จำกัด</w:t>
      </w:r>
    </w:p>
    <w:p w14:paraId="1D29DC5E" w14:textId="77777777" w:rsidR="00C67614" w:rsidRPr="00903FD6" w:rsidRDefault="00C67614" w:rsidP="00115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CD2BC16" w14:textId="25F277AD" w:rsidR="007817C7" w:rsidRDefault="00F964DB" w:rsidP="00F216FB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964DB">
        <w:rPr>
          <w:rFonts w:asciiTheme="majorBidi" w:hAnsiTheme="majorBidi" w:cstheme="majorBidi" w:hint="cs"/>
          <w:sz w:val="30"/>
          <w:szCs w:val="30"/>
          <w:cs/>
        </w:rPr>
        <w:t>ในเดือนกรกฎาคม</w:t>
      </w:r>
      <w:r w:rsidRPr="00F964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E0C46" w:rsidRPr="00903FD6">
        <w:rPr>
          <w:rFonts w:asciiTheme="majorBidi" w:hAnsiTheme="majorBidi" w:cstheme="majorBidi"/>
          <w:sz w:val="30"/>
          <w:szCs w:val="30"/>
        </w:rPr>
        <w:t>2563</w:t>
      </w:r>
      <w:r w:rsidRPr="00F964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64DB">
        <w:rPr>
          <w:rFonts w:asciiTheme="majorBidi" w:hAnsiTheme="majorBidi" w:cstheme="majorBidi" w:hint="cs"/>
          <w:sz w:val="30"/>
          <w:szCs w:val="30"/>
          <w:cs/>
        </w:rPr>
        <w:t>กลุ่มบริษัทได้ซื้อส่วนได้เสียใน</w:t>
      </w:r>
      <w:r w:rsidRPr="00F964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64DB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F964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64DB">
        <w:rPr>
          <w:rFonts w:asciiTheme="majorBidi" w:hAnsiTheme="majorBidi" w:cstheme="majorBidi" w:hint="cs"/>
          <w:sz w:val="30"/>
          <w:szCs w:val="30"/>
          <w:cs/>
        </w:rPr>
        <w:t>ซีอาร์</w:t>
      </w:r>
      <w:r w:rsidRPr="00F964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64DB">
        <w:rPr>
          <w:rFonts w:asciiTheme="majorBidi" w:hAnsiTheme="majorBidi" w:cstheme="majorBidi" w:hint="cs"/>
          <w:sz w:val="30"/>
          <w:szCs w:val="30"/>
          <w:cs/>
        </w:rPr>
        <w:t>อุดรธานี</w:t>
      </w:r>
      <w:r w:rsidRPr="00F964DB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F964DB">
        <w:rPr>
          <w:rFonts w:asciiTheme="majorBidi" w:hAnsiTheme="majorBidi" w:cstheme="majorBidi" w:hint="cs"/>
          <w:sz w:val="30"/>
          <w:szCs w:val="30"/>
          <w:cs/>
        </w:rPr>
        <w:t>ประเทศไทย</w:t>
      </w:r>
      <w:r w:rsidRPr="00F964DB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F964DB">
        <w:rPr>
          <w:rFonts w:asciiTheme="majorBidi" w:hAnsiTheme="majorBidi" w:cstheme="majorBidi" w:hint="cs"/>
          <w:sz w:val="30"/>
          <w:szCs w:val="30"/>
          <w:cs/>
        </w:rPr>
        <w:t>จำกัด</w:t>
      </w:r>
      <w:r w:rsidRPr="00F964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64DB">
        <w:rPr>
          <w:rFonts w:asciiTheme="majorBidi" w:hAnsiTheme="majorBidi" w:cstheme="majorBidi" w:hint="cs"/>
          <w:sz w:val="30"/>
          <w:szCs w:val="30"/>
          <w:cs/>
        </w:rPr>
        <w:t>เพิ่มเติมร้อยละ</w:t>
      </w:r>
      <w:r w:rsidRPr="00F964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E0C46">
        <w:rPr>
          <w:rFonts w:asciiTheme="majorBidi" w:hAnsiTheme="majorBidi" w:cstheme="majorBidi"/>
          <w:sz w:val="30"/>
          <w:szCs w:val="30"/>
        </w:rPr>
        <w:t>24</w:t>
      </w:r>
      <w:r w:rsidRPr="00F964DB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Pr="00F964DB">
        <w:rPr>
          <w:rFonts w:asciiTheme="majorBidi" w:hAnsiTheme="majorBidi" w:cstheme="majorBidi" w:hint="cs"/>
          <w:sz w:val="30"/>
          <w:szCs w:val="30"/>
          <w:cs/>
        </w:rPr>
        <w:t>เป็นเงินสดจำนวน</w:t>
      </w:r>
      <w:r w:rsidRPr="00F964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E0C46">
        <w:rPr>
          <w:rFonts w:asciiTheme="majorBidi" w:hAnsiTheme="majorBidi" w:cstheme="majorBidi"/>
          <w:sz w:val="30"/>
          <w:szCs w:val="30"/>
        </w:rPr>
        <w:t xml:space="preserve">77 </w:t>
      </w:r>
      <w:r w:rsidRPr="00F964DB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F964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64DB">
        <w:rPr>
          <w:rFonts w:asciiTheme="majorBidi" w:hAnsiTheme="majorBidi" w:cstheme="majorBidi" w:hint="cs"/>
          <w:sz w:val="30"/>
          <w:szCs w:val="30"/>
          <w:cs/>
        </w:rPr>
        <w:t>ทำให้สัดส่วนความเป็นเจ้าของเพิ่มขึ้นจากร้อยละ</w:t>
      </w:r>
      <w:r w:rsidRPr="00F964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E0C46">
        <w:rPr>
          <w:rFonts w:asciiTheme="majorBidi" w:hAnsiTheme="majorBidi" w:cstheme="majorBidi"/>
          <w:sz w:val="30"/>
          <w:szCs w:val="30"/>
        </w:rPr>
        <w:t xml:space="preserve">75 </w:t>
      </w:r>
      <w:r w:rsidRPr="00F964DB">
        <w:rPr>
          <w:rFonts w:asciiTheme="majorBidi" w:hAnsiTheme="majorBidi" w:cstheme="majorBidi" w:hint="cs"/>
          <w:sz w:val="30"/>
          <w:szCs w:val="30"/>
          <w:cs/>
        </w:rPr>
        <w:t>เป็นร้อยละ</w:t>
      </w:r>
      <w:r w:rsidRPr="00F964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E0C46">
        <w:rPr>
          <w:rFonts w:asciiTheme="majorBidi" w:hAnsiTheme="majorBidi" w:cstheme="majorBidi"/>
          <w:sz w:val="30"/>
          <w:szCs w:val="30"/>
        </w:rPr>
        <w:t xml:space="preserve">99 </w:t>
      </w:r>
      <w:r w:rsidRPr="00F964DB">
        <w:rPr>
          <w:rFonts w:asciiTheme="majorBidi" w:hAnsiTheme="majorBidi" w:cstheme="majorBidi" w:hint="cs"/>
          <w:sz w:val="30"/>
          <w:szCs w:val="30"/>
          <w:cs/>
        </w:rPr>
        <w:t>มูลค่าตามบัญชีของสินทรัพย์สุทธิของ</w:t>
      </w:r>
      <w:r w:rsidRPr="00F964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64DB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F964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64DB">
        <w:rPr>
          <w:rFonts w:asciiTheme="majorBidi" w:hAnsiTheme="majorBidi" w:cstheme="majorBidi" w:hint="cs"/>
          <w:sz w:val="30"/>
          <w:szCs w:val="30"/>
          <w:cs/>
        </w:rPr>
        <w:t>ซีอาร์</w:t>
      </w:r>
      <w:r w:rsidRPr="00F964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64DB">
        <w:rPr>
          <w:rFonts w:asciiTheme="majorBidi" w:hAnsiTheme="majorBidi" w:cstheme="majorBidi" w:hint="cs"/>
          <w:sz w:val="30"/>
          <w:szCs w:val="30"/>
          <w:cs/>
        </w:rPr>
        <w:t>อุดรธานี</w:t>
      </w:r>
      <w:r w:rsidRPr="00F964DB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F964DB">
        <w:rPr>
          <w:rFonts w:asciiTheme="majorBidi" w:hAnsiTheme="majorBidi" w:cstheme="majorBidi" w:hint="cs"/>
          <w:sz w:val="30"/>
          <w:szCs w:val="30"/>
          <w:cs/>
        </w:rPr>
        <w:t>ประเทศไทย</w:t>
      </w:r>
      <w:r w:rsidRPr="00F964DB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F964DB">
        <w:rPr>
          <w:rFonts w:asciiTheme="majorBidi" w:hAnsiTheme="majorBidi" w:cstheme="majorBidi" w:hint="cs"/>
          <w:sz w:val="30"/>
          <w:szCs w:val="30"/>
          <w:cs/>
        </w:rPr>
        <w:t>จำกัด</w:t>
      </w:r>
      <w:r w:rsidRPr="00F964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64DB">
        <w:rPr>
          <w:rFonts w:asciiTheme="majorBidi" w:hAnsiTheme="majorBidi" w:cstheme="majorBidi" w:hint="cs"/>
          <w:sz w:val="30"/>
          <w:szCs w:val="30"/>
          <w:cs/>
        </w:rPr>
        <w:t>ในงบการเงินของกลุ่มบริษัท</w:t>
      </w:r>
      <w:r w:rsidR="00F216FB">
        <w:rPr>
          <w:rFonts w:asciiTheme="majorBidi" w:hAnsiTheme="majorBidi" w:cstheme="majorBidi"/>
          <w:sz w:val="30"/>
          <w:szCs w:val="30"/>
        </w:rPr>
        <w:t xml:space="preserve"> </w:t>
      </w:r>
      <w:r w:rsidRPr="00F964DB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F964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64DB">
        <w:rPr>
          <w:rFonts w:asciiTheme="majorBidi" w:hAnsiTheme="majorBidi" w:cstheme="majorBidi" w:hint="cs"/>
          <w:sz w:val="30"/>
          <w:szCs w:val="30"/>
          <w:cs/>
        </w:rPr>
        <w:t>วันที่ซื้อเป็นเงินจำนวน</w:t>
      </w:r>
      <w:r w:rsidR="00AE0C46">
        <w:rPr>
          <w:rFonts w:asciiTheme="majorBidi" w:hAnsiTheme="majorBidi" w:cstheme="majorBidi"/>
          <w:sz w:val="30"/>
          <w:szCs w:val="30"/>
        </w:rPr>
        <w:t xml:space="preserve"> 347 </w:t>
      </w:r>
      <w:r w:rsidRPr="00F964DB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F964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64DB">
        <w:rPr>
          <w:rFonts w:asciiTheme="majorBidi" w:hAnsiTheme="majorBidi" w:cstheme="majorBidi" w:hint="cs"/>
          <w:sz w:val="30"/>
          <w:szCs w:val="30"/>
          <w:cs/>
        </w:rPr>
        <w:t>กลุ่มบริษัทรับรู้ส่วนได้เสียที่ไม่มีอำนาจควบคุมลดลงเป็นจำนวน</w:t>
      </w:r>
      <w:r w:rsidRPr="00F964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E0C46">
        <w:rPr>
          <w:rFonts w:asciiTheme="majorBidi" w:hAnsiTheme="majorBidi" w:cstheme="majorBidi"/>
          <w:sz w:val="30"/>
          <w:szCs w:val="30"/>
        </w:rPr>
        <w:t xml:space="preserve">83 </w:t>
      </w:r>
      <w:r w:rsidRPr="00F964DB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F964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64DB">
        <w:rPr>
          <w:rFonts w:asciiTheme="majorBidi" w:hAnsiTheme="majorBidi" w:cstheme="majorBidi" w:hint="cs"/>
          <w:sz w:val="30"/>
          <w:szCs w:val="30"/>
          <w:cs/>
        </w:rPr>
        <w:t>ผลต่างจากการซื้อส่วนได้เสียที่ไม่มีอำนาจควบคุมเพิ่มขึ้นจำนวน</w:t>
      </w:r>
      <w:r w:rsidR="00AE0C46">
        <w:rPr>
          <w:rFonts w:asciiTheme="majorBidi" w:hAnsiTheme="majorBidi" w:cstheme="majorBidi"/>
          <w:sz w:val="30"/>
          <w:szCs w:val="30"/>
        </w:rPr>
        <w:t xml:space="preserve"> 6 </w:t>
      </w:r>
      <w:r w:rsidRPr="00F964DB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F964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64DB">
        <w:rPr>
          <w:rFonts w:asciiTheme="majorBidi" w:hAnsiTheme="majorBidi" w:cstheme="majorBidi" w:hint="cs"/>
          <w:sz w:val="30"/>
          <w:szCs w:val="30"/>
          <w:cs/>
        </w:rPr>
        <w:t>และองค์ประกอบอื่นของส่วนของผู้ถือหุ้นลดลงจำนวน</w:t>
      </w:r>
      <w:r w:rsidR="00AE0C46">
        <w:rPr>
          <w:rFonts w:asciiTheme="majorBidi" w:hAnsiTheme="majorBidi" w:cstheme="majorBidi"/>
          <w:sz w:val="30"/>
          <w:szCs w:val="30"/>
        </w:rPr>
        <w:t xml:space="preserve"> 0.4 </w:t>
      </w:r>
      <w:r w:rsidRPr="00F964DB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F964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64DB">
        <w:rPr>
          <w:rFonts w:asciiTheme="majorBidi" w:hAnsiTheme="majorBidi" w:cstheme="majorBidi" w:hint="cs"/>
          <w:sz w:val="30"/>
          <w:szCs w:val="30"/>
          <w:cs/>
        </w:rPr>
        <w:t>ไปยังส่วนของผู้ถือหุ้นของกลุ่มบริษัทเป็นจำนวนเงิน</w:t>
      </w:r>
      <w:r w:rsidR="00AE0C46">
        <w:rPr>
          <w:rFonts w:asciiTheme="majorBidi" w:hAnsiTheme="majorBidi" w:cstheme="majorBidi"/>
          <w:sz w:val="30"/>
          <w:szCs w:val="30"/>
        </w:rPr>
        <w:t xml:space="preserve"> 6 </w:t>
      </w:r>
      <w:r w:rsidRPr="00F964DB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F216FB">
        <w:rPr>
          <w:rFonts w:asciiTheme="majorBidi" w:hAnsiTheme="majorBidi" w:cstheme="majorBidi"/>
          <w:sz w:val="30"/>
          <w:szCs w:val="30"/>
        </w:rPr>
        <w:t xml:space="preserve"> </w:t>
      </w:r>
      <w:r w:rsidRPr="00F964DB">
        <w:rPr>
          <w:rFonts w:asciiTheme="majorBidi" w:hAnsiTheme="majorBidi" w:cstheme="majorBidi" w:hint="cs"/>
          <w:sz w:val="30"/>
          <w:szCs w:val="30"/>
          <w:cs/>
        </w:rPr>
        <w:t>ซึ่งเกิดจากการเปลี่ยนแปลงส่วนของเจ้าของกลุ่มบริษัทในบริษัท</w:t>
      </w:r>
      <w:r w:rsidRPr="00F964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64DB">
        <w:rPr>
          <w:rFonts w:asciiTheme="majorBidi" w:hAnsiTheme="majorBidi" w:cstheme="majorBidi" w:hint="cs"/>
          <w:sz w:val="30"/>
          <w:szCs w:val="30"/>
          <w:cs/>
        </w:rPr>
        <w:t>ซีอาร์</w:t>
      </w:r>
      <w:r w:rsidRPr="00F964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64DB">
        <w:rPr>
          <w:rFonts w:asciiTheme="majorBidi" w:hAnsiTheme="majorBidi" w:cstheme="majorBidi" w:hint="cs"/>
          <w:sz w:val="30"/>
          <w:szCs w:val="30"/>
          <w:cs/>
        </w:rPr>
        <w:t>อุดรธานี</w:t>
      </w:r>
      <w:r w:rsidRPr="00F964DB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F964DB">
        <w:rPr>
          <w:rFonts w:asciiTheme="majorBidi" w:hAnsiTheme="majorBidi" w:cstheme="majorBidi" w:hint="cs"/>
          <w:sz w:val="30"/>
          <w:szCs w:val="30"/>
          <w:cs/>
        </w:rPr>
        <w:t>ประเทศไทย</w:t>
      </w:r>
      <w:r w:rsidRPr="00F964DB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F964DB">
        <w:rPr>
          <w:rFonts w:asciiTheme="majorBidi" w:hAnsiTheme="majorBidi" w:cstheme="majorBidi" w:hint="cs"/>
          <w:sz w:val="30"/>
          <w:szCs w:val="30"/>
          <w:cs/>
        </w:rPr>
        <w:t>จำกัด</w:t>
      </w:r>
    </w:p>
    <w:p w14:paraId="2EFF0262" w14:textId="77777777" w:rsidR="00F964DB" w:rsidRDefault="00F964DB" w:rsidP="00F964DB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96415E2" w14:textId="4D4F35D6" w:rsidR="00DA0F2D" w:rsidRPr="00903FD6" w:rsidRDefault="0032243F" w:rsidP="00A168C3">
      <w:pPr>
        <w:pStyle w:val="Heading1"/>
        <w:keepLines/>
        <w:numPr>
          <w:ilvl w:val="0"/>
          <w:numId w:val="4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903FD6">
        <w:rPr>
          <w:rFonts w:asciiTheme="majorBidi" w:hAnsiTheme="majorBidi" w:cstheme="majorBidi"/>
          <w:sz w:val="30"/>
          <w:szCs w:val="30"/>
          <w:u w:val="none"/>
          <w:cs/>
        </w:rPr>
        <w:t xml:space="preserve">ผลกระทบจากการแพร่ระบาดของโรคติดเชื้อโคโรนา </w:t>
      </w:r>
      <w:r w:rsidR="00C20C7C" w:rsidRPr="00903FD6">
        <w:rPr>
          <w:rFonts w:asciiTheme="majorBidi" w:hAnsiTheme="majorBidi" w:cstheme="majorBidi"/>
          <w:sz w:val="30"/>
          <w:szCs w:val="30"/>
          <w:u w:val="none"/>
        </w:rPr>
        <w:t>2019</w:t>
      </w:r>
      <w:r w:rsidRPr="00903FD6">
        <w:rPr>
          <w:rFonts w:asciiTheme="majorBidi" w:hAnsiTheme="majorBidi" w:cstheme="majorBidi"/>
          <w:sz w:val="30"/>
          <w:szCs w:val="30"/>
          <w:u w:val="none"/>
          <w:cs/>
        </w:rPr>
        <w:t xml:space="preserve"> </w:t>
      </w:r>
      <w:r w:rsidRPr="00903FD6">
        <w:rPr>
          <w:rFonts w:asciiTheme="majorBidi" w:hAnsiTheme="majorBidi" w:cstheme="majorBidi"/>
          <w:sz w:val="30"/>
          <w:szCs w:val="30"/>
          <w:u w:val="none"/>
        </w:rPr>
        <w:t>(Covid-</w:t>
      </w:r>
      <w:r w:rsidR="00C20C7C" w:rsidRPr="00903FD6">
        <w:rPr>
          <w:rFonts w:asciiTheme="majorBidi" w:hAnsiTheme="majorBidi" w:cstheme="majorBidi"/>
          <w:sz w:val="30"/>
          <w:szCs w:val="30"/>
          <w:u w:val="none"/>
        </w:rPr>
        <w:t>19</w:t>
      </w:r>
      <w:r w:rsidRPr="00903FD6">
        <w:rPr>
          <w:rFonts w:asciiTheme="majorBidi" w:hAnsiTheme="majorBidi" w:cstheme="majorBidi"/>
          <w:sz w:val="30"/>
          <w:szCs w:val="30"/>
          <w:u w:val="none"/>
        </w:rPr>
        <w:t>)</w:t>
      </w:r>
    </w:p>
    <w:p w14:paraId="531E5C59" w14:textId="77777777" w:rsidR="0032243F" w:rsidRPr="007817C7" w:rsidRDefault="0032243F" w:rsidP="0032243F">
      <w:pPr>
        <w:rPr>
          <w:rFonts w:asciiTheme="majorBidi" w:hAnsiTheme="majorBidi" w:cstheme="majorBidi"/>
          <w:sz w:val="30"/>
          <w:szCs w:val="30"/>
        </w:rPr>
      </w:pPr>
    </w:p>
    <w:p w14:paraId="01507DB6" w14:textId="782D969F" w:rsidR="00877AB1" w:rsidRPr="00903FD6" w:rsidRDefault="00877AB1" w:rsidP="00877AB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03FD6">
        <w:rPr>
          <w:rFonts w:asciiTheme="majorBidi" w:hAnsiTheme="majorBidi" w:cstheme="majorBidi"/>
          <w:sz w:val="30"/>
          <w:szCs w:val="30"/>
          <w:cs/>
        </w:rPr>
        <w:t>ตั้งแต่เดือนมีนาคม</w:t>
      </w:r>
      <w:r w:rsidRPr="00903FD6">
        <w:rPr>
          <w:rFonts w:asciiTheme="majorBidi" w:hAnsiTheme="majorBidi" w:cstheme="majorBidi"/>
          <w:sz w:val="30"/>
          <w:szCs w:val="30"/>
        </w:rPr>
        <w:t xml:space="preserve"> 2563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 เพื่อจะจำกัดผลกระทบจากการแพร่ระบาดของโรคติดเชื้อไวรัสโคโรนา</w:t>
      </w:r>
      <w:r w:rsidRPr="00903FD6">
        <w:rPr>
          <w:rFonts w:asciiTheme="majorBidi" w:hAnsiTheme="majorBidi" w:cstheme="majorBidi"/>
          <w:sz w:val="30"/>
          <w:szCs w:val="30"/>
        </w:rPr>
        <w:t xml:space="preserve"> 2019 (Covid-19) 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ผู้บริหารได้ตัดสินใจที่จะปิดร้านค้าของกลุ่มบริษัทในประเทศอิตาลีตั้งแต่วันที่ </w:t>
      </w:r>
      <w:r w:rsidRPr="00903FD6">
        <w:rPr>
          <w:rFonts w:asciiTheme="majorBidi" w:hAnsiTheme="majorBidi" w:cstheme="majorBidi"/>
          <w:sz w:val="30"/>
          <w:szCs w:val="30"/>
        </w:rPr>
        <w:t>12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 มีนาคม</w:t>
      </w:r>
      <w:r w:rsidRPr="00903FD6">
        <w:rPr>
          <w:rFonts w:asciiTheme="majorBidi" w:hAnsiTheme="majorBidi" w:cstheme="majorBidi"/>
          <w:sz w:val="30"/>
          <w:szCs w:val="30"/>
        </w:rPr>
        <w:t xml:space="preserve"> 2563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 ถึงวันที่ </w:t>
      </w:r>
      <w:r w:rsidRPr="00903FD6">
        <w:rPr>
          <w:rFonts w:asciiTheme="majorBidi" w:hAnsiTheme="majorBidi" w:cstheme="majorBidi"/>
          <w:sz w:val="30"/>
          <w:szCs w:val="30"/>
        </w:rPr>
        <w:t xml:space="preserve">17 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903FD6">
        <w:rPr>
          <w:rFonts w:asciiTheme="majorBidi" w:hAnsiTheme="majorBidi" w:cstheme="majorBidi"/>
          <w:sz w:val="30"/>
          <w:szCs w:val="30"/>
        </w:rPr>
        <w:t xml:space="preserve">2563 </w:t>
      </w:r>
      <w:r w:rsidRPr="00903FD6">
        <w:rPr>
          <w:rFonts w:asciiTheme="majorBidi" w:hAnsiTheme="majorBidi" w:cstheme="majorBidi"/>
          <w:sz w:val="30"/>
          <w:szCs w:val="30"/>
          <w:cs/>
        </w:rPr>
        <w:t>ร้านค้าของกลุ่มบริษัทในประเทศไทย ตั้งแต่วันที่</w:t>
      </w:r>
      <w:r w:rsidRPr="00903FD6">
        <w:rPr>
          <w:rFonts w:asciiTheme="majorBidi" w:hAnsiTheme="majorBidi" w:cstheme="majorBidi"/>
          <w:sz w:val="30"/>
          <w:szCs w:val="30"/>
        </w:rPr>
        <w:t xml:space="preserve"> 22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903FD6">
        <w:rPr>
          <w:rFonts w:asciiTheme="majorBidi" w:hAnsiTheme="majorBidi" w:cstheme="majorBidi"/>
          <w:sz w:val="30"/>
          <w:szCs w:val="30"/>
        </w:rPr>
        <w:t>2563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 ถึงวันที่ </w:t>
      </w:r>
      <w:r w:rsidRPr="00903FD6">
        <w:rPr>
          <w:rFonts w:asciiTheme="majorBidi" w:hAnsiTheme="majorBidi" w:cstheme="majorBidi"/>
          <w:sz w:val="30"/>
          <w:szCs w:val="30"/>
        </w:rPr>
        <w:t xml:space="preserve">16 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903FD6">
        <w:rPr>
          <w:rFonts w:asciiTheme="majorBidi" w:hAnsiTheme="majorBidi" w:cstheme="majorBidi"/>
          <w:sz w:val="30"/>
          <w:szCs w:val="30"/>
        </w:rPr>
        <w:t xml:space="preserve">2563 </w:t>
      </w:r>
      <w:r w:rsidRPr="00903FD6">
        <w:rPr>
          <w:rFonts w:asciiTheme="majorBidi" w:hAnsiTheme="majorBidi" w:cstheme="majorBidi"/>
          <w:sz w:val="30"/>
          <w:szCs w:val="30"/>
          <w:cs/>
        </w:rPr>
        <w:t>และร้านค้าของกลุ่มบริษัทในประเทศเวียดนามตั้งแต่ปลายเดือนมีนาคม</w:t>
      </w:r>
      <w:r w:rsidRPr="00903FD6">
        <w:rPr>
          <w:rFonts w:asciiTheme="majorBidi" w:hAnsiTheme="majorBidi" w:cstheme="majorBidi"/>
          <w:sz w:val="30"/>
          <w:szCs w:val="30"/>
        </w:rPr>
        <w:t xml:space="preserve"> 2563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 ถึงต้นเดือนพฤษภาคม </w:t>
      </w:r>
      <w:r w:rsidRPr="00903FD6">
        <w:rPr>
          <w:rFonts w:asciiTheme="majorBidi" w:hAnsiTheme="majorBidi" w:cstheme="majorBidi"/>
          <w:sz w:val="30"/>
          <w:szCs w:val="30"/>
        </w:rPr>
        <w:t xml:space="preserve">2563 </w:t>
      </w:r>
      <w:r w:rsidRPr="00903FD6">
        <w:rPr>
          <w:rFonts w:asciiTheme="majorBidi" w:hAnsiTheme="majorBidi" w:cstheme="majorBidi"/>
          <w:sz w:val="30"/>
          <w:szCs w:val="30"/>
          <w:cs/>
        </w:rPr>
        <w:t>ยกเว้น</w:t>
      </w:r>
      <w:r w:rsidRPr="00903FD6">
        <w:rPr>
          <w:rFonts w:asciiTheme="majorBidi" w:hAnsiTheme="majorBidi" w:cstheme="majorBidi"/>
          <w:spacing w:val="-2"/>
          <w:sz w:val="30"/>
          <w:szCs w:val="30"/>
          <w:cs/>
        </w:rPr>
        <w:t>ร้านค้าที่จำหน่ายสินค้าอุปโภคบริโภคที่จำเป็น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 ซึ่งสอดคล้องกับการประกาศของส่วนงานราชการที่ทยอยมีคำสั่งให้ปิดสถานประกอบการหรือลดเวลาประกอบกิจการเป็นการชั่วคราว</w:t>
      </w:r>
      <w:r w:rsidR="00A5414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029BF">
        <w:rPr>
          <w:rFonts w:asciiTheme="majorBidi" w:hAnsiTheme="majorBidi" w:cstheme="majorBidi" w:hint="cs"/>
          <w:sz w:val="30"/>
          <w:szCs w:val="30"/>
          <w:cs/>
        </w:rPr>
        <w:t xml:space="preserve">ณ </w:t>
      </w:r>
      <w:r w:rsidR="00A54146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="00A54146">
        <w:rPr>
          <w:rFonts w:asciiTheme="majorBidi" w:hAnsiTheme="majorBidi" w:cstheme="majorBidi"/>
          <w:sz w:val="30"/>
          <w:szCs w:val="30"/>
        </w:rPr>
        <w:t xml:space="preserve">30 </w:t>
      </w:r>
      <w:r w:rsidR="00A54146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A54146">
        <w:rPr>
          <w:rFonts w:asciiTheme="majorBidi" w:hAnsiTheme="majorBidi" w:cstheme="majorBidi"/>
          <w:sz w:val="30"/>
          <w:szCs w:val="30"/>
        </w:rPr>
        <w:t xml:space="preserve">2563 </w:t>
      </w:r>
      <w:r w:rsidRPr="00903FD6">
        <w:rPr>
          <w:rFonts w:asciiTheme="majorBidi" w:hAnsiTheme="majorBidi" w:cstheme="majorBidi"/>
          <w:sz w:val="30"/>
          <w:szCs w:val="30"/>
          <w:cs/>
        </w:rPr>
        <w:t>ทุก</w:t>
      </w:r>
      <w:r w:rsidR="00A54146">
        <w:rPr>
          <w:rFonts w:asciiTheme="majorBidi" w:hAnsiTheme="majorBidi" w:cstheme="majorBidi" w:hint="cs"/>
          <w:sz w:val="30"/>
          <w:szCs w:val="30"/>
          <w:cs/>
        </w:rPr>
        <w:t>ร้านค้า</w:t>
      </w:r>
      <w:r w:rsidRPr="00903FD6">
        <w:rPr>
          <w:rFonts w:asciiTheme="majorBidi" w:hAnsiTheme="majorBidi" w:cstheme="majorBidi"/>
          <w:sz w:val="30"/>
          <w:szCs w:val="30"/>
          <w:cs/>
        </w:rPr>
        <w:t>ของกลุ่มบริษัทได้เปิด</w:t>
      </w:r>
      <w:r w:rsidR="00A54146">
        <w:rPr>
          <w:rFonts w:asciiTheme="majorBidi" w:hAnsiTheme="majorBidi" w:cstheme="majorBidi" w:hint="cs"/>
          <w:sz w:val="30"/>
          <w:szCs w:val="30"/>
          <w:cs/>
        </w:rPr>
        <w:t>ดำเนิน</w:t>
      </w:r>
      <w:r w:rsidR="009029BF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903FD6">
        <w:rPr>
          <w:rFonts w:asciiTheme="majorBidi" w:hAnsiTheme="majorBidi" w:cstheme="majorBidi"/>
          <w:sz w:val="30"/>
          <w:szCs w:val="30"/>
          <w:cs/>
        </w:rPr>
        <w:t>ตามปกติแล้ว</w:t>
      </w:r>
      <w:r w:rsidR="00A5414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02E31">
        <w:rPr>
          <w:rFonts w:asciiTheme="majorBidi" w:hAnsiTheme="majorBidi" w:cstheme="majorBidi" w:hint="cs"/>
          <w:sz w:val="30"/>
          <w:szCs w:val="30"/>
          <w:cs/>
        </w:rPr>
        <w:t xml:space="preserve">อย่างไรก็ตามในเดือนตุลาคม </w:t>
      </w:r>
      <w:r w:rsidR="00402E31">
        <w:rPr>
          <w:rFonts w:asciiTheme="majorBidi" w:hAnsiTheme="majorBidi" w:cstheme="majorBidi"/>
          <w:sz w:val="30"/>
          <w:szCs w:val="30"/>
        </w:rPr>
        <w:t xml:space="preserve">2563 </w:t>
      </w:r>
      <w:r w:rsidR="00402E31">
        <w:rPr>
          <w:rFonts w:asciiTheme="majorBidi" w:hAnsiTheme="majorBidi" w:cstheme="majorBidi" w:hint="cs"/>
          <w:sz w:val="30"/>
          <w:szCs w:val="30"/>
          <w:cs/>
        </w:rPr>
        <w:t>รัฐบาลอิตาลีได้ออกมาตรการเพื่อควบคุมสถานการณ์การแพร่ระบาดในอิตาลีที่กลับมาเพิ่มขึ้น ทำให้ร้านค้าของกลุ่มบริษัทในประเทศอิตาลีบางสาขาต้องปิดทำการในช่วงสุดสัปดาห์ตามที่มาตรการกำหนด ทั้งนี้</w:t>
      </w:r>
      <w:r w:rsidRPr="00903FD6">
        <w:rPr>
          <w:rFonts w:asciiTheme="majorBidi" w:hAnsiTheme="majorBidi" w:cstheme="majorBidi"/>
          <w:sz w:val="30"/>
          <w:szCs w:val="30"/>
          <w:cs/>
        </w:rPr>
        <w:t>ผู้บริหารมีการติดตามสถานการณ์ดังกล่าวอย่างใกล้ชิด</w:t>
      </w:r>
      <w:r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Pr="00903FD6">
        <w:rPr>
          <w:rFonts w:asciiTheme="majorBidi" w:hAnsiTheme="majorBidi" w:cstheme="majorBidi"/>
          <w:sz w:val="30"/>
          <w:szCs w:val="30"/>
          <w:cs/>
        </w:rPr>
        <w:t>โดยบริษัทให้ความสำคัญในเรื่องความปลอดภัยของลูกค้าและพนักงาน และมีการดำเนินการอย่างต่อเนื่องเพื่อแก้ปัญหาจากสถานการณ์ดังกล่าวเพื่อลดกระทบต่อสินทรัพย์และการดำเนินงานของกลุ่มบริษัท</w:t>
      </w:r>
    </w:p>
    <w:p w14:paraId="697D67B2" w14:textId="0B0018C5" w:rsidR="000E702B" w:rsidRPr="00903FD6" w:rsidRDefault="000E702B" w:rsidP="00CE620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7526DD" w14:textId="790CA2B8" w:rsidR="000E702B" w:rsidRDefault="000E702B" w:rsidP="000E702B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903FD6">
        <w:rPr>
          <w:rFonts w:asciiTheme="majorBidi" w:hAnsiTheme="majorBidi" w:cstheme="majorBidi"/>
          <w:sz w:val="30"/>
          <w:szCs w:val="30"/>
          <w:cs/>
          <w:lang w:val="en-GB"/>
        </w:rPr>
        <w:t>ทั้งนี้กลุ่มบริษัทมีการดำเนินมาตรการในทุกหน่วยธุรกิจ เพื่อที่จะลดผลกระทบต่อความสามารถในการทำกำไรและรักษาสภาพคล่องทางการเงิน อีกทั้งกลุ่มบริษัทยังได้จัดเตรียมบริการ</w:t>
      </w:r>
      <w:r w:rsidRPr="00903FD6">
        <w:rPr>
          <w:rFonts w:asciiTheme="majorBidi" w:hAnsiTheme="majorBidi" w:cstheme="majorBidi"/>
          <w:sz w:val="30"/>
          <w:szCs w:val="30"/>
          <w:lang w:val="en-GB"/>
        </w:rPr>
        <w:t xml:space="preserve"> Omni-channel </w:t>
      </w:r>
      <w:r w:rsidRPr="00903FD6">
        <w:rPr>
          <w:rFonts w:asciiTheme="majorBidi" w:hAnsiTheme="majorBidi" w:cstheme="majorBidi"/>
          <w:sz w:val="30"/>
          <w:szCs w:val="30"/>
          <w:cs/>
          <w:lang w:val="en-GB"/>
        </w:rPr>
        <w:t>ครบวงจร เพื่อช่วยกระตุ้นยอดขายในสถานการณ์ดังกล่าว อาทิ เว็บไซต์อีคอมเมิร์ซในกลุ่มบริษัท</w:t>
      </w:r>
      <w:r w:rsidRPr="00903FD6">
        <w:rPr>
          <w:rFonts w:asciiTheme="majorBidi" w:hAnsiTheme="majorBidi" w:cstheme="majorBidi"/>
          <w:sz w:val="30"/>
          <w:szCs w:val="30"/>
          <w:lang w:val="en-GB"/>
        </w:rPr>
        <w:t xml:space="preserve"> Mobile Application, Chat &amp; Shop </w:t>
      </w:r>
      <w:r w:rsidRPr="00903FD6">
        <w:rPr>
          <w:rFonts w:asciiTheme="majorBidi" w:hAnsiTheme="majorBidi" w:cstheme="majorBidi"/>
          <w:sz w:val="30"/>
          <w:szCs w:val="30"/>
          <w:cs/>
          <w:lang w:val="en-GB"/>
        </w:rPr>
        <w:t>และบริการ</w:t>
      </w:r>
      <w:r w:rsidRPr="00903FD6">
        <w:rPr>
          <w:rFonts w:asciiTheme="majorBidi" w:hAnsiTheme="majorBidi" w:cstheme="majorBidi"/>
          <w:sz w:val="30"/>
          <w:szCs w:val="30"/>
          <w:lang w:val="en-GB"/>
        </w:rPr>
        <w:t xml:space="preserve"> Call &amp; Shop </w:t>
      </w:r>
      <w:r w:rsidRPr="00903FD6">
        <w:rPr>
          <w:rFonts w:asciiTheme="majorBidi" w:hAnsiTheme="majorBidi" w:cstheme="majorBidi"/>
          <w:sz w:val="30"/>
          <w:szCs w:val="30"/>
          <w:cs/>
          <w:lang w:val="en-GB"/>
        </w:rPr>
        <w:t xml:space="preserve">พร้อมบริการจัดส่งฟรีถึงบ้านตามเงื่อนไขที่กำหนด </w:t>
      </w:r>
    </w:p>
    <w:p w14:paraId="74CB52D2" w14:textId="373532C2" w:rsidR="00DB005C" w:rsidRDefault="00DB005C" w:rsidP="000E702B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0EE908AF" w14:textId="77777777" w:rsidR="00DB005C" w:rsidRPr="00903FD6" w:rsidRDefault="00DB005C" w:rsidP="000E702B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3D5014AF" w14:textId="2691772A" w:rsidR="004B5677" w:rsidRPr="00903FD6" w:rsidRDefault="004B5677" w:rsidP="0032243F">
      <w:pPr>
        <w:rPr>
          <w:rFonts w:asciiTheme="majorBidi" w:hAnsiTheme="majorBidi" w:cstheme="majorBidi"/>
          <w:sz w:val="30"/>
          <w:szCs w:val="30"/>
          <w:cs/>
          <w:lang w:val="en-GB"/>
        </w:rPr>
      </w:pPr>
    </w:p>
    <w:p w14:paraId="70911409" w14:textId="1AE948C4" w:rsidR="0032243F" w:rsidRDefault="0032243F" w:rsidP="003224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03FD6">
        <w:rPr>
          <w:rFonts w:asciiTheme="majorBidi" w:hAnsiTheme="majorBidi" w:cstheme="majorBidi"/>
          <w:sz w:val="30"/>
          <w:szCs w:val="30"/>
          <w:cs/>
        </w:rPr>
        <w:lastRenderedPageBreak/>
        <w:t xml:space="preserve">ทั้งนี้ ณ วันที่ </w:t>
      </w:r>
      <w:r w:rsidR="00C20C7C" w:rsidRPr="00903FD6">
        <w:rPr>
          <w:rFonts w:asciiTheme="majorBidi" w:hAnsiTheme="majorBidi" w:cstheme="majorBidi"/>
          <w:sz w:val="30"/>
          <w:szCs w:val="30"/>
        </w:rPr>
        <w:t>30</w:t>
      </w:r>
      <w:r w:rsidR="0096171D"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="005A0A55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20C7C" w:rsidRPr="00903FD6">
        <w:rPr>
          <w:rFonts w:asciiTheme="majorBidi" w:hAnsiTheme="majorBidi" w:cstheme="majorBidi"/>
          <w:sz w:val="30"/>
          <w:szCs w:val="30"/>
        </w:rPr>
        <w:t>2563</w:t>
      </w:r>
      <w:r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Pr="00903FD6">
        <w:rPr>
          <w:rFonts w:asciiTheme="majorBidi" w:hAnsiTheme="majorBidi" w:cstheme="majorBidi"/>
          <w:sz w:val="30"/>
          <w:szCs w:val="30"/>
          <w:cs/>
        </w:rPr>
        <w:t>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 กลุ่มบริษัท</w:t>
      </w:r>
      <w:r w:rsidRPr="00903FD6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จึงเลือกปฏิบัติตามแนวปฏิบัติทางการบัญชี เรื่อง</w:t>
      </w:r>
      <w:r w:rsidR="00DB005C">
        <w:rPr>
          <w:rFonts w:asciiTheme="majorBidi" w:hAnsiTheme="majorBidi" w:cstheme="majorBidi" w:hint="cs"/>
          <w:color w:val="000000"/>
          <w:sz w:val="30"/>
          <w:szCs w:val="30"/>
          <w:cs/>
        </w:rPr>
        <w:t>ม</w:t>
      </w:r>
      <w:r w:rsidRPr="00903FD6">
        <w:rPr>
          <w:rFonts w:asciiTheme="majorBidi" w:hAnsiTheme="majorBidi" w:cstheme="majorBidi"/>
          <w:color w:val="000000"/>
          <w:sz w:val="30"/>
          <w:szCs w:val="30"/>
          <w:cs/>
        </w:rPr>
        <w:t>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 โคโรนา</w:t>
      </w:r>
      <w:r w:rsidR="00FD0FC6" w:rsidRPr="00903FD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C20C7C" w:rsidRPr="00903FD6">
        <w:rPr>
          <w:rFonts w:asciiTheme="majorBidi" w:hAnsiTheme="majorBidi" w:cstheme="majorBidi"/>
          <w:color w:val="000000"/>
          <w:sz w:val="30"/>
          <w:szCs w:val="30"/>
        </w:rPr>
        <w:t>2019</w:t>
      </w:r>
      <w:r w:rsidRPr="00903FD6">
        <w:rPr>
          <w:rFonts w:asciiTheme="majorBidi" w:hAnsiTheme="majorBidi" w:cstheme="majorBidi"/>
          <w:color w:val="000000"/>
          <w:sz w:val="30"/>
          <w:szCs w:val="30"/>
          <w:cs/>
        </w:rPr>
        <w:t xml:space="preserve"> (</w:t>
      </w:r>
      <w:r w:rsidRPr="00903FD6">
        <w:rPr>
          <w:rFonts w:asciiTheme="majorBidi" w:hAnsiTheme="majorBidi" w:cstheme="majorBidi"/>
          <w:color w:val="000000"/>
          <w:sz w:val="30"/>
          <w:szCs w:val="30"/>
        </w:rPr>
        <w:t>COVID-</w:t>
      </w:r>
      <w:r w:rsidR="00C20C7C" w:rsidRPr="00903FD6">
        <w:rPr>
          <w:rFonts w:asciiTheme="majorBidi" w:hAnsiTheme="majorBidi" w:cstheme="majorBidi"/>
          <w:color w:val="000000"/>
          <w:sz w:val="30"/>
          <w:szCs w:val="30"/>
        </w:rPr>
        <w:t>19</w:t>
      </w:r>
      <w:r w:rsidRPr="00903FD6">
        <w:rPr>
          <w:rFonts w:asciiTheme="majorBidi" w:hAnsiTheme="majorBidi" w:cstheme="majorBidi"/>
          <w:color w:val="000000"/>
          <w:sz w:val="30"/>
          <w:szCs w:val="30"/>
          <w:cs/>
        </w:rPr>
        <w:t xml:space="preserve">) ในเรื่องดังต่อไปนี้ </w:t>
      </w:r>
    </w:p>
    <w:p w14:paraId="3227433C" w14:textId="77777777" w:rsidR="00F964DB" w:rsidRPr="00903FD6" w:rsidRDefault="00F964DB" w:rsidP="003224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7F076E1" w14:textId="4436996F" w:rsidR="0032243F" w:rsidRPr="00903FD6" w:rsidRDefault="0032243F" w:rsidP="0032243F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903FD6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การด้อยค่าของสินทรัพย์</w:t>
      </w:r>
    </w:p>
    <w:p w14:paraId="5F0D8E12" w14:textId="77777777" w:rsidR="0032243F" w:rsidRPr="00903FD6" w:rsidRDefault="0032243F" w:rsidP="003224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26103DCE" w14:textId="6DAF9979" w:rsidR="0032243F" w:rsidRPr="00903FD6" w:rsidRDefault="0032243F" w:rsidP="003224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903FD6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903FD6">
        <w:rPr>
          <w:rFonts w:asciiTheme="majorBidi" w:hAnsiTheme="majorBidi" w:cstheme="majorBidi"/>
          <w:color w:val="000000"/>
          <w:sz w:val="30"/>
          <w:szCs w:val="30"/>
          <w:cs/>
        </w:rPr>
        <w:t>พิจารณาการด้อยค่าของลูกหนี้การค้าตามวิธีการอย่างง่าย (</w:t>
      </w:r>
      <w:r w:rsidRPr="00903FD6">
        <w:rPr>
          <w:rFonts w:asciiTheme="majorBidi" w:hAnsiTheme="majorBidi" w:cstheme="majorBidi"/>
          <w:color w:val="000000"/>
          <w:sz w:val="30"/>
          <w:szCs w:val="30"/>
        </w:rPr>
        <w:t>Simplified approach)</w:t>
      </w:r>
      <w:r w:rsidRPr="00903FD6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โดยใช้ข้อมูลผลขาดทุนด้านเครดิตในอดีตมาพิจารณาอัตราการสูญเสีย (</w:t>
      </w:r>
      <w:r w:rsidRPr="00903FD6">
        <w:rPr>
          <w:rFonts w:asciiTheme="majorBidi" w:hAnsiTheme="majorBidi" w:cstheme="majorBidi"/>
          <w:color w:val="000000"/>
          <w:sz w:val="30"/>
          <w:szCs w:val="30"/>
        </w:rPr>
        <w:t>loss rate)</w:t>
      </w:r>
      <w:r w:rsidRPr="00903FD6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และ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ไม่นำข้อมูลที่มีการคาดการณ์ในอนาคต </w:t>
      </w:r>
      <w:r w:rsidRPr="00903FD6">
        <w:rPr>
          <w:rFonts w:asciiTheme="majorBidi" w:hAnsiTheme="majorBidi" w:cstheme="majorBidi"/>
          <w:sz w:val="30"/>
          <w:szCs w:val="30"/>
        </w:rPr>
        <w:t xml:space="preserve">(Forward-looking information) </w:t>
      </w:r>
      <w:r w:rsidRPr="00903FD6">
        <w:rPr>
          <w:rFonts w:asciiTheme="majorBidi" w:hAnsiTheme="majorBidi" w:cstheme="majorBidi"/>
          <w:sz w:val="30"/>
          <w:szCs w:val="30"/>
          <w:cs/>
        </w:rPr>
        <w:t>มาพิจารณา</w:t>
      </w:r>
    </w:p>
    <w:p w14:paraId="049F9A3E" w14:textId="77777777" w:rsidR="00F55011" w:rsidRPr="00903FD6" w:rsidRDefault="00F55011" w:rsidP="003224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6759B5" w14:textId="1B615D37" w:rsidR="00B01EC3" w:rsidRDefault="0032243F" w:rsidP="00BA00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903FD6">
        <w:rPr>
          <w:rFonts w:asciiTheme="majorBidi" w:hAnsiTheme="majorBidi" w:cstheme="majorBidi"/>
          <w:sz w:val="30"/>
          <w:szCs w:val="30"/>
          <w:cs/>
        </w:rPr>
        <w:t xml:space="preserve">กลุ่มบริษัทเลือกไม่นำสถานการณ์ </w:t>
      </w:r>
      <w:r w:rsidRPr="00903FD6">
        <w:rPr>
          <w:rFonts w:asciiTheme="majorBidi" w:hAnsiTheme="majorBidi" w:cstheme="majorBidi"/>
          <w:sz w:val="30"/>
          <w:szCs w:val="30"/>
        </w:rPr>
        <w:t>COVID-</w:t>
      </w:r>
      <w:r w:rsidR="00C20C7C" w:rsidRPr="00903FD6">
        <w:rPr>
          <w:rFonts w:asciiTheme="majorBidi" w:hAnsiTheme="majorBidi" w:cstheme="majorBidi"/>
          <w:sz w:val="30"/>
          <w:szCs w:val="30"/>
        </w:rPr>
        <w:t>19</w:t>
      </w:r>
      <w:r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Pr="00903FD6">
        <w:rPr>
          <w:rFonts w:asciiTheme="majorBidi" w:hAnsiTheme="majorBidi" w:cstheme="majorBidi"/>
          <w:sz w:val="30"/>
          <w:szCs w:val="30"/>
          <w:cs/>
        </w:rPr>
        <w:t>มาถือเป็นข้อบ่งชี้การด้อยค่าของที่ดิน อาคาร และอุปกรณ์</w:t>
      </w:r>
      <w:r w:rsidRPr="00903FD6">
        <w:rPr>
          <w:rFonts w:asciiTheme="majorBidi" w:hAnsiTheme="majorBidi" w:cstheme="majorBidi"/>
          <w:sz w:val="30"/>
          <w:szCs w:val="30"/>
        </w:rPr>
        <w:t>/</w:t>
      </w:r>
      <w:r w:rsidRPr="00903FD6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</w:t>
      </w:r>
      <w:r w:rsidR="004310E7" w:rsidRPr="00903FD6">
        <w:rPr>
          <w:rFonts w:asciiTheme="majorBidi" w:hAnsiTheme="majorBidi" w:cstheme="majorBidi"/>
          <w:sz w:val="30"/>
          <w:szCs w:val="30"/>
        </w:rPr>
        <w:t>/</w:t>
      </w:r>
      <w:r w:rsidRPr="00903FD6">
        <w:rPr>
          <w:rFonts w:asciiTheme="majorBidi" w:hAnsiTheme="majorBidi" w:cstheme="majorBidi"/>
          <w:sz w:val="30"/>
          <w:szCs w:val="30"/>
          <w:cs/>
        </w:rPr>
        <w:t>สินทรัพย์ไม่มีตัวตน</w:t>
      </w:r>
      <w:r w:rsidR="004310E7" w:rsidRPr="00903FD6">
        <w:rPr>
          <w:rFonts w:asciiTheme="majorBidi" w:hAnsiTheme="majorBidi" w:cstheme="majorBidi"/>
          <w:sz w:val="30"/>
          <w:szCs w:val="30"/>
          <w:cs/>
        </w:rPr>
        <w:t>อื่น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 และเลือกไม่นำข้อมูลสถานการณ์ </w:t>
      </w:r>
      <w:r w:rsidRPr="00903FD6">
        <w:rPr>
          <w:rFonts w:asciiTheme="majorBidi" w:hAnsiTheme="majorBidi" w:cstheme="majorBidi"/>
          <w:sz w:val="30"/>
          <w:szCs w:val="30"/>
        </w:rPr>
        <w:t>COVID-</w:t>
      </w:r>
      <w:r w:rsidR="00C20C7C" w:rsidRPr="00903FD6">
        <w:rPr>
          <w:rFonts w:asciiTheme="majorBidi" w:hAnsiTheme="majorBidi" w:cstheme="majorBidi"/>
          <w:sz w:val="30"/>
          <w:szCs w:val="30"/>
        </w:rPr>
        <w:t>19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 ที่อาจจะกระทบต่อการพยากรณ์ทางการเงินในอนาคตมาใช้ประกอบการทดสอบการด้อยค่าของค่าความนิยม</w:t>
      </w:r>
      <w:r w:rsidR="004310E7" w:rsidRPr="00903FD6">
        <w:rPr>
          <w:rFonts w:asciiTheme="majorBidi" w:hAnsiTheme="majorBidi" w:cstheme="majorBidi"/>
          <w:sz w:val="30"/>
          <w:szCs w:val="30"/>
        </w:rPr>
        <w:t>/</w:t>
      </w:r>
      <w:r w:rsidRPr="00903FD6">
        <w:rPr>
          <w:rFonts w:asciiTheme="majorBidi" w:hAnsiTheme="majorBidi" w:cstheme="majorBidi"/>
          <w:sz w:val="30"/>
          <w:szCs w:val="30"/>
          <w:cs/>
        </w:rPr>
        <w:t>สินทรัพย์ไม่มีตัวตน</w:t>
      </w:r>
      <w:r w:rsidR="004310E7" w:rsidRPr="00903FD6">
        <w:rPr>
          <w:rFonts w:asciiTheme="majorBidi" w:hAnsiTheme="majorBidi" w:cstheme="majorBidi"/>
          <w:sz w:val="30"/>
          <w:szCs w:val="30"/>
          <w:cs/>
        </w:rPr>
        <w:t>อื่น</w:t>
      </w:r>
      <w:r w:rsidRPr="00903FD6">
        <w:rPr>
          <w:rFonts w:asciiTheme="majorBidi" w:hAnsiTheme="majorBidi" w:cstheme="majorBidi"/>
          <w:sz w:val="30"/>
          <w:szCs w:val="30"/>
          <w:cs/>
        </w:rPr>
        <w:t>ที่มีอายุการใช้ประโยชน์ไม่ทราบแน่นอน และสินทรัพย์ไม่มีตัวตน</w:t>
      </w:r>
      <w:r w:rsidR="004310E7" w:rsidRPr="00903FD6">
        <w:rPr>
          <w:rFonts w:asciiTheme="majorBidi" w:hAnsiTheme="majorBidi" w:cstheme="majorBidi"/>
          <w:sz w:val="30"/>
          <w:szCs w:val="30"/>
          <w:cs/>
        </w:rPr>
        <w:t>อื่น</w:t>
      </w:r>
      <w:r w:rsidRPr="00903FD6">
        <w:rPr>
          <w:rFonts w:asciiTheme="majorBidi" w:hAnsiTheme="majorBidi" w:cstheme="majorBidi"/>
          <w:sz w:val="30"/>
          <w:szCs w:val="30"/>
          <w:cs/>
        </w:rPr>
        <w:t>ที่ยังไม่พร้อมใช้งาน</w:t>
      </w:r>
    </w:p>
    <w:p w14:paraId="0141CD58" w14:textId="77777777" w:rsidR="00A54146" w:rsidRPr="00903FD6" w:rsidRDefault="00A54146" w:rsidP="00BA00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</w:p>
    <w:p w14:paraId="3FE94FF1" w14:textId="77777777" w:rsidR="0032243F" w:rsidRPr="00903FD6" w:rsidRDefault="0032243F" w:rsidP="0032243F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903FD6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การเปลี่ยนแปลงสัญญาเช่า</w:t>
      </w:r>
    </w:p>
    <w:p w14:paraId="74ACAC8F" w14:textId="77777777" w:rsidR="0032243F" w:rsidRPr="00903FD6" w:rsidRDefault="0032243F" w:rsidP="003224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1F64EC40" w14:textId="56CA2B41" w:rsidR="0032243F" w:rsidRPr="00903FD6" w:rsidRDefault="0032243F" w:rsidP="003224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903FD6">
        <w:rPr>
          <w:rFonts w:asciiTheme="majorBidi" w:hAnsiTheme="majorBidi" w:cstheme="majorBidi"/>
          <w:sz w:val="30"/>
          <w:szCs w:val="30"/>
          <w:cs/>
        </w:rPr>
        <w:t>ในเดือน</w:t>
      </w:r>
      <w:r w:rsidR="00D55864" w:rsidRPr="00903FD6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20C7C" w:rsidRPr="00903FD6">
        <w:rPr>
          <w:rFonts w:asciiTheme="majorBidi" w:hAnsiTheme="majorBidi" w:cstheme="majorBidi"/>
          <w:sz w:val="30"/>
          <w:szCs w:val="30"/>
        </w:rPr>
        <w:t>2563</w:t>
      </w:r>
      <w:r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Pr="00903FD6">
        <w:rPr>
          <w:rFonts w:asciiTheme="majorBidi" w:hAnsiTheme="majorBidi" w:cstheme="majorBidi"/>
          <w:sz w:val="30"/>
          <w:szCs w:val="30"/>
          <w:cs/>
        </w:rPr>
        <w:t>กลุ่มบริษัทได้</w:t>
      </w:r>
      <w:r w:rsidR="00B01D71" w:rsidRPr="00903FD6">
        <w:rPr>
          <w:rFonts w:asciiTheme="majorBidi" w:hAnsiTheme="majorBidi" w:cstheme="majorBidi"/>
          <w:sz w:val="30"/>
          <w:szCs w:val="30"/>
          <w:cs/>
        </w:rPr>
        <w:t>รับการ</w:t>
      </w:r>
      <w:r w:rsidRPr="00903FD6">
        <w:rPr>
          <w:rFonts w:asciiTheme="majorBidi" w:hAnsiTheme="majorBidi" w:cstheme="majorBidi"/>
          <w:sz w:val="30"/>
          <w:szCs w:val="30"/>
          <w:cs/>
        </w:rPr>
        <w:t>ลดค่าเช่าจ่าย</w:t>
      </w:r>
      <w:r w:rsidR="00E94DC0" w:rsidRPr="00903FD6">
        <w:rPr>
          <w:rFonts w:asciiTheme="majorBidi" w:hAnsiTheme="majorBidi" w:cstheme="majorBidi"/>
          <w:sz w:val="30"/>
          <w:szCs w:val="30"/>
          <w:cs/>
        </w:rPr>
        <w:t>ตั้งแต่</w:t>
      </w:r>
      <w:r w:rsidRPr="00903FD6">
        <w:rPr>
          <w:rFonts w:asciiTheme="majorBidi" w:hAnsiTheme="majorBidi" w:cstheme="majorBidi"/>
          <w:sz w:val="30"/>
          <w:szCs w:val="30"/>
          <w:cs/>
        </w:rPr>
        <w:t>เดือนกุมภาพันธ์</w:t>
      </w:r>
      <w:r w:rsidR="00E829EB" w:rsidRPr="00903FD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20C7C" w:rsidRPr="00903FD6">
        <w:rPr>
          <w:rFonts w:asciiTheme="majorBidi" w:hAnsiTheme="majorBidi" w:cstheme="majorBidi"/>
          <w:sz w:val="30"/>
          <w:szCs w:val="30"/>
        </w:rPr>
        <w:t>2563</w:t>
      </w:r>
      <w:r w:rsidR="00F91694"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เนื่องจากสถานการณ์ </w:t>
      </w:r>
      <w:r w:rsidRPr="00903FD6">
        <w:rPr>
          <w:rFonts w:asciiTheme="majorBidi" w:hAnsiTheme="majorBidi" w:cstheme="majorBidi"/>
          <w:sz w:val="30"/>
          <w:szCs w:val="30"/>
        </w:rPr>
        <w:t>COVID-</w:t>
      </w:r>
      <w:r w:rsidR="00C20C7C" w:rsidRPr="00903FD6">
        <w:rPr>
          <w:rFonts w:asciiTheme="majorBidi" w:hAnsiTheme="majorBidi" w:cstheme="majorBidi"/>
          <w:sz w:val="30"/>
          <w:szCs w:val="30"/>
        </w:rPr>
        <w:t>19</w:t>
      </w:r>
      <w:r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Pr="00903FD6">
        <w:rPr>
          <w:rFonts w:asciiTheme="majorBidi" w:hAnsiTheme="majorBidi" w:cstheme="majorBidi"/>
          <w:sz w:val="30"/>
          <w:szCs w:val="30"/>
          <w:cs/>
        </w:rPr>
        <w:t>กลุ่มบริษัทได้ทยอยปรับลดหนี้สินตามสัญญาเช่าตามสัดส่วนที่ได้รับการลดค่าเช่า</w:t>
      </w:r>
      <w:r w:rsidR="00B01D71" w:rsidRPr="00903FD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03FD6">
        <w:rPr>
          <w:rFonts w:asciiTheme="majorBidi" w:hAnsiTheme="majorBidi" w:cstheme="majorBidi"/>
          <w:sz w:val="30"/>
          <w:szCs w:val="30"/>
          <w:cs/>
        </w:rPr>
        <w:t>กลับรายการ</w:t>
      </w:r>
      <w:r w:rsidR="00644625" w:rsidRPr="00903FD6">
        <w:rPr>
          <w:rFonts w:asciiTheme="majorBidi" w:hAnsiTheme="majorBidi" w:cstheme="majorBidi"/>
          <w:sz w:val="30"/>
          <w:szCs w:val="30"/>
        </w:rPr>
        <w:br/>
      </w:r>
      <w:r w:rsidRPr="00903FD6">
        <w:rPr>
          <w:rFonts w:asciiTheme="majorBidi" w:hAnsiTheme="majorBidi" w:cstheme="majorBidi"/>
          <w:sz w:val="30"/>
          <w:szCs w:val="30"/>
          <w:cs/>
        </w:rPr>
        <w:t>ค่าเสื่อมราคาของสินทรัพย์สิทธิการใช้และดอกเบี้ยจากหนี้สินตามสัญญาเช่าที่เกี่ยวข้องตามสัดส่วนของค่าเช่าที่ลดลง และบันทึกผลต่างจากการได้รับการลดค่าเช่าในกำไรหรือขาดทุนสำหรับงวด</w:t>
      </w:r>
      <w:r w:rsidR="005913BC" w:rsidRPr="00903FD6">
        <w:rPr>
          <w:rFonts w:asciiTheme="majorBidi" w:hAnsiTheme="majorBidi" w:cstheme="majorBidi"/>
          <w:sz w:val="30"/>
          <w:szCs w:val="30"/>
          <w:cs/>
        </w:rPr>
        <w:t>สามเดือน และ</w:t>
      </w:r>
      <w:r w:rsidR="00D55864" w:rsidRPr="00903FD6">
        <w:rPr>
          <w:rFonts w:asciiTheme="majorBidi" w:hAnsiTheme="majorBidi" w:cstheme="majorBidi"/>
          <w:sz w:val="30"/>
          <w:szCs w:val="30"/>
          <w:cs/>
        </w:rPr>
        <w:t>เก้า</w:t>
      </w:r>
      <w:r w:rsidRPr="00903FD6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="00136C7B" w:rsidRPr="00903FD6">
        <w:rPr>
          <w:rFonts w:asciiTheme="majorBidi" w:hAnsiTheme="majorBidi" w:cstheme="majorBidi"/>
          <w:sz w:val="30"/>
          <w:szCs w:val="30"/>
        </w:rPr>
        <w:br/>
      </w:r>
      <w:r w:rsidRPr="00903FD6">
        <w:rPr>
          <w:rFonts w:asciiTheme="majorBidi" w:hAnsiTheme="majorBidi" w:cstheme="majorBidi"/>
          <w:sz w:val="30"/>
          <w:szCs w:val="30"/>
          <w:cs/>
        </w:rPr>
        <w:t>เป็นเงิน</w:t>
      </w:r>
      <w:r w:rsidR="0010150B"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="00105CE4">
        <w:rPr>
          <w:rFonts w:asciiTheme="majorBidi" w:hAnsiTheme="majorBidi" w:cstheme="majorBidi"/>
          <w:sz w:val="30"/>
          <w:szCs w:val="30"/>
        </w:rPr>
        <w:t xml:space="preserve">1 </w:t>
      </w:r>
      <w:r w:rsidR="005913BC" w:rsidRPr="00903FD6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D55864"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="005913BC" w:rsidRPr="00903FD6">
        <w:rPr>
          <w:rFonts w:asciiTheme="majorBidi" w:hAnsiTheme="majorBidi" w:cstheme="majorBidi"/>
          <w:sz w:val="30"/>
          <w:szCs w:val="30"/>
          <w:cs/>
        </w:rPr>
        <w:t>และ</w:t>
      </w:r>
      <w:r w:rsidR="00105CE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05CE4">
        <w:rPr>
          <w:rFonts w:asciiTheme="majorBidi" w:hAnsiTheme="majorBidi" w:cstheme="majorBidi"/>
          <w:sz w:val="30"/>
          <w:szCs w:val="30"/>
        </w:rPr>
        <w:t>28</w:t>
      </w:r>
      <w:r w:rsidR="00D55864"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Pr="00903FD6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5913BC" w:rsidRPr="00903FD6">
        <w:rPr>
          <w:rFonts w:asciiTheme="majorBidi" w:hAnsiTheme="majorBidi" w:cstheme="majorBidi"/>
          <w:sz w:val="30"/>
          <w:szCs w:val="30"/>
          <w:cs/>
        </w:rPr>
        <w:t xml:space="preserve"> ตามลำดับ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 ในงบการเงินรวม </w:t>
      </w:r>
    </w:p>
    <w:p w14:paraId="3ABFB52A" w14:textId="77777777" w:rsidR="007E0486" w:rsidRPr="00903FD6" w:rsidRDefault="007E0486" w:rsidP="003224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02BEA54F" w14:textId="77777777" w:rsidR="0032243F" w:rsidRPr="00903FD6" w:rsidRDefault="0032243F" w:rsidP="0032243F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903FD6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การวัดมูลค่ายุติธรรม</w:t>
      </w:r>
    </w:p>
    <w:p w14:paraId="66D875EE" w14:textId="77777777" w:rsidR="0032243F" w:rsidRPr="00903FD6" w:rsidRDefault="0032243F" w:rsidP="003224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310814" w14:textId="296B3827" w:rsidR="0032243F" w:rsidRPr="00903FD6" w:rsidRDefault="0032243F" w:rsidP="003224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903FD6">
        <w:rPr>
          <w:rFonts w:asciiTheme="majorBidi" w:hAnsiTheme="majorBidi" w:cstheme="majorBidi"/>
          <w:sz w:val="30"/>
          <w:szCs w:val="30"/>
          <w:cs/>
        </w:rPr>
        <w:t xml:space="preserve">กลุ่มบริษัทเลือกวัดมูลค่ายุติธรรมของเงินลงทุนในตราสารทุนที่ไม่อยู่ในความต้องการของตลาด ณ วันที่ </w:t>
      </w:r>
      <w:r w:rsidR="00A92596" w:rsidRPr="00903FD6">
        <w:rPr>
          <w:rFonts w:asciiTheme="majorBidi" w:hAnsiTheme="majorBidi" w:cstheme="majorBidi"/>
          <w:sz w:val="30"/>
          <w:szCs w:val="30"/>
          <w:cs/>
        </w:rPr>
        <w:br/>
      </w:r>
      <w:r w:rsidR="00C20C7C" w:rsidRPr="00903FD6">
        <w:rPr>
          <w:rFonts w:asciiTheme="majorBidi" w:hAnsiTheme="majorBidi" w:cstheme="majorBidi"/>
          <w:sz w:val="30"/>
          <w:szCs w:val="30"/>
        </w:rPr>
        <w:t>30</w:t>
      </w:r>
      <w:r w:rsidR="001B6DDA"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="00D55864" w:rsidRPr="00903FD6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C20C7C" w:rsidRPr="00903FD6">
        <w:rPr>
          <w:rFonts w:asciiTheme="majorBidi" w:hAnsiTheme="majorBidi" w:cstheme="majorBidi"/>
          <w:sz w:val="30"/>
          <w:szCs w:val="30"/>
        </w:rPr>
        <w:t>2563</w:t>
      </w:r>
      <w:r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ด้วยมูลค่ายุติธรรม ณ วันที่ </w:t>
      </w:r>
      <w:r w:rsidR="00C20C7C" w:rsidRPr="00903FD6">
        <w:rPr>
          <w:rFonts w:asciiTheme="majorBidi" w:hAnsiTheme="majorBidi" w:cstheme="majorBidi"/>
          <w:sz w:val="30"/>
          <w:szCs w:val="30"/>
        </w:rPr>
        <w:t>1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C20C7C" w:rsidRPr="00903FD6">
        <w:rPr>
          <w:rFonts w:asciiTheme="majorBidi" w:hAnsiTheme="majorBidi" w:cstheme="majorBidi"/>
          <w:sz w:val="30"/>
          <w:szCs w:val="30"/>
        </w:rPr>
        <w:t>2563</w:t>
      </w:r>
    </w:p>
    <w:p w14:paraId="28F29085" w14:textId="15A5A76E" w:rsidR="00DB005C" w:rsidRDefault="00DB0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C5EEC76" w14:textId="77777777" w:rsidR="0032243F" w:rsidRPr="00903FD6" w:rsidRDefault="0032243F" w:rsidP="0032243F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903FD6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lastRenderedPageBreak/>
        <w:t>ภาษีเงินได้รอการตัดบัญชี</w:t>
      </w:r>
    </w:p>
    <w:p w14:paraId="40A25B1C" w14:textId="77777777" w:rsidR="0032243F" w:rsidRPr="00903FD6" w:rsidRDefault="0032243F" w:rsidP="003224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</w:p>
    <w:p w14:paraId="4CB3902F" w14:textId="2E96C627" w:rsidR="00A54146" w:rsidRPr="00903FD6" w:rsidRDefault="001B6DDA" w:rsidP="003224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903FD6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32243F" w:rsidRPr="00903FD6">
        <w:rPr>
          <w:rFonts w:asciiTheme="majorBidi" w:hAnsiTheme="majorBidi" w:cstheme="majorBidi"/>
          <w:sz w:val="30"/>
          <w:szCs w:val="30"/>
          <w:cs/>
        </w:rPr>
        <w:t xml:space="preserve">เลือกไม่นำข้อมูลสถานการณ์ </w:t>
      </w:r>
      <w:r w:rsidR="0032243F" w:rsidRPr="00903FD6">
        <w:rPr>
          <w:rFonts w:asciiTheme="majorBidi" w:hAnsiTheme="majorBidi" w:cstheme="majorBidi"/>
          <w:sz w:val="30"/>
          <w:szCs w:val="30"/>
        </w:rPr>
        <w:t>COVID-</w:t>
      </w:r>
      <w:r w:rsidR="00C20C7C" w:rsidRPr="00903FD6">
        <w:rPr>
          <w:rFonts w:asciiTheme="majorBidi" w:hAnsiTheme="majorBidi" w:cstheme="majorBidi"/>
          <w:sz w:val="30"/>
          <w:szCs w:val="30"/>
        </w:rPr>
        <w:t>19</w:t>
      </w:r>
      <w:r w:rsidR="0032243F"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="0032243F" w:rsidRPr="00903FD6">
        <w:rPr>
          <w:rFonts w:asciiTheme="majorBidi" w:hAnsiTheme="majorBidi" w:cstheme="majorBidi"/>
          <w:sz w:val="30"/>
          <w:szCs w:val="30"/>
          <w:cs/>
        </w:rPr>
        <w:t xml:space="preserve">มาเป็นข้อมูลในการประมาณการความเพียงพอของกำไรทางภาษีในอนาคตเพื่อใช้ในการทบทวนมูลค่าของสินทรัพย์ภาษีเงินได้รอการตัดบัญชี ณ วันที่ </w:t>
      </w:r>
      <w:r w:rsidR="00C20C7C" w:rsidRPr="00903FD6">
        <w:rPr>
          <w:rFonts w:asciiTheme="majorBidi" w:hAnsiTheme="majorBidi" w:cstheme="majorBidi"/>
          <w:sz w:val="30"/>
          <w:szCs w:val="30"/>
        </w:rPr>
        <w:t>30</w:t>
      </w:r>
      <w:r w:rsidR="0096171D"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="00D55864" w:rsidRPr="00903FD6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C20C7C" w:rsidRPr="00903FD6">
        <w:rPr>
          <w:rFonts w:asciiTheme="majorBidi" w:hAnsiTheme="majorBidi" w:cstheme="majorBidi"/>
          <w:sz w:val="30"/>
          <w:szCs w:val="30"/>
        </w:rPr>
        <w:t>2563</w:t>
      </w:r>
    </w:p>
    <w:p w14:paraId="2A29EE51" w14:textId="76DE0635" w:rsidR="003B254B" w:rsidRPr="00903FD6" w:rsidRDefault="003B2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261CFAEA" w14:textId="5A2074B3" w:rsidR="00093B30" w:rsidRPr="00903FD6" w:rsidRDefault="00804175" w:rsidP="00A168C3">
      <w:pPr>
        <w:pStyle w:val="Heading1"/>
        <w:keepLines/>
        <w:numPr>
          <w:ilvl w:val="0"/>
          <w:numId w:val="4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color w:val="0000FF"/>
          <w:sz w:val="30"/>
          <w:szCs w:val="30"/>
          <w:u w:val="none"/>
        </w:rPr>
      </w:pPr>
      <w:r w:rsidRPr="00903FD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2EEFE7D4" w14:textId="77777777" w:rsidR="00991336" w:rsidRPr="00903FD6" w:rsidRDefault="00991336" w:rsidP="00611EE3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830873" w14:textId="11C258D8" w:rsidR="002B1FC3" w:rsidRPr="00903FD6" w:rsidRDefault="002B1FC3" w:rsidP="00635271">
      <w:pPr>
        <w:tabs>
          <w:tab w:val="clear" w:pos="454"/>
          <w:tab w:val="clear" w:pos="680"/>
          <w:tab w:val="left" w:pos="540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903FD6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ความสัมพันธ์ที่มีกับบริษัทย่อย บริษัทร่วม</w:t>
      </w:r>
      <w:r w:rsidRPr="00903FD6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903FD6">
        <w:rPr>
          <w:rFonts w:asciiTheme="majorBidi" w:hAnsiTheme="majorBidi" w:cstheme="majorBidi"/>
          <w:b/>
          <w:sz w:val="30"/>
          <w:szCs w:val="30"/>
          <w:cs/>
        </w:rPr>
        <w:t>และการร่วมค้าได้เปิดเผยในหมายเหตุข้อ</w:t>
      </w:r>
      <w:r w:rsidRPr="00903FD6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C20C7C" w:rsidRPr="00903FD6">
        <w:rPr>
          <w:rFonts w:asciiTheme="majorBidi" w:hAnsiTheme="majorBidi" w:cstheme="majorBidi"/>
          <w:bCs/>
          <w:sz w:val="30"/>
          <w:szCs w:val="30"/>
        </w:rPr>
        <w:t>1</w:t>
      </w:r>
      <w:r w:rsidRPr="00903FD6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C20C7C" w:rsidRPr="00903FD6">
        <w:rPr>
          <w:rFonts w:asciiTheme="majorBidi" w:hAnsiTheme="majorBidi" w:cstheme="majorBidi"/>
          <w:bCs/>
          <w:sz w:val="30"/>
          <w:szCs w:val="30"/>
        </w:rPr>
        <w:t>7</w:t>
      </w:r>
      <w:r w:rsidRPr="00903FD6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Pr="00903FD6">
        <w:rPr>
          <w:rFonts w:asciiTheme="majorBidi" w:hAnsiTheme="majorBidi" w:cstheme="majorBidi"/>
          <w:b/>
          <w:sz w:val="30"/>
          <w:szCs w:val="30"/>
          <w:cs/>
        </w:rPr>
        <w:t>และ</w:t>
      </w:r>
      <w:r w:rsidRPr="00903FD6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C20C7C" w:rsidRPr="00903FD6">
        <w:rPr>
          <w:rFonts w:asciiTheme="majorBidi" w:hAnsiTheme="majorBidi" w:cstheme="majorBidi"/>
          <w:bCs/>
          <w:sz w:val="30"/>
          <w:szCs w:val="30"/>
        </w:rPr>
        <w:t>8</w:t>
      </w:r>
      <w:r w:rsidRPr="00903FD6">
        <w:rPr>
          <w:rFonts w:asciiTheme="majorBidi" w:hAnsiTheme="majorBidi" w:cstheme="majorBidi"/>
          <w:b/>
          <w:sz w:val="30"/>
          <w:szCs w:val="30"/>
          <w:cs/>
        </w:rPr>
        <w:t xml:space="preserve"> สำหรับบุคคลหรือกิจการที่เกี่ยวข้องกัน</w:t>
      </w:r>
      <w:r w:rsidR="00FD7FE3" w:rsidRPr="00903FD6">
        <w:rPr>
          <w:rFonts w:asciiTheme="majorBidi" w:hAnsiTheme="majorBidi" w:cstheme="majorBidi"/>
          <w:b/>
          <w:sz w:val="30"/>
          <w:szCs w:val="30"/>
          <w:cs/>
        </w:rPr>
        <w:t xml:space="preserve">อื่น </w:t>
      </w:r>
      <w:r w:rsidRPr="00903FD6">
        <w:rPr>
          <w:rFonts w:asciiTheme="majorBidi" w:hAnsiTheme="majorBidi" w:cstheme="majorBidi"/>
          <w:b/>
          <w:sz w:val="30"/>
          <w:szCs w:val="30"/>
          <w:cs/>
        </w:rPr>
        <w:t>ความสัมพันธ์</w:t>
      </w:r>
      <w:r w:rsidR="00EC6BB3" w:rsidRPr="00903FD6">
        <w:rPr>
          <w:rFonts w:asciiTheme="majorBidi" w:hAnsiTheme="majorBidi" w:cstheme="majorBidi"/>
          <w:b/>
          <w:sz w:val="30"/>
          <w:szCs w:val="30"/>
          <w:cs/>
        </w:rPr>
        <w:t>และนโยบายการกำหนดราคา</w:t>
      </w:r>
      <w:r w:rsidR="00FD7FE3" w:rsidRPr="00903FD6">
        <w:rPr>
          <w:rFonts w:asciiTheme="majorBidi" w:hAnsiTheme="majorBidi" w:cstheme="majorBidi"/>
          <w:b/>
          <w:sz w:val="30"/>
          <w:szCs w:val="30"/>
          <w:cs/>
        </w:rPr>
        <w:t>ไม่มีการ</w:t>
      </w:r>
      <w:r w:rsidRPr="00903FD6">
        <w:rPr>
          <w:rFonts w:asciiTheme="majorBidi" w:hAnsiTheme="majorBidi" w:cstheme="majorBidi"/>
          <w:b/>
          <w:sz w:val="30"/>
          <w:szCs w:val="30"/>
          <w:cs/>
        </w:rPr>
        <w:t>เปลี่ยนแปลงอย่างมีสาระสำคัญในระหว่า</w:t>
      </w:r>
      <w:r w:rsidR="00EC6BB3" w:rsidRPr="00903FD6">
        <w:rPr>
          <w:rFonts w:asciiTheme="majorBidi" w:hAnsiTheme="majorBidi" w:cstheme="majorBidi"/>
          <w:b/>
          <w:sz w:val="30"/>
          <w:szCs w:val="30"/>
          <w:cs/>
        </w:rPr>
        <w:t>ง</w:t>
      </w:r>
      <w:r w:rsidRPr="00903FD6">
        <w:rPr>
          <w:rFonts w:asciiTheme="majorBidi" w:hAnsiTheme="majorBidi" w:cstheme="majorBidi"/>
          <w:b/>
          <w:sz w:val="30"/>
          <w:szCs w:val="30"/>
          <w:cs/>
        </w:rPr>
        <w:t>ง</w:t>
      </w:r>
      <w:r w:rsidR="00EC6BB3" w:rsidRPr="00903FD6">
        <w:rPr>
          <w:rFonts w:asciiTheme="majorBidi" w:hAnsiTheme="majorBidi" w:cstheme="majorBidi"/>
          <w:b/>
          <w:sz w:val="30"/>
          <w:szCs w:val="30"/>
          <w:cs/>
        </w:rPr>
        <w:t>วด</w:t>
      </w:r>
      <w:r w:rsidR="00D55864" w:rsidRPr="00903FD6">
        <w:rPr>
          <w:rFonts w:asciiTheme="majorBidi" w:hAnsiTheme="majorBidi" w:cstheme="majorBidi"/>
          <w:b/>
          <w:sz w:val="30"/>
          <w:szCs w:val="30"/>
          <w:cs/>
        </w:rPr>
        <w:t>เก้า</w:t>
      </w:r>
      <w:r w:rsidR="00EC6BB3" w:rsidRPr="00903FD6">
        <w:rPr>
          <w:rFonts w:asciiTheme="majorBidi" w:hAnsiTheme="majorBidi" w:cstheme="majorBidi"/>
          <w:b/>
          <w:sz w:val="30"/>
          <w:szCs w:val="30"/>
          <w:cs/>
        </w:rPr>
        <w:t>เดือน</w:t>
      </w:r>
      <w:r w:rsidR="00FD7FE3" w:rsidRPr="00903FD6">
        <w:rPr>
          <w:rFonts w:asciiTheme="majorBidi" w:hAnsiTheme="majorBidi" w:cstheme="majorBidi"/>
          <w:b/>
          <w:sz w:val="30"/>
          <w:szCs w:val="30"/>
          <w:cs/>
        </w:rPr>
        <w:t xml:space="preserve">สิ้นสุดวันที่ </w:t>
      </w:r>
      <w:r w:rsidR="00C20C7C" w:rsidRPr="00903FD6">
        <w:rPr>
          <w:rFonts w:asciiTheme="majorBidi" w:hAnsiTheme="majorBidi" w:cstheme="majorBidi"/>
          <w:bCs/>
          <w:sz w:val="30"/>
          <w:szCs w:val="30"/>
        </w:rPr>
        <w:t>30</w:t>
      </w:r>
      <w:r w:rsidR="00C759B8" w:rsidRPr="00903FD6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D55864" w:rsidRPr="00AA67EC">
        <w:rPr>
          <w:rFonts w:asciiTheme="majorBidi" w:hAnsiTheme="majorBidi" w:cstheme="majorBidi"/>
          <w:b/>
          <w:sz w:val="30"/>
          <w:szCs w:val="30"/>
          <w:cs/>
        </w:rPr>
        <w:t xml:space="preserve">กันยายน </w:t>
      </w:r>
      <w:r w:rsidR="00D55864" w:rsidRPr="00AA67EC">
        <w:rPr>
          <w:rFonts w:asciiTheme="majorBidi" w:hAnsiTheme="majorBidi" w:cstheme="majorBidi"/>
          <w:bCs/>
          <w:sz w:val="30"/>
          <w:szCs w:val="30"/>
        </w:rPr>
        <w:t>2563</w:t>
      </w:r>
      <w:r w:rsidR="00D55864" w:rsidRPr="00903FD6">
        <w:rPr>
          <w:rFonts w:asciiTheme="majorBidi" w:hAnsiTheme="majorBidi" w:cstheme="majorBidi"/>
          <w:bCs/>
          <w:sz w:val="30"/>
          <w:szCs w:val="30"/>
        </w:rPr>
        <w:t xml:space="preserve"> </w:t>
      </w:r>
    </w:p>
    <w:p w14:paraId="51BC38D1" w14:textId="53B1A1C1" w:rsidR="00CF735B" w:rsidRPr="00903FD6" w:rsidRDefault="00CF7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4F455A9C" w14:textId="6968A503" w:rsidR="00AA67EC" w:rsidRDefault="00F75C38" w:rsidP="00A54146">
      <w:pPr>
        <w:spacing w:line="240" w:lineRule="auto"/>
        <w:ind w:left="540" w:right="45"/>
        <w:jc w:val="thaiDistribute"/>
        <w:rPr>
          <w:rFonts w:asciiTheme="majorBidi" w:hAnsiTheme="majorBidi" w:cstheme="majorBidi"/>
          <w:sz w:val="30"/>
          <w:szCs w:val="30"/>
        </w:rPr>
      </w:pPr>
      <w:r w:rsidRPr="00903FD6">
        <w:rPr>
          <w:rFonts w:asciiTheme="majorBidi" w:hAnsiTheme="majorBidi" w:cstheme="majorBidi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</w:t>
      </w:r>
      <w:r w:rsidR="003B254B" w:rsidRPr="00903FD6">
        <w:rPr>
          <w:rFonts w:asciiTheme="majorBidi" w:hAnsiTheme="majorBidi" w:cstheme="majorBidi"/>
          <w:sz w:val="30"/>
          <w:szCs w:val="30"/>
          <w:cs/>
        </w:rPr>
        <w:t>สามเดือนและ</w:t>
      </w:r>
      <w:r w:rsidR="00D55864" w:rsidRPr="00903FD6">
        <w:rPr>
          <w:rFonts w:asciiTheme="majorBidi" w:hAnsiTheme="majorBidi" w:cstheme="majorBidi"/>
          <w:sz w:val="30"/>
          <w:szCs w:val="30"/>
          <w:cs/>
        </w:rPr>
        <w:t>เก้า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C20C7C" w:rsidRPr="00903FD6">
        <w:rPr>
          <w:rFonts w:asciiTheme="majorBidi" w:hAnsiTheme="majorBidi" w:cstheme="majorBidi"/>
          <w:sz w:val="30"/>
          <w:szCs w:val="30"/>
        </w:rPr>
        <w:t>30</w:t>
      </w:r>
      <w:r w:rsidR="00C759B8"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="00D55864" w:rsidRPr="00903FD6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สรุปได้ดังนี้  </w:t>
      </w:r>
    </w:p>
    <w:tbl>
      <w:tblPr>
        <w:tblW w:w="951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49"/>
        <w:gridCol w:w="1257"/>
        <w:gridCol w:w="182"/>
        <w:gridCol w:w="1266"/>
        <w:gridCol w:w="87"/>
        <w:gridCol w:w="96"/>
        <w:gridCol w:w="1238"/>
        <w:gridCol w:w="21"/>
        <w:gridCol w:w="159"/>
        <w:gridCol w:w="21"/>
        <w:gridCol w:w="1235"/>
      </w:tblGrid>
      <w:tr w:rsidR="00903FD6" w:rsidRPr="00903FD6" w14:paraId="5C49500B" w14:textId="77777777" w:rsidTr="00600C3F">
        <w:trPr>
          <w:cantSplit/>
          <w:tblHeader/>
        </w:trPr>
        <w:tc>
          <w:tcPr>
            <w:tcW w:w="3949" w:type="dxa"/>
          </w:tcPr>
          <w:p w14:paraId="6978250C" w14:textId="77777777" w:rsidR="00903FD6" w:rsidRPr="00903FD6" w:rsidRDefault="00903FD6" w:rsidP="00C96C18">
            <w:pPr>
              <w:pStyle w:val="acctfourfigures"/>
              <w:spacing w:line="240" w:lineRule="auto"/>
              <w:ind w:firstLine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92" w:type="dxa"/>
            <w:gridSpan w:val="4"/>
            <w:hideMark/>
          </w:tcPr>
          <w:p w14:paraId="413238B1" w14:textId="77777777" w:rsidR="00903FD6" w:rsidRPr="00903FD6" w:rsidRDefault="00903FD6" w:rsidP="00C96C1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70" w:type="dxa"/>
            <w:gridSpan w:val="6"/>
            <w:hideMark/>
          </w:tcPr>
          <w:p w14:paraId="3EB5B764" w14:textId="77777777" w:rsidR="00903FD6" w:rsidRPr="00903FD6" w:rsidRDefault="00903FD6" w:rsidP="00C96C1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03FD6" w:rsidRPr="00903FD6" w14:paraId="78E43731" w14:textId="77777777" w:rsidTr="00600C3F">
        <w:trPr>
          <w:cantSplit/>
          <w:tblHeader/>
        </w:trPr>
        <w:tc>
          <w:tcPr>
            <w:tcW w:w="3949" w:type="dxa"/>
            <w:hideMark/>
          </w:tcPr>
          <w:p w14:paraId="0390923D" w14:textId="77777777" w:rsidR="00903FD6" w:rsidRPr="00903FD6" w:rsidRDefault="00903FD6" w:rsidP="00C96C1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903F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สำหรับงวดสามเดือนสิ้นสุดวันที่</w:t>
            </w:r>
            <w:r w:rsidRPr="00903F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</w:rPr>
              <w:t xml:space="preserve"> </w:t>
            </w:r>
            <w:r w:rsidRPr="00903FD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30</w:t>
            </w:r>
            <w:r w:rsidRPr="00903FD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903FD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257" w:type="dxa"/>
            <w:hideMark/>
          </w:tcPr>
          <w:p w14:paraId="5C46D246" w14:textId="3FF94CD6" w:rsidR="00903FD6" w:rsidRPr="00903FD6" w:rsidRDefault="00903FD6" w:rsidP="00C96C1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600C3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2" w:type="dxa"/>
          </w:tcPr>
          <w:p w14:paraId="23FDB667" w14:textId="77777777" w:rsidR="00903FD6" w:rsidRPr="00903FD6" w:rsidRDefault="00903FD6" w:rsidP="00C96C1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6" w:type="dxa"/>
            <w:hideMark/>
          </w:tcPr>
          <w:p w14:paraId="574B4144" w14:textId="22C75E70" w:rsidR="00903FD6" w:rsidRPr="00903FD6" w:rsidRDefault="00903FD6" w:rsidP="00C96C1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600C3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</w:t>
            </w:r>
          </w:p>
        </w:tc>
        <w:tc>
          <w:tcPr>
            <w:tcW w:w="183" w:type="dxa"/>
            <w:gridSpan w:val="2"/>
          </w:tcPr>
          <w:p w14:paraId="7D13C237" w14:textId="77777777" w:rsidR="00903FD6" w:rsidRPr="00903FD6" w:rsidRDefault="00903FD6" w:rsidP="00C96C1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59" w:type="dxa"/>
            <w:gridSpan w:val="2"/>
            <w:hideMark/>
          </w:tcPr>
          <w:p w14:paraId="7A0EA320" w14:textId="7A58C64D" w:rsidR="00903FD6" w:rsidRPr="00903FD6" w:rsidRDefault="00903FD6" w:rsidP="00C96C1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600C3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</w:t>
            </w:r>
          </w:p>
        </w:tc>
        <w:tc>
          <w:tcPr>
            <w:tcW w:w="180" w:type="dxa"/>
            <w:gridSpan w:val="2"/>
          </w:tcPr>
          <w:p w14:paraId="1E94F93D" w14:textId="77777777" w:rsidR="00903FD6" w:rsidRPr="00903FD6" w:rsidRDefault="00903FD6" w:rsidP="00C96C1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35" w:type="dxa"/>
            <w:hideMark/>
          </w:tcPr>
          <w:p w14:paraId="542A6151" w14:textId="690B02BC" w:rsidR="00903FD6" w:rsidRPr="00903FD6" w:rsidRDefault="00903FD6" w:rsidP="00C96C18">
            <w:pPr>
              <w:pStyle w:val="acctmergecolhdg"/>
              <w:spacing w:line="240" w:lineRule="auto"/>
              <w:ind w:left="102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600C3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</w:t>
            </w:r>
          </w:p>
        </w:tc>
      </w:tr>
      <w:tr w:rsidR="00903FD6" w:rsidRPr="00903FD6" w14:paraId="2EFD867D" w14:textId="77777777" w:rsidTr="00600C3F">
        <w:trPr>
          <w:cantSplit/>
          <w:tblHeader/>
        </w:trPr>
        <w:tc>
          <w:tcPr>
            <w:tcW w:w="3949" w:type="dxa"/>
          </w:tcPr>
          <w:p w14:paraId="662639AD" w14:textId="77777777" w:rsidR="00903FD6" w:rsidRPr="00903FD6" w:rsidRDefault="00903FD6" w:rsidP="00C96C1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62" w:type="dxa"/>
            <w:gridSpan w:val="10"/>
          </w:tcPr>
          <w:p w14:paraId="637F8AD2" w14:textId="77777777" w:rsidR="00903FD6" w:rsidRPr="00903FD6" w:rsidRDefault="00903FD6" w:rsidP="00C96C18">
            <w:pPr>
              <w:pStyle w:val="acctfourfigures"/>
              <w:tabs>
                <w:tab w:val="decimal" w:pos="731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903FD6" w:rsidRPr="00903FD6" w14:paraId="60A5A177" w14:textId="77777777" w:rsidTr="00600C3F">
        <w:trPr>
          <w:cantSplit/>
        </w:trPr>
        <w:tc>
          <w:tcPr>
            <w:tcW w:w="3949" w:type="dxa"/>
            <w:hideMark/>
          </w:tcPr>
          <w:p w14:paraId="4F1D27FA" w14:textId="77777777" w:rsidR="00903FD6" w:rsidRPr="00903FD6" w:rsidRDefault="00903FD6" w:rsidP="00C96C1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57" w:type="dxa"/>
          </w:tcPr>
          <w:p w14:paraId="2C936EFF" w14:textId="77777777" w:rsidR="00903FD6" w:rsidRPr="00903FD6" w:rsidRDefault="00903FD6" w:rsidP="00C96C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2F1609EC" w14:textId="77777777" w:rsidR="00903FD6" w:rsidRPr="00903FD6" w:rsidRDefault="00903FD6" w:rsidP="00C96C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7B87820A" w14:textId="77777777" w:rsidR="00903FD6" w:rsidRPr="00903FD6" w:rsidRDefault="00903FD6" w:rsidP="00C96C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  <w:gridSpan w:val="2"/>
          </w:tcPr>
          <w:p w14:paraId="1894BBA3" w14:textId="77777777" w:rsidR="00903FD6" w:rsidRPr="00903FD6" w:rsidRDefault="00903FD6" w:rsidP="00C96C18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1CEF1563" w14:textId="77777777" w:rsidR="00903FD6" w:rsidRPr="00903FD6" w:rsidRDefault="00903FD6" w:rsidP="00C96C18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1B144125" w14:textId="77777777" w:rsidR="00903FD6" w:rsidRPr="00903FD6" w:rsidRDefault="00903FD6" w:rsidP="00C96C18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gridSpan w:val="2"/>
          </w:tcPr>
          <w:p w14:paraId="7313FB89" w14:textId="77777777" w:rsidR="00903FD6" w:rsidRPr="00903FD6" w:rsidRDefault="00903FD6" w:rsidP="00C96C18">
            <w:pPr>
              <w:pStyle w:val="acctfourfigures"/>
              <w:tabs>
                <w:tab w:val="decimal" w:pos="731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05CE4" w:rsidRPr="00903FD6" w14:paraId="0A4801E9" w14:textId="77777777" w:rsidTr="00600C3F">
        <w:trPr>
          <w:cantSplit/>
        </w:trPr>
        <w:tc>
          <w:tcPr>
            <w:tcW w:w="3949" w:type="dxa"/>
            <w:vAlign w:val="bottom"/>
            <w:hideMark/>
          </w:tcPr>
          <w:p w14:paraId="4D30453F" w14:textId="77777777" w:rsidR="00105CE4" w:rsidRPr="00903FD6" w:rsidRDefault="00105CE4" w:rsidP="00105CE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257" w:type="dxa"/>
          </w:tcPr>
          <w:p w14:paraId="4FDD54C2" w14:textId="5FF44DB7" w:rsidR="00105CE4" w:rsidRPr="00903FD6" w:rsidRDefault="00105CE4" w:rsidP="00105CE4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2" w:type="dxa"/>
          </w:tcPr>
          <w:p w14:paraId="79096C44" w14:textId="77777777" w:rsidR="00105CE4" w:rsidRPr="00903FD6" w:rsidRDefault="00105CE4" w:rsidP="00105CE4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6" w:type="dxa"/>
          </w:tcPr>
          <w:p w14:paraId="798B6C14" w14:textId="2D795D22" w:rsidR="00105CE4" w:rsidRPr="00903FD6" w:rsidRDefault="00105CE4" w:rsidP="00105CE4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3" w:type="dxa"/>
            <w:gridSpan w:val="2"/>
          </w:tcPr>
          <w:p w14:paraId="74BE335F" w14:textId="77777777" w:rsidR="00105CE4" w:rsidRPr="00903FD6" w:rsidRDefault="00105CE4" w:rsidP="00105CE4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3FC5CA4F" w14:textId="19243115" w:rsidR="00105CE4" w:rsidRPr="00903FD6" w:rsidRDefault="00105CE4" w:rsidP="00CC061C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8388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  <w:gridSpan w:val="2"/>
          </w:tcPr>
          <w:p w14:paraId="21EF09D9" w14:textId="77777777" w:rsidR="00105CE4" w:rsidRPr="00903FD6" w:rsidRDefault="00105CE4" w:rsidP="00105CE4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gridSpan w:val="2"/>
          </w:tcPr>
          <w:p w14:paraId="6A5998CE" w14:textId="2DD12B29" w:rsidR="00105CE4" w:rsidRPr="00903FD6" w:rsidRDefault="00105CE4" w:rsidP="00E52151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105CE4" w:rsidRPr="00903FD6" w14:paraId="7FCE467D" w14:textId="77777777" w:rsidTr="00600C3F">
        <w:trPr>
          <w:cantSplit/>
        </w:trPr>
        <w:tc>
          <w:tcPr>
            <w:tcW w:w="3949" w:type="dxa"/>
            <w:vAlign w:val="bottom"/>
          </w:tcPr>
          <w:p w14:paraId="077E10C7" w14:textId="77777777" w:rsidR="00105CE4" w:rsidRPr="00903FD6" w:rsidRDefault="00105CE4" w:rsidP="00105CE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57" w:type="dxa"/>
          </w:tcPr>
          <w:p w14:paraId="0A566090" w14:textId="3A564098" w:rsidR="00105CE4" w:rsidRPr="00903FD6" w:rsidRDefault="00105CE4" w:rsidP="00105CE4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2EC3259E" w14:textId="77777777" w:rsidR="00105CE4" w:rsidRPr="00903FD6" w:rsidRDefault="00105CE4" w:rsidP="00105CE4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6" w:type="dxa"/>
          </w:tcPr>
          <w:p w14:paraId="0F86E5CF" w14:textId="48789B01" w:rsidR="00105CE4" w:rsidRPr="00903FD6" w:rsidRDefault="00105CE4" w:rsidP="00105CE4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3" w:type="dxa"/>
            <w:gridSpan w:val="2"/>
          </w:tcPr>
          <w:p w14:paraId="452AEDA5" w14:textId="77777777" w:rsidR="00105CE4" w:rsidRPr="00903FD6" w:rsidRDefault="00105CE4" w:rsidP="00105CE4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1AEBBCAB" w14:textId="1C7BB77E" w:rsidR="00105CE4" w:rsidRPr="00903FD6" w:rsidRDefault="00105CE4" w:rsidP="00CC061C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8388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  <w:gridSpan w:val="2"/>
          </w:tcPr>
          <w:p w14:paraId="60B1AAE9" w14:textId="77777777" w:rsidR="00105CE4" w:rsidRPr="00903FD6" w:rsidRDefault="00105CE4" w:rsidP="00105CE4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gridSpan w:val="2"/>
          </w:tcPr>
          <w:p w14:paraId="1AF68EBA" w14:textId="3BCBBD58" w:rsidR="00105CE4" w:rsidRPr="00903FD6" w:rsidRDefault="00105CE4" w:rsidP="00E52151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105CE4" w:rsidRPr="00903FD6" w14:paraId="1E6EE462" w14:textId="77777777" w:rsidTr="00600C3F">
        <w:trPr>
          <w:cantSplit/>
        </w:trPr>
        <w:tc>
          <w:tcPr>
            <w:tcW w:w="3949" w:type="dxa"/>
            <w:vAlign w:val="bottom"/>
            <w:hideMark/>
          </w:tcPr>
          <w:p w14:paraId="3D86CA35" w14:textId="77777777" w:rsidR="00105CE4" w:rsidRPr="00903FD6" w:rsidRDefault="00105CE4" w:rsidP="00105CE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57" w:type="dxa"/>
          </w:tcPr>
          <w:p w14:paraId="7708194F" w14:textId="19F8DC44" w:rsidR="00105CE4" w:rsidRPr="00903FD6" w:rsidRDefault="00105CE4" w:rsidP="00105CE4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2" w:type="dxa"/>
          </w:tcPr>
          <w:p w14:paraId="0CBFE589" w14:textId="77777777" w:rsidR="00105CE4" w:rsidRPr="00903FD6" w:rsidRDefault="00105CE4" w:rsidP="00105CE4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38D579BC" w14:textId="191B2CD5" w:rsidR="00105CE4" w:rsidRPr="00903FD6" w:rsidRDefault="00105CE4" w:rsidP="00105CE4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3" w:type="dxa"/>
            <w:gridSpan w:val="2"/>
          </w:tcPr>
          <w:p w14:paraId="70ABE747" w14:textId="77777777" w:rsidR="00105CE4" w:rsidRPr="00903FD6" w:rsidRDefault="00105CE4" w:rsidP="00105CE4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0DD481A9" w14:textId="513B0D7A" w:rsidR="00105CE4" w:rsidRPr="00903FD6" w:rsidRDefault="00105CE4" w:rsidP="00CC061C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8388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  <w:gridSpan w:val="2"/>
          </w:tcPr>
          <w:p w14:paraId="2C7EF568" w14:textId="77777777" w:rsidR="00105CE4" w:rsidRPr="00903FD6" w:rsidRDefault="00105CE4" w:rsidP="00105CE4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gridSpan w:val="2"/>
          </w:tcPr>
          <w:p w14:paraId="1D99556C" w14:textId="6F5A2600" w:rsidR="00105CE4" w:rsidRPr="00903FD6" w:rsidRDefault="00105CE4" w:rsidP="00E52151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105CE4" w:rsidRPr="00903FD6" w14:paraId="21DF4A41" w14:textId="77777777" w:rsidTr="00600C3F">
        <w:trPr>
          <w:cantSplit/>
        </w:trPr>
        <w:tc>
          <w:tcPr>
            <w:tcW w:w="3949" w:type="dxa"/>
            <w:vAlign w:val="bottom"/>
          </w:tcPr>
          <w:p w14:paraId="14EBBCE3" w14:textId="07F240C3" w:rsidR="00105CE4" w:rsidRPr="00903FD6" w:rsidRDefault="00105CE4" w:rsidP="00105CE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57" w:type="dxa"/>
          </w:tcPr>
          <w:p w14:paraId="32B9FEFF" w14:textId="7B26D665" w:rsidR="00105CE4" w:rsidRPr="00105CE4" w:rsidRDefault="00105CE4" w:rsidP="00105CE4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82" w:type="dxa"/>
          </w:tcPr>
          <w:p w14:paraId="24784EC3" w14:textId="77777777" w:rsidR="00105CE4" w:rsidRPr="00903FD6" w:rsidRDefault="00105CE4" w:rsidP="00105CE4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36724550" w14:textId="335256FF" w:rsidR="00105CE4" w:rsidRPr="00903FD6" w:rsidRDefault="00105CE4" w:rsidP="00A771BD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  <w:gridSpan w:val="2"/>
          </w:tcPr>
          <w:p w14:paraId="58D9E9EC" w14:textId="77777777" w:rsidR="00105CE4" w:rsidRPr="00903FD6" w:rsidRDefault="00105CE4" w:rsidP="00105CE4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3AEFF719" w14:textId="6180DDB5" w:rsidR="00105CE4" w:rsidRPr="00183884" w:rsidRDefault="00105CE4" w:rsidP="00CC061C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8388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  <w:gridSpan w:val="2"/>
          </w:tcPr>
          <w:p w14:paraId="22E7574C" w14:textId="77777777" w:rsidR="00105CE4" w:rsidRPr="00903FD6" w:rsidRDefault="00105CE4" w:rsidP="00105CE4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gridSpan w:val="2"/>
          </w:tcPr>
          <w:p w14:paraId="200CB097" w14:textId="43C8B88F" w:rsidR="00105CE4" w:rsidRPr="00E52151" w:rsidRDefault="00105CE4" w:rsidP="00E52151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5215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105CE4" w:rsidRPr="00903FD6" w14:paraId="00742277" w14:textId="77777777" w:rsidTr="00600C3F">
        <w:trPr>
          <w:cantSplit/>
        </w:trPr>
        <w:tc>
          <w:tcPr>
            <w:tcW w:w="3949" w:type="dxa"/>
            <w:vAlign w:val="bottom"/>
          </w:tcPr>
          <w:p w14:paraId="4AA0365D" w14:textId="77777777" w:rsidR="00105CE4" w:rsidRPr="00903FD6" w:rsidRDefault="00105CE4" w:rsidP="00105CE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ค่าใช้จ่ายค่าเช่าและบริการ</w:t>
            </w:r>
          </w:p>
        </w:tc>
        <w:tc>
          <w:tcPr>
            <w:tcW w:w="1257" w:type="dxa"/>
          </w:tcPr>
          <w:p w14:paraId="7F527C27" w14:textId="1BFBDBA7" w:rsidR="00105CE4" w:rsidRPr="00903FD6" w:rsidRDefault="00105CE4" w:rsidP="00105CE4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82" w:type="dxa"/>
          </w:tcPr>
          <w:p w14:paraId="1A71D35D" w14:textId="77777777" w:rsidR="00105CE4" w:rsidRPr="00903FD6" w:rsidRDefault="00105CE4" w:rsidP="00105CE4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1BC65F8B" w14:textId="31B727A1" w:rsidR="00105CE4" w:rsidRPr="00903FD6" w:rsidRDefault="00105CE4" w:rsidP="00105CE4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173</w:t>
            </w:r>
          </w:p>
        </w:tc>
        <w:tc>
          <w:tcPr>
            <w:tcW w:w="183" w:type="dxa"/>
            <w:gridSpan w:val="2"/>
          </w:tcPr>
          <w:p w14:paraId="244C1949" w14:textId="77777777" w:rsidR="00105CE4" w:rsidRPr="00903FD6" w:rsidRDefault="00105CE4" w:rsidP="00105CE4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1672CB6E" w14:textId="27C6412C" w:rsidR="00105CE4" w:rsidRPr="00903FD6" w:rsidRDefault="00105CE4" w:rsidP="00CC061C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8388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  <w:gridSpan w:val="2"/>
          </w:tcPr>
          <w:p w14:paraId="4CF3007E" w14:textId="77777777" w:rsidR="00105CE4" w:rsidRPr="00903FD6" w:rsidRDefault="00105CE4" w:rsidP="00105CE4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gridSpan w:val="2"/>
          </w:tcPr>
          <w:p w14:paraId="2166D132" w14:textId="6A6C2C4D" w:rsidR="00105CE4" w:rsidRPr="00903FD6" w:rsidRDefault="00105CE4" w:rsidP="00E52151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806FDE" w:rsidRPr="00903FD6" w14:paraId="5A53FAB5" w14:textId="77777777" w:rsidTr="00600C3F">
        <w:trPr>
          <w:cantSplit/>
        </w:trPr>
        <w:tc>
          <w:tcPr>
            <w:tcW w:w="3949" w:type="dxa"/>
            <w:vAlign w:val="bottom"/>
            <w:hideMark/>
          </w:tcPr>
          <w:p w14:paraId="678263C5" w14:textId="77777777" w:rsidR="00806FDE" w:rsidRPr="00903FD6" w:rsidRDefault="00806FDE" w:rsidP="00806F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ค่าใช้จ่ายบริหารจัดการ</w:t>
            </w:r>
          </w:p>
        </w:tc>
        <w:tc>
          <w:tcPr>
            <w:tcW w:w="1257" w:type="dxa"/>
          </w:tcPr>
          <w:p w14:paraId="103A6159" w14:textId="1CEAFD8A" w:rsidR="00806FDE" w:rsidRPr="00614400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6144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2" w:type="dxa"/>
          </w:tcPr>
          <w:p w14:paraId="2AB55293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092D9092" w14:textId="042B3B49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161</w:t>
            </w:r>
          </w:p>
        </w:tc>
        <w:tc>
          <w:tcPr>
            <w:tcW w:w="183" w:type="dxa"/>
            <w:gridSpan w:val="2"/>
          </w:tcPr>
          <w:p w14:paraId="340FE93D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6173857A" w14:textId="2AE1B7AD" w:rsidR="00806FDE" w:rsidRPr="00903FD6" w:rsidRDefault="00806FDE" w:rsidP="00CC061C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8388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180" w:type="dxa"/>
            <w:gridSpan w:val="2"/>
          </w:tcPr>
          <w:p w14:paraId="27D47BA1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gridSpan w:val="2"/>
          </w:tcPr>
          <w:p w14:paraId="1D978EF4" w14:textId="0F570CBF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</w:t>
            </w:r>
          </w:p>
        </w:tc>
      </w:tr>
      <w:tr w:rsidR="00806FDE" w:rsidRPr="00903FD6" w14:paraId="7B36AB28" w14:textId="77777777" w:rsidTr="00600C3F">
        <w:trPr>
          <w:cantSplit/>
        </w:trPr>
        <w:tc>
          <w:tcPr>
            <w:tcW w:w="3949" w:type="dxa"/>
            <w:vAlign w:val="bottom"/>
          </w:tcPr>
          <w:p w14:paraId="62C5EA50" w14:textId="77777777" w:rsidR="00806FDE" w:rsidRPr="00903FD6" w:rsidRDefault="00806FDE" w:rsidP="00806FD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57" w:type="dxa"/>
          </w:tcPr>
          <w:p w14:paraId="5DBAE2DE" w14:textId="03518596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182" w:type="dxa"/>
          </w:tcPr>
          <w:p w14:paraId="659E3663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019968B5" w14:textId="62057CA8" w:rsidR="00806FDE" w:rsidRPr="007817C7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183" w:type="dxa"/>
            <w:gridSpan w:val="2"/>
          </w:tcPr>
          <w:p w14:paraId="75529B14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7D14385D" w14:textId="14998D7F" w:rsidR="00806FDE" w:rsidRPr="00903FD6" w:rsidRDefault="00806FDE" w:rsidP="00CC061C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180" w:type="dxa"/>
            <w:gridSpan w:val="2"/>
          </w:tcPr>
          <w:p w14:paraId="0BC334F6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gridSpan w:val="2"/>
          </w:tcPr>
          <w:p w14:paraId="5AD36781" w14:textId="32F2AAA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806FDE" w:rsidRPr="00903FD6" w14:paraId="6A5E0C52" w14:textId="77777777" w:rsidTr="00600C3F">
        <w:trPr>
          <w:cantSplit/>
        </w:trPr>
        <w:tc>
          <w:tcPr>
            <w:tcW w:w="3949" w:type="dxa"/>
            <w:vAlign w:val="bottom"/>
          </w:tcPr>
          <w:p w14:paraId="7B5121ED" w14:textId="77777777" w:rsidR="00806FDE" w:rsidRPr="00903FD6" w:rsidRDefault="00806FDE" w:rsidP="00806FD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57" w:type="dxa"/>
          </w:tcPr>
          <w:p w14:paraId="728F7FCC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2" w:type="dxa"/>
          </w:tcPr>
          <w:p w14:paraId="0626BB4F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6" w:type="dxa"/>
          </w:tcPr>
          <w:p w14:paraId="16EC8577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3" w:type="dxa"/>
            <w:gridSpan w:val="2"/>
          </w:tcPr>
          <w:p w14:paraId="0AC8EFD0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38" w:type="dxa"/>
          </w:tcPr>
          <w:p w14:paraId="59A4C046" w14:textId="7BF9B081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gridSpan w:val="2"/>
          </w:tcPr>
          <w:p w14:paraId="207122BC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56" w:type="dxa"/>
            <w:gridSpan w:val="2"/>
          </w:tcPr>
          <w:p w14:paraId="2F4E4FF4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06FDE" w:rsidRPr="00903FD6" w14:paraId="2F7ED8DE" w14:textId="77777777" w:rsidTr="00600C3F">
        <w:trPr>
          <w:cantSplit/>
        </w:trPr>
        <w:tc>
          <w:tcPr>
            <w:tcW w:w="3949" w:type="dxa"/>
            <w:vAlign w:val="bottom"/>
            <w:hideMark/>
          </w:tcPr>
          <w:p w14:paraId="350B86F9" w14:textId="77777777" w:rsidR="00806FDE" w:rsidRPr="00903FD6" w:rsidRDefault="00806FDE" w:rsidP="00806FD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7" w:type="dxa"/>
          </w:tcPr>
          <w:p w14:paraId="1645C87D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0E292893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5C06359D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gridSpan w:val="2"/>
          </w:tcPr>
          <w:p w14:paraId="7543BA4C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424EF5E3" w14:textId="34F53748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6A3BDE1A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gridSpan w:val="2"/>
          </w:tcPr>
          <w:p w14:paraId="15C48714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6FDE" w:rsidRPr="00903FD6" w14:paraId="19DF7E9E" w14:textId="77777777" w:rsidTr="00600C3F">
        <w:trPr>
          <w:cantSplit/>
        </w:trPr>
        <w:tc>
          <w:tcPr>
            <w:tcW w:w="3949" w:type="dxa"/>
            <w:vAlign w:val="bottom"/>
            <w:hideMark/>
          </w:tcPr>
          <w:p w14:paraId="1272A432" w14:textId="77777777" w:rsidR="00806FDE" w:rsidRPr="00903FD6" w:rsidRDefault="00806FDE" w:rsidP="00806F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รายได้ค่าสิทธิ์</w:t>
            </w:r>
          </w:p>
        </w:tc>
        <w:tc>
          <w:tcPr>
            <w:tcW w:w="1257" w:type="dxa"/>
          </w:tcPr>
          <w:p w14:paraId="5311CE08" w14:textId="73E23AC2" w:rsidR="00806FDE" w:rsidRPr="00CC061C" w:rsidRDefault="00806FDE" w:rsidP="00CC061C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06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6D19E7C3" w14:textId="77777777" w:rsidR="00806FDE" w:rsidRPr="00CC061C" w:rsidRDefault="00806FDE" w:rsidP="00CC061C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6" w:type="dxa"/>
          </w:tcPr>
          <w:p w14:paraId="15DD2266" w14:textId="74D50442" w:rsidR="00806FDE" w:rsidRPr="00903FD6" w:rsidRDefault="00806FDE" w:rsidP="00CC061C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06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gridSpan w:val="2"/>
          </w:tcPr>
          <w:p w14:paraId="5F7D4E96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653CBEC9" w14:textId="7A3A27D4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8388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69</w:t>
            </w:r>
          </w:p>
        </w:tc>
        <w:tc>
          <w:tcPr>
            <w:tcW w:w="180" w:type="dxa"/>
            <w:gridSpan w:val="2"/>
          </w:tcPr>
          <w:p w14:paraId="66700D3E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gridSpan w:val="2"/>
          </w:tcPr>
          <w:p w14:paraId="73B8F6C3" w14:textId="041E9436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</w:t>
            </w:r>
            <w:r w:rsidRPr="00903FD6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</w:t>
            </w:r>
          </w:p>
        </w:tc>
      </w:tr>
      <w:tr w:rsidR="00806FDE" w:rsidRPr="00903FD6" w14:paraId="39291FDD" w14:textId="77777777" w:rsidTr="00600C3F">
        <w:trPr>
          <w:cantSplit/>
        </w:trPr>
        <w:tc>
          <w:tcPr>
            <w:tcW w:w="3949" w:type="dxa"/>
            <w:vAlign w:val="bottom"/>
          </w:tcPr>
          <w:p w14:paraId="2E093CE8" w14:textId="77777777" w:rsidR="00806FDE" w:rsidRPr="00903FD6" w:rsidRDefault="00806FDE" w:rsidP="00806F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57" w:type="dxa"/>
          </w:tcPr>
          <w:p w14:paraId="33724B07" w14:textId="48F5273A" w:rsidR="00806FDE" w:rsidRPr="00CC061C" w:rsidRDefault="00806FDE" w:rsidP="00CC061C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06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42B50E9B" w14:textId="77777777" w:rsidR="00806FDE" w:rsidRPr="00CC061C" w:rsidRDefault="00806FDE" w:rsidP="00CC061C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6" w:type="dxa"/>
          </w:tcPr>
          <w:p w14:paraId="36FE1997" w14:textId="4F549DCA" w:rsidR="00806FDE" w:rsidRPr="00903FD6" w:rsidRDefault="00806FDE" w:rsidP="00CC061C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06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gridSpan w:val="2"/>
          </w:tcPr>
          <w:p w14:paraId="4D28820F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261248E0" w14:textId="2416E0EF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8388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128</w:t>
            </w:r>
          </w:p>
        </w:tc>
        <w:tc>
          <w:tcPr>
            <w:tcW w:w="180" w:type="dxa"/>
            <w:gridSpan w:val="2"/>
          </w:tcPr>
          <w:p w14:paraId="26828188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gridSpan w:val="2"/>
          </w:tcPr>
          <w:p w14:paraId="77B0152C" w14:textId="4467F8FB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146</w:t>
            </w:r>
          </w:p>
        </w:tc>
      </w:tr>
      <w:tr w:rsidR="00806FDE" w:rsidRPr="00903FD6" w14:paraId="5A6F8E2B" w14:textId="77777777" w:rsidTr="00600C3F">
        <w:trPr>
          <w:cantSplit/>
        </w:trPr>
        <w:tc>
          <w:tcPr>
            <w:tcW w:w="3949" w:type="dxa"/>
            <w:vAlign w:val="bottom"/>
            <w:hideMark/>
          </w:tcPr>
          <w:p w14:paraId="79B823E5" w14:textId="77777777" w:rsidR="00806FDE" w:rsidRPr="00903FD6" w:rsidRDefault="00806FDE" w:rsidP="00806F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รายได้บริหารจัดการ</w:t>
            </w:r>
          </w:p>
        </w:tc>
        <w:tc>
          <w:tcPr>
            <w:tcW w:w="1257" w:type="dxa"/>
          </w:tcPr>
          <w:p w14:paraId="2845F464" w14:textId="7FEEB48F" w:rsidR="00806FDE" w:rsidRPr="00CC061C" w:rsidRDefault="00806FDE" w:rsidP="00CC061C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06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1EBD5EE5" w14:textId="77777777" w:rsidR="00806FDE" w:rsidRPr="00CC061C" w:rsidRDefault="00806FDE" w:rsidP="00CC061C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6" w:type="dxa"/>
          </w:tcPr>
          <w:p w14:paraId="61EE445E" w14:textId="477DA42D" w:rsidR="00806FDE" w:rsidRPr="00903FD6" w:rsidRDefault="00806FDE" w:rsidP="00CC061C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06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gridSpan w:val="2"/>
          </w:tcPr>
          <w:p w14:paraId="0CC1A770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7C412CA1" w14:textId="1CC0007A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8388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257</w:t>
            </w:r>
          </w:p>
        </w:tc>
        <w:tc>
          <w:tcPr>
            <w:tcW w:w="180" w:type="dxa"/>
            <w:gridSpan w:val="2"/>
          </w:tcPr>
          <w:p w14:paraId="6B5A1E7D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gridSpan w:val="2"/>
          </w:tcPr>
          <w:p w14:paraId="7B5080F1" w14:textId="7988DD9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129</w:t>
            </w:r>
          </w:p>
        </w:tc>
      </w:tr>
      <w:tr w:rsidR="00806FDE" w:rsidRPr="00903FD6" w14:paraId="7FA78AC1" w14:textId="77777777" w:rsidTr="00600C3F">
        <w:trPr>
          <w:cantSplit/>
        </w:trPr>
        <w:tc>
          <w:tcPr>
            <w:tcW w:w="3949" w:type="dxa"/>
            <w:vAlign w:val="bottom"/>
          </w:tcPr>
          <w:p w14:paraId="04ADE1C4" w14:textId="77777777" w:rsidR="00806FDE" w:rsidRPr="00903FD6" w:rsidRDefault="00806FDE" w:rsidP="00806F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57" w:type="dxa"/>
          </w:tcPr>
          <w:p w14:paraId="1DBABD06" w14:textId="0391BFA6" w:rsidR="00806FDE" w:rsidRPr="00CC061C" w:rsidRDefault="00806FDE" w:rsidP="00CC061C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06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1FF25816" w14:textId="77777777" w:rsidR="00806FDE" w:rsidRPr="00CC061C" w:rsidRDefault="00806FDE" w:rsidP="00CC061C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6" w:type="dxa"/>
          </w:tcPr>
          <w:p w14:paraId="2F2A13B8" w14:textId="1AE06F13" w:rsidR="00806FDE" w:rsidRPr="00903FD6" w:rsidRDefault="00806FDE" w:rsidP="00CC061C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06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gridSpan w:val="2"/>
          </w:tcPr>
          <w:p w14:paraId="7C433782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39B562E0" w14:textId="0CDEFF05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8388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</w:t>
            </w:r>
          </w:p>
        </w:tc>
        <w:tc>
          <w:tcPr>
            <w:tcW w:w="180" w:type="dxa"/>
            <w:gridSpan w:val="2"/>
          </w:tcPr>
          <w:p w14:paraId="7E9EED88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gridSpan w:val="2"/>
          </w:tcPr>
          <w:p w14:paraId="320B8985" w14:textId="1CB5C57D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806FDE" w:rsidRPr="00903FD6" w14:paraId="701BCBD6" w14:textId="77777777" w:rsidTr="00600C3F">
        <w:trPr>
          <w:cantSplit/>
        </w:trPr>
        <w:tc>
          <w:tcPr>
            <w:tcW w:w="3949" w:type="dxa"/>
            <w:vAlign w:val="bottom"/>
            <w:hideMark/>
          </w:tcPr>
          <w:p w14:paraId="59830D57" w14:textId="77777777" w:rsidR="00806FDE" w:rsidRPr="00903FD6" w:rsidRDefault="00806FDE" w:rsidP="00806F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57" w:type="dxa"/>
          </w:tcPr>
          <w:p w14:paraId="13A3ACEF" w14:textId="0971F3C9" w:rsidR="00806FDE" w:rsidRPr="00CC061C" w:rsidRDefault="00806FDE" w:rsidP="00CC061C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06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092DF6A3" w14:textId="77777777" w:rsidR="00806FDE" w:rsidRPr="00CC061C" w:rsidRDefault="00806FDE" w:rsidP="00CC061C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6" w:type="dxa"/>
          </w:tcPr>
          <w:p w14:paraId="435B8C54" w14:textId="5F8A71AE" w:rsidR="00806FDE" w:rsidRPr="00903FD6" w:rsidRDefault="00806FDE" w:rsidP="00CC061C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06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gridSpan w:val="2"/>
          </w:tcPr>
          <w:p w14:paraId="2A234670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2651FAF3" w14:textId="61EA2D38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8388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11</w:t>
            </w:r>
          </w:p>
        </w:tc>
        <w:tc>
          <w:tcPr>
            <w:tcW w:w="180" w:type="dxa"/>
            <w:gridSpan w:val="2"/>
          </w:tcPr>
          <w:p w14:paraId="321501F6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gridSpan w:val="2"/>
          </w:tcPr>
          <w:p w14:paraId="6AF9115B" w14:textId="5C97254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32</w:t>
            </w:r>
          </w:p>
        </w:tc>
      </w:tr>
      <w:tr w:rsidR="00806FDE" w:rsidRPr="00903FD6" w14:paraId="01FAFA4C" w14:textId="77777777" w:rsidTr="00FA1141">
        <w:trPr>
          <w:cantSplit/>
        </w:trPr>
        <w:tc>
          <w:tcPr>
            <w:tcW w:w="3949" w:type="dxa"/>
            <w:vAlign w:val="bottom"/>
          </w:tcPr>
          <w:p w14:paraId="7567D3A4" w14:textId="1D5236C7" w:rsidR="00806FDE" w:rsidRPr="00903FD6" w:rsidRDefault="00FA1141" w:rsidP="00806F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A11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FA114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Pr="00FA11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257" w:type="dxa"/>
          </w:tcPr>
          <w:p w14:paraId="2B2F2102" w14:textId="082ECA5E" w:rsidR="00806FDE" w:rsidRPr="00CC061C" w:rsidRDefault="00806FDE" w:rsidP="00CC061C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4A1208E4" w14:textId="77777777" w:rsidR="00806FDE" w:rsidRPr="00CC061C" w:rsidRDefault="00806FDE" w:rsidP="00CC061C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6" w:type="dxa"/>
          </w:tcPr>
          <w:p w14:paraId="30EBF164" w14:textId="44158226" w:rsidR="00806FDE" w:rsidRPr="00903FD6" w:rsidRDefault="00806FDE" w:rsidP="00CC061C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gridSpan w:val="2"/>
          </w:tcPr>
          <w:p w14:paraId="669845A5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7AB4AD3E" w14:textId="6932272B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gridSpan w:val="2"/>
          </w:tcPr>
          <w:p w14:paraId="00672FB8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gridSpan w:val="2"/>
          </w:tcPr>
          <w:p w14:paraId="119E53A1" w14:textId="16B2ECC6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1141" w:rsidRPr="00903FD6" w14:paraId="0F1BD19B" w14:textId="77777777" w:rsidTr="000A3A1D">
        <w:trPr>
          <w:cantSplit/>
        </w:trPr>
        <w:tc>
          <w:tcPr>
            <w:tcW w:w="3949" w:type="dxa"/>
            <w:vAlign w:val="bottom"/>
            <w:hideMark/>
          </w:tcPr>
          <w:p w14:paraId="1CE79B8A" w14:textId="77777777" w:rsidR="00FA1141" w:rsidRPr="00903FD6" w:rsidRDefault="00FA1141" w:rsidP="000A3A1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ค่าใช้จ่ายค่าเช่าและบริการ</w:t>
            </w:r>
          </w:p>
        </w:tc>
        <w:tc>
          <w:tcPr>
            <w:tcW w:w="1257" w:type="dxa"/>
          </w:tcPr>
          <w:p w14:paraId="7C46BC98" w14:textId="77777777" w:rsidR="00FA1141" w:rsidRPr="00CC061C" w:rsidRDefault="00FA1141" w:rsidP="000A3A1D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06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40BE0DA7" w14:textId="77777777" w:rsidR="00FA1141" w:rsidRPr="00CC061C" w:rsidRDefault="00FA1141" w:rsidP="000A3A1D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6" w:type="dxa"/>
          </w:tcPr>
          <w:p w14:paraId="561E9203" w14:textId="77777777" w:rsidR="00FA1141" w:rsidRPr="00903FD6" w:rsidRDefault="00FA1141" w:rsidP="000A3A1D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06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gridSpan w:val="2"/>
          </w:tcPr>
          <w:p w14:paraId="6DD46ED4" w14:textId="77777777" w:rsidR="00FA1141" w:rsidRPr="00903FD6" w:rsidRDefault="00FA1141" w:rsidP="000A3A1D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09ACB0E2" w14:textId="77777777" w:rsidR="00FA1141" w:rsidRPr="00903FD6" w:rsidRDefault="00FA1141" w:rsidP="000A3A1D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8388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180" w:type="dxa"/>
            <w:gridSpan w:val="2"/>
          </w:tcPr>
          <w:p w14:paraId="410A76F0" w14:textId="77777777" w:rsidR="00FA1141" w:rsidRPr="00903FD6" w:rsidRDefault="00FA1141" w:rsidP="000A3A1D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gridSpan w:val="2"/>
          </w:tcPr>
          <w:p w14:paraId="4981AECD" w14:textId="77777777" w:rsidR="00FA1141" w:rsidRPr="00903FD6" w:rsidRDefault="00FA1141" w:rsidP="000A3A1D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</w:t>
            </w:r>
          </w:p>
        </w:tc>
      </w:tr>
      <w:tr w:rsidR="00806FDE" w:rsidRPr="00903FD6" w14:paraId="0337A065" w14:textId="77777777" w:rsidTr="00600C3F">
        <w:trPr>
          <w:cantSplit/>
        </w:trPr>
        <w:tc>
          <w:tcPr>
            <w:tcW w:w="3949" w:type="dxa"/>
            <w:vAlign w:val="bottom"/>
            <w:hideMark/>
          </w:tcPr>
          <w:p w14:paraId="3A1A85AF" w14:textId="77777777" w:rsidR="00806FDE" w:rsidRPr="00903FD6" w:rsidRDefault="00806FDE" w:rsidP="00806F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57" w:type="dxa"/>
          </w:tcPr>
          <w:p w14:paraId="26874C4A" w14:textId="2FB86C48" w:rsidR="00806FDE" w:rsidRPr="00CC061C" w:rsidRDefault="00806FDE" w:rsidP="00CC061C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06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2F8671D3" w14:textId="77777777" w:rsidR="00806FDE" w:rsidRPr="00CC061C" w:rsidRDefault="00806FDE" w:rsidP="00CC061C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6" w:type="dxa"/>
          </w:tcPr>
          <w:p w14:paraId="72A62060" w14:textId="3AC77311" w:rsidR="00806FDE" w:rsidRPr="00903FD6" w:rsidRDefault="00806FDE" w:rsidP="00CC061C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06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gridSpan w:val="2"/>
          </w:tcPr>
          <w:p w14:paraId="6A350A6B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0FDD9B57" w14:textId="7C42B475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  <w:gridSpan w:val="2"/>
          </w:tcPr>
          <w:p w14:paraId="439D24BC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gridSpan w:val="2"/>
          </w:tcPr>
          <w:p w14:paraId="7E9708C0" w14:textId="10531632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5A123E" w:rsidRPr="00903FD6" w14:paraId="6032619E" w14:textId="77777777" w:rsidTr="00600C3F">
        <w:trPr>
          <w:cantSplit/>
        </w:trPr>
        <w:tc>
          <w:tcPr>
            <w:tcW w:w="3949" w:type="dxa"/>
            <w:vAlign w:val="bottom"/>
          </w:tcPr>
          <w:p w14:paraId="1E32804B" w14:textId="77777777" w:rsidR="005A123E" w:rsidRPr="005A123E" w:rsidRDefault="005A123E" w:rsidP="00806FDE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57" w:type="dxa"/>
          </w:tcPr>
          <w:p w14:paraId="127092AB" w14:textId="77777777" w:rsidR="005A123E" w:rsidRPr="005A123E" w:rsidRDefault="005A123E" w:rsidP="00CC061C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2" w:type="dxa"/>
          </w:tcPr>
          <w:p w14:paraId="03B7604C" w14:textId="77777777" w:rsidR="005A123E" w:rsidRPr="005A123E" w:rsidRDefault="005A123E" w:rsidP="00CC061C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266" w:type="dxa"/>
          </w:tcPr>
          <w:p w14:paraId="2CF6039A" w14:textId="77777777" w:rsidR="005A123E" w:rsidRPr="005A123E" w:rsidRDefault="005A123E" w:rsidP="00CC061C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3" w:type="dxa"/>
            <w:gridSpan w:val="2"/>
          </w:tcPr>
          <w:p w14:paraId="74F4E310" w14:textId="77777777" w:rsidR="005A123E" w:rsidRPr="005A123E" w:rsidRDefault="005A123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38" w:type="dxa"/>
          </w:tcPr>
          <w:p w14:paraId="71B7DEE3" w14:textId="77777777" w:rsidR="005A123E" w:rsidRPr="005A123E" w:rsidRDefault="005A123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gridSpan w:val="2"/>
          </w:tcPr>
          <w:p w14:paraId="35EE90E5" w14:textId="77777777" w:rsidR="005A123E" w:rsidRPr="005A123E" w:rsidRDefault="005A123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56" w:type="dxa"/>
            <w:gridSpan w:val="2"/>
          </w:tcPr>
          <w:p w14:paraId="1C39605C" w14:textId="77777777" w:rsidR="005A123E" w:rsidRPr="005A123E" w:rsidRDefault="005A123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06FDE" w:rsidRPr="00903FD6" w14:paraId="271A8994" w14:textId="77777777" w:rsidTr="00600C3F">
        <w:trPr>
          <w:cantSplit/>
        </w:trPr>
        <w:tc>
          <w:tcPr>
            <w:tcW w:w="3949" w:type="dxa"/>
            <w:vAlign w:val="bottom"/>
            <w:hideMark/>
          </w:tcPr>
          <w:p w14:paraId="1456FBFB" w14:textId="77777777" w:rsidR="00806FDE" w:rsidRPr="00903FD6" w:rsidRDefault="00806FDE" w:rsidP="00806FD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57" w:type="dxa"/>
          </w:tcPr>
          <w:p w14:paraId="680D7D69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68910BF2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1F8424D9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gridSpan w:val="2"/>
          </w:tcPr>
          <w:p w14:paraId="2B865BD2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5C7D4999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4D7D6945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gridSpan w:val="2"/>
          </w:tcPr>
          <w:p w14:paraId="5F3C4B1D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6FDE" w:rsidRPr="00903FD6" w14:paraId="7ECBAE41" w14:textId="77777777" w:rsidTr="00600C3F">
        <w:trPr>
          <w:cantSplit/>
        </w:trPr>
        <w:tc>
          <w:tcPr>
            <w:tcW w:w="3949" w:type="dxa"/>
            <w:vAlign w:val="bottom"/>
            <w:hideMark/>
          </w:tcPr>
          <w:p w14:paraId="401CB7C6" w14:textId="77777777" w:rsidR="00806FDE" w:rsidRPr="00903FD6" w:rsidRDefault="00806FDE" w:rsidP="00806FD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257" w:type="dxa"/>
          </w:tcPr>
          <w:p w14:paraId="28C30BEF" w14:textId="04FBE03D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182" w:type="dxa"/>
          </w:tcPr>
          <w:p w14:paraId="5DADA3F8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69783A42" w14:textId="690829A1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183" w:type="dxa"/>
            <w:gridSpan w:val="2"/>
          </w:tcPr>
          <w:p w14:paraId="445FD5A9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2B948C83" w14:textId="20EA0003" w:rsidR="00806FDE" w:rsidRPr="00903FD6" w:rsidRDefault="00806FDE" w:rsidP="00CC061C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  <w:gridSpan w:val="2"/>
          </w:tcPr>
          <w:p w14:paraId="7CDF4871" w14:textId="77777777" w:rsidR="00806FDE" w:rsidRPr="00903FD6" w:rsidRDefault="00806FDE" w:rsidP="00CC061C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56" w:type="dxa"/>
            <w:gridSpan w:val="2"/>
          </w:tcPr>
          <w:p w14:paraId="1CEB0280" w14:textId="03275929" w:rsidR="00806FDE" w:rsidRPr="00903FD6" w:rsidRDefault="00806FDE" w:rsidP="00CC061C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806FDE" w:rsidRPr="00903FD6" w14:paraId="24780A7E" w14:textId="77777777" w:rsidTr="00600C3F">
        <w:trPr>
          <w:cantSplit/>
        </w:trPr>
        <w:tc>
          <w:tcPr>
            <w:tcW w:w="3949" w:type="dxa"/>
            <w:vAlign w:val="bottom"/>
          </w:tcPr>
          <w:p w14:paraId="628868B0" w14:textId="5A07AEB0" w:rsidR="00806FDE" w:rsidRPr="00903FD6" w:rsidRDefault="00806FDE" w:rsidP="00806F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57" w:type="dxa"/>
          </w:tcPr>
          <w:p w14:paraId="262513E9" w14:textId="4DD64413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2" w:type="dxa"/>
          </w:tcPr>
          <w:p w14:paraId="7779A1AA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103BF6AA" w14:textId="7AD37AA4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  <w:gridSpan w:val="2"/>
          </w:tcPr>
          <w:p w14:paraId="67728DA1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30B04A55" w14:textId="4C0F42D0" w:rsidR="00806FDE" w:rsidRPr="00903FD6" w:rsidRDefault="00806FDE" w:rsidP="00CC061C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  <w:gridSpan w:val="2"/>
          </w:tcPr>
          <w:p w14:paraId="7620677B" w14:textId="77777777" w:rsidR="00806FDE" w:rsidRPr="00903FD6" w:rsidRDefault="00806FDE" w:rsidP="00CC061C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56" w:type="dxa"/>
            <w:gridSpan w:val="2"/>
          </w:tcPr>
          <w:p w14:paraId="542EDA42" w14:textId="73C5802F" w:rsidR="00806FDE" w:rsidRPr="00903FD6" w:rsidRDefault="00806FDE" w:rsidP="00CC061C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806FDE" w:rsidRPr="00903FD6" w14:paraId="7409FEB2" w14:textId="77777777" w:rsidTr="00600C3F">
        <w:trPr>
          <w:cantSplit/>
        </w:trPr>
        <w:tc>
          <w:tcPr>
            <w:tcW w:w="3949" w:type="dxa"/>
            <w:vAlign w:val="bottom"/>
            <w:hideMark/>
          </w:tcPr>
          <w:p w14:paraId="0E62C38E" w14:textId="77777777" w:rsidR="00806FDE" w:rsidRPr="00903FD6" w:rsidRDefault="00806FDE" w:rsidP="00806F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57" w:type="dxa"/>
          </w:tcPr>
          <w:p w14:paraId="7DF4C459" w14:textId="2FFE646B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2" w:type="dxa"/>
          </w:tcPr>
          <w:p w14:paraId="321D7927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2FBD9985" w14:textId="7882CEF5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3" w:type="dxa"/>
            <w:gridSpan w:val="2"/>
          </w:tcPr>
          <w:p w14:paraId="17B760AE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7104B31F" w14:textId="00830999" w:rsidR="00806FDE" w:rsidRPr="00903FD6" w:rsidRDefault="00806FDE" w:rsidP="00CC061C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  <w:gridSpan w:val="2"/>
          </w:tcPr>
          <w:p w14:paraId="5C58AA24" w14:textId="77777777" w:rsidR="00806FDE" w:rsidRPr="00903FD6" w:rsidRDefault="00806FDE" w:rsidP="00CC061C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56" w:type="dxa"/>
            <w:gridSpan w:val="2"/>
          </w:tcPr>
          <w:p w14:paraId="508406E9" w14:textId="4FD125A5" w:rsidR="00806FDE" w:rsidRPr="00903FD6" w:rsidRDefault="00806FDE" w:rsidP="00CC061C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FA1141" w:rsidRPr="00903FD6" w14:paraId="4BB8EA70" w14:textId="77777777" w:rsidTr="00600C3F">
        <w:trPr>
          <w:cantSplit/>
        </w:trPr>
        <w:tc>
          <w:tcPr>
            <w:tcW w:w="3949" w:type="dxa"/>
            <w:vAlign w:val="bottom"/>
          </w:tcPr>
          <w:p w14:paraId="41F81329" w14:textId="77777777" w:rsidR="00FA1141" w:rsidRPr="00FA1141" w:rsidRDefault="00FA1141" w:rsidP="00806FDE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57" w:type="dxa"/>
          </w:tcPr>
          <w:p w14:paraId="6503D685" w14:textId="77777777" w:rsidR="00FA1141" w:rsidRPr="00FA1141" w:rsidRDefault="00FA1141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2" w:type="dxa"/>
          </w:tcPr>
          <w:p w14:paraId="5F49A938" w14:textId="77777777" w:rsidR="00FA1141" w:rsidRPr="00FA1141" w:rsidRDefault="00FA1141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6" w:type="dxa"/>
          </w:tcPr>
          <w:p w14:paraId="27EDC1AE" w14:textId="77777777" w:rsidR="00FA1141" w:rsidRPr="00FA1141" w:rsidRDefault="00FA1141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3" w:type="dxa"/>
            <w:gridSpan w:val="2"/>
          </w:tcPr>
          <w:p w14:paraId="672BFF1C" w14:textId="77777777" w:rsidR="00FA1141" w:rsidRPr="00FA1141" w:rsidRDefault="00FA1141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38" w:type="dxa"/>
          </w:tcPr>
          <w:p w14:paraId="1DE6B947" w14:textId="77777777" w:rsidR="00FA1141" w:rsidRPr="00FA1141" w:rsidRDefault="00FA1141" w:rsidP="00CC061C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  <w:tc>
          <w:tcPr>
            <w:tcW w:w="180" w:type="dxa"/>
            <w:gridSpan w:val="2"/>
          </w:tcPr>
          <w:p w14:paraId="375EA60B" w14:textId="77777777" w:rsidR="00FA1141" w:rsidRPr="00FA1141" w:rsidRDefault="00FA1141" w:rsidP="00CC061C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  <w:tc>
          <w:tcPr>
            <w:tcW w:w="1256" w:type="dxa"/>
            <w:gridSpan w:val="2"/>
          </w:tcPr>
          <w:p w14:paraId="4514D840" w14:textId="77777777" w:rsidR="00FA1141" w:rsidRPr="00FA1141" w:rsidRDefault="00FA1141" w:rsidP="00CC061C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</w:tr>
      <w:tr w:rsidR="00806FDE" w:rsidRPr="00903FD6" w14:paraId="60E225D9" w14:textId="77777777" w:rsidTr="00600C3F">
        <w:trPr>
          <w:cantSplit/>
        </w:trPr>
        <w:tc>
          <w:tcPr>
            <w:tcW w:w="3949" w:type="dxa"/>
            <w:vAlign w:val="bottom"/>
            <w:hideMark/>
          </w:tcPr>
          <w:p w14:paraId="79A74EC3" w14:textId="77777777" w:rsidR="00806FDE" w:rsidRPr="00903FD6" w:rsidRDefault="00806FDE" w:rsidP="00806FD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57" w:type="dxa"/>
          </w:tcPr>
          <w:p w14:paraId="2285957D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79C49F9E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072C6DFB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gridSpan w:val="2"/>
          </w:tcPr>
          <w:p w14:paraId="4E83FA25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38202D9E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4582C783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gridSpan w:val="2"/>
          </w:tcPr>
          <w:p w14:paraId="452CC082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6FDE" w:rsidRPr="00903FD6" w14:paraId="16D2B778" w14:textId="77777777" w:rsidTr="00600C3F">
        <w:trPr>
          <w:cantSplit/>
        </w:trPr>
        <w:tc>
          <w:tcPr>
            <w:tcW w:w="3949" w:type="dxa"/>
            <w:vAlign w:val="bottom"/>
            <w:hideMark/>
          </w:tcPr>
          <w:p w14:paraId="5ED2E1E1" w14:textId="77777777" w:rsidR="00806FDE" w:rsidRPr="00903FD6" w:rsidRDefault="00806FDE" w:rsidP="00806FD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257" w:type="dxa"/>
          </w:tcPr>
          <w:p w14:paraId="5B304BBB" w14:textId="39B1EB2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</w:t>
            </w:r>
          </w:p>
        </w:tc>
        <w:tc>
          <w:tcPr>
            <w:tcW w:w="182" w:type="dxa"/>
          </w:tcPr>
          <w:p w14:paraId="66D61A5A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3EBDCB3B" w14:textId="7A279392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</w:t>
            </w:r>
          </w:p>
        </w:tc>
        <w:tc>
          <w:tcPr>
            <w:tcW w:w="183" w:type="dxa"/>
            <w:gridSpan w:val="2"/>
          </w:tcPr>
          <w:p w14:paraId="122A7CCA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03020982" w14:textId="4835008C" w:rsidR="00806FDE" w:rsidRPr="00903FD6" w:rsidRDefault="00806FDE" w:rsidP="00CC061C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  <w:gridSpan w:val="2"/>
          </w:tcPr>
          <w:p w14:paraId="00337594" w14:textId="77777777" w:rsidR="00806FDE" w:rsidRPr="00903FD6" w:rsidRDefault="00806FDE" w:rsidP="00CC061C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56" w:type="dxa"/>
            <w:gridSpan w:val="2"/>
          </w:tcPr>
          <w:p w14:paraId="51326ED5" w14:textId="3D159CB4" w:rsidR="00806FDE" w:rsidRPr="00903FD6" w:rsidRDefault="00806FDE" w:rsidP="00CC061C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806FDE" w:rsidRPr="00903FD6" w14:paraId="1CE2DAB4" w14:textId="77777777" w:rsidTr="00600C3F">
        <w:trPr>
          <w:cantSplit/>
        </w:trPr>
        <w:tc>
          <w:tcPr>
            <w:tcW w:w="3949" w:type="dxa"/>
            <w:vAlign w:val="bottom"/>
            <w:hideMark/>
          </w:tcPr>
          <w:p w14:paraId="218A6828" w14:textId="77777777" w:rsidR="00806FDE" w:rsidRPr="00903FD6" w:rsidRDefault="00806FDE" w:rsidP="00806F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รายได้บริหารจัดการ</w:t>
            </w:r>
          </w:p>
        </w:tc>
        <w:tc>
          <w:tcPr>
            <w:tcW w:w="1257" w:type="dxa"/>
          </w:tcPr>
          <w:p w14:paraId="55CA8B9D" w14:textId="79970D55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82" w:type="dxa"/>
          </w:tcPr>
          <w:p w14:paraId="565AF201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7A0306BF" w14:textId="2F3C8D8D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183" w:type="dxa"/>
            <w:gridSpan w:val="2"/>
          </w:tcPr>
          <w:p w14:paraId="6126CD4A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289E6C1F" w14:textId="3462CB09" w:rsidR="00806FDE" w:rsidRPr="00903FD6" w:rsidRDefault="00806FDE" w:rsidP="00CC061C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  <w:gridSpan w:val="2"/>
          </w:tcPr>
          <w:p w14:paraId="60A6ABBD" w14:textId="77777777" w:rsidR="00806FDE" w:rsidRPr="00903FD6" w:rsidRDefault="00806FDE" w:rsidP="00CC061C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56" w:type="dxa"/>
            <w:gridSpan w:val="2"/>
          </w:tcPr>
          <w:p w14:paraId="751760A0" w14:textId="7A82F819" w:rsidR="00806FDE" w:rsidRPr="00903FD6" w:rsidRDefault="00806FDE" w:rsidP="00CC061C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806FDE" w:rsidRPr="00903FD6" w14:paraId="598BFF0B" w14:textId="77777777" w:rsidTr="00600C3F">
        <w:trPr>
          <w:cantSplit/>
        </w:trPr>
        <w:tc>
          <w:tcPr>
            <w:tcW w:w="3949" w:type="dxa"/>
            <w:vAlign w:val="bottom"/>
            <w:hideMark/>
          </w:tcPr>
          <w:p w14:paraId="036E27B2" w14:textId="77777777" w:rsidR="00806FDE" w:rsidRPr="00903FD6" w:rsidRDefault="00806FDE" w:rsidP="00806F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57" w:type="dxa"/>
          </w:tcPr>
          <w:p w14:paraId="33F576FC" w14:textId="32E771BD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2" w:type="dxa"/>
          </w:tcPr>
          <w:p w14:paraId="6AE27889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0D371B8E" w14:textId="1FAC5ED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3" w:type="dxa"/>
            <w:gridSpan w:val="2"/>
          </w:tcPr>
          <w:p w14:paraId="1628CCC3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364414D4" w14:textId="4D13D962" w:rsidR="00806FDE" w:rsidRPr="00903FD6" w:rsidRDefault="00806FDE" w:rsidP="00CC061C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  <w:gridSpan w:val="2"/>
          </w:tcPr>
          <w:p w14:paraId="6CDFE77F" w14:textId="77777777" w:rsidR="00806FDE" w:rsidRPr="00903FD6" w:rsidRDefault="00806FDE" w:rsidP="00CC061C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56" w:type="dxa"/>
            <w:gridSpan w:val="2"/>
          </w:tcPr>
          <w:p w14:paraId="64C0F536" w14:textId="22C25CC9" w:rsidR="00806FDE" w:rsidRPr="00903FD6" w:rsidRDefault="00806FDE" w:rsidP="00CC061C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806FDE" w:rsidRPr="00903FD6" w14:paraId="33ABD000" w14:textId="77777777" w:rsidTr="00600C3F">
        <w:trPr>
          <w:cantSplit/>
        </w:trPr>
        <w:tc>
          <w:tcPr>
            <w:tcW w:w="3949" w:type="dxa"/>
            <w:vAlign w:val="bottom"/>
          </w:tcPr>
          <w:p w14:paraId="6AC42E72" w14:textId="0E90CA2B" w:rsidR="00806FDE" w:rsidRPr="00903FD6" w:rsidRDefault="00806FDE" w:rsidP="00806F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57" w:type="dxa"/>
          </w:tcPr>
          <w:p w14:paraId="0336C95F" w14:textId="74031CE0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67D80206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64D28914" w14:textId="391150F8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3" w:type="dxa"/>
            <w:gridSpan w:val="2"/>
          </w:tcPr>
          <w:p w14:paraId="7BE1C07E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1EA2A81F" w14:textId="0D875886" w:rsidR="00806FDE" w:rsidRPr="00903FD6" w:rsidRDefault="00806FDE" w:rsidP="00CC061C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  <w:gridSpan w:val="2"/>
          </w:tcPr>
          <w:p w14:paraId="61187AF6" w14:textId="77777777" w:rsidR="00806FDE" w:rsidRPr="00903FD6" w:rsidRDefault="00806FDE" w:rsidP="00CC061C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56" w:type="dxa"/>
            <w:gridSpan w:val="2"/>
          </w:tcPr>
          <w:p w14:paraId="03321712" w14:textId="456291A4" w:rsidR="00806FDE" w:rsidRPr="00903FD6" w:rsidRDefault="00806FDE" w:rsidP="00CC061C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806FDE" w:rsidRPr="00903FD6" w14:paraId="25AC5503" w14:textId="77777777" w:rsidTr="00600C3F">
        <w:trPr>
          <w:cantSplit/>
        </w:trPr>
        <w:tc>
          <w:tcPr>
            <w:tcW w:w="3949" w:type="dxa"/>
            <w:vAlign w:val="bottom"/>
          </w:tcPr>
          <w:p w14:paraId="61576E43" w14:textId="4FAD0175" w:rsidR="0069175C" w:rsidRPr="00903FD6" w:rsidRDefault="0069175C" w:rsidP="00806FD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722DDE26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64B04187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58CEBD45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  <w:gridSpan w:val="2"/>
          </w:tcPr>
          <w:p w14:paraId="0E3FE91F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44DEF0B3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37C4E3D6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gridSpan w:val="2"/>
          </w:tcPr>
          <w:p w14:paraId="1765564C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6FDE" w:rsidRPr="00903FD6" w14:paraId="11F1DE0A" w14:textId="77777777" w:rsidTr="00600C3F">
        <w:trPr>
          <w:cantSplit/>
        </w:trPr>
        <w:tc>
          <w:tcPr>
            <w:tcW w:w="3949" w:type="dxa"/>
            <w:vAlign w:val="bottom"/>
            <w:hideMark/>
          </w:tcPr>
          <w:p w14:paraId="5F461ECB" w14:textId="77777777" w:rsidR="00806FDE" w:rsidRPr="00903FD6" w:rsidRDefault="00806FDE" w:rsidP="00806FD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57" w:type="dxa"/>
          </w:tcPr>
          <w:p w14:paraId="20182F42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5AD9C4D3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6F60C84A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  <w:gridSpan w:val="2"/>
          </w:tcPr>
          <w:p w14:paraId="6EF09F76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20227751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6548253B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gridSpan w:val="2"/>
          </w:tcPr>
          <w:p w14:paraId="1BC93B3A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6FDE" w:rsidRPr="00903FD6" w14:paraId="1CF51ACA" w14:textId="77777777" w:rsidTr="00600C3F">
        <w:trPr>
          <w:cantSplit/>
        </w:trPr>
        <w:tc>
          <w:tcPr>
            <w:tcW w:w="3949" w:type="dxa"/>
            <w:vAlign w:val="bottom"/>
          </w:tcPr>
          <w:p w14:paraId="1C153A33" w14:textId="1AED07C6" w:rsidR="00806FDE" w:rsidRPr="00903FD6" w:rsidRDefault="00806FDE" w:rsidP="00806FD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257" w:type="dxa"/>
          </w:tcPr>
          <w:p w14:paraId="75667E88" w14:textId="6EAEDC94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146</w:t>
            </w:r>
          </w:p>
        </w:tc>
        <w:tc>
          <w:tcPr>
            <w:tcW w:w="182" w:type="dxa"/>
          </w:tcPr>
          <w:p w14:paraId="78111699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429CDAB3" w14:textId="2E47B714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181</w:t>
            </w:r>
          </w:p>
        </w:tc>
        <w:tc>
          <w:tcPr>
            <w:tcW w:w="183" w:type="dxa"/>
            <w:gridSpan w:val="2"/>
          </w:tcPr>
          <w:p w14:paraId="167EED41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1E60A37E" w14:textId="1C5BD0F1" w:rsidR="00806FDE" w:rsidRPr="00903FD6" w:rsidRDefault="00806FDE" w:rsidP="0069175C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</w:tcPr>
          <w:p w14:paraId="7C6CDA2F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gridSpan w:val="2"/>
          </w:tcPr>
          <w:p w14:paraId="76FB2CDD" w14:textId="72408477" w:rsidR="00806FDE" w:rsidRPr="00903FD6" w:rsidRDefault="00806FDE" w:rsidP="0069175C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06FDE" w:rsidRPr="00903FD6" w14:paraId="39471E60" w14:textId="77777777" w:rsidTr="00600C3F">
        <w:trPr>
          <w:cantSplit/>
        </w:trPr>
        <w:tc>
          <w:tcPr>
            <w:tcW w:w="3949" w:type="dxa"/>
            <w:vAlign w:val="bottom"/>
          </w:tcPr>
          <w:p w14:paraId="34593BC3" w14:textId="124FFBB8" w:rsidR="00806FDE" w:rsidRPr="00903FD6" w:rsidRDefault="00806FDE" w:rsidP="00806FD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57" w:type="dxa"/>
          </w:tcPr>
          <w:p w14:paraId="5E5686D9" w14:textId="51A084CF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182" w:type="dxa"/>
          </w:tcPr>
          <w:p w14:paraId="388018F6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254A5EF3" w14:textId="173C71FB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183" w:type="dxa"/>
            <w:gridSpan w:val="2"/>
          </w:tcPr>
          <w:p w14:paraId="312951FE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193B3C37" w14:textId="096B733D" w:rsidR="00806FDE" w:rsidRPr="00903FD6" w:rsidRDefault="00806FDE" w:rsidP="0069175C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</w:tcPr>
          <w:p w14:paraId="1081D3A3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gridSpan w:val="2"/>
          </w:tcPr>
          <w:p w14:paraId="5FA0DCE5" w14:textId="5A41421F" w:rsidR="00806FDE" w:rsidRPr="00903FD6" w:rsidRDefault="00806FDE" w:rsidP="0069175C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06FDE" w:rsidRPr="00903FD6" w14:paraId="568C85EC" w14:textId="77777777" w:rsidTr="00600C3F">
        <w:trPr>
          <w:cantSplit/>
        </w:trPr>
        <w:tc>
          <w:tcPr>
            <w:tcW w:w="3949" w:type="dxa"/>
            <w:vAlign w:val="bottom"/>
          </w:tcPr>
          <w:p w14:paraId="4FFD9BD9" w14:textId="23C3ED46" w:rsidR="00806FDE" w:rsidRPr="00903FD6" w:rsidRDefault="00806FDE" w:rsidP="00806FD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รายได้ค่าสาธารณูปโภค</w:t>
            </w:r>
          </w:p>
        </w:tc>
        <w:tc>
          <w:tcPr>
            <w:tcW w:w="1257" w:type="dxa"/>
          </w:tcPr>
          <w:p w14:paraId="4F50A940" w14:textId="153FEE05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82" w:type="dxa"/>
          </w:tcPr>
          <w:p w14:paraId="6479D8C9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317E7D5F" w14:textId="48B6A416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83" w:type="dxa"/>
            <w:gridSpan w:val="2"/>
          </w:tcPr>
          <w:p w14:paraId="5C9C83FF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7B80A958" w14:textId="7A309BC9" w:rsidR="00806FDE" w:rsidRPr="00903FD6" w:rsidRDefault="00806FDE" w:rsidP="0069175C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</w:tcPr>
          <w:p w14:paraId="11EDA1C3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gridSpan w:val="2"/>
          </w:tcPr>
          <w:p w14:paraId="64637501" w14:textId="404E80AF" w:rsidR="00806FDE" w:rsidRPr="00903FD6" w:rsidRDefault="00806FDE" w:rsidP="0069175C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           </w:t>
            </w:r>
            <w:r w:rsidRPr="00903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06FDE" w:rsidRPr="00903FD6" w14:paraId="2873FE73" w14:textId="77777777" w:rsidTr="00600C3F">
        <w:trPr>
          <w:cantSplit/>
        </w:trPr>
        <w:tc>
          <w:tcPr>
            <w:tcW w:w="3949" w:type="dxa"/>
            <w:vAlign w:val="bottom"/>
          </w:tcPr>
          <w:p w14:paraId="232A8FDD" w14:textId="2E726E79" w:rsidR="00806FDE" w:rsidRPr="00903FD6" w:rsidRDefault="00806FDE" w:rsidP="00806FD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รายได้บริหารจัดการ</w:t>
            </w:r>
          </w:p>
        </w:tc>
        <w:tc>
          <w:tcPr>
            <w:tcW w:w="1257" w:type="dxa"/>
          </w:tcPr>
          <w:p w14:paraId="32DDC716" w14:textId="61289D19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182" w:type="dxa"/>
          </w:tcPr>
          <w:p w14:paraId="012B5A82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773BD396" w14:textId="1F4825EC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183" w:type="dxa"/>
            <w:gridSpan w:val="2"/>
          </w:tcPr>
          <w:p w14:paraId="4D3121B2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70E686F2" w14:textId="277A9777" w:rsidR="00806FDE" w:rsidRPr="00903FD6" w:rsidRDefault="00806FDE" w:rsidP="0069175C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</w:tcPr>
          <w:p w14:paraId="56D3F796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gridSpan w:val="2"/>
          </w:tcPr>
          <w:p w14:paraId="1CCE1122" w14:textId="38936C0D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</w:t>
            </w:r>
          </w:p>
        </w:tc>
      </w:tr>
      <w:tr w:rsidR="00806FDE" w:rsidRPr="00903FD6" w14:paraId="48D5A72B" w14:textId="77777777" w:rsidTr="00600C3F">
        <w:trPr>
          <w:cantSplit/>
        </w:trPr>
        <w:tc>
          <w:tcPr>
            <w:tcW w:w="3949" w:type="dxa"/>
            <w:vAlign w:val="bottom"/>
          </w:tcPr>
          <w:p w14:paraId="123AC54A" w14:textId="7704DBD7" w:rsidR="00806FDE" w:rsidRPr="00903FD6" w:rsidRDefault="00806FDE" w:rsidP="00806FD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57" w:type="dxa"/>
          </w:tcPr>
          <w:p w14:paraId="73AF63D3" w14:textId="521D23AB" w:rsidR="00806FDE" w:rsidRPr="00903FD6" w:rsidRDefault="00806FDE" w:rsidP="00806FD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    18</w:t>
            </w:r>
          </w:p>
        </w:tc>
        <w:tc>
          <w:tcPr>
            <w:tcW w:w="182" w:type="dxa"/>
          </w:tcPr>
          <w:p w14:paraId="2A957B7B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43AEF1D4" w14:textId="106830DB" w:rsidR="00806FDE" w:rsidRPr="00903FD6" w:rsidRDefault="00806FDE" w:rsidP="0069175C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  <w:gridSpan w:val="2"/>
          </w:tcPr>
          <w:p w14:paraId="29802B2F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35056365" w14:textId="2511704C" w:rsidR="00806FDE" w:rsidRPr="00903FD6" w:rsidRDefault="00806FDE" w:rsidP="0069175C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</w:tcPr>
          <w:p w14:paraId="2AC2F1CF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gridSpan w:val="2"/>
          </w:tcPr>
          <w:p w14:paraId="13C35D0E" w14:textId="74F09464" w:rsidR="00806FDE" w:rsidRPr="00903FD6" w:rsidRDefault="00806FDE" w:rsidP="0069175C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806FDE" w:rsidRPr="00903FD6" w14:paraId="71022CC7" w14:textId="77777777" w:rsidTr="00600C3F">
        <w:trPr>
          <w:cantSplit/>
        </w:trPr>
        <w:tc>
          <w:tcPr>
            <w:tcW w:w="3949" w:type="dxa"/>
            <w:vAlign w:val="bottom"/>
          </w:tcPr>
          <w:p w14:paraId="79B699D5" w14:textId="018A60B4" w:rsidR="00806FDE" w:rsidRPr="00903FD6" w:rsidRDefault="00806FDE" w:rsidP="00806F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รายได้ค่าสิทธิ์</w:t>
            </w:r>
          </w:p>
        </w:tc>
        <w:tc>
          <w:tcPr>
            <w:tcW w:w="1257" w:type="dxa"/>
          </w:tcPr>
          <w:p w14:paraId="6D3880BB" w14:textId="47B954F4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2" w:type="dxa"/>
          </w:tcPr>
          <w:p w14:paraId="2BAF659E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02DA3698" w14:textId="6F191682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3" w:type="dxa"/>
            <w:gridSpan w:val="2"/>
          </w:tcPr>
          <w:p w14:paraId="086D10AE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5B25A42D" w14:textId="3A32CEBE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180" w:type="dxa"/>
            <w:gridSpan w:val="2"/>
          </w:tcPr>
          <w:p w14:paraId="4E182F53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gridSpan w:val="2"/>
          </w:tcPr>
          <w:p w14:paraId="10DC5DAB" w14:textId="4DAB0341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806FDE" w:rsidRPr="00903FD6" w14:paraId="5B8DAE69" w14:textId="77777777" w:rsidTr="007817C7">
        <w:trPr>
          <w:cantSplit/>
        </w:trPr>
        <w:tc>
          <w:tcPr>
            <w:tcW w:w="3949" w:type="dxa"/>
            <w:vAlign w:val="bottom"/>
          </w:tcPr>
          <w:p w14:paraId="5FD52B12" w14:textId="77777777" w:rsidR="00806FDE" w:rsidRPr="00903FD6" w:rsidRDefault="00806FDE" w:rsidP="00806F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57" w:type="dxa"/>
          </w:tcPr>
          <w:p w14:paraId="0FE233D9" w14:textId="1F16D039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182" w:type="dxa"/>
          </w:tcPr>
          <w:p w14:paraId="73EBCB4B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37E2F6AE" w14:textId="0268DD13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3" w:type="dxa"/>
            <w:gridSpan w:val="2"/>
          </w:tcPr>
          <w:p w14:paraId="191E438F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39129054" w14:textId="290DD2B3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180" w:type="dxa"/>
            <w:gridSpan w:val="2"/>
          </w:tcPr>
          <w:p w14:paraId="1837B604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gridSpan w:val="2"/>
          </w:tcPr>
          <w:p w14:paraId="2C4E8694" w14:textId="77777777" w:rsidR="00806FDE" w:rsidRPr="00903FD6" w:rsidRDefault="00806FDE" w:rsidP="0069175C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806FDE" w:rsidRPr="00903FD6" w14:paraId="32367AB4" w14:textId="77777777" w:rsidTr="00600C3F">
        <w:trPr>
          <w:cantSplit/>
        </w:trPr>
        <w:tc>
          <w:tcPr>
            <w:tcW w:w="3949" w:type="dxa"/>
            <w:vAlign w:val="bottom"/>
          </w:tcPr>
          <w:p w14:paraId="7231F321" w14:textId="34AC7D48" w:rsidR="00806FDE" w:rsidRPr="00903FD6" w:rsidRDefault="00806FDE" w:rsidP="00806F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57" w:type="dxa"/>
          </w:tcPr>
          <w:p w14:paraId="01491AD9" w14:textId="6F683525" w:rsidR="00806FDE" w:rsidRPr="00903FD6" w:rsidRDefault="00806FDE" w:rsidP="00806FDE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     84</w:t>
            </w:r>
          </w:p>
        </w:tc>
        <w:tc>
          <w:tcPr>
            <w:tcW w:w="182" w:type="dxa"/>
          </w:tcPr>
          <w:p w14:paraId="6C97B2FF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12BADB60" w14:textId="6DA9F5EB" w:rsidR="00806FDE" w:rsidRPr="00903FD6" w:rsidRDefault="00806FDE" w:rsidP="0069175C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  <w:gridSpan w:val="2"/>
          </w:tcPr>
          <w:p w14:paraId="257E9EC2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059D4AC0" w14:textId="6D8258D6" w:rsidR="00806FDE" w:rsidRPr="00903FD6" w:rsidRDefault="00806FDE" w:rsidP="0069175C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  <w:gridSpan w:val="2"/>
          </w:tcPr>
          <w:p w14:paraId="7E496C28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gridSpan w:val="2"/>
          </w:tcPr>
          <w:p w14:paraId="61C73483" w14:textId="467B86D7" w:rsidR="00806FDE" w:rsidRPr="00903FD6" w:rsidRDefault="00806FDE" w:rsidP="0069175C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806FDE" w:rsidRPr="00903FD6" w14:paraId="1AE44580" w14:textId="77777777" w:rsidTr="00600C3F">
        <w:trPr>
          <w:cantSplit/>
        </w:trPr>
        <w:tc>
          <w:tcPr>
            <w:tcW w:w="3949" w:type="dxa"/>
            <w:vAlign w:val="bottom"/>
          </w:tcPr>
          <w:p w14:paraId="0B0B0689" w14:textId="584F0D38" w:rsidR="00806FDE" w:rsidRPr="00903FD6" w:rsidRDefault="00806FDE" w:rsidP="00806F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ค่าใช้จ่ายค่าเช่าและบริการ</w:t>
            </w:r>
          </w:p>
        </w:tc>
        <w:tc>
          <w:tcPr>
            <w:tcW w:w="1257" w:type="dxa"/>
          </w:tcPr>
          <w:p w14:paraId="41066C3E" w14:textId="185CCB9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  <w:tc>
          <w:tcPr>
            <w:tcW w:w="182" w:type="dxa"/>
          </w:tcPr>
          <w:p w14:paraId="2E736263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1B923DF8" w14:textId="0176E47F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904</w:t>
            </w:r>
          </w:p>
        </w:tc>
        <w:tc>
          <w:tcPr>
            <w:tcW w:w="183" w:type="dxa"/>
            <w:gridSpan w:val="2"/>
          </w:tcPr>
          <w:p w14:paraId="546009F1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036A3AE5" w14:textId="3C96EE85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180" w:type="dxa"/>
            <w:gridSpan w:val="2"/>
          </w:tcPr>
          <w:p w14:paraId="1D621C97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gridSpan w:val="2"/>
          </w:tcPr>
          <w:p w14:paraId="57EF8593" w14:textId="2B3A7888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</w:p>
        </w:tc>
      </w:tr>
      <w:tr w:rsidR="00806FDE" w:rsidRPr="00903FD6" w14:paraId="1F0A30A7" w14:textId="77777777" w:rsidTr="00600C3F">
        <w:trPr>
          <w:cantSplit/>
        </w:trPr>
        <w:tc>
          <w:tcPr>
            <w:tcW w:w="3949" w:type="dxa"/>
            <w:vAlign w:val="bottom"/>
          </w:tcPr>
          <w:p w14:paraId="04BA3177" w14:textId="6BBB0F6B" w:rsidR="00806FDE" w:rsidRPr="00903FD6" w:rsidRDefault="00806FDE" w:rsidP="00806F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1257" w:type="dxa"/>
          </w:tcPr>
          <w:p w14:paraId="7608648B" w14:textId="4F8899E0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182" w:type="dxa"/>
          </w:tcPr>
          <w:p w14:paraId="3B060FD0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72997BB2" w14:textId="3628540B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183" w:type="dxa"/>
            <w:gridSpan w:val="2"/>
          </w:tcPr>
          <w:p w14:paraId="052B5367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6A2B5415" w14:textId="054949FF" w:rsidR="00806FDE" w:rsidRPr="00903FD6" w:rsidRDefault="00806FDE" w:rsidP="0069175C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  <w:gridSpan w:val="2"/>
          </w:tcPr>
          <w:p w14:paraId="1B459647" w14:textId="77777777" w:rsidR="00806FDE" w:rsidRPr="00903FD6" w:rsidRDefault="00806FDE" w:rsidP="0069175C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56" w:type="dxa"/>
            <w:gridSpan w:val="2"/>
          </w:tcPr>
          <w:p w14:paraId="57A2E3CE" w14:textId="05AAA93F" w:rsidR="00806FDE" w:rsidRPr="00903FD6" w:rsidRDefault="00806FDE" w:rsidP="0069175C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806FDE" w:rsidRPr="00903FD6" w14:paraId="29283545" w14:textId="77777777" w:rsidTr="00600C3F">
        <w:trPr>
          <w:cantSplit/>
        </w:trPr>
        <w:tc>
          <w:tcPr>
            <w:tcW w:w="3949" w:type="dxa"/>
            <w:vAlign w:val="bottom"/>
          </w:tcPr>
          <w:p w14:paraId="48C6B649" w14:textId="13C37166" w:rsidR="00806FDE" w:rsidRPr="00903FD6" w:rsidRDefault="00806FDE" w:rsidP="00806F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ค่าใช้จ่ายสาธารณูปโภค</w:t>
            </w:r>
          </w:p>
        </w:tc>
        <w:tc>
          <w:tcPr>
            <w:tcW w:w="1257" w:type="dxa"/>
          </w:tcPr>
          <w:p w14:paraId="0A4BF89F" w14:textId="51090FA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  <w:tc>
          <w:tcPr>
            <w:tcW w:w="182" w:type="dxa"/>
          </w:tcPr>
          <w:p w14:paraId="1F8DA708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184DAB63" w14:textId="0BD6D2FD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160</w:t>
            </w:r>
          </w:p>
        </w:tc>
        <w:tc>
          <w:tcPr>
            <w:tcW w:w="183" w:type="dxa"/>
            <w:gridSpan w:val="2"/>
          </w:tcPr>
          <w:p w14:paraId="76B4A165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0AA094E2" w14:textId="67A881C4" w:rsidR="00806FDE" w:rsidRPr="00903FD6" w:rsidRDefault="00806FDE" w:rsidP="0069175C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  <w:gridSpan w:val="2"/>
          </w:tcPr>
          <w:p w14:paraId="4D7C58E0" w14:textId="77777777" w:rsidR="00806FDE" w:rsidRPr="00903FD6" w:rsidRDefault="00806FDE" w:rsidP="0069175C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56" w:type="dxa"/>
            <w:gridSpan w:val="2"/>
          </w:tcPr>
          <w:p w14:paraId="366A5ABF" w14:textId="4607B206" w:rsidR="00806FDE" w:rsidRPr="00903FD6" w:rsidRDefault="00806FDE" w:rsidP="0069175C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806FDE" w:rsidRPr="00903FD6" w14:paraId="1B3C2867" w14:textId="77777777" w:rsidTr="00600C3F">
        <w:trPr>
          <w:cantSplit/>
        </w:trPr>
        <w:tc>
          <w:tcPr>
            <w:tcW w:w="3949" w:type="dxa"/>
            <w:vAlign w:val="bottom"/>
          </w:tcPr>
          <w:p w14:paraId="28341FE8" w14:textId="4BE200B0" w:rsidR="00806FDE" w:rsidRPr="00903FD6" w:rsidRDefault="00806FDE" w:rsidP="00806F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ค่าใช้จ่ายบริหารจัดการ</w:t>
            </w:r>
          </w:p>
        </w:tc>
        <w:tc>
          <w:tcPr>
            <w:tcW w:w="1257" w:type="dxa"/>
          </w:tcPr>
          <w:p w14:paraId="72B8C17F" w14:textId="184134AD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182" w:type="dxa"/>
          </w:tcPr>
          <w:p w14:paraId="34E42A83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303FA35B" w14:textId="14CBF842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83" w:type="dxa"/>
            <w:gridSpan w:val="2"/>
          </w:tcPr>
          <w:p w14:paraId="146AA3A4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5A148C4A" w14:textId="46873D01" w:rsidR="00806FDE" w:rsidRPr="00903FD6" w:rsidRDefault="00806FDE" w:rsidP="0069175C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  <w:gridSpan w:val="2"/>
          </w:tcPr>
          <w:p w14:paraId="6156D82F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gridSpan w:val="2"/>
          </w:tcPr>
          <w:p w14:paraId="5BB07317" w14:textId="72181273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</w:p>
        </w:tc>
      </w:tr>
      <w:tr w:rsidR="00806FDE" w:rsidRPr="00903FD6" w14:paraId="5161447E" w14:textId="77777777" w:rsidTr="00600C3F">
        <w:trPr>
          <w:cantSplit/>
        </w:trPr>
        <w:tc>
          <w:tcPr>
            <w:tcW w:w="3949" w:type="dxa"/>
            <w:vAlign w:val="bottom"/>
          </w:tcPr>
          <w:p w14:paraId="71E35696" w14:textId="38414757" w:rsidR="00806FDE" w:rsidRPr="00903FD6" w:rsidRDefault="00806FDE" w:rsidP="00806F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57" w:type="dxa"/>
          </w:tcPr>
          <w:p w14:paraId="397DB64C" w14:textId="321A8BEC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  <w:tc>
          <w:tcPr>
            <w:tcW w:w="182" w:type="dxa"/>
          </w:tcPr>
          <w:p w14:paraId="26C75A8D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48E99E00" w14:textId="3F6801E6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113</w:t>
            </w:r>
          </w:p>
        </w:tc>
        <w:tc>
          <w:tcPr>
            <w:tcW w:w="183" w:type="dxa"/>
            <w:gridSpan w:val="2"/>
          </w:tcPr>
          <w:p w14:paraId="455F4A7B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73B91A69" w14:textId="32CD588A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180" w:type="dxa"/>
            <w:gridSpan w:val="2"/>
          </w:tcPr>
          <w:p w14:paraId="1F372429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gridSpan w:val="2"/>
          </w:tcPr>
          <w:p w14:paraId="2172EFAB" w14:textId="3ADDB765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806FDE" w:rsidRPr="00903FD6" w14:paraId="4440B747" w14:textId="77777777" w:rsidTr="00600C3F">
        <w:trPr>
          <w:cantSplit/>
        </w:trPr>
        <w:tc>
          <w:tcPr>
            <w:tcW w:w="3949" w:type="dxa"/>
            <w:vAlign w:val="bottom"/>
          </w:tcPr>
          <w:p w14:paraId="1DA2E407" w14:textId="77777777" w:rsidR="00806FDE" w:rsidRPr="00903FD6" w:rsidRDefault="00806FDE" w:rsidP="00806F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7" w:type="dxa"/>
          </w:tcPr>
          <w:p w14:paraId="0D129871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1D6EEDDC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43A7DD59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gridSpan w:val="2"/>
          </w:tcPr>
          <w:p w14:paraId="19E383AA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483ECC8D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gridSpan w:val="2"/>
          </w:tcPr>
          <w:p w14:paraId="2C3A151D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gridSpan w:val="2"/>
          </w:tcPr>
          <w:p w14:paraId="4B48D5D9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806FDE" w:rsidRPr="00903FD6" w14:paraId="52950A68" w14:textId="77777777" w:rsidTr="00600C3F">
        <w:trPr>
          <w:cantSplit/>
        </w:trPr>
        <w:tc>
          <w:tcPr>
            <w:tcW w:w="3949" w:type="dxa"/>
          </w:tcPr>
          <w:p w14:paraId="5D624C45" w14:textId="7557A69D" w:rsidR="00806FDE" w:rsidRPr="00903FD6" w:rsidRDefault="00806FDE" w:rsidP="00806F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257" w:type="dxa"/>
          </w:tcPr>
          <w:p w14:paraId="1F14ED47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00DF7A17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185B67CD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gridSpan w:val="2"/>
          </w:tcPr>
          <w:p w14:paraId="05A9D3BB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5F2C6B03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gridSpan w:val="2"/>
          </w:tcPr>
          <w:p w14:paraId="46122B84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gridSpan w:val="2"/>
          </w:tcPr>
          <w:p w14:paraId="421C4BCF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806FDE" w:rsidRPr="00903FD6" w14:paraId="6F9BFB9B" w14:textId="77777777" w:rsidTr="00600C3F">
        <w:trPr>
          <w:cantSplit/>
        </w:trPr>
        <w:tc>
          <w:tcPr>
            <w:tcW w:w="3949" w:type="dxa"/>
          </w:tcPr>
          <w:p w14:paraId="3B0A59B8" w14:textId="3E9FD025" w:rsidR="00806FDE" w:rsidRPr="00903FD6" w:rsidRDefault="00806FDE" w:rsidP="00806F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257" w:type="dxa"/>
          </w:tcPr>
          <w:p w14:paraId="1720C3C9" w14:textId="35BDF60C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324</w:t>
            </w:r>
          </w:p>
        </w:tc>
        <w:tc>
          <w:tcPr>
            <w:tcW w:w="182" w:type="dxa"/>
          </w:tcPr>
          <w:p w14:paraId="5F03A4A0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29CF6737" w14:textId="3A959413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A1377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3" w:type="dxa"/>
            <w:gridSpan w:val="2"/>
          </w:tcPr>
          <w:p w14:paraId="14B781B3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5EF765E6" w14:textId="175AF743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61</w:t>
            </w:r>
          </w:p>
        </w:tc>
        <w:tc>
          <w:tcPr>
            <w:tcW w:w="180" w:type="dxa"/>
            <w:gridSpan w:val="2"/>
          </w:tcPr>
          <w:p w14:paraId="540D1965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gridSpan w:val="2"/>
          </w:tcPr>
          <w:p w14:paraId="159426AA" w14:textId="5D311ADB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49</w:t>
            </w:r>
          </w:p>
        </w:tc>
      </w:tr>
      <w:tr w:rsidR="00806FDE" w:rsidRPr="00903FD6" w14:paraId="1506D151" w14:textId="77777777" w:rsidTr="00600C3F">
        <w:trPr>
          <w:cantSplit/>
        </w:trPr>
        <w:tc>
          <w:tcPr>
            <w:tcW w:w="3949" w:type="dxa"/>
          </w:tcPr>
          <w:p w14:paraId="682C3F74" w14:textId="192C29E6" w:rsidR="00806FDE" w:rsidRPr="00903FD6" w:rsidRDefault="00806FDE" w:rsidP="00806F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57" w:type="dxa"/>
          </w:tcPr>
          <w:p w14:paraId="048B40C7" w14:textId="5394EE3E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82" w:type="dxa"/>
          </w:tcPr>
          <w:p w14:paraId="6D40BA87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6740BBA3" w14:textId="636208FF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83" w:type="dxa"/>
            <w:gridSpan w:val="2"/>
          </w:tcPr>
          <w:p w14:paraId="396B39F3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619B0208" w14:textId="5A4535E4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</w:t>
            </w:r>
          </w:p>
        </w:tc>
        <w:tc>
          <w:tcPr>
            <w:tcW w:w="180" w:type="dxa"/>
            <w:gridSpan w:val="2"/>
          </w:tcPr>
          <w:p w14:paraId="12A9D62F" w14:textId="77777777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gridSpan w:val="2"/>
          </w:tcPr>
          <w:p w14:paraId="188A846C" w14:textId="1760FADD" w:rsidR="00806FDE" w:rsidRPr="00903FD6" w:rsidRDefault="00806FDE" w:rsidP="00806FD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</w:t>
            </w:r>
          </w:p>
        </w:tc>
      </w:tr>
    </w:tbl>
    <w:p w14:paraId="0B2DD9B4" w14:textId="77777777" w:rsidR="00A54146" w:rsidRPr="00903FD6" w:rsidRDefault="00A54146" w:rsidP="00903FD6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61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23"/>
        <w:gridCol w:w="1259"/>
        <w:gridCol w:w="182"/>
        <w:gridCol w:w="1218"/>
        <w:gridCol w:w="185"/>
        <w:gridCol w:w="1221"/>
        <w:gridCol w:w="180"/>
        <w:gridCol w:w="1242"/>
      </w:tblGrid>
      <w:tr w:rsidR="00903FD6" w:rsidRPr="00903FD6" w14:paraId="29E47981" w14:textId="77777777" w:rsidTr="00600C3F">
        <w:trPr>
          <w:cantSplit/>
          <w:tblHeader/>
        </w:trPr>
        <w:tc>
          <w:tcPr>
            <w:tcW w:w="4123" w:type="dxa"/>
          </w:tcPr>
          <w:p w14:paraId="78A5CAFE" w14:textId="77777777" w:rsidR="00903FD6" w:rsidRPr="00903FD6" w:rsidRDefault="00903FD6" w:rsidP="00600C3F">
            <w:pPr>
              <w:pStyle w:val="acctfourfigures"/>
              <w:spacing w:line="240" w:lineRule="auto"/>
              <w:ind w:firstLine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44" w:type="dxa"/>
            <w:gridSpan w:val="4"/>
            <w:hideMark/>
          </w:tcPr>
          <w:p w14:paraId="0B695A6D" w14:textId="77777777" w:rsidR="00903FD6" w:rsidRPr="00903FD6" w:rsidRDefault="00903FD6" w:rsidP="00600C3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43" w:type="dxa"/>
            <w:gridSpan w:val="3"/>
            <w:hideMark/>
          </w:tcPr>
          <w:p w14:paraId="63BECDA7" w14:textId="77777777" w:rsidR="00903FD6" w:rsidRPr="00903FD6" w:rsidRDefault="00903FD6" w:rsidP="00600C3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03FD6" w:rsidRPr="00903FD6" w14:paraId="5D45CAAC" w14:textId="77777777" w:rsidTr="00600C3F">
        <w:trPr>
          <w:cantSplit/>
          <w:tblHeader/>
        </w:trPr>
        <w:tc>
          <w:tcPr>
            <w:tcW w:w="4123" w:type="dxa"/>
            <w:hideMark/>
          </w:tcPr>
          <w:p w14:paraId="3D160AAD" w14:textId="77777777" w:rsidR="00903FD6" w:rsidRPr="00903FD6" w:rsidRDefault="00903FD6" w:rsidP="00600C3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903F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สำหรับงวดเก้าเดือนสิ้นสุดวันที่</w:t>
            </w:r>
            <w:r w:rsidRPr="00903F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8"/>
                <w:cs/>
                <w:lang w:bidi="th-TH"/>
              </w:rPr>
              <w:t xml:space="preserve"> </w:t>
            </w:r>
            <w:r w:rsidRPr="00903FD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30</w:t>
            </w:r>
            <w:r w:rsidRPr="00903FD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903FD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259" w:type="dxa"/>
            <w:hideMark/>
          </w:tcPr>
          <w:p w14:paraId="11A46D43" w14:textId="464F9AC3" w:rsidR="00903FD6" w:rsidRPr="00903FD6" w:rsidRDefault="00903FD6" w:rsidP="00600C3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</w:t>
            </w:r>
          </w:p>
        </w:tc>
        <w:tc>
          <w:tcPr>
            <w:tcW w:w="182" w:type="dxa"/>
          </w:tcPr>
          <w:p w14:paraId="6C0051B8" w14:textId="77777777" w:rsidR="00903FD6" w:rsidRPr="00903FD6" w:rsidRDefault="00903FD6" w:rsidP="00600C3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18" w:type="dxa"/>
            <w:hideMark/>
          </w:tcPr>
          <w:p w14:paraId="634BEA64" w14:textId="164D8465" w:rsidR="00903FD6" w:rsidRPr="00903FD6" w:rsidRDefault="00903FD6" w:rsidP="00600C3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</w:t>
            </w:r>
          </w:p>
        </w:tc>
        <w:tc>
          <w:tcPr>
            <w:tcW w:w="185" w:type="dxa"/>
          </w:tcPr>
          <w:p w14:paraId="726BE38E" w14:textId="77777777" w:rsidR="00903FD6" w:rsidRPr="00903FD6" w:rsidRDefault="00903FD6" w:rsidP="00600C3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21" w:type="dxa"/>
            <w:hideMark/>
          </w:tcPr>
          <w:p w14:paraId="3005A7A3" w14:textId="526F40D2" w:rsidR="00903FD6" w:rsidRPr="00903FD6" w:rsidRDefault="00903FD6" w:rsidP="00600C3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63FCE52A" w14:textId="77777777" w:rsidR="00903FD6" w:rsidRPr="00903FD6" w:rsidRDefault="00903FD6" w:rsidP="00600C3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42" w:type="dxa"/>
            <w:hideMark/>
          </w:tcPr>
          <w:p w14:paraId="77F06B00" w14:textId="2DF01F9F" w:rsidR="00903FD6" w:rsidRPr="00903FD6" w:rsidRDefault="00903FD6" w:rsidP="00600C3F">
            <w:pPr>
              <w:pStyle w:val="acctmergecolhdg"/>
              <w:spacing w:line="240" w:lineRule="auto"/>
              <w:ind w:left="102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</w:t>
            </w:r>
          </w:p>
        </w:tc>
      </w:tr>
      <w:tr w:rsidR="00903FD6" w:rsidRPr="00903FD6" w14:paraId="0D5FC9F4" w14:textId="77777777" w:rsidTr="00600C3F">
        <w:trPr>
          <w:cantSplit/>
          <w:tblHeader/>
        </w:trPr>
        <w:tc>
          <w:tcPr>
            <w:tcW w:w="4123" w:type="dxa"/>
          </w:tcPr>
          <w:p w14:paraId="597D0312" w14:textId="77777777" w:rsidR="00903FD6" w:rsidRPr="00903FD6" w:rsidRDefault="00903FD6" w:rsidP="00600C3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87" w:type="dxa"/>
            <w:gridSpan w:val="7"/>
          </w:tcPr>
          <w:p w14:paraId="2BEBBA88" w14:textId="77777777" w:rsidR="00903FD6" w:rsidRPr="00903FD6" w:rsidRDefault="00903FD6" w:rsidP="00600C3F">
            <w:pPr>
              <w:pStyle w:val="acctfourfigures"/>
              <w:tabs>
                <w:tab w:val="decimal" w:pos="731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903FD6" w:rsidRPr="00903FD6" w14:paraId="3C9486C2" w14:textId="77777777" w:rsidTr="00600C3F">
        <w:trPr>
          <w:cantSplit/>
        </w:trPr>
        <w:tc>
          <w:tcPr>
            <w:tcW w:w="4123" w:type="dxa"/>
            <w:hideMark/>
          </w:tcPr>
          <w:p w14:paraId="2ED34140" w14:textId="77777777" w:rsidR="00903FD6" w:rsidRPr="00903FD6" w:rsidRDefault="00903FD6" w:rsidP="00600C3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59" w:type="dxa"/>
          </w:tcPr>
          <w:p w14:paraId="797B0325" w14:textId="77777777" w:rsidR="00903FD6" w:rsidRPr="00903FD6" w:rsidRDefault="00903FD6" w:rsidP="00600C3F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7F34ACE8" w14:textId="77777777" w:rsidR="00903FD6" w:rsidRPr="00903FD6" w:rsidRDefault="00903FD6" w:rsidP="00600C3F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</w:tcPr>
          <w:p w14:paraId="22DA33E6" w14:textId="77777777" w:rsidR="00903FD6" w:rsidRPr="00903FD6" w:rsidRDefault="00903FD6" w:rsidP="00600C3F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5" w:type="dxa"/>
          </w:tcPr>
          <w:p w14:paraId="2805BC86" w14:textId="77777777" w:rsidR="00903FD6" w:rsidRPr="00903FD6" w:rsidRDefault="00903FD6" w:rsidP="00600C3F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7F1E1C78" w14:textId="77777777" w:rsidR="00903FD6" w:rsidRPr="00903FD6" w:rsidRDefault="00903FD6" w:rsidP="00600C3F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13725D9" w14:textId="77777777" w:rsidR="00903FD6" w:rsidRPr="00903FD6" w:rsidRDefault="00903FD6" w:rsidP="00600C3F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7BB3D237" w14:textId="77777777" w:rsidR="00903FD6" w:rsidRPr="00903FD6" w:rsidRDefault="00903FD6" w:rsidP="00600C3F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05CE4" w:rsidRPr="00903FD6" w14:paraId="3E758E98" w14:textId="77777777" w:rsidTr="00600C3F">
        <w:trPr>
          <w:cantSplit/>
        </w:trPr>
        <w:tc>
          <w:tcPr>
            <w:tcW w:w="4123" w:type="dxa"/>
            <w:vAlign w:val="bottom"/>
            <w:hideMark/>
          </w:tcPr>
          <w:p w14:paraId="2902A734" w14:textId="77777777" w:rsidR="00105CE4" w:rsidRPr="00903FD6" w:rsidRDefault="00105CE4" w:rsidP="00105CE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259" w:type="dxa"/>
          </w:tcPr>
          <w:p w14:paraId="65D550DA" w14:textId="4508E3B1" w:rsidR="00105CE4" w:rsidRPr="00903FD6" w:rsidRDefault="00105CE4" w:rsidP="00105CE4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182" w:type="dxa"/>
          </w:tcPr>
          <w:p w14:paraId="438BA8AA" w14:textId="77777777" w:rsidR="00105CE4" w:rsidRPr="00903FD6" w:rsidRDefault="00105CE4" w:rsidP="00105CE4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18" w:type="dxa"/>
          </w:tcPr>
          <w:p w14:paraId="5FD26A0E" w14:textId="778ACAFE" w:rsidR="00105CE4" w:rsidRPr="00903FD6" w:rsidRDefault="00105CE4" w:rsidP="00105CE4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185" w:type="dxa"/>
          </w:tcPr>
          <w:p w14:paraId="263B954C" w14:textId="77777777" w:rsidR="00105CE4" w:rsidRPr="00903FD6" w:rsidRDefault="00105CE4" w:rsidP="00105CE4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56DB41E6" w14:textId="01D63B16" w:rsidR="00105CE4" w:rsidRPr="00903FD6" w:rsidRDefault="00105CE4" w:rsidP="0069175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47C04B9" w14:textId="77777777" w:rsidR="00105CE4" w:rsidRPr="00903FD6" w:rsidRDefault="00105CE4" w:rsidP="00105CE4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14CE03D4" w14:textId="1F939A49" w:rsidR="00105CE4" w:rsidRPr="00903FD6" w:rsidRDefault="00105CE4" w:rsidP="0069175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05CE4" w:rsidRPr="00903FD6" w14:paraId="29F856BC" w14:textId="77777777" w:rsidTr="00600C3F">
        <w:trPr>
          <w:cantSplit/>
        </w:trPr>
        <w:tc>
          <w:tcPr>
            <w:tcW w:w="4123" w:type="dxa"/>
            <w:vAlign w:val="bottom"/>
          </w:tcPr>
          <w:p w14:paraId="3EEC27FF" w14:textId="77777777" w:rsidR="00105CE4" w:rsidRPr="00903FD6" w:rsidRDefault="00105CE4" w:rsidP="00105CE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59" w:type="dxa"/>
          </w:tcPr>
          <w:p w14:paraId="04C7461F" w14:textId="0113DCD7" w:rsidR="00105CE4" w:rsidRPr="00903FD6" w:rsidRDefault="00105CE4" w:rsidP="00105CE4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2" w:type="dxa"/>
          </w:tcPr>
          <w:p w14:paraId="6BD9B6A0" w14:textId="77777777" w:rsidR="00105CE4" w:rsidRPr="00903FD6" w:rsidRDefault="00105CE4" w:rsidP="00105CE4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18" w:type="dxa"/>
          </w:tcPr>
          <w:p w14:paraId="1A400E24" w14:textId="1A997EE6" w:rsidR="00105CE4" w:rsidRPr="00903FD6" w:rsidRDefault="00105CE4" w:rsidP="00105CE4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</w:t>
            </w:r>
          </w:p>
        </w:tc>
        <w:tc>
          <w:tcPr>
            <w:tcW w:w="185" w:type="dxa"/>
          </w:tcPr>
          <w:p w14:paraId="266B31DA" w14:textId="77777777" w:rsidR="00105CE4" w:rsidRPr="00903FD6" w:rsidRDefault="00105CE4" w:rsidP="00105CE4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79644990" w14:textId="12A57CB5" w:rsidR="00105CE4" w:rsidRPr="00903FD6" w:rsidRDefault="00105CE4" w:rsidP="0069175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767238F" w14:textId="77777777" w:rsidR="00105CE4" w:rsidRPr="00903FD6" w:rsidRDefault="00105CE4" w:rsidP="00105CE4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6ACBDD5E" w14:textId="21F54241" w:rsidR="00105CE4" w:rsidRPr="00903FD6" w:rsidRDefault="00105CE4" w:rsidP="0069175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05CE4" w:rsidRPr="00903FD6" w14:paraId="6A428491" w14:textId="77777777" w:rsidTr="00600C3F">
        <w:trPr>
          <w:cantSplit/>
        </w:trPr>
        <w:tc>
          <w:tcPr>
            <w:tcW w:w="4123" w:type="dxa"/>
            <w:vAlign w:val="bottom"/>
            <w:hideMark/>
          </w:tcPr>
          <w:p w14:paraId="4204AC4F" w14:textId="77777777" w:rsidR="00105CE4" w:rsidRPr="00903FD6" w:rsidRDefault="00105CE4" w:rsidP="00105CE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รายได้บริหารจัดการ</w:t>
            </w:r>
          </w:p>
        </w:tc>
        <w:tc>
          <w:tcPr>
            <w:tcW w:w="1259" w:type="dxa"/>
          </w:tcPr>
          <w:p w14:paraId="485324E5" w14:textId="720BDEEC" w:rsidR="00105CE4" w:rsidRPr="00903FD6" w:rsidRDefault="00105CE4" w:rsidP="00105CE4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38BB48FF" w14:textId="77777777" w:rsidR="00105CE4" w:rsidRPr="00903FD6" w:rsidRDefault="00105CE4" w:rsidP="00105CE4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</w:tcPr>
          <w:p w14:paraId="03EC3662" w14:textId="5676FCA4" w:rsidR="00105CE4" w:rsidRPr="00903FD6" w:rsidRDefault="00105CE4" w:rsidP="00105CE4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5" w:type="dxa"/>
          </w:tcPr>
          <w:p w14:paraId="17EEF59E" w14:textId="77777777" w:rsidR="00105CE4" w:rsidRPr="00903FD6" w:rsidRDefault="00105CE4" w:rsidP="00105CE4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455161B9" w14:textId="53AFAA85" w:rsidR="00105CE4" w:rsidRPr="00903FD6" w:rsidRDefault="00105CE4" w:rsidP="0069175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E1EE04E" w14:textId="77777777" w:rsidR="00105CE4" w:rsidRPr="00903FD6" w:rsidRDefault="00105CE4" w:rsidP="00105CE4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618FF1F7" w14:textId="313E2B2D" w:rsidR="00105CE4" w:rsidRPr="00903FD6" w:rsidRDefault="00105CE4" w:rsidP="00105CE4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</w:p>
        </w:tc>
      </w:tr>
      <w:tr w:rsidR="00105CE4" w:rsidRPr="00903FD6" w14:paraId="454FAD3F" w14:textId="77777777" w:rsidTr="00600C3F">
        <w:trPr>
          <w:cantSplit/>
        </w:trPr>
        <w:tc>
          <w:tcPr>
            <w:tcW w:w="4123" w:type="dxa"/>
            <w:vAlign w:val="bottom"/>
            <w:hideMark/>
          </w:tcPr>
          <w:p w14:paraId="551FC1AA" w14:textId="77777777" w:rsidR="00105CE4" w:rsidRPr="00903FD6" w:rsidRDefault="00105CE4" w:rsidP="00105CE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59" w:type="dxa"/>
          </w:tcPr>
          <w:p w14:paraId="3E5569DB" w14:textId="4C73F421" w:rsidR="00105CE4" w:rsidRPr="00903FD6" w:rsidRDefault="00105CE4" w:rsidP="00105CE4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82" w:type="dxa"/>
          </w:tcPr>
          <w:p w14:paraId="6DCABAE4" w14:textId="77777777" w:rsidR="00105CE4" w:rsidRPr="00903FD6" w:rsidRDefault="00105CE4" w:rsidP="00105CE4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</w:tcPr>
          <w:p w14:paraId="1570AFD9" w14:textId="20F2C4F6" w:rsidR="00105CE4" w:rsidRPr="00903FD6" w:rsidRDefault="00105CE4" w:rsidP="00105CE4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185" w:type="dxa"/>
          </w:tcPr>
          <w:p w14:paraId="1F16C46B" w14:textId="77777777" w:rsidR="00105CE4" w:rsidRPr="00903FD6" w:rsidRDefault="00105CE4" w:rsidP="00105CE4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4779F345" w14:textId="38118F53" w:rsidR="00105CE4" w:rsidRPr="00903FD6" w:rsidRDefault="00105CE4" w:rsidP="0069175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C7672F6" w14:textId="77777777" w:rsidR="00105CE4" w:rsidRPr="00903FD6" w:rsidRDefault="00105CE4" w:rsidP="00105CE4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5725197D" w14:textId="31BCC364" w:rsidR="00105CE4" w:rsidRPr="00903FD6" w:rsidRDefault="00105CE4" w:rsidP="0069175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05CE4" w:rsidRPr="00903FD6" w14:paraId="2E3268F2" w14:textId="77777777" w:rsidTr="00600C3F">
        <w:trPr>
          <w:cantSplit/>
        </w:trPr>
        <w:tc>
          <w:tcPr>
            <w:tcW w:w="4123" w:type="dxa"/>
            <w:vAlign w:val="bottom"/>
            <w:hideMark/>
          </w:tcPr>
          <w:p w14:paraId="1CB625C0" w14:textId="77777777" w:rsidR="00105CE4" w:rsidRPr="00903FD6" w:rsidRDefault="00105CE4" w:rsidP="00105CE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59" w:type="dxa"/>
          </w:tcPr>
          <w:p w14:paraId="12D304C1" w14:textId="176966B0" w:rsidR="00105CE4" w:rsidRPr="00903FD6" w:rsidRDefault="00105CE4" w:rsidP="00105CE4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182" w:type="dxa"/>
          </w:tcPr>
          <w:p w14:paraId="446A16F6" w14:textId="77777777" w:rsidR="00105CE4" w:rsidRPr="00903FD6" w:rsidRDefault="00105CE4" w:rsidP="00105CE4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</w:tcPr>
          <w:p w14:paraId="34FFB3B5" w14:textId="13C15C32" w:rsidR="00105CE4" w:rsidRPr="00903FD6" w:rsidRDefault="00105CE4" w:rsidP="0069175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5" w:type="dxa"/>
          </w:tcPr>
          <w:p w14:paraId="509E0683" w14:textId="77777777" w:rsidR="00105CE4" w:rsidRPr="00903FD6" w:rsidRDefault="00105CE4" w:rsidP="00105CE4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596CAEAC" w14:textId="3E8BAADC" w:rsidR="00105CE4" w:rsidRPr="00903FD6" w:rsidRDefault="00105CE4" w:rsidP="0069175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975E995" w14:textId="77777777" w:rsidR="00105CE4" w:rsidRPr="00903FD6" w:rsidRDefault="00105CE4" w:rsidP="00105CE4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7B8EBE96" w14:textId="7B7C43A9" w:rsidR="00105CE4" w:rsidRPr="00903FD6" w:rsidRDefault="00105CE4" w:rsidP="0069175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05CE4" w:rsidRPr="00903FD6" w14:paraId="31E4747B" w14:textId="77777777" w:rsidTr="00600C3F">
        <w:trPr>
          <w:cantSplit/>
        </w:trPr>
        <w:tc>
          <w:tcPr>
            <w:tcW w:w="4123" w:type="dxa"/>
            <w:vAlign w:val="bottom"/>
            <w:hideMark/>
          </w:tcPr>
          <w:p w14:paraId="5EF0C77B" w14:textId="77777777" w:rsidR="00105CE4" w:rsidRPr="00903FD6" w:rsidRDefault="00105CE4" w:rsidP="00105CE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ค่าใช้จ่ายค่าเช่าและบริการ</w:t>
            </w:r>
          </w:p>
        </w:tc>
        <w:tc>
          <w:tcPr>
            <w:tcW w:w="1259" w:type="dxa"/>
          </w:tcPr>
          <w:p w14:paraId="5621A308" w14:textId="07475578" w:rsidR="00105CE4" w:rsidRPr="00903FD6" w:rsidRDefault="00105CE4" w:rsidP="00105CE4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182" w:type="dxa"/>
          </w:tcPr>
          <w:p w14:paraId="63785294" w14:textId="77777777" w:rsidR="00105CE4" w:rsidRPr="00903FD6" w:rsidRDefault="00105CE4" w:rsidP="00105CE4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</w:tcPr>
          <w:p w14:paraId="1A04EE74" w14:textId="5B6F8C5E" w:rsidR="00105CE4" w:rsidRPr="00903FD6" w:rsidRDefault="00105CE4" w:rsidP="00105CE4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522</w:t>
            </w:r>
          </w:p>
        </w:tc>
        <w:tc>
          <w:tcPr>
            <w:tcW w:w="185" w:type="dxa"/>
          </w:tcPr>
          <w:p w14:paraId="4A3CA731" w14:textId="77777777" w:rsidR="00105CE4" w:rsidRPr="00903FD6" w:rsidRDefault="00105CE4" w:rsidP="00105CE4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13E6CE7B" w14:textId="0F2681B5" w:rsidR="00105CE4" w:rsidRPr="00903FD6" w:rsidRDefault="00105CE4" w:rsidP="0069175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88C09B2" w14:textId="77777777" w:rsidR="00105CE4" w:rsidRPr="00903FD6" w:rsidRDefault="00105CE4" w:rsidP="00105CE4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4F5CB04E" w14:textId="580D59E2" w:rsidR="00105CE4" w:rsidRPr="00903FD6" w:rsidRDefault="00105CE4" w:rsidP="0069175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0439C" w:rsidRPr="00903FD6" w14:paraId="16160EB8" w14:textId="77777777" w:rsidTr="00600C3F">
        <w:trPr>
          <w:cantSplit/>
        </w:trPr>
        <w:tc>
          <w:tcPr>
            <w:tcW w:w="4123" w:type="dxa"/>
            <w:vAlign w:val="bottom"/>
          </w:tcPr>
          <w:p w14:paraId="07C2B905" w14:textId="3335A75A" w:rsidR="00A0439C" w:rsidRPr="00903FD6" w:rsidRDefault="00A0439C" w:rsidP="00A0439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ค่าใช้จ่ายบริหารจัดการ</w:t>
            </w:r>
          </w:p>
        </w:tc>
        <w:tc>
          <w:tcPr>
            <w:tcW w:w="1259" w:type="dxa"/>
          </w:tcPr>
          <w:p w14:paraId="5440B8B3" w14:textId="3CAACD29" w:rsidR="00A0439C" w:rsidRDefault="005C7121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499</w:t>
            </w:r>
          </w:p>
        </w:tc>
        <w:tc>
          <w:tcPr>
            <w:tcW w:w="182" w:type="dxa"/>
          </w:tcPr>
          <w:p w14:paraId="51FA9A98" w14:textId="77777777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</w:tcPr>
          <w:p w14:paraId="1609A4D2" w14:textId="459A052F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640</w:t>
            </w:r>
          </w:p>
        </w:tc>
        <w:tc>
          <w:tcPr>
            <w:tcW w:w="185" w:type="dxa"/>
          </w:tcPr>
          <w:p w14:paraId="0B04B979" w14:textId="77777777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4F4C1EBD" w14:textId="40C5BEE8" w:rsidR="00A0439C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80" w:type="dxa"/>
          </w:tcPr>
          <w:p w14:paraId="364412F3" w14:textId="77777777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6C97C965" w14:textId="7D399428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</w:t>
            </w:r>
          </w:p>
        </w:tc>
      </w:tr>
      <w:tr w:rsidR="00A0439C" w:rsidRPr="00903FD6" w14:paraId="16D1C311" w14:textId="77777777" w:rsidTr="00600C3F">
        <w:trPr>
          <w:cantSplit/>
        </w:trPr>
        <w:tc>
          <w:tcPr>
            <w:tcW w:w="4123" w:type="dxa"/>
            <w:vAlign w:val="bottom"/>
            <w:hideMark/>
          </w:tcPr>
          <w:p w14:paraId="7B400623" w14:textId="77777777" w:rsidR="00A0439C" w:rsidRPr="00903FD6" w:rsidRDefault="00A0439C" w:rsidP="00A0439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59" w:type="dxa"/>
          </w:tcPr>
          <w:p w14:paraId="623861FA" w14:textId="4DC138EA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127</w:t>
            </w:r>
          </w:p>
        </w:tc>
        <w:tc>
          <w:tcPr>
            <w:tcW w:w="182" w:type="dxa"/>
          </w:tcPr>
          <w:p w14:paraId="28139800" w14:textId="77777777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</w:tcPr>
          <w:p w14:paraId="12BB0C39" w14:textId="1129B6D3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85" w:type="dxa"/>
          </w:tcPr>
          <w:p w14:paraId="2CD0A07A" w14:textId="77777777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5AA943E2" w14:textId="34861E97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2A9E0D98" w14:textId="77777777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0C7C478E" w14:textId="388CE393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</w:p>
        </w:tc>
      </w:tr>
      <w:tr w:rsidR="00A0439C" w:rsidRPr="00903FD6" w14:paraId="7227B510" w14:textId="77777777" w:rsidTr="00600C3F">
        <w:trPr>
          <w:cantSplit/>
        </w:trPr>
        <w:tc>
          <w:tcPr>
            <w:tcW w:w="4123" w:type="dxa"/>
            <w:vAlign w:val="bottom"/>
          </w:tcPr>
          <w:p w14:paraId="5A282570" w14:textId="77777777" w:rsidR="00A0439C" w:rsidRPr="00903FD6" w:rsidRDefault="00A0439C" w:rsidP="00A0439C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59" w:type="dxa"/>
          </w:tcPr>
          <w:p w14:paraId="5131104E" w14:textId="77777777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82" w:type="dxa"/>
          </w:tcPr>
          <w:p w14:paraId="624B5946" w14:textId="77777777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218" w:type="dxa"/>
          </w:tcPr>
          <w:p w14:paraId="7FACC391" w14:textId="77777777" w:rsidR="00A0439C" w:rsidRPr="00903FD6" w:rsidRDefault="00A0439C" w:rsidP="00A0439C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85" w:type="dxa"/>
          </w:tcPr>
          <w:p w14:paraId="21D79C85" w14:textId="77777777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221" w:type="dxa"/>
          </w:tcPr>
          <w:p w14:paraId="679C641E" w14:textId="77777777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</w:tcPr>
          <w:p w14:paraId="75B9CFE0" w14:textId="77777777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242" w:type="dxa"/>
          </w:tcPr>
          <w:p w14:paraId="7468C3AD" w14:textId="77777777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</w:tr>
      <w:tr w:rsidR="00A0439C" w:rsidRPr="00903FD6" w14:paraId="3E0971D2" w14:textId="77777777" w:rsidTr="00600C3F">
        <w:trPr>
          <w:cantSplit/>
        </w:trPr>
        <w:tc>
          <w:tcPr>
            <w:tcW w:w="4123" w:type="dxa"/>
            <w:vAlign w:val="bottom"/>
            <w:hideMark/>
          </w:tcPr>
          <w:p w14:paraId="785A1255" w14:textId="77777777" w:rsidR="00A0439C" w:rsidRPr="00903FD6" w:rsidRDefault="00A0439C" w:rsidP="00A0439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9" w:type="dxa"/>
          </w:tcPr>
          <w:p w14:paraId="327E39E5" w14:textId="77777777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2F7FD923" w14:textId="77777777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</w:tcPr>
          <w:p w14:paraId="56B9F07A" w14:textId="77777777" w:rsidR="00A0439C" w:rsidRPr="00903FD6" w:rsidRDefault="00A0439C" w:rsidP="00A0439C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5" w:type="dxa"/>
          </w:tcPr>
          <w:p w14:paraId="364B4D37" w14:textId="77777777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01DE091B" w14:textId="77777777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E100748" w14:textId="77777777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07F43106" w14:textId="77777777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439C" w:rsidRPr="00903FD6" w14:paraId="42EE7E9D" w14:textId="77777777" w:rsidTr="00600C3F">
        <w:trPr>
          <w:cantSplit/>
        </w:trPr>
        <w:tc>
          <w:tcPr>
            <w:tcW w:w="4123" w:type="dxa"/>
            <w:vAlign w:val="bottom"/>
            <w:hideMark/>
          </w:tcPr>
          <w:p w14:paraId="1792ABA9" w14:textId="77777777" w:rsidR="00A0439C" w:rsidRPr="00903FD6" w:rsidRDefault="00A0439C" w:rsidP="00A0439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รายได้ค่าสิทธิ์</w:t>
            </w:r>
          </w:p>
        </w:tc>
        <w:tc>
          <w:tcPr>
            <w:tcW w:w="1259" w:type="dxa"/>
          </w:tcPr>
          <w:p w14:paraId="70D035E7" w14:textId="447D133C" w:rsidR="00A0439C" w:rsidRPr="00903FD6" w:rsidRDefault="00A0439C" w:rsidP="00E37C22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7EB0D201" w14:textId="77777777" w:rsidR="00A0439C" w:rsidRPr="00903FD6" w:rsidRDefault="00A0439C" w:rsidP="00E37C22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</w:tcPr>
          <w:p w14:paraId="60757090" w14:textId="1F8B833F" w:rsidR="00A0439C" w:rsidRPr="00E37C22" w:rsidRDefault="00A0439C" w:rsidP="00E37C22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5" w:type="dxa"/>
          </w:tcPr>
          <w:p w14:paraId="146C3C6D" w14:textId="77777777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1756DB98" w14:textId="544F13E3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8388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199</w:t>
            </w:r>
          </w:p>
        </w:tc>
        <w:tc>
          <w:tcPr>
            <w:tcW w:w="180" w:type="dxa"/>
          </w:tcPr>
          <w:p w14:paraId="7A332052" w14:textId="77777777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166BDC48" w14:textId="31F1D3AF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218</w:t>
            </w:r>
          </w:p>
        </w:tc>
      </w:tr>
      <w:tr w:rsidR="00A0439C" w:rsidRPr="00903FD6" w14:paraId="791DD4E4" w14:textId="77777777" w:rsidTr="00600C3F">
        <w:trPr>
          <w:cantSplit/>
        </w:trPr>
        <w:tc>
          <w:tcPr>
            <w:tcW w:w="4123" w:type="dxa"/>
            <w:vAlign w:val="bottom"/>
          </w:tcPr>
          <w:p w14:paraId="527C1950" w14:textId="77777777" w:rsidR="00A0439C" w:rsidRPr="00903FD6" w:rsidRDefault="00A0439C" w:rsidP="00A0439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59" w:type="dxa"/>
          </w:tcPr>
          <w:p w14:paraId="7DE3E874" w14:textId="0D57C588" w:rsidR="00A0439C" w:rsidRPr="00903FD6" w:rsidRDefault="00A0439C" w:rsidP="00E37C22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2B59948A" w14:textId="77777777" w:rsidR="00A0439C" w:rsidRPr="00903FD6" w:rsidRDefault="00A0439C" w:rsidP="00E37C22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</w:tcPr>
          <w:p w14:paraId="26A44947" w14:textId="3E4B5E9C" w:rsidR="00A0439C" w:rsidRPr="00E37C22" w:rsidRDefault="00A0439C" w:rsidP="00E37C22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5" w:type="dxa"/>
          </w:tcPr>
          <w:p w14:paraId="079BE5CA" w14:textId="77777777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02CB2451" w14:textId="78BABC29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8388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3,213</w:t>
            </w:r>
          </w:p>
        </w:tc>
        <w:tc>
          <w:tcPr>
            <w:tcW w:w="180" w:type="dxa"/>
          </w:tcPr>
          <w:p w14:paraId="463CF82A" w14:textId="77777777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2C093AB4" w14:textId="707E94EC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19,305</w:t>
            </w:r>
          </w:p>
        </w:tc>
      </w:tr>
      <w:tr w:rsidR="00A0439C" w:rsidRPr="00903FD6" w14:paraId="78100236" w14:textId="77777777" w:rsidTr="00600C3F">
        <w:trPr>
          <w:cantSplit/>
        </w:trPr>
        <w:tc>
          <w:tcPr>
            <w:tcW w:w="4123" w:type="dxa"/>
            <w:vAlign w:val="bottom"/>
            <w:hideMark/>
          </w:tcPr>
          <w:p w14:paraId="087D364D" w14:textId="77777777" w:rsidR="00A0439C" w:rsidRPr="00903FD6" w:rsidRDefault="00A0439C" w:rsidP="00A0439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59" w:type="dxa"/>
          </w:tcPr>
          <w:p w14:paraId="4698EB09" w14:textId="7B41B8FC" w:rsidR="00A0439C" w:rsidRPr="00903FD6" w:rsidRDefault="00A0439C" w:rsidP="00E37C22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737D818C" w14:textId="77777777" w:rsidR="00A0439C" w:rsidRPr="00903FD6" w:rsidRDefault="00A0439C" w:rsidP="00E37C22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</w:tcPr>
          <w:p w14:paraId="30DFCA6D" w14:textId="0869C867" w:rsidR="00A0439C" w:rsidRPr="00E37C22" w:rsidRDefault="00A0439C" w:rsidP="00E37C22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5" w:type="dxa"/>
          </w:tcPr>
          <w:p w14:paraId="14658719" w14:textId="77777777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15FC9936" w14:textId="2ED162C9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8388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381</w:t>
            </w:r>
          </w:p>
        </w:tc>
        <w:tc>
          <w:tcPr>
            <w:tcW w:w="180" w:type="dxa"/>
          </w:tcPr>
          <w:p w14:paraId="168E58E7" w14:textId="77777777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6DF556CE" w14:textId="57CFF8A1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384</w:t>
            </w:r>
          </w:p>
        </w:tc>
      </w:tr>
      <w:tr w:rsidR="00A0439C" w:rsidRPr="00903FD6" w14:paraId="4162BE3C" w14:textId="77777777" w:rsidTr="00600C3F">
        <w:trPr>
          <w:cantSplit/>
        </w:trPr>
        <w:tc>
          <w:tcPr>
            <w:tcW w:w="4123" w:type="dxa"/>
            <w:vAlign w:val="bottom"/>
            <w:hideMark/>
          </w:tcPr>
          <w:p w14:paraId="1931C8AE" w14:textId="77777777" w:rsidR="00A0439C" w:rsidRPr="00903FD6" w:rsidRDefault="00A0439C" w:rsidP="00A0439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รายได้บริหารจัดการ</w:t>
            </w:r>
          </w:p>
        </w:tc>
        <w:tc>
          <w:tcPr>
            <w:tcW w:w="1259" w:type="dxa"/>
          </w:tcPr>
          <w:p w14:paraId="25EC86D1" w14:textId="23629FCC" w:rsidR="00A0439C" w:rsidRPr="00903FD6" w:rsidRDefault="00A0439C" w:rsidP="00E37C22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7DFCBDF7" w14:textId="77777777" w:rsidR="00A0439C" w:rsidRPr="00903FD6" w:rsidRDefault="00A0439C" w:rsidP="00E37C22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18" w:type="dxa"/>
          </w:tcPr>
          <w:p w14:paraId="641095DA" w14:textId="0CFB86F0" w:rsidR="00A0439C" w:rsidRPr="00E37C22" w:rsidRDefault="00A0439C" w:rsidP="00E37C22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5" w:type="dxa"/>
          </w:tcPr>
          <w:p w14:paraId="6B51C667" w14:textId="77777777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3B354113" w14:textId="31C79675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8388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730</w:t>
            </w:r>
          </w:p>
        </w:tc>
        <w:tc>
          <w:tcPr>
            <w:tcW w:w="180" w:type="dxa"/>
          </w:tcPr>
          <w:p w14:paraId="050E3FDC" w14:textId="77777777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0EB4991E" w14:textId="7AA0FFB1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</w:p>
        </w:tc>
      </w:tr>
      <w:tr w:rsidR="00A0439C" w:rsidRPr="00903FD6" w14:paraId="241B3CA1" w14:textId="77777777" w:rsidTr="00600C3F">
        <w:trPr>
          <w:cantSplit/>
        </w:trPr>
        <w:tc>
          <w:tcPr>
            <w:tcW w:w="4123" w:type="dxa"/>
            <w:vAlign w:val="bottom"/>
            <w:hideMark/>
          </w:tcPr>
          <w:p w14:paraId="0428CF54" w14:textId="77777777" w:rsidR="00A0439C" w:rsidRPr="00903FD6" w:rsidRDefault="00A0439C" w:rsidP="00A0439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59" w:type="dxa"/>
          </w:tcPr>
          <w:p w14:paraId="2CA68097" w14:textId="19991F84" w:rsidR="00A0439C" w:rsidRPr="00903FD6" w:rsidRDefault="00A0439C" w:rsidP="00E37C22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0A9FE7BE" w14:textId="77777777" w:rsidR="00A0439C" w:rsidRPr="00903FD6" w:rsidRDefault="00A0439C" w:rsidP="00E37C22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</w:tcPr>
          <w:p w14:paraId="338A110E" w14:textId="10CB16D5" w:rsidR="00A0439C" w:rsidRPr="00E37C22" w:rsidRDefault="00A0439C" w:rsidP="00E37C22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5" w:type="dxa"/>
          </w:tcPr>
          <w:p w14:paraId="52BD264B" w14:textId="77777777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3D72EDC7" w14:textId="50E3CD63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8388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16</w:t>
            </w:r>
          </w:p>
        </w:tc>
        <w:tc>
          <w:tcPr>
            <w:tcW w:w="180" w:type="dxa"/>
          </w:tcPr>
          <w:p w14:paraId="7D18BFA9" w14:textId="77777777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397DA477" w14:textId="39E6043D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15</w:t>
            </w:r>
          </w:p>
        </w:tc>
      </w:tr>
      <w:tr w:rsidR="00A0439C" w:rsidRPr="00903FD6" w14:paraId="24B013A8" w14:textId="77777777" w:rsidTr="00600C3F">
        <w:trPr>
          <w:cantSplit/>
        </w:trPr>
        <w:tc>
          <w:tcPr>
            <w:tcW w:w="4123" w:type="dxa"/>
            <w:vAlign w:val="bottom"/>
            <w:hideMark/>
          </w:tcPr>
          <w:p w14:paraId="43F1A655" w14:textId="77777777" w:rsidR="00A0439C" w:rsidRPr="00903FD6" w:rsidRDefault="00A0439C" w:rsidP="00A0439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59" w:type="dxa"/>
          </w:tcPr>
          <w:p w14:paraId="2886ED69" w14:textId="225ACC98" w:rsidR="00A0439C" w:rsidRPr="00903FD6" w:rsidRDefault="00A0439C" w:rsidP="00E37C22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5B4EA983" w14:textId="77777777" w:rsidR="00A0439C" w:rsidRPr="00903FD6" w:rsidRDefault="00A0439C" w:rsidP="00E37C22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</w:tcPr>
          <w:p w14:paraId="73C9F4A8" w14:textId="231EC882" w:rsidR="00A0439C" w:rsidRPr="00E37C22" w:rsidRDefault="00A0439C" w:rsidP="00E37C22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5" w:type="dxa"/>
          </w:tcPr>
          <w:p w14:paraId="25BBCAB7" w14:textId="77777777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305CA7B9" w14:textId="4E4B225C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8388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51</w:t>
            </w:r>
          </w:p>
        </w:tc>
        <w:tc>
          <w:tcPr>
            <w:tcW w:w="180" w:type="dxa"/>
          </w:tcPr>
          <w:p w14:paraId="6D9B247E" w14:textId="77777777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73D3F021" w14:textId="7573FC63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178</w:t>
            </w:r>
          </w:p>
        </w:tc>
      </w:tr>
      <w:tr w:rsidR="00A0439C" w:rsidRPr="00903FD6" w14:paraId="1E13102C" w14:textId="77777777" w:rsidTr="00600C3F">
        <w:trPr>
          <w:cantSplit/>
        </w:trPr>
        <w:tc>
          <w:tcPr>
            <w:tcW w:w="4123" w:type="dxa"/>
            <w:vAlign w:val="bottom"/>
            <w:hideMark/>
          </w:tcPr>
          <w:p w14:paraId="11EEDCA4" w14:textId="77777777" w:rsidR="00A0439C" w:rsidRPr="00903FD6" w:rsidRDefault="00A0439C" w:rsidP="00A0439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ค่าใช้จ่ายค่าเช่าและบริการ</w:t>
            </w:r>
          </w:p>
        </w:tc>
        <w:tc>
          <w:tcPr>
            <w:tcW w:w="1259" w:type="dxa"/>
          </w:tcPr>
          <w:p w14:paraId="1393336E" w14:textId="10679B32" w:rsidR="00A0439C" w:rsidRPr="00903FD6" w:rsidRDefault="00A0439C" w:rsidP="00E37C22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1128D11D" w14:textId="77777777" w:rsidR="00A0439C" w:rsidRPr="00903FD6" w:rsidRDefault="00A0439C" w:rsidP="00E37C22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</w:tcPr>
          <w:p w14:paraId="65EB0A51" w14:textId="43CFAE6C" w:rsidR="00A0439C" w:rsidRPr="00E37C22" w:rsidRDefault="00A0439C" w:rsidP="00E37C22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5" w:type="dxa"/>
          </w:tcPr>
          <w:p w14:paraId="04F7BBE4" w14:textId="77777777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2EEFD3F9" w14:textId="337203A2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8388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</w:t>
            </w:r>
          </w:p>
        </w:tc>
        <w:tc>
          <w:tcPr>
            <w:tcW w:w="180" w:type="dxa"/>
          </w:tcPr>
          <w:p w14:paraId="41A3CF7F" w14:textId="77777777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445C2563" w14:textId="7405324C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</w:t>
            </w:r>
          </w:p>
        </w:tc>
      </w:tr>
      <w:tr w:rsidR="00A0439C" w:rsidRPr="00903FD6" w14:paraId="4400FB7F" w14:textId="77777777" w:rsidTr="00600C3F">
        <w:trPr>
          <w:cantSplit/>
        </w:trPr>
        <w:tc>
          <w:tcPr>
            <w:tcW w:w="4123" w:type="dxa"/>
            <w:vAlign w:val="bottom"/>
            <w:hideMark/>
          </w:tcPr>
          <w:p w14:paraId="7EB5B3CF" w14:textId="77777777" w:rsidR="00A0439C" w:rsidRPr="00903FD6" w:rsidRDefault="00A0439C" w:rsidP="00A0439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59" w:type="dxa"/>
          </w:tcPr>
          <w:p w14:paraId="1BBFF7BA" w14:textId="71B97493" w:rsidR="00A0439C" w:rsidRPr="00903FD6" w:rsidRDefault="00A0439C" w:rsidP="00E37C22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2E8F57CA" w14:textId="77777777" w:rsidR="00A0439C" w:rsidRPr="00903FD6" w:rsidRDefault="00A0439C" w:rsidP="00E37C22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</w:tcPr>
          <w:p w14:paraId="4C27A338" w14:textId="2DB67C55" w:rsidR="00A0439C" w:rsidRPr="00E37C22" w:rsidRDefault="00A0439C" w:rsidP="00E37C22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5" w:type="dxa"/>
          </w:tcPr>
          <w:p w14:paraId="27AD7615" w14:textId="77777777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4497DC32" w14:textId="368EE061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80" w:type="dxa"/>
          </w:tcPr>
          <w:p w14:paraId="10E73878" w14:textId="77777777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116DFFF4" w14:textId="349D04AD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21</w:t>
            </w:r>
          </w:p>
        </w:tc>
      </w:tr>
      <w:tr w:rsidR="00FA1141" w:rsidRPr="00903FD6" w14:paraId="04316153" w14:textId="77777777" w:rsidTr="00600C3F">
        <w:trPr>
          <w:cantSplit/>
        </w:trPr>
        <w:tc>
          <w:tcPr>
            <w:tcW w:w="4123" w:type="dxa"/>
            <w:vAlign w:val="bottom"/>
          </w:tcPr>
          <w:p w14:paraId="2EBCC4F8" w14:textId="77777777" w:rsidR="00FA1141" w:rsidRPr="00B75662" w:rsidRDefault="00FA1141" w:rsidP="00A0439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ADD3995" w14:textId="77777777" w:rsidR="00FA1141" w:rsidRPr="00B75662" w:rsidRDefault="00FA1141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33F6DAA7" w14:textId="77777777" w:rsidR="00FA1141" w:rsidRPr="00B75662" w:rsidRDefault="00FA1141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</w:tcPr>
          <w:p w14:paraId="202F041F" w14:textId="77777777" w:rsidR="00FA1141" w:rsidRPr="00B75662" w:rsidRDefault="00FA1141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5" w:type="dxa"/>
          </w:tcPr>
          <w:p w14:paraId="46BDEFBB" w14:textId="77777777" w:rsidR="00FA1141" w:rsidRPr="00B75662" w:rsidRDefault="00FA1141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7FA2A3EF" w14:textId="77777777" w:rsidR="00FA1141" w:rsidRPr="00B75662" w:rsidRDefault="00FA1141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D780136" w14:textId="77777777" w:rsidR="00FA1141" w:rsidRPr="00B75662" w:rsidRDefault="00FA1141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1FD331FC" w14:textId="77777777" w:rsidR="00FA1141" w:rsidRPr="00B75662" w:rsidRDefault="00FA1141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1141" w:rsidRPr="00903FD6" w14:paraId="7E7C79FA" w14:textId="77777777" w:rsidTr="00600C3F">
        <w:trPr>
          <w:cantSplit/>
        </w:trPr>
        <w:tc>
          <w:tcPr>
            <w:tcW w:w="4123" w:type="dxa"/>
            <w:vAlign w:val="bottom"/>
          </w:tcPr>
          <w:p w14:paraId="0777E3EB" w14:textId="77777777" w:rsidR="00FA1141" w:rsidRPr="00B75662" w:rsidRDefault="00FA1141" w:rsidP="00A0439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D6F72A2" w14:textId="77777777" w:rsidR="00FA1141" w:rsidRPr="00B75662" w:rsidRDefault="00FA1141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578D7689" w14:textId="77777777" w:rsidR="00FA1141" w:rsidRPr="00B75662" w:rsidRDefault="00FA1141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</w:tcPr>
          <w:p w14:paraId="69093CC2" w14:textId="77777777" w:rsidR="00FA1141" w:rsidRPr="00B75662" w:rsidRDefault="00FA1141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5" w:type="dxa"/>
          </w:tcPr>
          <w:p w14:paraId="226CDA43" w14:textId="77777777" w:rsidR="00FA1141" w:rsidRPr="00B75662" w:rsidRDefault="00FA1141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44FDF283" w14:textId="77777777" w:rsidR="00FA1141" w:rsidRPr="00B75662" w:rsidRDefault="00FA1141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D4D71F1" w14:textId="77777777" w:rsidR="00FA1141" w:rsidRPr="00B75662" w:rsidRDefault="00FA1141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7F190908" w14:textId="77777777" w:rsidR="00FA1141" w:rsidRPr="00B75662" w:rsidRDefault="00FA1141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1141" w:rsidRPr="00903FD6" w14:paraId="6D2F977D" w14:textId="77777777" w:rsidTr="00600C3F">
        <w:trPr>
          <w:cantSplit/>
        </w:trPr>
        <w:tc>
          <w:tcPr>
            <w:tcW w:w="4123" w:type="dxa"/>
            <w:vAlign w:val="bottom"/>
          </w:tcPr>
          <w:p w14:paraId="3E9F4119" w14:textId="77777777" w:rsidR="00FA1141" w:rsidRPr="00B75662" w:rsidRDefault="00FA1141" w:rsidP="00A0439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7E913FBC" w14:textId="77777777" w:rsidR="00FA1141" w:rsidRPr="00B75662" w:rsidRDefault="00FA1141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2546FF77" w14:textId="77777777" w:rsidR="00FA1141" w:rsidRPr="00B75662" w:rsidRDefault="00FA1141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</w:tcPr>
          <w:p w14:paraId="2FC34EEC" w14:textId="77777777" w:rsidR="00FA1141" w:rsidRPr="00B75662" w:rsidRDefault="00FA1141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5" w:type="dxa"/>
          </w:tcPr>
          <w:p w14:paraId="72B793A4" w14:textId="77777777" w:rsidR="00FA1141" w:rsidRPr="00B75662" w:rsidRDefault="00FA1141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07A7E79A" w14:textId="77777777" w:rsidR="00FA1141" w:rsidRPr="00B75662" w:rsidRDefault="00FA1141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F6CBD83" w14:textId="77777777" w:rsidR="00FA1141" w:rsidRPr="00B75662" w:rsidRDefault="00FA1141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19AF17C5" w14:textId="77777777" w:rsidR="00FA1141" w:rsidRPr="00B75662" w:rsidRDefault="00FA1141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439C" w:rsidRPr="00903FD6" w14:paraId="2E60446F" w14:textId="77777777" w:rsidTr="00600C3F">
        <w:trPr>
          <w:cantSplit/>
        </w:trPr>
        <w:tc>
          <w:tcPr>
            <w:tcW w:w="4123" w:type="dxa"/>
            <w:vAlign w:val="bottom"/>
            <w:hideMark/>
          </w:tcPr>
          <w:p w14:paraId="39D1CEBC" w14:textId="77777777" w:rsidR="00A0439C" w:rsidRPr="00903FD6" w:rsidRDefault="00A0439C" w:rsidP="00A0439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1259" w:type="dxa"/>
          </w:tcPr>
          <w:p w14:paraId="40F4E0EE" w14:textId="77777777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0D65F41D" w14:textId="77777777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</w:tcPr>
          <w:p w14:paraId="1B52B45C" w14:textId="77777777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5" w:type="dxa"/>
          </w:tcPr>
          <w:p w14:paraId="4EDDED43" w14:textId="77777777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32E3F3E4" w14:textId="77777777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E102F6B" w14:textId="77777777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7DF8018C" w14:textId="77777777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439C" w:rsidRPr="00903FD6" w14:paraId="518C75BA" w14:textId="77777777" w:rsidTr="00600C3F">
        <w:trPr>
          <w:cantSplit/>
        </w:trPr>
        <w:tc>
          <w:tcPr>
            <w:tcW w:w="4123" w:type="dxa"/>
            <w:vAlign w:val="bottom"/>
            <w:hideMark/>
          </w:tcPr>
          <w:p w14:paraId="3E2E1171" w14:textId="77777777" w:rsidR="00A0439C" w:rsidRPr="00903FD6" w:rsidRDefault="00A0439C" w:rsidP="00A0439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259" w:type="dxa"/>
          </w:tcPr>
          <w:p w14:paraId="086001F5" w14:textId="6219913B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182" w:type="dxa"/>
          </w:tcPr>
          <w:p w14:paraId="6637C8AD" w14:textId="77777777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</w:tcPr>
          <w:p w14:paraId="051A894A" w14:textId="5FA29480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185" w:type="dxa"/>
          </w:tcPr>
          <w:p w14:paraId="661199B2" w14:textId="77777777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4C423C3F" w14:textId="2242AACD" w:rsidR="00A0439C" w:rsidRPr="00903FD6" w:rsidRDefault="00A0439C" w:rsidP="00E37C22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40E1D06" w14:textId="77777777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4C7C2461" w14:textId="6E060454" w:rsidR="00A0439C" w:rsidRPr="00903FD6" w:rsidRDefault="00A0439C" w:rsidP="00E37C22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0439C" w:rsidRPr="00903FD6" w14:paraId="6ED68DE1" w14:textId="77777777" w:rsidTr="00600C3F">
        <w:trPr>
          <w:cantSplit/>
        </w:trPr>
        <w:tc>
          <w:tcPr>
            <w:tcW w:w="4123" w:type="dxa"/>
            <w:vAlign w:val="bottom"/>
          </w:tcPr>
          <w:p w14:paraId="2ED09CF6" w14:textId="77777777" w:rsidR="00A0439C" w:rsidRPr="00903FD6" w:rsidRDefault="00A0439C" w:rsidP="00A0439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59" w:type="dxa"/>
          </w:tcPr>
          <w:p w14:paraId="142243BD" w14:textId="09E56B9D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018D703F" w14:textId="77777777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</w:tcPr>
          <w:p w14:paraId="2A17D869" w14:textId="4F201A0D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185" w:type="dxa"/>
          </w:tcPr>
          <w:p w14:paraId="6FD5FE79" w14:textId="77777777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7F90547D" w14:textId="36C9295F" w:rsidR="00A0439C" w:rsidRPr="00903FD6" w:rsidRDefault="00A0439C" w:rsidP="00E37C22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F0630A0" w14:textId="77777777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0B8455A7" w14:textId="5E5CB893" w:rsidR="00A0439C" w:rsidRPr="00903FD6" w:rsidRDefault="00A0439C" w:rsidP="00E37C22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0439C" w:rsidRPr="00903FD6" w14:paraId="031531E4" w14:textId="77777777" w:rsidTr="00600C3F">
        <w:trPr>
          <w:cantSplit/>
        </w:trPr>
        <w:tc>
          <w:tcPr>
            <w:tcW w:w="4123" w:type="dxa"/>
            <w:vAlign w:val="bottom"/>
            <w:hideMark/>
          </w:tcPr>
          <w:p w14:paraId="380DE301" w14:textId="77777777" w:rsidR="00A0439C" w:rsidRPr="00903FD6" w:rsidRDefault="00A0439C" w:rsidP="00A0439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59" w:type="dxa"/>
          </w:tcPr>
          <w:p w14:paraId="07CA775B" w14:textId="415E2C78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2" w:type="dxa"/>
          </w:tcPr>
          <w:p w14:paraId="7D51974D" w14:textId="77777777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</w:tcPr>
          <w:p w14:paraId="3E265C7C" w14:textId="5DAC2F67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154</w:t>
            </w:r>
          </w:p>
        </w:tc>
        <w:tc>
          <w:tcPr>
            <w:tcW w:w="185" w:type="dxa"/>
          </w:tcPr>
          <w:p w14:paraId="60B6D018" w14:textId="77777777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605A1AC2" w14:textId="5E44EA57" w:rsidR="00A0439C" w:rsidRPr="00903FD6" w:rsidRDefault="00A0439C" w:rsidP="00E37C22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BC16FD8" w14:textId="77777777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46ECBCD6" w14:textId="793C1521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90</w:t>
            </w:r>
          </w:p>
        </w:tc>
      </w:tr>
      <w:tr w:rsidR="00A0439C" w:rsidRPr="00903FD6" w14:paraId="008FFC00" w14:textId="77777777" w:rsidTr="00600C3F">
        <w:trPr>
          <w:cantSplit/>
        </w:trPr>
        <w:tc>
          <w:tcPr>
            <w:tcW w:w="4123" w:type="dxa"/>
            <w:vAlign w:val="bottom"/>
            <w:hideMark/>
          </w:tcPr>
          <w:p w14:paraId="5F27AAA1" w14:textId="77777777" w:rsidR="00A0439C" w:rsidRPr="00903FD6" w:rsidRDefault="00A0439C" w:rsidP="00A0439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59" w:type="dxa"/>
          </w:tcPr>
          <w:p w14:paraId="0FC9C22D" w14:textId="54DCC78B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82" w:type="dxa"/>
          </w:tcPr>
          <w:p w14:paraId="4A2B011A" w14:textId="77777777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</w:tcPr>
          <w:p w14:paraId="6ED62A98" w14:textId="213FB001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85" w:type="dxa"/>
          </w:tcPr>
          <w:p w14:paraId="292CF57E" w14:textId="77777777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3CD2A862" w14:textId="14DEFABA" w:rsidR="00A0439C" w:rsidRPr="00903FD6" w:rsidRDefault="00A0439C" w:rsidP="00E37C22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892879F" w14:textId="77777777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2869DEAB" w14:textId="4F5845F6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A0439C" w:rsidRPr="005A123E" w14:paraId="5975B886" w14:textId="77777777" w:rsidTr="00600C3F">
        <w:trPr>
          <w:cantSplit/>
        </w:trPr>
        <w:tc>
          <w:tcPr>
            <w:tcW w:w="4123" w:type="dxa"/>
            <w:vAlign w:val="bottom"/>
          </w:tcPr>
          <w:p w14:paraId="6F957B28" w14:textId="77777777" w:rsidR="00A0439C" w:rsidRPr="00FA1141" w:rsidRDefault="00A0439C" w:rsidP="00A0439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54A29C93" w14:textId="77777777" w:rsidR="00A0439C" w:rsidRPr="005A123E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2" w:type="dxa"/>
          </w:tcPr>
          <w:p w14:paraId="7D5D94BB" w14:textId="77777777" w:rsidR="00A0439C" w:rsidRPr="005A123E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18" w:type="dxa"/>
          </w:tcPr>
          <w:p w14:paraId="0A1FC844" w14:textId="77777777" w:rsidR="00A0439C" w:rsidRPr="005A123E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5" w:type="dxa"/>
          </w:tcPr>
          <w:p w14:paraId="005295C6" w14:textId="77777777" w:rsidR="00A0439C" w:rsidRPr="005A123E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21" w:type="dxa"/>
          </w:tcPr>
          <w:p w14:paraId="7B4881D3" w14:textId="77777777" w:rsidR="00A0439C" w:rsidRPr="005A123E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27A98500" w14:textId="77777777" w:rsidR="00A0439C" w:rsidRPr="005A123E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42" w:type="dxa"/>
          </w:tcPr>
          <w:p w14:paraId="2D6010EA" w14:textId="77777777" w:rsidR="00A0439C" w:rsidRPr="005A123E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0439C" w:rsidRPr="00903FD6" w14:paraId="438D79AD" w14:textId="77777777" w:rsidTr="00600C3F">
        <w:trPr>
          <w:cantSplit/>
        </w:trPr>
        <w:tc>
          <w:tcPr>
            <w:tcW w:w="4123" w:type="dxa"/>
            <w:vAlign w:val="bottom"/>
            <w:hideMark/>
          </w:tcPr>
          <w:p w14:paraId="1434CC84" w14:textId="77777777" w:rsidR="00A0439C" w:rsidRPr="00903FD6" w:rsidRDefault="00A0439C" w:rsidP="00A0439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59" w:type="dxa"/>
          </w:tcPr>
          <w:p w14:paraId="4896A3A4" w14:textId="77777777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5610B38D" w14:textId="77777777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</w:tcPr>
          <w:p w14:paraId="59C5146B" w14:textId="77777777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5" w:type="dxa"/>
          </w:tcPr>
          <w:p w14:paraId="78AD31CC" w14:textId="77777777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275C52A7" w14:textId="77777777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BDB87BE" w14:textId="77777777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4FF34AE8" w14:textId="77777777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439C" w:rsidRPr="00903FD6" w14:paraId="27B22B0A" w14:textId="77777777" w:rsidTr="00600C3F">
        <w:trPr>
          <w:cantSplit/>
        </w:trPr>
        <w:tc>
          <w:tcPr>
            <w:tcW w:w="4123" w:type="dxa"/>
            <w:vAlign w:val="bottom"/>
            <w:hideMark/>
          </w:tcPr>
          <w:p w14:paraId="2581C20F" w14:textId="77777777" w:rsidR="00A0439C" w:rsidRPr="00903FD6" w:rsidRDefault="00A0439C" w:rsidP="00A0439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259" w:type="dxa"/>
          </w:tcPr>
          <w:p w14:paraId="7DFE759D" w14:textId="17329AD7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182" w:type="dxa"/>
          </w:tcPr>
          <w:p w14:paraId="25F302C5" w14:textId="77777777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</w:tcPr>
          <w:p w14:paraId="76BE076B" w14:textId="33B362A4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185" w:type="dxa"/>
          </w:tcPr>
          <w:p w14:paraId="732F9B7D" w14:textId="77777777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046D01ED" w14:textId="1E2BC268" w:rsidR="00A0439C" w:rsidRPr="00903FD6" w:rsidRDefault="00A0439C" w:rsidP="00E37C22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4EF89C8" w14:textId="77777777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5485AFB2" w14:textId="4FFD85E2" w:rsidR="00A0439C" w:rsidRPr="00903FD6" w:rsidRDefault="00A0439C" w:rsidP="00E37C22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0439C" w:rsidRPr="00903FD6" w14:paraId="503BC2F2" w14:textId="77777777" w:rsidTr="00600C3F">
        <w:trPr>
          <w:cantSplit/>
        </w:trPr>
        <w:tc>
          <w:tcPr>
            <w:tcW w:w="4123" w:type="dxa"/>
            <w:vAlign w:val="bottom"/>
            <w:hideMark/>
          </w:tcPr>
          <w:p w14:paraId="22F3F3FC" w14:textId="77777777" w:rsidR="00A0439C" w:rsidRPr="00903FD6" w:rsidRDefault="00A0439C" w:rsidP="00A0439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รายได้บริหารจัดการ</w:t>
            </w:r>
          </w:p>
        </w:tc>
        <w:tc>
          <w:tcPr>
            <w:tcW w:w="1259" w:type="dxa"/>
          </w:tcPr>
          <w:p w14:paraId="03E3D21C" w14:textId="0B6AEF0B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182" w:type="dxa"/>
          </w:tcPr>
          <w:p w14:paraId="56002994" w14:textId="77777777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</w:tcPr>
          <w:p w14:paraId="5F47EF73" w14:textId="0E0A0148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185" w:type="dxa"/>
          </w:tcPr>
          <w:p w14:paraId="65BA0310" w14:textId="77777777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2C14796B" w14:textId="492642B4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2882DA56" w14:textId="77777777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3EFECE43" w14:textId="512F2CA0" w:rsidR="00A0439C" w:rsidRPr="00903FD6" w:rsidRDefault="00A0439C" w:rsidP="00E37C22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A123E" w:rsidRPr="00903FD6" w14:paraId="78CD903A" w14:textId="77777777" w:rsidTr="000A3A1D">
        <w:trPr>
          <w:cantSplit/>
        </w:trPr>
        <w:tc>
          <w:tcPr>
            <w:tcW w:w="4123" w:type="dxa"/>
            <w:vAlign w:val="bottom"/>
          </w:tcPr>
          <w:p w14:paraId="456069DF" w14:textId="77777777" w:rsidR="005A123E" w:rsidRPr="00903FD6" w:rsidRDefault="005A123E" w:rsidP="000A3A1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59" w:type="dxa"/>
          </w:tcPr>
          <w:p w14:paraId="1ECA6283" w14:textId="77777777" w:rsidR="005A123E" w:rsidRPr="00903FD6" w:rsidRDefault="005A123E" w:rsidP="000A3A1D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5531EE8A" w14:textId="77777777" w:rsidR="005A123E" w:rsidRPr="00903FD6" w:rsidRDefault="005A123E" w:rsidP="000A3A1D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</w:tcPr>
          <w:p w14:paraId="779911C0" w14:textId="77777777" w:rsidR="005A123E" w:rsidRPr="00903FD6" w:rsidRDefault="005A123E" w:rsidP="000A3A1D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185" w:type="dxa"/>
          </w:tcPr>
          <w:p w14:paraId="464AE8FD" w14:textId="77777777" w:rsidR="005A123E" w:rsidRPr="00903FD6" w:rsidRDefault="005A123E" w:rsidP="000A3A1D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42D8FDAA" w14:textId="77777777" w:rsidR="005A123E" w:rsidRPr="00903FD6" w:rsidRDefault="005A123E" w:rsidP="000A3A1D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9882EBD" w14:textId="77777777" w:rsidR="005A123E" w:rsidRPr="00903FD6" w:rsidRDefault="005A123E" w:rsidP="000A3A1D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1875C32F" w14:textId="77777777" w:rsidR="005A123E" w:rsidRPr="00903FD6" w:rsidRDefault="005A123E" w:rsidP="000A3A1D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0439C" w:rsidRPr="00903FD6" w14:paraId="1164569C" w14:textId="77777777" w:rsidTr="00600C3F">
        <w:trPr>
          <w:cantSplit/>
        </w:trPr>
        <w:tc>
          <w:tcPr>
            <w:tcW w:w="4123" w:type="dxa"/>
            <w:vAlign w:val="bottom"/>
            <w:hideMark/>
          </w:tcPr>
          <w:p w14:paraId="0DA75D55" w14:textId="77777777" w:rsidR="00A0439C" w:rsidRPr="00903FD6" w:rsidRDefault="00A0439C" w:rsidP="00A0439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59" w:type="dxa"/>
          </w:tcPr>
          <w:p w14:paraId="68B42DAA" w14:textId="4B94E863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2" w:type="dxa"/>
          </w:tcPr>
          <w:p w14:paraId="6348BDE7" w14:textId="77777777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</w:tcPr>
          <w:p w14:paraId="78AA3D60" w14:textId="635C212C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185" w:type="dxa"/>
          </w:tcPr>
          <w:p w14:paraId="360192BF" w14:textId="77777777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7567816D" w14:textId="60015915" w:rsidR="00A0439C" w:rsidRPr="00903FD6" w:rsidRDefault="00A0439C" w:rsidP="00E37C22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EDD1CD9" w14:textId="77777777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23A87A30" w14:textId="39F12681" w:rsidR="00A0439C" w:rsidRPr="00903FD6" w:rsidRDefault="00A0439C" w:rsidP="00E37C22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0439C" w:rsidRPr="00903FD6" w14:paraId="1264F209" w14:textId="77777777" w:rsidTr="00600C3F">
        <w:trPr>
          <w:cantSplit/>
        </w:trPr>
        <w:tc>
          <w:tcPr>
            <w:tcW w:w="4123" w:type="dxa"/>
            <w:vAlign w:val="bottom"/>
          </w:tcPr>
          <w:p w14:paraId="515B69F9" w14:textId="1FB2E575" w:rsidR="00A0439C" w:rsidRPr="00903FD6" w:rsidRDefault="00A0439C" w:rsidP="00A0439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59" w:type="dxa"/>
          </w:tcPr>
          <w:p w14:paraId="3AFD645A" w14:textId="2AA3F6C2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2" w:type="dxa"/>
          </w:tcPr>
          <w:p w14:paraId="25FFA3F1" w14:textId="77777777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</w:tcPr>
          <w:p w14:paraId="5B4126D2" w14:textId="17F9EA17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5" w:type="dxa"/>
          </w:tcPr>
          <w:p w14:paraId="6D7B310F" w14:textId="77777777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2A16066F" w14:textId="2EC36E9F" w:rsidR="00A0439C" w:rsidRPr="00903FD6" w:rsidRDefault="00A0439C" w:rsidP="00E37C22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A019F13" w14:textId="77777777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1B407213" w14:textId="1B6815B7" w:rsidR="00A0439C" w:rsidRPr="00903FD6" w:rsidRDefault="00A0439C" w:rsidP="00E37C22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0439C" w:rsidRPr="00C96C18" w14:paraId="7A73BDD5" w14:textId="77777777" w:rsidTr="00600C3F">
        <w:trPr>
          <w:cantSplit/>
        </w:trPr>
        <w:tc>
          <w:tcPr>
            <w:tcW w:w="4123" w:type="dxa"/>
            <w:vAlign w:val="bottom"/>
          </w:tcPr>
          <w:p w14:paraId="45A60069" w14:textId="77777777" w:rsidR="00A0439C" w:rsidRPr="00A54146" w:rsidRDefault="00A0439C" w:rsidP="00A0439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9" w:type="dxa"/>
          </w:tcPr>
          <w:p w14:paraId="0C6A9E61" w14:textId="77777777" w:rsidR="00A0439C" w:rsidRPr="00C96C18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2" w:type="dxa"/>
          </w:tcPr>
          <w:p w14:paraId="714AA7BB" w14:textId="77777777" w:rsidR="00A0439C" w:rsidRPr="00C96C18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18" w:type="dxa"/>
          </w:tcPr>
          <w:p w14:paraId="5811AF7D" w14:textId="77777777" w:rsidR="00A0439C" w:rsidRPr="00C96C18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5" w:type="dxa"/>
          </w:tcPr>
          <w:p w14:paraId="3986204F" w14:textId="77777777" w:rsidR="00A0439C" w:rsidRPr="00C96C18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21" w:type="dxa"/>
          </w:tcPr>
          <w:p w14:paraId="69923EA1" w14:textId="77777777" w:rsidR="00A0439C" w:rsidRPr="00C96C18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  <w:tc>
          <w:tcPr>
            <w:tcW w:w="180" w:type="dxa"/>
          </w:tcPr>
          <w:p w14:paraId="2A798EB7" w14:textId="77777777" w:rsidR="00A0439C" w:rsidRPr="00C96C18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42" w:type="dxa"/>
          </w:tcPr>
          <w:p w14:paraId="1464CF5C" w14:textId="77777777" w:rsidR="00A0439C" w:rsidRPr="00C96C18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</w:tr>
      <w:tr w:rsidR="00A0439C" w:rsidRPr="00903FD6" w14:paraId="6820587B" w14:textId="77777777" w:rsidTr="00600C3F">
        <w:trPr>
          <w:cantSplit/>
        </w:trPr>
        <w:tc>
          <w:tcPr>
            <w:tcW w:w="4123" w:type="dxa"/>
            <w:vAlign w:val="bottom"/>
            <w:hideMark/>
          </w:tcPr>
          <w:p w14:paraId="4546842C" w14:textId="77777777" w:rsidR="00A0439C" w:rsidRPr="00903FD6" w:rsidRDefault="00A0439C" w:rsidP="00A0439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59" w:type="dxa"/>
          </w:tcPr>
          <w:p w14:paraId="3D496620" w14:textId="77777777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43DFA0CF" w14:textId="77777777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</w:tcPr>
          <w:p w14:paraId="7528EE1A" w14:textId="77777777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5" w:type="dxa"/>
          </w:tcPr>
          <w:p w14:paraId="3E435188" w14:textId="77777777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379BB270" w14:textId="77777777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B1938F8" w14:textId="77777777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41AB6A78" w14:textId="77777777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439C" w:rsidRPr="00903FD6" w14:paraId="6515FF91" w14:textId="77777777" w:rsidTr="00600C3F">
        <w:trPr>
          <w:cantSplit/>
        </w:trPr>
        <w:tc>
          <w:tcPr>
            <w:tcW w:w="4123" w:type="dxa"/>
            <w:vAlign w:val="bottom"/>
          </w:tcPr>
          <w:p w14:paraId="186891F9" w14:textId="5CD1CA62" w:rsidR="00A0439C" w:rsidRPr="00903FD6" w:rsidRDefault="00A0439C" w:rsidP="00A0439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259" w:type="dxa"/>
          </w:tcPr>
          <w:p w14:paraId="7EB4BA98" w14:textId="1A30D5AC" w:rsidR="00A0439C" w:rsidRPr="00853F18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389</w:t>
            </w:r>
          </w:p>
        </w:tc>
        <w:tc>
          <w:tcPr>
            <w:tcW w:w="182" w:type="dxa"/>
          </w:tcPr>
          <w:p w14:paraId="766761CF" w14:textId="77777777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</w:tcPr>
          <w:p w14:paraId="7720477E" w14:textId="41F5B75E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538</w:t>
            </w:r>
          </w:p>
        </w:tc>
        <w:tc>
          <w:tcPr>
            <w:tcW w:w="185" w:type="dxa"/>
          </w:tcPr>
          <w:p w14:paraId="2C63B25F" w14:textId="77777777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07BEBB42" w14:textId="5ECE5D0B" w:rsidR="00A0439C" w:rsidRPr="00903FD6" w:rsidRDefault="00A0439C" w:rsidP="004456F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B229729" w14:textId="77777777" w:rsidR="00A0439C" w:rsidRPr="00903FD6" w:rsidRDefault="00A0439C" w:rsidP="004456F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390DE4F9" w14:textId="772D6AEE" w:rsidR="00A0439C" w:rsidRPr="00903FD6" w:rsidRDefault="00A0439C" w:rsidP="004456F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0439C" w:rsidRPr="00903FD6" w14:paraId="59EB37F0" w14:textId="77777777" w:rsidTr="00600C3F">
        <w:trPr>
          <w:cantSplit/>
        </w:trPr>
        <w:tc>
          <w:tcPr>
            <w:tcW w:w="4123" w:type="dxa"/>
            <w:vAlign w:val="bottom"/>
          </w:tcPr>
          <w:p w14:paraId="24F3DDA0" w14:textId="003AC1D4" w:rsidR="00A0439C" w:rsidRPr="00903FD6" w:rsidRDefault="00A0439C" w:rsidP="00A0439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59" w:type="dxa"/>
          </w:tcPr>
          <w:p w14:paraId="3A8A11E0" w14:textId="5E81E11A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194</w:t>
            </w:r>
          </w:p>
        </w:tc>
        <w:tc>
          <w:tcPr>
            <w:tcW w:w="182" w:type="dxa"/>
          </w:tcPr>
          <w:p w14:paraId="5DDC948B" w14:textId="77777777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</w:tcPr>
          <w:p w14:paraId="723B6DFD" w14:textId="2F3DD4EB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224</w:t>
            </w:r>
          </w:p>
        </w:tc>
        <w:tc>
          <w:tcPr>
            <w:tcW w:w="185" w:type="dxa"/>
          </w:tcPr>
          <w:p w14:paraId="6CF7666A" w14:textId="77777777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6A20D2BD" w14:textId="2DD44876" w:rsidR="00A0439C" w:rsidRPr="00903FD6" w:rsidRDefault="00A0439C" w:rsidP="004456F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8417B99" w14:textId="77777777" w:rsidR="00A0439C" w:rsidRPr="00903FD6" w:rsidRDefault="00A0439C" w:rsidP="004456F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532F5560" w14:textId="60D88E06" w:rsidR="00A0439C" w:rsidRPr="00903FD6" w:rsidRDefault="00A0439C" w:rsidP="004456F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0439C" w:rsidRPr="00903FD6" w14:paraId="033BC482" w14:textId="77777777" w:rsidTr="00600C3F">
        <w:trPr>
          <w:cantSplit/>
        </w:trPr>
        <w:tc>
          <w:tcPr>
            <w:tcW w:w="4123" w:type="dxa"/>
            <w:vAlign w:val="bottom"/>
          </w:tcPr>
          <w:p w14:paraId="197DDEF8" w14:textId="2D610441" w:rsidR="00A0439C" w:rsidRPr="00903FD6" w:rsidRDefault="00A0439C" w:rsidP="00A0439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รายได้ค่าสาธารณูปโภค</w:t>
            </w:r>
          </w:p>
        </w:tc>
        <w:tc>
          <w:tcPr>
            <w:tcW w:w="1259" w:type="dxa"/>
          </w:tcPr>
          <w:p w14:paraId="0CDF8140" w14:textId="37A5966F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182" w:type="dxa"/>
          </w:tcPr>
          <w:p w14:paraId="756E2DB8" w14:textId="77777777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</w:tcPr>
          <w:p w14:paraId="1EDCD1E6" w14:textId="33F52FD5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185" w:type="dxa"/>
          </w:tcPr>
          <w:p w14:paraId="186D2752" w14:textId="77777777" w:rsidR="00A0439C" w:rsidRPr="00903FD6" w:rsidRDefault="00A0439C" w:rsidP="00A0439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2E8A2232" w14:textId="43ECAC10" w:rsidR="00A0439C" w:rsidRPr="00903FD6" w:rsidRDefault="00A0439C" w:rsidP="004456F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44EB4DB" w14:textId="77777777" w:rsidR="00A0439C" w:rsidRPr="00903FD6" w:rsidRDefault="00A0439C" w:rsidP="004456F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5A7CDD1F" w14:textId="6BBF1EF8" w:rsidR="00A0439C" w:rsidRPr="00903FD6" w:rsidRDefault="00A0439C" w:rsidP="004456F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456F3" w:rsidRPr="00903FD6" w14:paraId="2F683EFF" w14:textId="77777777" w:rsidTr="00600C3F">
        <w:trPr>
          <w:cantSplit/>
        </w:trPr>
        <w:tc>
          <w:tcPr>
            <w:tcW w:w="4123" w:type="dxa"/>
            <w:vAlign w:val="bottom"/>
          </w:tcPr>
          <w:p w14:paraId="25761012" w14:textId="4FEB41F5" w:rsidR="004456F3" w:rsidRPr="00903FD6" w:rsidRDefault="004456F3" w:rsidP="004456F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รายได้บริหารจัดการ</w:t>
            </w:r>
          </w:p>
        </w:tc>
        <w:tc>
          <w:tcPr>
            <w:tcW w:w="1259" w:type="dxa"/>
          </w:tcPr>
          <w:p w14:paraId="3D534946" w14:textId="0F4E2D2C" w:rsidR="004456F3" w:rsidRDefault="004456F3" w:rsidP="004456F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130</w:t>
            </w:r>
          </w:p>
        </w:tc>
        <w:tc>
          <w:tcPr>
            <w:tcW w:w="182" w:type="dxa"/>
          </w:tcPr>
          <w:p w14:paraId="3F2EC7E3" w14:textId="77777777" w:rsidR="004456F3" w:rsidRPr="00903FD6" w:rsidRDefault="004456F3" w:rsidP="004456F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</w:tcPr>
          <w:p w14:paraId="00B737EB" w14:textId="4527AA4E" w:rsidR="004456F3" w:rsidRPr="00903FD6" w:rsidRDefault="004456F3" w:rsidP="004456F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136</w:t>
            </w:r>
          </w:p>
        </w:tc>
        <w:tc>
          <w:tcPr>
            <w:tcW w:w="185" w:type="dxa"/>
          </w:tcPr>
          <w:p w14:paraId="0FE8EDCB" w14:textId="77777777" w:rsidR="004456F3" w:rsidRPr="00903FD6" w:rsidRDefault="004456F3" w:rsidP="004456F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75F739CB" w14:textId="1DBD4A74" w:rsidR="004456F3" w:rsidRDefault="004456F3" w:rsidP="004456F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28711D2B" w14:textId="77777777" w:rsidR="004456F3" w:rsidRPr="00903FD6" w:rsidRDefault="004456F3" w:rsidP="004456F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1678B298" w14:textId="01DE0F00" w:rsidR="004456F3" w:rsidRPr="00903FD6" w:rsidRDefault="004456F3" w:rsidP="004456F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</w:t>
            </w:r>
          </w:p>
        </w:tc>
      </w:tr>
      <w:tr w:rsidR="004456F3" w:rsidRPr="00903FD6" w14:paraId="08498364" w14:textId="77777777" w:rsidTr="00600C3F">
        <w:trPr>
          <w:cantSplit/>
        </w:trPr>
        <w:tc>
          <w:tcPr>
            <w:tcW w:w="4123" w:type="dxa"/>
            <w:vAlign w:val="bottom"/>
          </w:tcPr>
          <w:p w14:paraId="2E98B7D4" w14:textId="62F01188" w:rsidR="004456F3" w:rsidRPr="00903FD6" w:rsidRDefault="004456F3" w:rsidP="004456F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59" w:type="dxa"/>
          </w:tcPr>
          <w:p w14:paraId="33D113F0" w14:textId="07579A39" w:rsidR="004456F3" w:rsidRPr="00903FD6" w:rsidRDefault="004456F3" w:rsidP="004456F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182" w:type="dxa"/>
          </w:tcPr>
          <w:p w14:paraId="76F6A272" w14:textId="77777777" w:rsidR="004456F3" w:rsidRPr="00903FD6" w:rsidRDefault="004456F3" w:rsidP="004456F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</w:tcPr>
          <w:p w14:paraId="6EC2DB75" w14:textId="2F653174" w:rsidR="004456F3" w:rsidRPr="00903FD6" w:rsidRDefault="004456F3" w:rsidP="004456F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5" w:type="dxa"/>
          </w:tcPr>
          <w:p w14:paraId="446A1502" w14:textId="77777777" w:rsidR="004456F3" w:rsidRPr="00903FD6" w:rsidRDefault="004456F3" w:rsidP="004456F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34B4D128" w14:textId="14F34AD8" w:rsidR="004456F3" w:rsidRPr="00EE7287" w:rsidRDefault="004456F3" w:rsidP="00EE7287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72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7C8C6CC" w14:textId="77777777" w:rsidR="004456F3" w:rsidRPr="00EE7287" w:rsidRDefault="004456F3" w:rsidP="00EE7287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42" w:type="dxa"/>
          </w:tcPr>
          <w:p w14:paraId="0C7F3CBB" w14:textId="58616576" w:rsidR="004456F3" w:rsidRPr="00EE7287" w:rsidRDefault="004456F3" w:rsidP="00EE7287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72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456F3" w:rsidRPr="00903FD6" w14:paraId="312B7F3E" w14:textId="77777777" w:rsidTr="00183884">
        <w:trPr>
          <w:cantSplit/>
        </w:trPr>
        <w:tc>
          <w:tcPr>
            <w:tcW w:w="4123" w:type="dxa"/>
            <w:vAlign w:val="bottom"/>
          </w:tcPr>
          <w:p w14:paraId="6D27E0B5" w14:textId="77777777" w:rsidR="004456F3" w:rsidRPr="00903FD6" w:rsidRDefault="004456F3" w:rsidP="004456F3">
            <w:pPr>
              <w:tabs>
                <w:tab w:val="clear" w:pos="227"/>
              </w:tabs>
              <w:spacing w:line="240" w:lineRule="auto"/>
              <w:ind w:left="178" w:hanging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รายได้ค่าสิทธิ์</w:t>
            </w:r>
          </w:p>
        </w:tc>
        <w:tc>
          <w:tcPr>
            <w:tcW w:w="1259" w:type="dxa"/>
          </w:tcPr>
          <w:p w14:paraId="2DE478C4" w14:textId="46C42DB6" w:rsidR="004456F3" w:rsidRPr="00903FD6" w:rsidRDefault="004456F3" w:rsidP="004456F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82" w:type="dxa"/>
          </w:tcPr>
          <w:p w14:paraId="30F9B82B" w14:textId="77777777" w:rsidR="004456F3" w:rsidRPr="00903FD6" w:rsidRDefault="004456F3" w:rsidP="004456F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</w:tcPr>
          <w:p w14:paraId="771B0F9A" w14:textId="77777777" w:rsidR="004456F3" w:rsidRPr="00903FD6" w:rsidRDefault="004456F3" w:rsidP="004456F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85" w:type="dxa"/>
          </w:tcPr>
          <w:p w14:paraId="643279CF" w14:textId="77777777" w:rsidR="004456F3" w:rsidRPr="00903FD6" w:rsidRDefault="004456F3" w:rsidP="004456F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7F77E591" w14:textId="347C05B2" w:rsidR="004456F3" w:rsidRPr="00903FD6" w:rsidRDefault="004456F3" w:rsidP="004456F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12</w:t>
            </w:r>
          </w:p>
        </w:tc>
        <w:tc>
          <w:tcPr>
            <w:tcW w:w="180" w:type="dxa"/>
          </w:tcPr>
          <w:p w14:paraId="35AEF70B" w14:textId="77777777" w:rsidR="004456F3" w:rsidRPr="00903FD6" w:rsidRDefault="004456F3" w:rsidP="004456F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14483525" w14:textId="77777777" w:rsidR="004456F3" w:rsidRPr="00903FD6" w:rsidRDefault="004456F3" w:rsidP="004456F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17</w:t>
            </w:r>
          </w:p>
        </w:tc>
      </w:tr>
      <w:tr w:rsidR="004456F3" w:rsidRPr="00903FD6" w14:paraId="4E7E5210" w14:textId="77777777" w:rsidTr="00600C3F">
        <w:trPr>
          <w:cantSplit/>
        </w:trPr>
        <w:tc>
          <w:tcPr>
            <w:tcW w:w="4123" w:type="dxa"/>
            <w:vAlign w:val="bottom"/>
          </w:tcPr>
          <w:p w14:paraId="3D4ED396" w14:textId="7D72DF14" w:rsidR="004456F3" w:rsidRPr="00903FD6" w:rsidRDefault="004456F3" w:rsidP="004456F3">
            <w:pPr>
              <w:tabs>
                <w:tab w:val="clear" w:pos="227"/>
              </w:tabs>
              <w:spacing w:line="240" w:lineRule="auto"/>
              <w:ind w:left="178" w:hanging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59" w:type="dxa"/>
          </w:tcPr>
          <w:p w14:paraId="1417E72E" w14:textId="6F1A7103" w:rsidR="004456F3" w:rsidRPr="00903FD6" w:rsidRDefault="004456F3" w:rsidP="004456F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137</w:t>
            </w:r>
          </w:p>
        </w:tc>
        <w:tc>
          <w:tcPr>
            <w:tcW w:w="182" w:type="dxa"/>
          </w:tcPr>
          <w:p w14:paraId="740C8056" w14:textId="77777777" w:rsidR="004456F3" w:rsidRPr="00903FD6" w:rsidRDefault="004456F3" w:rsidP="004456F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</w:tcPr>
          <w:p w14:paraId="1EA45F07" w14:textId="3547C25F" w:rsidR="004456F3" w:rsidRPr="00903FD6" w:rsidRDefault="004456F3" w:rsidP="004456F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5" w:type="dxa"/>
          </w:tcPr>
          <w:p w14:paraId="22DE45B8" w14:textId="77777777" w:rsidR="004456F3" w:rsidRPr="00903FD6" w:rsidRDefault="004456F3" w:rsidP="004456F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442563D5" w14:textId="4E6BF6CA" w:rsidR="004456F3" w:rsidRPr="00903FD6" w:rsidRDefault="004456F3" w:rsidP="004456F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180" w:type="dxa"/>
          </w:tcPr>
          <w:p w14:paraId="6973C0DC" w14:textId="77777777" w:rsidR="004456F3" w:rsidRPr="00903FD6" w:rsidRDefault="004456F3" w:rsidP="004456F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18BABA00" w14:textId="2E03F67E" w:rsidR="004456F3" w:rsidRPr="00903FD6" w:rsidRDefault="004456F3" w:rsidP="00EE7287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-</w:t>
            </w:r>
          </w:p>
        </w:tc>
      </w:tr>
      <w:tr w:rsidR="004456F3" w:rsidRPr="00903FD6" w14:paraId="062D1BB4" w14:textId="77777777" w:rsidTr="00600C3F">
        <w:trPr>
          <w:cantSplit/>
        </w:trPr>
        <w:tc>
          <w:tcPr>
            <w:tcW w:w="4123" w:type="dxa"/>
            <w:vAlign w:val="bottom"/>
          </w:tcPr>
          <w:p w14:paraId="0BE1B482" w14:textId="138BBA9F" w:rsidR="004456F3" w:rsidRPr="00903FD6" w:rsidRDefault="004456F3" w:rsidP="004456F3">
            <w:pPr>
              <w:tabs>
                <w:tab w:val="clear" w:pos="227"/>
              </w:tabs>
              <w:spacing w:line="240" w:lineRule="auto"/>
              <w:ind w:left="178" w:hanging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59" w:type="dxa"/>
          </w:tcPr>
          <w:p w14:paraId="6CD68A88" w14:textId="646E6E62" w:rsidR="004456F3" w:rsidRPr="00903FD6" w:rsidRDefault="004456F3" w:rsidP="004456F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243</w:t>
            </w:r>
          </w:p>
        </w:tc>
        <w:tc>
          <w:tcPr>
            <w:tcW w:w="182" w:type="dxa"/>
          </w:tcPr>
          <w:p w14:paraId="7D8D8328" w14:textId="77777777" w:rsidR="004456F3" w:rsidRPr="00903FD6" w:rsidRDefault="004456F3" w:rsidP="004456F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</w:tcPr>
          <w:p w14:paraId="38ED8A32" w14:textId="622F2BE8" w:rsidR="004456F3" w:rsidRPr="00903FD6" w:rsidRDefault="004456F3" w:rsidP="00EE7287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5" w:type="dxa"/>
          </w:tcPr>
          <w:p w14:paraId="0BDB72F7" w14:textId="77777777" w:rsidR="004456F3" w:rsidRPr="00903FD6" w:rsidRDefault="004456F3" w:rsidP="004456F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7CD61630" w14:textId="1D7BED3B" w:rsidR="004456F3" w:rsidRPr="00EE7287" w:rsidRDefault="004456F3" w:rsidP="00EE7287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72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3C1E32F0" w14:textId="77777777" w:rsidR="004456F3" w:rsidRPr="00EE7287" w:rsidRDefault="004456F3" w:rsidP="00EE7287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42" w:type="dxa"/>
          </w:tcPr>
          <w:p w14:paraId="6D94F2A2" w14:textId="5B36606C" w:rsidR="004456F3" w:rsidRPr="00EE7287" w:rsidRDefault="004456F3" w:rsidP="00EE7287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72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456F3" w:rsidRPr="00903FD6" w14:paraId="3B53B07A" w14:textId="77777777" w:rsidTr="00600C3F">
        <w:trPr>
          <w:cantSplit/>
        </w:trPr>
        <w:tc>
          <w:tcPr>
            <w:tcW w:w="4123" w:type="dxa"/>
            <w:vAlign w:val="bottom"/>
          </w:tcPr>
          <w:p w14:paraId="37CC87ED" w14:textId="728D3F3B" w:rsidR="004456F3" w:rsidRPr="00903FD6" w:rsidRDefault="004456F3" w:rsidP="004456F3">
            <w:pPr>
              <w:tabs>
                <w:tab w:val="clear" w:pos="227"/>
              </w:tabs>
              <w:spacing w:line="240" w:lineRule="auto"/>
              <w:ind w:left="178" w:hanging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ค่าใช้จ่ายค่าเช่าและบริการ</w:t>
            </w:r>
          </w:p>
        </w:tc>
        <w:tc>
          <w:tcPr>
            <w:tcW w:w="1259" w:type="dxa"/>
          </w:tcPr>
          <w:p w14:paraId="3C876797" w14:textId="7B8D8DD3" w:rsidR="004456F3" w:rsidRPr="00903FD6" w:rsidRDefault="004456F3" w:rsidP="004456F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346</w:t>
            </w:r>
          </w:p>
        </w:tc>
        <w:tc>
          <w:tcPr>
            <w:tcW w:w="182" w:type="dxa"/>
          </w:tcPr>
          <w:p w14:paraId="319DD330" w14:textId="77777777" w:rsidR="004456F3" w:rsidRPr="00903FD6" w:rsidRDefault="004456F3" w:rsidP="004456F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</w:tcPr>
          <w:p w14:paraId="0EBBAF48" w14:textId="0FE0CEAA" w:rsidR="004456F3" w:rsidRPr="00903FD6" w:rsidRDefault="004456F3" w:rsidP="004456F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2,778</w:t>
            </w:r>
          </w:p>
        </w:tc>
        <w:tc>
          <w:tcPr>
            <w:tcW w:w="185" w:type="dxa"/>
          </w:tcPr>
          <w:p w14:paraId="514024A3" w14:textId="77777777" w:rsidR="004456F3" w:rsidRPr="00903FD6" w:rsidRDefault="004456F3" w:rsidP="004456F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24CA65FF" w14:textId="36489FDD" w:rsidR="004456F3" w:rsidRPr="00903FD6" w:rsidRDefault="004456F3" w:rsidP="004456F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180" w:type="dxa"/>
          </w:tcPr>
          <w:p w14:paraId="03B7A6E1" w14:textId="77777777" w:rsidR="004456F3" w:rsidRPr="00903FD6" w:rsidRDefault="004456F3" w:rsidP="004456F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3789C4E7" w14:textId="2718C8DA" w:rsidR="004456F3" w:rsidRPr="00903FD6" w:rsidRDefault="004456F3" w:rsidP="004456F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</w:t>
            </w:r>
          </w:p>
        </w:tc>
      </w:tr>
      <w:tr w:rsidR="004456F3" w:rsidRPr="00903FD6" w14:paraId="6477A0BC" w14:textId="77777777" w:rsidTr="00600C3F">
        <w:trPr>
          <w:cantSplit/>
        </w:trPr>
        <w:tc>
          <w:tcPr>
            <w:tcW w:w="4123" w:type="dxa"/>
            <w:vAlign w:val="bottom"/>
          </w:tcPr>
          <w:p w14:paraId="06A071A5" w14:textId="0E3512E3" w:rsidR="004456F3" w:rsidRPr="00903FD6" w:rsidRDefault="004456F3" w:rsidP="004456F3">
            <w:pPr>
              <w:tabs>
                <w:tab w:val="clear" w:pos="227"/>
              </w:tabs>
              <w:spacing w:line="240" w:lineRule="auto"/>
              <w:ind w:left="178" w:hanging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1259" w:type="dxa"/>
          </w:tcPr>
          <w:p w14:paraId="543485CE" w14:textId="0086CAE5" w:rsidR="004456F3" w:rsidRPr="00903FD6" w:rsidRDefault="004456F3" w:rsidP="004456F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182" w:type="dxa"/>
          </w:tcPr>
          <w:p w14:paraId="7DFE18E2" w14:textId="77777777" w:rsidR="004456F3" w:rsidRPr="00903FD6" w:rsidRDefault="004456F3" w:rsidP="004456F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</w:tcPr>
          <w:p w14:paraId="180D8945" w14:textId="44930276" w:rsidR="004456F3" w:rsidRPr="00903FD6" w:rsidRDefault="004456F3" w:rsidP="004456F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185" w:type="dxa"/>
          </w:tcPr>
          <w:p w14:paraId="5A57D696" w14:textId="77777777" w:rsidR="004456F3" w:rsidRPr="00903FD6" w:rsidRDefault="004456F3" w:rsidP="004456F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76D00D02" w14:textId="16F27691" w:rsidR="004456F3" w:rsidRPr="00EE7287" w:rsidRDefault="004456F3" w:rsidP="00EE7287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72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269001BC" w14:textId="77777777" w:rsidR="004456F3" w:rsidRPr="00EE7287" w:rsidRDefault="004456F3" w:rsidP="00EE7287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42" w:type="dxa"/>
          </w:tcPr>
          <w:p w14:paraId="7D9F5472" w14:textId="6F02EB83" w:rsidR="004456F3" w:rsidRPr="00EE7287" w:rsidRDefault="004456F3" w:rsidP="00EE7287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72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456F3" w:rsidRPr="00903FD6" w14:paraId="5FBDAD86" w14:textId="77777777" w:rsidTr="00600C3F">
        <w:trPr>
          <w:cantSplit/>
        </w:trPr>
        <w:tc>
          <w:tcPr>
            <w:tcW w:w="4123" w:type="dxa"/>
            <w:vAlign w:val="bottom"/>
          </w:tcPr>
          <w:p w14:paraId="673913DB" w14:textId="6CE17592" w:rsidR="004456F3" w:rsidRPr="00903FD6" w:rsidRDefault="004456F3" w:rsidP="004456F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ค่าใช้จ่ายสาธารณูปโภค</w:t>
            </w:r>
          </w:p>
        </w:tc>
        <w:tc>
          <w:tcPr>
            <w:tcW w:w="1259" w:type="dxa"/>
          </w:tcPr>
          <w:p w14:paraId="13BBB983" w14:textId="4E2274C1" w:rsidR="004456F3" w:rsidRPr="00903FD6" w:rsidRDefault="004456F3" w:rsidP="004456F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  <w:tc>
          <w:tcPr>
            <w:tcW w:w="182" w:type="dxa"/>
          </w:tcPr>
          <w:p w14:paraId="23C8A138" w14:textId="77777777" w:rsidR="004456F3" w:rsidRPr="00903FD6" w:rsidRDefault="004456F3" w:rsidP="004456F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</w:tcPr>
          <w:p w14:paraId="62DDB7E2" w14:textId="595EE20E" w:rsidR="004456F3" w:rsidRPr="00903FD6" w:rsidRDefault="004456F3" w:rsidP="004456F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468</w:t>
            </w:r>
          </w:p>
        </w:tc>
        <w:tc>
          <w:tcPr>
            <w:tcW w:w="185" w:type="dxa"/>
          </w:tcPr>
          <w:p w14:paraId="6EE4516F" w14:textId="77777777" w:rsidR="004456F3" w:rsidRPr="00903FD6" w:rsidRDefault="004456F3" w:rsidP="004456F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48150496" w14:textId="6EBB4914" w:rsidR="004456F3" w:rsidRPr="00EE7287" w:rsidRDefault="004456F3" w:rsidP="00EE7287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72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695DD2AB" w14:textId="77777777" w:rsidR="004456F3" w:rsidRPr="00EE7287" w:rsidRDefault="004456F3" w:rsidP="00EE7287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42" w:type="dxa"/>
          </w:tcPr>
          <w:p w14:paraId="4F67E4B4" w14:textId="72E646CD" w:rsidR="004456F3" w:rsidRPr="00EE7287" w:rsidRDefault="004456F3" w:rsidP="00EE7287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72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456F3" w:rsidRPr="00903FD6" w14:paraId="005C861B" w14:textId="77777777" w:rsidTr="00600C3F">
        <w:trPr>
          <w:cantSplit/>
        </w:trPr>
        <w:tc>
          <w:tcPr>
            <w:tcW w:w="4123" w:type="dxa"/>
            <w:vAlign w:val="bottom"/>
          </w:tcPr>
          <w:p w14:paraId="02555989" w14:textId="7AECDCE0" w:rsidR="004456F3" w:rsidRPr="00903FD6" w:rsidRDefault="004456F3" w:rsidP="004456F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ค่าใช้จ่ายบริหารจัดการ</w:t>
            </w:r>
          </w:p>
        </w:tc>
        <w:tc>
          <w:tcPr>
            <w:tcW w:w="1259" w:type="dxa"/>
          </w:tcPr>
          <w:p w14:paraId="1F58A155" w14:textId="1AE5E77C" w:rsidR="004456F3" w:rsidRPr="00903FD6" w:rsidRDefault="004456F3" w:rsidP="004456F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115</w:t>
            </w:r>
          </w:p>
        </w:tc>
        <w:tc>
          <w:tcPr>
            <w:tcW w:w="182" w:type="dxa"/>
          </w:tcPr>
          <w:p w14:paraId="2631F514" w14:textId="77777777" w:rsidR="004456F3" w:rsidRPr="00903FD6" w:rsidRDefault="004456F3" w:rsidP="004456F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</w:tcPr>
          <w:p w14:paraId="6593B769" w14:textId="026A1DA8" w:rsidR="004456F3" w:rsidRPr="00903FD6" w:rsidRDefault="004456F3" w:rsidP="004456F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134</w:t>
            </w:r>
          </w:p>
        </w:tc>
        <w:tc>
          <w:tcPr>
            <w:tcW w:w="185" w:type="dxa"/>
          </w:tcPr>
          <w:p w14:paraId="6EF02B5B" w14:textId="77777777" w:rsidR="004456F3" w:rsidRPr="00903FD6" w:rsidRDefault="004456F3" w:rsidP="004456F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0EBC37B3" w14:textId="21EF6B25" w:rsidR="004456F3" w:rsidRPr="00903FD6" w:rsidRDefault="004456F3" w:rsidP="00EE7287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65B18865" w14:textId="77777777" w:rsidR="004456F3" w:rsidRPr="00903FD6" w:rsidRDefault="004456F3" w:rsidP="004456F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66CA77A3" w14:textId="6946B301" w:rsidR="004456F3" w:rsidRPr="00903FD6" w:rsidRDefault="004456F3" w:rsidP="004456F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</w:p>
        </w:tc>
      </w:tr>
      <w:tr w:rsidR="004456F3" w:rsidRPr="00903FD6" w14:paraId="395C69CE" w14:textId="77777777" w:rsidTr="00600C3F">
        <w:trPr>
          <w:cantSplit/>
        </w:trPr>
        <w:tc>
          <w:tcPr>
            <w:tcW w:w="4123" w:type="dxa"/>
            <w:vAlign w:val="bottom"/>
          </w:tcPr>
          <w:p w14:paraId="1DF97822" w14:textId="7883C39B" w:rsidR="004456F3" w:rsidRPr="00903FD6" w:rsidRDefault="004456F3" w:rsidP="004456F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59" w:type="dxa"/>
          </w:tcPr>
          <w:p w14:paraId="06827750" w14:textId="00EE370C" w:rsidR="004456F3" w:rsidRPr="00903FD6" w:rsidRDefault="004456F3" w:rsidP="004456F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187</w:t>
            </w:r>
          </w:p>
        </w:tc>
        <w:tc>
          <w:tcPr>
            <w:tcW w:w="182" w:type="dxa"/>
          </w:tcPr>
          <w:p w14:paraId="5627EC10" w14:textId="77777777" w:rsidR="004456F3" w:rsidRPr="00903FD6" w:rsidRDefault="004456F3" w:rsidP="004456F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</w:tcPr>
          <w:p w14:paraId="5497FDE6" w14:textId="6700C415" w:rsidR="004456F3" w:rsidRPr="00903FD6" w:rsidRDefault="004456F3" w:rsidP="004456F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263</w:t>
            </w:r>
          </w:p>
        </w:tc>
        <w:tc>
          <w:tcPr>
            <w:tcW w:w="185" w:type="dxa"/>
          </w:tcPr>
          <w:p w14:paraId="65F44375" w14:textId="77777777" w:rsidR="004456F3" w:rsidRPr="00903FD6" w:rsidRDefault="004456F3" w:rsidP="004456F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66CCD6B6" w14:textId="78EE2D0D" w:rsidR="004456F3" w:rsidRPr="00903FD6" w:rsidRDefault="004456F3" w:rsidP="004456F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5B5603F2" w14:textId="77777777" w:rsidR="004456F3" w:rsidRPr="00903FD6" w:rsidRDefault="004456F3" w:rsidP="004456F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0DE2301C" w14:textId="25571D63" w:rsidR="004456F3" w:rsidRPr="00903FD6" w:rsidRDefault="004456F3" w:rsidP="004456F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</w:t>
            </w:r>
          </w:p>
        </w:tc>
      </w:tr>
      <w:tr w:rsidR="009555B2" w:rsidRPr="00903FD6" w14:paraId="58C15709" w14:textId="77777777" w:rsidTr="00600C3F">
        <w:trPr>
          <w:cantSplit/>
        </w:trPr>
        <w:tc>
          <w:tcPr>
            <w:tcW w:w="4123" w:type="dxa"/>
            <w:vAlign w:val="bottom"/>
          </w:tcPr>
          <w:p w14:paraId="2C2DF806" w14:textId="77777777" w:rsidR="009555B2" w:rsidRPr="00903FD6" w:rsidRDefault="009555B2" w:rsidP="004456F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9" w:type="dxa"/>
          </w:tcPr>
          <w:p w14:paraId="7A90C07D" w14:textId="77777777" w:rsidR="009555B2" w:rsidRDefault="009555B2" w:rsidP="004456F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1E357219" w14:textId="77777777" w:rsidR="009555B2" w:rsidRPr="00903FD6" w:rsidRDefault="009555B2" w:rsidP="004456F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</w:tcPr>
          <w:p w14:paraId="0366F823" w14:textId="77777777" w:rsidR="009555B2" w:rsidRPr="00903FD6" w:rsidRDefault="009555B2" w:rsidP="004456F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5" w:type="dxa"/>
          </w:tcPr>
          <w:p w14:paraId="2049FC08" w14:textId="77777777" w:rsidR="009555B2" w:rsidRPr="00903FD6" w:rsidRDefault="009555B2" w:rsidP="004456F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515683EA" w14:textId="77777777" w:rsidR="009555B2" w:rsidRDefault="009555B2" w:rsidP="004456F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F0F8D02" w14:textId="77777777" w:rsidR="009555B2" w:rsidRPr="00903FD6" w:rsidRDefault="009555B2" w:rsidP="004456F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12A1803D" w14:textId="77777777" w:rsidR="009555B2" w:rsidRPr="00903FD6" w:rsidRDefault="009555B2" w:rsidP="004456F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9555B2" w:rsidRPr="00903FD6" w14:paraId="11EB6205" w14:textId="77777777" w:rsidTr="00600C3F">
        <w:trPr>
          <w:cantSplit/>
        </w:trPr>
        <w:tc>
          <w:tcPr>
            <w:tcW w:w="4123" w:type="dxa"/>
            <w:vAlign w:val="bottom"/>
          </w:tcPr>
          <w:p w14:paraId="3A59DB90" w14:textId="77777777" w:rsidR="009555B2" w:rsidRPr="00903FD6" w:rsidRDefault="009555B2" w:rsidP="004456F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9" w:type="dxa"/>
          </w:tcPr>
          <w:p w14:paraId="244902FF" w14:textId="77777777" w:rsidR="009555B2" w:rsidRDefault="009555B2" w:rsidP="004456F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2004C8C1" w14:textId="77777777" w:rsidR="009555B2" w:rsidRPr="00903FD6" w:rsidRDefault="009555B2" w:rsidP="004456F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</w:tcPr>
          <w:p w14:paraId="72965EF7" w14:textId="77777777" w:rsidR="009555B2" w:rsidRPr="00903FD6" w:rsidRDefault="009555B2" w:rsidP="004456F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5" w:type="dxa"/>
          </w:tcPr>
          <w:p w14:paraId="0DC6152E" w14:textId="77777777" w:rsidR="009555B2" w:rsidRPr="00903FD6" w:rsidRDefault="009555B2" w:rsidP="004456F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03274B79" w14:textId="77777777" w:rsidR="009555B2" w:rsidRDefault="009555B2" w:rsidP="004456F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587188F" w14:textId="77777777" w:rsidR="009555B2" w:rsidRPr="00903FD6" w:rsidRDefault="009555B2" w:rsidP="004456F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7AC5D0E2" w14:textId="77777777" w:rsidR="009555B2" w:rsidRPr="00903FD6" w:rsidRDefault="009555B2" w:rsidP="004456F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4456F3" w:rsidRPr="00903FD6" w14:paraId="67E5C6EA" w14:textId="77777777" w:rsidTr="00600C3F">
        <w:trPr>
          <w:cantSplit/>
        </w:trPr>
        <w:tc>
          <w:tcPr>
            <w:tcW w:w="4123" w:type="dxa"/>
          </w:tcPr>
          <w:p w14:paraId="48A395A0" w14:textId="006E1A29" w:rsidR="004456F3" w:rsidRPr="00903FD6" w:rsidRDefault="004456F3" w:rsidP="004456F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259" w:type="dxa"/>
          </w:tcPr>
          <w:p w14:paraId="46AFF9AF" w14:textId="77777777" w:rsidR="004456F3" w:rsidRPr="00903FD6" w:rsidRDefault="004456F3" w:rsidP="004456F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680A9141" w14:textId="77777777" w:rsidR="004456F3" w:rsidRPr="00903FD6" w:rsidRDefault="004456F3" w:rsidP="004456F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</w:tcPr>
          <w:p w14:paraId="78734CEB" w14:textId="77777777" w:rsidR="004456F3" w:rsidRPr="00903FD6" w:rsidRDefault="004456F3" w:rsidP="004456F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5" w:type="dxa"/>
          </w:tcPr>
          <w:p w14:paraId="7A5AB932" w14:textId="77777777" w:rsidR="004456F3" w:rsidRPr="00903FD6" w:rsidRDefault="004456F3" w:rsidP="004456F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057FADAD" w14:textId="77777777" w:rsidR="004456F3" w:rsidRPr="00903FD6" w:rsidRDefault="004456F3" w:rsidP="004456F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E3678BA" w14:textId="77777777" w:rsidR="004456F3" w:rsidRPr="00903FD6" w:rsidRDefault="004456F3" w:rsidP="004456F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5AC237DC" w14:textId="77777777" w:rsidR="004456F3" w:rsidRPr="00903FD6" w:rsidRDefault="004456F3" w:rsidP="004456F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456F3" w:rsidRPr="00903FD6" w14:paraId="4288A358" w14:textId="77777777" w:rsidTr="00600C3F">
        <w:trPr>
          <w:cantSplit/>
        </w:trPr>
        <w:tc>
          <w:tcPr>
            <w:tcW w:w="4123" w:type="dxa"/>
          </w:tcPr>
          <w:p w14:paraId="332ED14A" w14:textId="1AEE3565" w:rsidR="004456F3" w:rsidRPr="00903FD6" w:rsidRDefault="004456F3" w:rsidP="004456F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259" w:type="dxa"/>
          </w:tcPr>
          <w:p w14:paraId="261FCB71" w14:textId="5CABB52B" w:rsidR="004456F3" w:rsidRPr="00903FD6" w:rsidRDefault="004456F3" w:rsidP="004456F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1,28</w:t>
            </w:r>
            <w:r w:rsidR="00095B5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2" w:type="dxa"/>
          </w:tcPr>
          <w:p w14:paraId="2CCC7370" w14:textId="77777777" w:rsidR="004456F3" w:rsidRPr="00903FD6" w:rsidRDefault="004456F3" w:rsidP="004456F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</w:tcPr>
          <w:p w14:paraId="3A754ACE" w14:textId="604D53C9" w:rsidR="004456F3" w:rsidRPr="00903FD6" w:rsidRDefault="004456F3" w:rsidP="004456F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1,154</w:t>
            </w:r>
          </w:p>
        </w:tc>
        <w:tc>
          <w:tcPr>
            <w:tcW w:w="185" w:type="dxa"/>
          </w:tcPr>
          <w:p w14:paraId="40C3A6BD" w14:textId="77777777" w:rsidR="004456F3" w:rsidRPr="00903FD6" w:rsidRDefault="004456F3" w:rsidP="004456F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2CE07BB3" w14:textId="011BB227" w:rsidR="004456F3" w:rsidRPr="00903FD6" w:rsidRDefault="004456F3" w:rsidP="004456F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222</w:t>
            </w:r>
          </w:p>
        </w:tc>
        <w:tc>
          <w:tcPr>
            <w:tcW w:w="180" w:type="dxa"/>
          </w:tcPr>
          <w:p w14:paraId="3AF6501A" w14:textId="77777777" w:rsidR="004456F3" w:rsidRPr="00903FD6" w:rsidRDefault="004456F3" w:rsidP="004456F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166BD9A1" w14:textId="1B2C8EDA" w:rsidR="004456F3" w:rsidRPr="00903FD6" w:rsidRDefault="004456F3" w:rsidP="004456F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182</w:t>
            </w:r>
          </w:p>
        </w:tc>
      </w:tr>
      <w:tr w:rsidR="004456F3" w:rsidRPr="00903FD6" w14:paraId="10EB92A2" w14:textId="77777777" w:rsidTr="00600C3F">
        <w:trPr>
          <w:cantSplit/>
        </w:trPr>
        <w:tc>
          <w:tcPr>
            <w:tcW w:w="4123" w:type="dxa"/>
          </w:tcPr>
          <w:p w14:paraId="0ABCC1AE" w14:textId="3F831465" w:rsidR="004456F3" w:rsidRPr="00903FD6" w:rsidRDefault="004456F3" w:rsidP="004456F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59" w:type="dxa"/>
          </w:tcPr>
          <w:p w14:paraId="065EDF32" w14:textId="7A937406" w:rsidR="004456F3" w:rsidRPr="00903FD6" w:rsidRDefault="004456F3" w:rsidP="004456F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182" w:type="dxa"/>
          </w:tcPr>
          <w:p w14:paraId="00A53060" w14:textId="77777777" w:rsidR="004456F3" w:rsidRPr="00903FD6" w:rsidRDefault="004456F3" w:rsidP="004456F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</w:tcPr>
          <w:p w14:paraId="5C3D709F" w14:textId="7A662ECA" w:rsidR="004456F3" w:rsidRPr="00903FD6" w:rsidRDefault="004456F3" w:rsidP="004456F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185" w:type="dxa"/>
          </w:tcPr>
          <w:p w14:paraId="3C1661E0" w14:textId="77777777" w:rsidR="004456F3" w:rsidRPr="00903FD6" w:rsidRDefault="004456F3" w:rsidP="004456F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41B592B6" w14:textId="51311DA9" w:rsidR="004456F3" w:rsidRPr="00903FD6" w:rsidRDefault="004456F3" w:rsidP="004456F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80" w:type="dxa"/>
          </w:tcPr>
          <w:p w14:paraId="6DCA1CC4" w14:textId="77777777" w:rsidR="004456F3" w:rsidRPr="00903FD6" w:rsidRDefault="004456F3" w:rsidP="004456F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7DBE846F" w14:textId="6555A5E9" w:rsidR="004456F3" w:rsidRPr="00903FD6" w:rsidRDefault="004456F3" w:rsidP="004456F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</w:t>
            </w:r>
          </w:p>
        </w:tc>
      </w:tr>
      <w:tr w:rsidR="004456F3" w:rsidRPr="00903FD6" w14:paraId="4D89C2C0" w14:textId="77777777" w:rsidTr="00600C3F">
        <w:trPr>
          <w:cantSplit/>
        </w:trPr>
        <w:tc>
          <w:tcPr>
            <w:tcW w:w="4123" w:type="dxa"/>
          </w:tcPr>
          <w:p w14:paraId="3D39303A" w14:textId="22B24E95" w:rsidR="004456F3" w:rsidRPr="00903FD6" w:rsidRDefault="004456F3" w:rsidP="004456F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ผลประโยชน์เมื่อเลิกจ้าง</w:t>
            </w:r>
          </w:p>
        </w:tc>
        <w:tc>
          <w:tcPr>
            <w:tcW w:w="1259" w:type="dxa"/>
          </w:tcPr>
          <w:p w14:paraId="55FBFE94" w14:textId="6039591A" w:rsidR="004456F3" w:rsidRPr="00903FD6" w:rsidRDefault="00095B52" w:rsidP="004456F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2" w:type="dxa"/>
          </w:tcPr>
          <w:p w14:paraId="3F6267FB" w14:textId="77777777" w:rsidR="004456F3" w:rsidRPr="00903FD6" w:rsidRDefault="004456F3" w:rsidP="004456F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</w:tcPr>
          <w:p w14:paraId="3D3BD775" w14:textId="41386773" w:rsidR="004456F3" w:rsidRPr="00903FD6" w:rsidRDefault="004456F3" w:rsidP="004456F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5" w:type="dxa"/>
          </w:tcPr>
          <w:p w14:paraId="3BC58416" w14:textId="77777777" w:rsidR="004456F3" w:rsidRPr="00903FD6" w:rsidRDefault="004456F3" w:rsidP="004456F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23691F01" w14:textId="60D29123" w:rsidR="004456F3" w:rsidRPr="00EE7287" w:rsidRDefault="004456F3" w:rsidP="00EE7287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72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12D72921" w14:textId="77777777" w:rsidR="004456F3" w:rsidRPr="00EE7287" w:rsidRDefault="004456F3" w:rsidP="00EE7287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42" w:type="dxa"/>
          </w:tcPr>
          <w:p w14:paraId="6351A091" w14:textId="7B9245D5" w:rsidR="004456F3" w:rsidRPr="00EE7287" w:rsidRDefault="004456F3" w:rsidP="00EE7287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72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</w:tbl>
    <w:p w14:paraId="365DB4CE" w14:textId="03E9B8D6" w:rsidR="00EB7967" w:rsidRDefault="00EB79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4B3B98D" w14:textId="27A0439C" w:rsidR="00626CB2" w:rsidRPr="00903FD6" w:rsidRDefault="00832735" w:rsidP="00FA1141">
      <w:pPr>
        <w:tabs>
          <w:tab w:val="clear" w:pos="227"/>
          <w:tab w:val="clear" w:pos="454"/>
        </w:tabs>
        <w:spacing w:line="240" w:lineRule="auto"/>
        <w:ind w:left="540" w:right="45"/>
        <w:jc w:val="both"/>
        <w:rPr>
          <w:rFonts w:asciiTheme="majorBidi" w:hAnsiTheme="majorBidi" w:cstheme="majorBidi"/>
          <w:sz w:val="30"/>
          <w:szCs w:val="30"/>
        </w:rPr>
      </w:pPr>
      <w:r w:rsidRPr="00903FD6">
        <w:rPr>
          <w:rFonts w:asciiTheme="majorBidi" w:hAnsiTheme="majorBidi" w:cstheme="majorBidi"/>
          <w:sz w:val="30"/>
          <w:szCs w:val="30"/>
          <w:cs/>
        </w:rPr>
        <w:t>ยอดคงเหลือกับบุคคลหรือกิจการที่เกี่ยวข้อ</w:t>
      </w:r>
      <w:r w:rsidR="00F7751F" w:rsidRPr="00903FD6">
        <w:rPr>
          <w:rFonts w:asciiTheme="majorBidi" w:hAnsiTheme="majorBidi" w:cstheme="majorBidi"/>
          <w:sz w:val="30"/>
          <w:szCs w:val="30"/>
          <w:cs/>
        </w:rPr>
        <w:t>ง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กัน ณ วันที่ </w:t>
      </w:r>
      <w:r w:rsidR="00C20C7C" w:rsidRPr="00903FD6">
        <w:rPr>
          <w:rFonts w:asciiTheme="majorBidi" w:hAnsiTheme="majorBidi" w:cstheme="majorBidi"/>
          <w:sz w:val="30"/>
          <w:szCs w:val="30"/>
        </w:rPr>
        <w:t>30</w:t>
      </w:r>
      <w:r w:rsidR="007A6235"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="00D55864" w:rsidRPr="00903FD6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C20C7C" w:rsidRPr="00903FD6">
        <w:rPr>
          <w:rFonts w:asciiTheme="majorBidi" w:hAnsiTheme="majorBidi" w:cstheme="majorBidi"/>
          <w:sz w:val="30"/>
          <w:szCs w:val="30"/>
        </w:rPr>
        <w:t>2563</w:t>
      </w:r>
      <w:r w:rsidR="00194BDE"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="00C20C7C" w:rsidRPr="00903FD6">
        <w:rPr>
          <w:rFonts w:asciiTheme="majorBidi" w:hAnsiTheme="majorBidi" w:cstheme="majorBidi"/>
          <w:sz w:val="30"/>
          <w:szCs w:val="30"/>
        </w:rPr>
        <w:t>31</w:t>
      </w:r>
      <w:r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Pr="00903FD6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C04DE9"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="00C20C7C" w:rsidRPr="00903FD6">
        <w:rPr>
          <w:rFonts w:asciiTheme="majorBidi" w:hAnsiTheme="majorBidi" w:cstheme="majorBidi"/>
          <w:sz w:val="30"/>
          <w:szCs w:val="30"/>
        </w:rPr>
        <w:t>2562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58E14235" w14:textId="77777777" w:rsidR="00B01EC3" w:rsidRPr="00903FD6" w:rsidRDefault="00B01EC3" w:rsidP="0099330D">
      <w:pPr>
        <w:tabs>
          <w:tab w:val="clear" w:pos="454"/>
          <w:tab w:val="decimal" w:pos="540"/>
        </w:tabs>
        <w:spacing w:line="240" w:lineRule="auto"/>
        <w:ind w:left="540" w:right="45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180"/>
        <w:gridCol w:w="1170"/>
        <w:gridCol w:w="180"/>
        <w:gridCol w:w="1170"/>
        <w:gridCol w:w="180"/>
        <w:gridCol w:w="1170"/>
      </w:tblGrid>
      <w:tr w:rsidR="00626CB2" w:rsidRPr="00903FD6" w14:paraId="6D00678C" w14:textId="77777777" w:rsidTr="00FA1141">
        <w:trPr>
          <w:cantSplit/>
          <w:trHeight w:val="389"/>
          <w:tblHeader/>
        </w:trPr>
        <w:tc>
          <w:tcPr>
            <w:tcW w:w="4050" w:type="dxa"/>
            <w:vAlign w:val="bottom"/>
          </w:tcPr>
          <w:p w14:paraId="5DE241E5" w14:textId="52E53FC6" w:rsidR="00626CB2" w:rsidRPr="00903FD6" w:rsidRDefault="00626CB2" w:rsidP="000836B6">
            <w:pPr>
              <w:tabs>
                <w:tab w:val="clear" w:pos="227"/>
                <w:tab w:val="left" w:pos="375"/>
              </w:tabs>
              <w:spacing w:line="240" w:lineRule="auto"/>
              <w:ind w:left="105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4"/>
          </w:tcPr>
          <w:p w14:paraId="3B4E8B6A" w14:textId="3F09D21B" w:rsidR="00626CB2" w:rsidRPr="00903FD6" w:rsidRDefault="00832735" w:rsidP="00626CB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520" w:type="dxa"/>
            <w:gridSpan w:val="3"/>
          </w:tcPr>
          <w:p w14:paraId="7ADC3594" w14:textId="1A5FF299" w:rsidR="00626CB2" w:rsidRPr="00903FD6" w:rsidRDefault="00832735" w:rsidP="00626CB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</w:t>
            </w:r>
            <w:r w:rsidR="00286E24"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การเงิน</w:t>
            </w: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D55864" w:rsidRPr="00903FD6" w14:paraId="7D888C30" w14:textId="77777777" w:rsidTr="00FA1141">
        <w:trPr>
          <w:cantSplit/>
          <w:trHeight w:val="407"/>
          <w:tblHeader/>
        </w:trPr>
        <w:tc>
          <w:tcPr>
            <w:tcW w:w="4050" w:type="dxa"/>
          </w:tcPr>
          <w:p w14:paraId="1942C350" w14:textId="671FD51E" w:rsidR="00D55864" w:rsidRPr="00903FD6" w:rsidRDefault="00D55864" w:rsidP="00D55864">
            <w:pPr>
              <w:pStyle w:val="acctfourfigures"/>
              <w:tabs>
                <w:tab w:val="left" w:pos="375"/>
              </w:tabs>
              <w:spacing w:line="240" w:lineRule="auto"/>
              <w:ind w:left="19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  <w:t xml:space="preserve">    </w:t>
            </w:r>
          </w:p>
        </w:tc>
        <w:tc>
          <w:tcPr>
            <w:tcW w:w="1170" w:type="dxa"/>
          </w:tcPr>
          <w:p w14:paraId="314B95B3" w14:textId="74D8A848" w:rsidR="00D55864" w:rsidRPr="00903FD6" w:rsidRDefault="00D55864" w:rsidP="00D5586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30 </w:t>
            </w:r>
            <w:r w:rsidRPr="00903FD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3BBAD25D" w14:textId="77777777" w:rsidR="00D55864" w:rsidRPr="00903FD6" w:rsidRDefault="00D55864" w:rsidP="00D5586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250790" w14:textId="7653FA52" w:rsidR="00D55864" w:rsidRPr="00903FD6" w:rsidRDefault="00D55864" w:rsidP="00D5586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903F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903FD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6C9FE79E" w14:textId="77777777" w:rsidR="00D55864" w:rsidRPr="00903FD6" w:rsidRDefault="00D55864" w:rsidP="00D5586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857D1A" w14:textId="42BF0684" w:rsidR="00D55864" w:rsidRPr="00903FD6" w:rsidRDefault="00D55864" w:rsidP="00D55864">
            <w:pPr>
              <w:pStyle w:val="acctmergecolhdg"/>
              <w:spacing w:line="240" w:lineRule="auto"/>
              <w:ind w:left="101" w:hanging="10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30 </w:t>
            </w:r>
            <w:r w:rsidRPr="00903FD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151D2D15" w14:textId="77777777" w:rsidR="00D55864" w:rsidRPr="00903FD6" w:rsidRDefault="00D55864" w:rsidP="00D5586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5741EB" w14:textId="7957D579" w:rsidR="00D55864" w:rsidRPr="00903FD6" w:rsidRDefault="00D55864" w:rsidP="00D5586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903F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903FD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D55864" w:rsidRPr="00903FD6" w14:paraId="4EA729D7" w14:textId="77777777" w:rsidTr="00FA1141">
        <w:trPr>
          <w:cantSplit/>
          <w:trHeight w:val="144"/>
          <w:tblHeader/>
        </w:trPr>
        <w:tc>
          <w:tcPr>
            <w:tcW w:w="4050" w:type="dxa"/>
            <w:vAlign w:val="bottom"/>
          </w:tcPr>
          <w:p w14:paraId="43915E92" w14:textId="6FB00D39" w:rsidR="00D55864" w:rsidRPr="00903FD6" w:rsidRDefault="00D55864" w:rsidP="00D55864">
            <w:pPr>
              <w:pStyle w:val="acctfourfigures"/>
              <w:tabs>
                <w:tab w:val="left" w:pos="375"/>
              </w:tabs>
              <w:spacing w:line="240" w:lineRule="auto"/>
              <w:ind w:left="4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1170" w:type="dxa"/>
          </w:tcPr>
          <w:p w14:paraId="3AE5D27E" w14:textId="78167304" w:rsidR="00D55864" w:rsidRPr="00903FD6" w:rsidRDefault="00D55864" w:rsidP="00D5586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" w:type="dxa"/>
          </w:tcPr>
          <w:p w14:paraId="1DC9023E" w14:textId="77777777" w:rsidR="00D55864" w:rsidRPr="00903FD6" w:rsidRDefault="00D55864" w:rsidP="00D5586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67CF87" w14:textId="1C45AAF0" w:rsidR="00D55864" w:rsidRPr="00903FD6" w:rsidRDefault="00D55864" w:rsidP="00D5586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180" w:type="dxa"/>
          </w:tcPr>
          <w:p w14:paraId="00914111" w14:textId="77777777" w:rsidR="00D55864" w:rsidRPr="00903FD6" w:rsidRDefault="00D55864" w:rsidP="00D5586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79E68A" w14:textId="2DCE55B7" w:rsidR="00D55864" w:rsidRPr="00903FD6" w:rsidRDefault="00D55864" w:rsidP="00D5586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" w:type="dxa"/>
          </w:tcPr>
          <w:p w14:paraId="628E3345" w14:textId="77777777" w:rsidR="00D55864" w:rsidRPr="00903FD6" w:rsidRDefault="00D55864" w:rsidP="00D5586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51BC08" w14:textId="25B016B4" w:rsidR="00D55864" w:rsidRPr="00903FD6" w:rsidRDefault="00D55864" w:rsidP="00D5586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2562</w:t>
            </w:r>
          </w:p>
        </w:tc>
      </w:tr>
      <w:tr w:rsidR="00D55864" w:rsidRPr="00903FD6" w14:paraId="2598107A" w14:textId="77777777" w:rsidTr="00FA1141">
        <w:trPr>
          <w:cantSplit/>
        </w:trPr>
        <w:tc>
          <w:tcPr>
            <w:tcW w:w="4050" w:type="dxa"/>
          </w:tcPr>
          <w:p w14:paraId="7DFCFA03" w14:textId="77777777" w:rsidR="00D55864" w:rsidRPr="00903FD6" w:rsidRDefault="00D55864" w:rsidP="00D55864">
            <w:pPr>
              <w:tabs>
                <w:tab w:val="clear" w:pos="227"/>
                <w:tab w:val="left" w:pos="375"/>
              </w:tabs>
              <w:spacing w:line="240" w:lineRule="auto"/>
              <w:ind w:left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6D104E48" w14:textId="2431E1B8" w:rsidR="00D55864" w:rsidRPr="00903FD6" w:rsidRDefault="00D55864" w:rsidP="00D5586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183884" w:rsidRPr="00903FD6" w14:paraId="67EB327A" w14:textId="77777777" w:rsidTr="00FA1141">
        <w:trPr>
          <w:cantSplit/>
        </w:trPr>
        <w:tc>
          <w:tcPr>
            <w:tcW w:w="4050" w:type="dxa"/>
            <w:vAlign w:val="bottom"/>
          </w:tcPr>
          <w:p w14:paraId="55BCD696" w14:textId="71019469" w:rsidR="00183884" w:rsidRPr="00903FD6" w:rsidRDefault="00183884" w:rsidP="00183884">
            <w:pPr>
              <w:tabs>
                <w:tab w:val="clear" w:pos="227"/>
                <w:tab w:val="left" w:pos="3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</w:tcPr>
          <w:p w14:paraId="48811028" w14:textId="55C764FF" w:rsidR="00183884" w:rsidRPr="00903FD6" w:rsidRDefault="00107EBA" w:rsidP="0058505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1A55BC4E" w14:textId="77777777" w:rsidR="00183884" w:rsidRPr="00903FD6" w:rsidRDefault="00183884" w:rsidP="00183884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625B3C8" w14:textId="0E45C031" w:rsidR="00183884" w:rsidRPr="00903FD6" w:rsidRDefault="00183884" w:rsidP="0018388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4F6EE961" w14:textId="77777777" w:rsidR="00183884" w:rsidRPr="00903FD6" w:rsidRDefault="00183884" w:rsidP="00183884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FC1364" w14:textId="6F6F1F5C" w:rsidR="00183884" w:rsidRPr="00903FD6" w:rsidRDefault="00183884" w:rsidP="0018388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1838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D80C569" w14:textId="77777777" w:rsidR="00183884" w:rsidRPr="00903FD6" w:rsidRDefault="00183884" w:rsidP="00183884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0221E24" w14:textId="17F1D300" w:rsidR="00183884" w:rsidRPr="00903FD6" w:rsidRDefault="00183884" w:rsidP="00183884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83884" w:rsidRPr="00903FD6" w14:paraId="7D9B7578" w14:textId="77777777" w:rsidTr="00FA1141">
        <w:trPr>
          <w:cantSplit/>
        </w:trPr>
        <w:tc>
          <w:tcPr>
            <w:tcW w:w="4050" w:type="dxa"/>
            <w:vAlign w:val="bottom"/>
          </w:tcPr>
          <w:p w14:paraId="44FC65A3" w14:textId="079D9766" w:rsidR="00183884" w:rsidRPr="00903FD6" w:rsidRDefault="00183884" w:rsidP="00183884">
            <w:pPr>
              <w:tabs>
                <w:tab w:val="clear" w:pos="227"/>
                <w:tab w:val="left" w:pos="3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21D3E699" w14:textId="5E9DB248" w:rsidR="00183884" w:rsidRPr="00903FD6" w:rsidRDefault="00107EBA" w:rsidP="00183884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594240E4" w14:textId="77777777" w:rsidR="00183884" w:rsidRPr="00903FD6" w:rsidRDefault="00183884" w:rsidP="00183884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DC04557" w14:textId="70EE0332" w:rsidR="00183884" w:rsidRPr="00903FD6" w:rsidRDefault="00183884" w:rsidP="0018388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343104A1" w14:textId="77777777" w:rsidR="00183884" w:rsidRPr="00903FD6" w:rsidRDefault="00183884" w:rsidP="00183884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8B6F27" w14:textId="1512F087" w:rsidR="00183884" w:rsidRPr="00903FD6" w:rsidRDefault="00183884" w:rsidP="0058505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183884">
              <w:rPr>
                <w:rFonts w:asciiTheme="majorBidi" w:hAnsiTheme="majorBidi" w:cstheme="majorBidi"/>
                <w:sz w:val="30"/>
                <w:szCs w:val="30"/>
              </w:rPr>
              <w:t>212</w:t>
            </w:r>
          </w:p>
        </w:tc>
        <w:tc>
          <w:tcPr>
            <w:tcW w:w="180" w:type="dxa"/>
          </w:tcPr>
          <w:p w14:paraId="1B33FCC4" w14:textId="77777777" w:rsidR="00183884" w:rsidRPr="00903FD6" w:rsidRDefault="00183884" w:rsidP="00183884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74BDA0" w14:textId="101C1FC8" w:rsidR="00183884" w:rsidRPr="00903FD6" w:rsidRDefault="00183884" w:rsidP="00183884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770</w:t>
            </w:r>
          </w:p>
        </w:tc>
      </w:tr>
      <w:tr w:rsidR="00183884" w:rsidRPr="00903FD6" w14:paraId="6A3E21BD" w14:textId="77777777" w:rsidTr="00FA1141">
        <w:trPr>
          <w:cantSplit/>
        </w:trPr>
        <w:tc>
          <w:tcPr>
            <w:tcW w:w="4050" w:type="dxa"/>
            <w:vAlign w:val="bottom"/>
          </w:tcPr>
          <w:p w14:paraId="4FF66E56" w14:textId="02F81738" w:rsidR="00183884" w:rsidRPr="00903FD6" w:rsidRDefault="00183884" w:rsidP="00183884">
            <w:pPr>
              <w:tabs>
                <w:tab w:val="clear" w:pos="227"/>
                <w:tab w:val="left" w:pos="3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3BF3A8BE" w14:textId="042D752C" w:rsidR="00183884" w:rsidRPr="00903FD6" w:rsidRDefault="00107EBA" w:rsidP="00183884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80" w:type="dxa"/>
          </w:tcPr>
          <w:p w14:paraId="0D9D5027" w14:textId="77777777" w:rsidR="00183884" w:rsidRPr="00903FD6" w:rsidRDefault="00183884" w:rsidP="00183884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7189473" w14:textId="42DD1C0C" w:rsidR="00183884" w:rsidRPr="00903FD6" w:rsidRDefault="00183884" w:rsidP="0058505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</w:p>
        </w:tc>
        <w:tc>
          <w:tcPr>
            <w:tcW w:w="180" w:type="dxa"/>
          </w:tcPr>
          <w:p w14:paraId="3503E708" w14:textId="77777777" w:rsidR="00183884" w:rsidRPr="00903FD6" w:rsidRDefault="00183884" w:rsidP="00183884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C2DCEB" w14:textId="12A2384C" w:rsidR="00183884" w:rsidRPr="00183884" w:rsidRDefault="00183884" w:rsidP="0018388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1838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BA21A5B" w14:textId="77777777" w:rsidR="00183884" w:rsidRPr="00903FD6" w:rsidRDefault="00183884" w:rsidP="00183884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4D9FFFA" w14:textId="097F0CD6" w:rsidR="00183884" w:rsidRPr="00903FD6" w:rsidRDefault="00183884" w:rsidP="00183884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83884" w:rsidRPr="00903FD6" w14:paraId="50D76D66" w14:textId="77777777" w:rsidTr="00FA1141">
        <w:trPr>
          <w:cantSplit/>
        </w:trPr>
        <w:tc>
          <w:tcPr>
            <w:tcW w:w="4050" w:type="dxa"/>
            <w:vAlign w:val="bottom"/>
          </w:tcPr>
          <w:p w14:paraId="6CA13C87" w14:textId="35B1D9AA" w:rsidR="00183884" w:rsidRPr="00903FD6" w:rsidRDefault="00183884" w:rsidP="00183884">
            <w:pPr>
              <w:tabs>
                <w:tab w:val="clear" w:pos="227"/>
                <w:tab w:val="left" w:pos="3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009C0454" w14:textId="2677F32B" w:rsidR="00183884" w:rsidRPr="00903FD6" w:rsidRDefault="00107EBA" w:rsidP="00183884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80" w:type="dxa"/>
          </w:tcPr>
          <w:p w14:paraId="7C5EB299" w14:textId="77777777" w:rsidR="00183884" w:rsidRPr="00903FD6" w:rsidRDefault="00183884" w:rsidP="00183884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7F69E9A" w14:textId="3D7D8646" w:rsidR="00183884" w:rsidRPr="00903FD6" w:rsidRDefault="00183884" w:rsidP="0018388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180" w:type="dxa"/>
          </w:tcPr>
          <w:p w14:paraId="2B2F6B77" w14:textId="77777777" w:rsidR="00183884" w:rsidRPr="00903FD6" w:rsidRDefault="00183884" w:rsidP="00183884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3A6ED3" w14:textId="7456797F" w:rsidR="00183884" w:rsidRPr="00903FD6" w:rsidRDefault="00183884" w:rsidP="0018388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18388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3DBA7024" w14:textId="77777777" w:rsidR="00183884" w:rsidRPr="00903FD6" w:rsidRDefault="00183884" w:rsidP="00183884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6CE69A" w14:textId="534A5D7D" w:rsidR="00183884" w:rsidRPr="00903FD6" w:rsidRDefault="00183884" w:rsidP="00183884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83884" w:rsidRPr="00903FD6" w14:paraId="60D9C59A" w14:textId="77777777" w:rsidTr="00FA1141">
        <w:trPr>
          <w:cantSplit/>
        </w:trPr>
        <w:tc>
          <w:tcPr>
            <w:tcW w:w="4050" w:type="dxa"/>
            <w:vAlign w:val="bottom"/>
          </w:tcPr>
          <w:p w14:paraId="738CB885" w14:textId="00936044" w:rsidR="00183884" w:rsidRPr="00903FD6" w:rsidRDefault="00183884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3" w:hanging="95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88FB7AE" w14:textId="6C0C1D5D" w:rsidR="00183884" w:rsidRPr="00903FD6" w:rsidRDefault="00107EBA" w:rsidP="00183884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209</w:t>
            </w:r>
          </w:p>
        </w:tc>
        <w:tc>
          <w:tcPr>
            <w:tcW w:w="180" w:type="dxa"/>
          </w:tcPr>
          <w:p w14:paraId="3C8687AC" w14:textId="77777777" w:rsidR="00183884" w:rsidRPr="00903FD6" w:rsidRDefault="00183884" w:rsidP="00183884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00F95E6" w14:textId="561AA3B2" w:rsidR="00183884" w:rsidRPr="00903FD6" w:rsidRDefault="00183884" w:rsidP="0018388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9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231</w:t>
            </w:r>
          </w:p>
        </w:tc>
        <w:tc>
          <w:tcPr>
            <w:tcW w:w="180" w:type="dxa"/>
          </w:tcPr>
          <w:p w14:paraId="40F645D0" w14:textId="77777777" w:rsidR="00183884" w:rsidRPr="00903FD6" w:rsidRDefault="00183884" w:rsidP="00183884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E10B50" w14:textId="347FFEB0" w:rsidR="00183884" w:rsidRPr="00903FD6" w:rsidRDefault="00183884" w:rsidP="0018388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18388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4E7BD23B" w14:textId="77777777" w:rsidR="00183884" w:rsidRPr="00903FD6" w:rsidRDefault="00183884" w:rsidP="00183884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F3CF6EC" w14:textId="3AF05B9E" w:rsidR="00183884" w:rsidRPr="00903FD6" w:rsidRDefault="00183884" w:rsidP="00183884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183884" w:rsidRPr="00903FD6" w14:paraId="2391EC4E" w14:textId="77777777" w:rsidTr="00FA1141">
        <w:trPr>
          <w:cantSplit/>
          <w:trHeight w:val="60"/>
        </w:trPr>
        <w:tc>
          <w:tcPr>
            <w:tcW w:w="4050" w:type="dxa"/>
            <w:vAlign w:val="bottom"/>
          </w:tcPr>
          <w:p w14:paraId="1D7E872E" w14:textId="4151805E" w:rsidR="00183884" w:rsidRPr="00903FD6" w:rsidRDefault="00183884" w:rsidP="00183884">
            <w:pPr>
              <w:tabs>
                <w:tab w:val="clear" w:pos="227"/>
                <w:tab w:val="left" w:pos="375"/>
              </w:tabs>
              <w:spacing w:line="240" w:lineRule="auto"/>
              <w:ind w:left="19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1A14A836" w14:textId="44B6A1AD" w:rsidR="00183884" w:rsidRPr="00903FD6" w:rsidRDefault="00107EBA" w:rsidP="00183884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230</w:t>
            </w:r>
          </w:p>
        </w:tc>
        <w:tc>
          <w:tcPr>
            <w:tcW w:w="180" w:type="dxa"/>
          </w:tcPr>
          <w:p w14:paraId="2585D172" w14:textId="77777777" w:rsidR="00183884" w:rsidRPr="00903FD6" w:rsidRDefault="00183884" w:rsidP="00183884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59AE920" w14:textId="65E21117" w:rsidR="00183884" w:rsidRPr="00903FD6" w:rsidRDefault="00183884" w:rsidP="0018388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260</w:t>
            </w:r>
          </w:p>
        </w:tc>
        <w:tc>
          <w:tcPr>
            <w:tcW w:w="180" w:type="dxa"/>
          </w:tcPr>
          <w:p w14:paraId="72EE369B" w14:textId="77777777" w:rsidR="00183884" w:rsidRPr="00903FD6" w:rsidRDefault="00183884" w:rsidP="00183884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CC425B" w14:textId="2D5A8207" w:rsidR="00183884" w:rsidRPr="00903FD6" w:rsidRDefault="00183884" w:rsidP="0018388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183884">
              <w:rPr>
                <w:rFonts w:asciiTheme="majorBidi" w:hAnsiTheme="majorBidi" w:cstheme="majorBidi"/>
                <w:sz w:val="30"/>
                <w:szCs w:val="30"/>
              </w:rPr>
              <w:t>217</w:t>
            </w:r>
          </w:p>
        </w:tc>
        <w:tc>
          <w:tcPr>
            <w:tcW w:w="180" w:type="dxa"/>
          </w:tcPr>
          <w:p w14:paraId="491A8210" w14:textId="77777777" w:rsidR="00183884" w:rsidRPr="00903FD6" w:rsidRDefault="00183884" w:rsidP="00183884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7F9572C" w14:textId="20A214E3" w:rsidR="00183884" w:rsidRPr="00903FD6" w:rsidRDefault="00183884" w:rsidP="00183884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775</w:t>
            </w:r>
          </w:p>
        </w:tc>
      </w:tr>
      <w:tr w:rsidR="00183884" w:rsidRPr="00903FD6" w14:paraId="1BA4789B" w14:textId="77777777" w:rsidTr="00FA1141">
        <w:trPr>
          <w:cantSplit/>
        </w:trPr>
        <w:tc>
          <w:tcPr>
            <w:tcW w:w="4050" w:type="dxa"/>
            <w:vAlign w:val="bottom"/>
          </w:tcPr>
          <w:p w14:paraId="7D61A9D4" w14:textId="77777777" w:rsidR="00183884" w:rsidRPr="00903FD6" w:rsidRDefault="00183884" w:rsidP="00183884">
            <w:pPr>
              <w:tabs>
                <w:tab w:val="clear" w:pos="227"/>
                <w:tab w:val="left" w:pos="375"/>
              </w:tabs>
              <w:spacing w:line="240" w:lineRule="auto"/>
              <w:ind w:left="14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ค่าเผื่อผลขาดทุนจากการด้อยค่า </w:t>
            </w:r>
          </w:p>
          <w:p w14:paraId="30234474" w14:textId="734DD70D" w:rsidR="00183884" w:rsidRPr="00903FD6" w:rsidRDefault="00183884" w:rsidP="00183884">
            <w:pPr>
              <w:tabs>
                <w:tab w:val="clear" w:pos="227"/>
                <w:tab w:val="left" w:pos="375"/>
              </w:tabs>
              <w:spacing w:line="240" w:lineRule="auto"/>
              <w:ind w:left="27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2562</w:t>
            </w: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: ค่าเผื่อหนี้สงสัยจะสูญ)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D4BABA7" w14:textId="77777777" w:rsidR="00183884" w:rsidRDefault="00183884" w:rsidP="00183884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05E0FE" w14:textId="55B8511E" w:rsidR="00107EBA" w:rsidRPr="00903FD6" w:rsidRDefault="00107EBA" w:rsidP="00183884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(6)</w:t>
            </w:r>
          </w:p>
        </w:tc>
        <w:tc>
          <w:tcPr>
            <w:tcW w:w="180" w:type="dxa"/>
          </w:tcPr>
          <w:p w14:paraId="00955BBA" w14:textId="77777777" w:rsidR="00183884" w:rsidRPr="00903FD6" w:rsidRDefault="00183884" w:rsidP="00183884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CEC8DD0" w14:textId="22F3A933" w:rsidR="00183884" w:rsidRPr="00903FD6" w:rsidRDefault="00183884" w:rsidP="0018388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03F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903FD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1A095AF4" w14:textId="77777777" w:rsidR="00183884" w:rsidRPr="00903FD6" w:rsidRDefault="00183884" w:rsidP="00183884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3B0317" w14:textId="77777777" w:rsidR="00183884" w:rsidRPr="00183884" w:rsidRDefault="00183884" w:rsidP="00183884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3F3015A" w14:textId="66F233D6" w:rsidR="00183884" w:rsidRPr="00183884" w:rsidRDefault="00183884" w:rsidP="00585053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183884">
              <w:rPr>
                <w:rFonts w:asciiTheme="majorBidi" w:hAnsiTheme="majorBidi" w:cstheme="majorBidi"/>
                <w:sz w:val="30"/>
                <w:szCs w:val="30"/>
              </w:rPr>
              <w:t>(6)</w:t>
            </w:r>
          </w:p>
        </w:tc>
        <w:tc>
          <w:tcPr>
            <w:tcW w:w="180" w:type="dxa"/>
          </w:tcPr>
          <w:p w14:paraId="4C87DB2C" w14:textId="77777777" w:rsidR="00183884" w:rsidRPr="00903FD6" w:rsidRDefault="00183884" w:rsidP="00183884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2EFFC08" w14:textId="2AB74F5B" w:rsidR="00183884" w:rsidRPr="00903FD6" w:rsidRDefault="00183884" w:rsidP="00585053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03F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903FD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83884" w:rsidRPr="00903FD6" w14:paraId="4839BD64" w14:textId="77777777" w:rsidTr="00FA1141">
        <w:trPr>
          <w:cantSplit/>
        </w:trPr>
        <w:tc>
          <w:tcPr>
            <w:tcW w:w="4050" w:type="dxa"/>
            <w:vAlign w:val="bottom"/>
          </w:tcPr>
          <w:p w14:paraId="5DF00AB5" w14:textId="1A38865E" w:rsidR="00183884" w:rsidRPr="00903FD6" w:rsidRDefault="00183884" w:rsidP="00183884">
            <w:pPr>
              <w:tabs>
                <w:tab w:val="clear" w:pos="227"/>
                <w:tab w:val="left" w:pos="3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CD7ABDA" w14:textId="384F3422" w:rsidR="00183884" w:rsidRPr="00903FD6" w:rsidRDefault="00107EBA" w:rsidP="00183884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224</w:t>
            </w:r>
          </w:p>
        </w:tc>
        <w:tc>
          <w:tcPr>
            <w:tcW w:w="180" w:type="dxa"/>
          </w:tcPr>
          <w:p w14:paraId="58E8ABD3" w14:textId="77777777" w:rsidR="00183884" w:rsidRPr="00903FD6" w:rsidRDefault="00183884" w:rsidP="00183884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14B17D" w14:textId="6A0936DC" w:rsidR="00183884" w:rsidRPr="00903FD6" w:rsidRDefault="00183884" w:rsidP="0018388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253</w:t>
            </w:r>
          </w:p>
        </w:tc>
        <w:tc>
          <w:tcPr>
            <w:tcW w:w="180" w:type="dxa"/>
          </w:tcPr>
          <w:p w14:paraId="41EA0192" w14:textId="77777777" w:rsidR="00183884" w:rsidRPr="00903FD6" w:rsidRDefault="00183884" w:rsidP="00183884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4B0CF0" w14:textId="74BB9891" w:rsidR="00183884" w:rsidRPr="00903FD6" w:rsidRDefault="00183884" w:rsidP="0018388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8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211</w:t>
            </w:r>
          </w:p>
        </w:tc>
        <w:tc>
          <w:tcPr>
            <w:tcW w:w="180" w:type="dxa"/>
          </w:tcPr>
          <w:p w14:paraId="5F3C374A" w14:textId="77777777" w:rsidR="00183884" w:rsidRPr="00903FD6" w:rsidRDefault="00183884" w:rsidP="00183884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220580" w14:textId="02F229A7" w:rsidR="00183884" w:rsidRPr="00903FD6" w:rsidRDefault="00183884" w:rsidP="00183884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773</w:t>
            </w:r>
          </w:p>
        </w:tc>
      </w:tr>
    </w:tbl>
    <w:p w14:paraId="088855F9" w14:textId="4698F6A5" w:rsidR="008A448C" w:rsidRDefault="008A448C" w:rsidP="00EB7967">
      <w:pPr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27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32"/>
        <w:gridCol w:w="17"/>
        <w:gridCol w:w="102"/>
        <w:gridCol w:w="1068"/>
        <w:gridCol w:w="267"/>
        <w:gridCol w:w="1094"/>
        <w:gridCol w:w="169"/>
        <w:gridCol w:w="100"/>
        <w:gridCol w:w="1079"/>
        <w:gridCol w:w="258"/>
        <w:gridCol w:w="1093"/>
      </w:tblGrid>
      <w:tr w:rsidR="00136C7B" w:rsidRPr="00903FD6" w14:paraId="0EEC4D3C" w14:textId="77777777" w:rsidTr="00FA1141">
        <w:trPr>
          <w:cantSplit/>
          <w:trHeight w:val="389"/>
          <w:tblHeader/>
        </w:trPr>
        <w:tc>
          <w:tcPr>
            <w:tcW w:w="4049" w:type="dxa"/>
            <w:gridSpan w:val="2"/>
            <w:vAlign w:val="bottom"/>
          </w:tcPr>
          <w:p w14:paraId="2793A979" w14:textId="77777777" w:rsidR="00136C7B" w:rsidRPr="00903FD6" w:rsidRDefault="00136C7B" w:rsidP="00136C7B">
            <w:pPr>
              <w:tabs>
                <w:tab w:val="clear" w:pos="227"/>
                <w:tab w:val="left" w:pos="375"/>
              </w:tabs>
              <w:spacing w:line="240" w:lineRule="auto"/>
              <w:ind w:left="105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5"/>
          </w:tcPr>
          <w:p w14:paraId="66D93E67" w14:textId="77777777" w:rsidR="00136C7B" w:rsidRPr="00903FD6" w:rsidRDefault="00136C7B" w:rsidP="00136C7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530" w:type="dxa"/>
            <w:gridSpan w:val="4"/>
          </w:tcPr>
          <w:p w14:paraId="373BDF25" w14:textId="77777777" w:rsidR="00136C7B" w:rsidRPr="00903FD6" w:rsidRDefault="00136C7B" w:rsidP="00136C7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F5C2C" w:rsidRPr="00903FD6" w14:paraId="48E35F86" w14:textId="77777777" w:rsidTr="00FA1141">
        <w:tblPrEx>
          <w:tblCellMar>
            <w:left w:w="108" w:type="dxa"/>
            <w:right w:w="108" w:type="dxa"/>
          </w:tblCellMar>
        </w:tblPrEx>
        <w:trPr>
          <w:tblHeader/>
        </w:trPr>
        <w:tc>
          <w:tcPr>
            <w:tcW w:w="4032" w:type="dxa"/>
          </w:tcPr>
          <w:p w14:paraId="602D75B5" w14:textId="77777777" w:rsidR="00FF5C2C" w:rsidRPr="00903FD6" w:rsidRDefault="00FF5C2C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  <w:gridSpan w:val="3"/>
          </w:tcPr>
          <w:p w14:paraId="4B099724" w14:textId="419C82A8" w:rsidR="00FF5C2C" w:rsidRPr="00903FD6" w:rsidRDefault="00C20C7C" w:rsidP="00216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7" w:type="dxa"/>
          </w:tcPr>
          <w:p w14:paraId="49F8199E" w14:textId="77777777" w:rsidR="00FF5C2C" w:rsidRPr="00903FD6" w:rsidRDefault="00FF5C2C" w:rsidP="00216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</w:tcPr>
          <w:p w14:paraId="4DFB9E8F" w14:textId="28D8B28B" w:rsidR="00FF5C2C" w:rsidRPr="00903FD6" w:rsidRDefault="00C20C7C" w:rsidP="00216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69" w:type="dxa"/>
            <w:gridSpan w:val="2"/>
          </w:tcPr>
          <w:p w14:paraId="48FEBDD3" w14:textId="77777777" w:rsidR="00FF5C2C" w:rsidRPr="00903FD6" w:rsidRDefault="00FF5C2C" w:rsidP="00216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FC51460" w14:textId="4CC9C5B0" w:rsidR="00FF5C2C" w:rsidRPr="00903FD6" w:rsidRDefault="00C20C7C" w:rsidP="0005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58" w:type="dxa"/>
          </w:tcPr>
          <w:p w14:paraId="76ABA713" w14:textId="77777777" w:rsidR="00FF5C2C" w:rsidRPr="00903FD6" w:rsidRDefault="00FF5C2C" w:rsidP="00216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</w:tcPr>
          <w:p w14:paraId="32357C03" w14:textId="07949C45" w:rsidR="00FF5C2C" w:rsidRPr="00903FD6" w:rsidRDefault="00C20C7C" w:rsidP="00216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FF5C2C" w:rsidRPr="00903FD6" w14:paraId="767D7A17" w14:textId="77777777" w:rsidTr="00FA1141">
        <w:tblPrEx>
          <w:tblCellMar>
            <w:left w:w="108" w:type="dxa"/>
            <w:right w:w="108" w:type="dxa"/>
          </w:tblCellMar>
        </w:tblPrEx>
        <w:trPr>
          <w:trHeight w:val="209"/>
          <w:tblHeader/>
        </w:trPr>
        <w:tc>
          <w:tcPr>
            <w:tcW w:w="4032" w:type="dxa"/>
          </w:tcPr>
          <w:p w14:paraId="55D468C0" w14:textId="77777777" w:rsidR="00FF5C2C" w:rsidRPr="00903FD6" w:rsidRDefault="00FF5C2C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7" w:type="dxa"/>
            <w:gridSpan w:val="10"/>
          </w:tcPr>
          <w:p w14:paraId="50C37C1E" w14:textId="77777777" w:rsidR="00FF5C2C" w:rsidRPr="00903FD6" w:rsidRDefault="00FF5C2C" w:rsidP="00216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F5C2C" w:rsidRPr="00903FD6" w14:paraId="1F260BED" w14:textId="77777777" w:rsidTr="00FA1141">
        <w:tblPrEx>
          <w:tblCellMar>
            <w:left w:w="108" w:type="dxa"/>
            <w:right w:w="108" w:type="dxa"/>
          </w:tblCellMar>
        </w:tblPrEx>
        <w:tc>
          <w:tcPr>
            <w:tcW w:w="4151" w:type="dxa"/>
            <w:gridSpan w:val="3"/>
          </w:tcPr>
          <w:p w14:paraId="246FFFE8" w14:textId="5A20FF98" w:rsidR="00FF5C2C" w:rsidRPr="00903FD6" w:rsidRDefault="00EB7967" w:rsidP="00993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21F54"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="00421F54"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ขาดทุนจากการด้อยค่า </w:t>
            </w:r>
            <w:r w:rsidR="00421F54" w:rsidRPr="00903FD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C20C7C" w:rsidRPr="00903FD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2562</w:t>
            </w:r>
            <w:r w:rsidR="00421F54" w:rsidRPr="00903FD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="00421F54" w:rsidRPr="00903FD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กลับรายการหนี้สูญและหนี้สงสัยจะสูญ)</w:t>
            </w:r>
            <w:r w:rsidR="00421F54"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สำหรับ</w:t>
            </w:r>
            <w:r w:rsidR="007A6235"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68" w:type="dxa"/>
            <w:vAlign w:val="bottom"/>
          </w:tcPr>
          <w:p w14:paraId="77B92D90" w14:textId="23E2FE4B" w:rsidR="00FF5C2C" w:rsidRPr="00903FD6" w:rsidRDefault="00FF5C2C" w:rsidP="00421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14:paraId="1615D5B1" w14:textId="77777777" w:rsidR="00FF5C2C" w:rsidRPr="00903FD6" w:rsidRDefault="00FF5C2C" w:rsidP="00421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5EB39BD3" w14:textId="3B098789" w:rsidR="00FF5C2C" w:rsidRPr="00903FD6" w:rsidRDefault="00FF5C2C" w:rsidP="00421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gridSpan w:val="2"/>
            <w:vAlign w:val="bottom"/>
          </w:tcPr>
          <w:p w14:paraId="2B6DD428" w14:textId="77777777" w:rsidR="00FF5C2C" w:rsidRPr="00903FD6" w:rsidRDefault="00FF5C2C" w:rsidP="00421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2F70C897" w14:textId="564253CB" w:rsidR="00FF5C2C" w:rsidRPr="00903FD6" w:rsidRDefault="00FF5C2C" w:rsidP="00421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" w:type="dxa"/>
            <w:vAlign w:val="bottom"/>
          </w:tcPr>
          <w:p w14:paraId="14CC1C54" w14:textId="77777777" w:rsidR="00FF5C2C" w:rsidRPr="00903FD6" w:rsidRDefault="00FF5C2C" w:rsidP="00421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14:paraId="75678353" w14:textId="0CAAA249" w:rsidR="00FF5C2C" w:rsidRPr="00903FD6" w:rsidRDefault="00FF5C2C" w:rsidP="00421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1B3E" w:rsidRPr="00903FD6" w14:paraId="7D0168C2" w14:textId="77777777" w:rsidTr="00FA1141">
        <w:tblPrEx>
          <w:tblCellMar>
            <w:left w:w="108" w:type="dxa"/>
            <w:right w:w="108" w:type="dxa"/>
          </w:tblCellMar>
        </w:tblPrEx>
        <w:tc>
          <w:tcPr>
            <w:tcW w:w="4032" w:type="dxa"/>
          </w:tcPr>
          <w:p w14:paraId="33D9EE68" w14:textId="44C51581" w:rsidR="00071B3E" w:rsidRPr="00903FD6" w:rsidRDefault="00071B3E" w:rsidP="00993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="00C20C7C" w:rsidRPr="00903FD6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903FD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55864"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87" w:type="dxa"/>
            <w:gridSpan w:val="3"/>
            <w:tcBorders>
              <w:bottom w:val="double" w:sz="4" w:space="0" w:color="auto"/>
            </w:tcBorders>
            <w:vAlign w:val="bottom"/>
          </w:tcPr>
          <w:p w14:paraId="4A9BEE16" w14:textId="0679B11C" w:rsidR="00071B3E" w:rsidRPr="00903FD6" w:rsidRDefault="00585053" w:rsidP="00585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67" w:type="dxa"/>
            <w:vAlign w:val="bottom"/>
          </w:tcPr>
          <w:p w14:paraId="5B09A7D2" w14:textId="77777777" w:rsidR="00071B3E" w:rsidRPr="00903FD6" w:rsidRDefault="00071B3E" w:rsidP="00421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tcBorders>
              <w:bottom w:val="double" w:sz="4" w:space="0" w:color="auto"/>
            </w:tcBorders>
            <w:vAlign w:val="bottom"/>
          </w:tcPr>
          <w:p w14:paraId="1C77F75C" w14:textId="2C014C70" w:rsidR="00071B3E" w:rsidRPr="00903FD6" w:rsidRDefault="008F4A42" w:rsidP="00421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gridSpan w:val="2"/>
            <w:vAlign w:val="bottom"/>
          </w:tcPr>
          <w:p w14:paraId="4159569E" w14:textId="77777777" w:rsidR="00071B3E" w:rsidRPr="00903FD6" w:rsidRDefault="00071B3E" w:rsidP="00421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1B5CCF35" w14:textId="4177F98C" w:rsidR="00071B3E" w:rsidRPr="00903FD6" w:rsidRDefault="00183884" w:rsidP="00421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8" w:type="dxa"/>
            <w:vAlign w:val="bottom"/>
          </w:tcPr>
          <w:p w14:paraId="5285D5A1" w14:textId="77777777" w:rsidR="00071B3E" w:rsidRPr="00903FD6" w:rsidRDefault="00071B3E" w:rsidP="00421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tcBorders>
              <w:bottom w:val="double" w:sz="4" w:space="0" w:color="auto"/>
            </w:tcBorders>
            <w:vAlign w:val="bottom"/>
          </w:tcPr>
          <w:p w14:paraId="73617639" w14:textId="114A0663" w:rsidR="00071B3E" w:rsidRPr="00903FD6" w:rsidRDefault="009C3042" w:rsidP="00421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71B3E" w:rsidRPr="00903FD6" w14:paraId="19EBEBCD" w14:textId="77777777" w:rsidTr="00FA1141">
        <w:tblPrEx>
          <w:tblCellMar>
            <w:left w:w="108" w:type="dxa"/>
            <w:right w:w="108" w:type="dxa"/>
          </w:tblCellMar>
        </w:tblPrEx>
        <w:tc>
          <w:tcPr>
            <w:tcW w:w="4032" w:type="dxa"/>
          </w:tcPr>
          <w:p w14:paraId="7FAC28A2" w14:textId="1EA5D684" w:rsidR="00071B3E" w:rsidRPr="00903FD6" w:rsidRDefault="00071B3E" w:rsidP="00993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  <w:r w:rsidR="00D55864"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เก้า</w:t>
            </w: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เดือนสิ้นสุดวันที่ </w:t>
            </w:r>
            <w:r w:rsidR="00C20C7C" w:rsidRPr="00903FD6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903FD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55864"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87" w:type="dxa"/>
            <w:gridSpan w:val="3"/>
            <w:tcBorders>
              <w:bottom w:val="double" w:sz="4" w:space="0" w:color="auto"/>
            </w:tcBorders>
            <w:vAlign w:val="bottom"/>
          </w:tcPr>
          <w:p w14:paraId="0A9FD0B5" w14:textId="68A5ECE3" w:rsidR="00071B3E" w:rsidRPr="00903FD6" w:rsidRDefault="00585053" w:rsidP="00E07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A7C6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03FD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7" w:type="dxa"/>
            <w:vAlign w:val="bottom"/>
          </w:tcPr>
          <w:p w14:paraId="30165AFD" w14:textId="77777777" w:rsidR="00071B3E" w:rsidRPr="00903FD6" w:rsidRDefault="00071B3E" w:rsidP="00421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tcBorders>
              <w:bottom w:val="double" w:sz="4" w:space="0" w:color="auto"/>
            </w:tcBorders>
            <w:vAlign w:val="bottom"/>
          </w:tcPr>
          <w:p w14:paraId="64AD6E54" w14:textId="48DE3A2E" w:rsidR="00071B3E" w:rsidRPr="00903FD6" w:rsidRDefault="008F4A42" w:rsidP="00421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gridSpan w:val="2"/>
            <w:vAlign w:val="bottom"/>
          </w:tcPr>
          <w:p w14:paraId="6C6E8539" w14:textId="77777777" w:rsidR="00071B3E" w:rsidRPr="00903FD6" w:rsidRDefault="00071B3E" w:rsidP="00421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66F9CD72" w14:textId="32AD40DC" w:rsidR="00071B3E" w:rsidRPr="00903FD6" w:rsidRDefault="00183884" w:rsidP="00421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8" w:type="dxa"/>
            <w:vAlign w:val="bottom"/>
          </w:tcPr>
          <w:p w14:paraId="184B846E" w14:textId="77777777" w:rsidR="00071B3E" w:rsidRPr="00903FD6" w:rsidRDefault="00071B3E" w:rsidP="00421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tcBorders>
              <w:bottom w:val="double" w:sz="4" w:space="0" w:color="auto"/>
            </w:tcBorders>
            <w:vAlign w:val="bottom"/>
          </w:tcPr>
          <w:p w14:paraId="242426A9" w14:textId="39DED1C6" w:rsidR="00071B3E" w:rsidRPr="00903FD6" w:rsidRDefault="009C3042" w:rsidP="00585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20C7C" w:rsidRPr="00903FD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903FD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1528FAE2" w14:textId="02AE397A" w:rsidR="00EB7967" w:rsidRDefault="00EB7967" w:rsidP="00611EE3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180"/>
        <w:gridCol w:w="1170"/>
        <w:gridCol w:w="180"/>
        <w:gridCol w:w="1170"/>
        <w:gridCol w:w="180"/>
        <w:gridCol w:w="1170"/>
      </w:tblGrid>
      <w:tr w:rsidR="00626CB2" w:rsidRPr="00903FD6" w14:paraId="1FCABCA6" w14:textId="77777777" w:rsidTr="00FA1141">
        <w:trPr>
          <w:cantSplit/>
          <w:trHeight w:val="380"/>
          <w:tblHeader/>
        </w:trPr>
        <w:tc>
          <w:tcPr>
            <w:tcW w:w="4050" w:type="dxa"/>
          </w:tcPr>
          <w:p w14:paraId="4A440858" w14:textId="002F545D" w:rsidR="00626CB2" w:rsidRPr="00903FD6" w:rsidRDefault="00626CB2" w:rsidP="00AF076A">
            <w:pPr>
              <w:tabs>
                <w:tab w:val="clear" w:pos="227"/>
                <w:tab w:val="left" w:pos="15"/>
              </w:tabs>
              <w:spacing w:line="240" w:lineRule="auto"/>
              <w:ind w:left="98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526062D6" w14:textId="75E2D61B" w:rsidR="00626CB2" w:rsidRPr="00903FD6" w:rsidRDefault="00832735" w:rsidP="00626CB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0" w:type="dxa"/>
            <w:gridSpan w:val="4"/>
          </w:tcPr>
          <w:p w14:paraId="1A1B2E45" w14:textId="15CE21D3" w:rsidR="00626CB2" w:rsidRPr="00903FD6" w:rsidRDefault="00832735" w:rsidP="00626CB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55864" w:rsidRPr="00903FD6" w14:paraId="19768566" w14:textId="77777777" w:rsidTr="00FA1141">
        <w:trPr>
          <w:cantSplit/>
          <w:tblHeader/>
        </w:trPr>
        <w:tc>
          <w:tcPr>
            <w:tcW w:w="4050" w:type="dxa"/>
          </w:tcPr>
          <w:p w14:paraId="04A47DF6" w14:textId="65895D9F" w:rsidR="00D55864" w:rsidRPr="00903FD6" w:rsidRDefault="00D55864" w:rsidP="00D55864">
            <w:pPr>
              <w:pStyle w:val="acctfourfigures"/>
              <w:tabs>
                <w:tab w:val="left" w:pos="15"/>
              </w:tabs>
              <w:spacing w:line="240" w:lineRule="auto"/>
              <w:ind w:left="105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80E6F6" w14:textId="6AFD6CDA" w:rsidR="00D55864" w:rsidRPr="00903FD6" w:rsidRDefault="00D55864" w:rsidP="00D5586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30 </w:t>
            </w:r>
            <w:r w:rsidRPr="00903FD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2D2945BB" w14:textId="77777777" w:rsidR="00D55864" w:rsidRPr="00903FD6" w:rsidRDefault="00D55864" w:rsidP="00D5586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64F306" w14:textId="5085876F" w:rsidR="00D55864" w:rsidRPr="00903FD6" w:rsidRDefault="00D55864" w:rsidP="00D5586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903F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903FD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72CBE9B8" w14:textId="77777777" w:rsidR="00D55864" w:rsidRPr="00903FD6" w:rsidRDefault="00D55864" w:rsidP="00D5586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D22F0F" w14:textId="2E0604CC" w:rsidR="00D55864" w:rsidRPr="00903FD6" w:rsidRDefault="00D55864" w:rsidP="00D5586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30 </w:t>
            </w:r>
            <w:r w:rsidRPr="00903FD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016405A1" w14:textId="77777777" w:rsidR="00D55864" w:rsidRPr="00903FD6" w:rsidRDefault="00D55864" w:rsidP="00D5586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38A749" w14:textId="4D7EBAD0" w:rsidR="00D55864" w:rsidRPr="00903FD6" w:rsidRDefault="00D55864" w:rsidP="00D5586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903F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903FD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D55864" w:rsidRPr="00903FD6" w14:paraId="6F0457D3" w14:textId="77777777" w:rsidTr="00FA1141">
        <w:trPr>
          <w:cantSplit/>
          <w:tblHeader/>
        </w:trPr>
        <w:tc>
          <w:tcPr>
            <w:tcW w:w="4050" w:type="dxa"/>
            <w:vAlign w:val="bottom"/>
          </w:tcPr>
          <w:p w14:paraId="3FB3ECE5" w14:textId="59344855" w:rsidR="00D55864" w:rsidRPr="00903FD6" w:rsidRDefault="00D55864" w:rsidP="00D55864">
            <w:pPr>
              <w:pStyle w:val="acctfourfigures"/>
              <w:tabs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ลูกหนี้หมุนเวียนอื่น</w:t>
            </w:r>
          </w:p>
        </w:tc>
        <w:tc>
          <w:tcPr>
            <w:tcW w:w="1170" w:type="dxa"/>
          </w:tcPr>
          <w:p w14:paraId="7493D6B1" w14:textId="1D62BD80" w:rsidR="00D55864" w:rsidRPr="00903FD6" w:rsidRDefault="00D55864" w:rsidP="00D5586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" w:type="dxa"/>
          </w:tcPr>
          <w:p w14:paraId="66A04BC5" w14:textId="77777777" w:rsidR="00D55864" w:rsidRPr="00903FD6" w:rsidRDefault="00D55864" w:rsidP="00D5586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87ADFE" w14:textId="2BDD8EC3" w:rsidR="00D55864" w:rsidRPr="00903FD6" w:rsidRDefault="00D55864" w:rsidP="00D5586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180" w:type="dxa"/>
          </w:tcPr>
          <w:p w14:paraId="262AB28E" w14:textId="77777777" w:rsidR="00D55864" w:rsidRPr="00903FD6" w:rsidRDefault="00D55864" w:rsidP="00D5586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10BDCA" w14:textId="2A39CBAA" w:rsidR="00D55864" w:rsidRPr="00903FD6" w:rsidRDefault="00D55864" w:rsidP="00D5586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" w:type="dxa"/>
          </w:tcPr>
          <w:p w14:paraId="504DBDCE" w14:textId="77777777" w:rsidR="00D55864" w:rsidRPr="00903FD6" w:rsidRDefault="00D55864" w:rsidP="00D5586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77765B" w14:textId="6D11E6BD" w:rsidR="00D55864" w:rsidRPr="00903FD6" w:rsidRDefault="00D55864" w:rsidP="00D5586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2562</w:t>
            </w:r>
          </w:p>
        </w:tc>
      </w:tr>
      <w:tr w:rsidR="00D55864" w:rsidRPr="00903FD6" w14:paraId="14A2B9A7" w14:textId="77777777" w:rsidTr="00FA1141">
        <w:trPr>
          <w:cantSplit/>
        </w:trPr>
        <w:tc>
          <w:tcPr>
            <w:tcW w:w="4050" w:type="dxa"/>
          </w:tcPr>
          <w:p w14:paraId="14AA2088" w14:textId="77777777" w:rsidR="00D55864" w:rsidRPr="00903FD6" w:rsidRDefault="00D55864" w:rsidP="00D55864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5DAEC404" w14:textId="1C276062" w:rsidR="00D55864" w:rsidRPr="00903FD6" w:rsidRDefault="00D55864" w:rsidP="00D5586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D55864" w:rsidRPr="00903FD6" w14:paraId="385EE992" w14:textId="77777777" w:rsidTr="00FA1141">
        <w:trPr>
          <w:cantSplit/>
        </w:trPr>
        <w:tc>
          <w:tcPr>
            <w:tcW w:w="4050" w:type="dxa"/>
            <w:vAlign w:val="bottom"/>
          </w:tcPr>
          <w:p w14:paraId="41B8FA3C" w14:textId="5F847756" w:rsidR="00D55864" w:rsidRPr="00903FD6" w:rsidRDefault="00D55864" w:rsidP="00D55864">
            <w:pPr>
              <w:tabs>
                <w:tab w:val="clear" w:pos="227"/>
                <w:tab w:val="left" w:pos="15"/>
                <w:tab w:val="left" w:pos="98"/>
                <w:tab w:val="decimal" w:pos="454"/>
              </w:tabs>
              <w:spacing w:line="240" w:lineRule="auto"/>
              <w:ind w:left="98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</w:tcPr>
          <w:p w14:paraId="70649CF8" w14:textId="1666EC43" w:rsidR="00D55864" w:rsidRPr="00DF74DE" w:rsidRDefault="00DF74DE" w:rsidP="00DF74DE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DF74DE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80" w:type="dxa"/>
          </w:tcPr>
          <w:p w14:paraId="5EE6D9BE" w14:textId="77777777" w:rsidR="00D55864" w:rsidRPr="00903FD6" w:rsidRDefault="00D55864" w:rsidP="00DF74DE">
            <w:pPr>
              <w:pStyle w:val="acctfourfigures"/>
              <w:tabs>
                <w:tab w:val="clear" w:pos="765"/>
                <w:tab w:val="decimal" w:pos="666"/>
                <w:tab w:val="decimal" w:pos="816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93C2D68" w14:textId="22D9D237" w:rsidR="00D55864" w:rsidRPr="00DF74DE" w:rsidRDefault="00D55864" w:rsidP="00DF74DE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DF74DE">
              <w:rPr>
                <w:rFonts w:asciiTheme="majorBidi" w:hAnsiTheme="majorBidi" w:cstheme="majorBidi"/>
                <w:sz w:val="30"/>
                <w:szCs w:val="30"/>
              </w:rPr>
              <w:t>295</w:t>
            </w:r>
          </w:p>
        </w:tc>
        <w:tc>
          <w:tcPr>
            <w:tcW w:w="180" w:type="dxa"/>
          </w:tcPr>
          <w:p w14:paraId="74A6D162" w14:textId="77777777" w:rsidR="00D55864" w:rsidRPr="00DF74DE" w:rsidRDefault="00D55864" w:rsidP="00DF74DE">
            <w:pPr>
              <w:pStyle w:val="acctfourfigures"/>
              <w:tabs>
                <w:tab w:val="clear" w:pos="765"/>
                <w:tab w:val="decimal" w:pos="666"/>
                <w:tab w:val="decimal" w:pos="816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EBB9E4E" w14:textId="3B9DF8F6" w:rsidR="00D55864" w:rsidRPr="00DF74DE" w:rsidRDefault="00183884" w:rsidP="00DF74DE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DF74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EB4D9FF" w14:textId="77777777" w:rsidR="00D55864" w:rsidRPr="00DF74DE" w:rsidRDefault="00D55864" w:rsidP="00DF74DE">
            <w:pPr>
              <w:pStyle w:val="acctfourfigures"/>
              <w:tabs>
                <w:tab w:val="clear" w:pos="765"/>
                <w:tab w:val="decimal" w:pos="666"/>
                <w:tab w:val="decimal" w:pos="816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B1BE64D" w14:textId="196FA06A" w:rsidR="00D55864" w:rsidRPr="00DF74DE" w:rsidRDefault="00D55864" w:rsidP="00DF74DE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DF74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55864" w:rsidRPr="00903FD6" w14:paraId="3B8C0AF2" w14:textId="77777777" w:rsidTr="00FA1141">
        <w:trPr>
          <w:cantSplit/>
        </w:trPr>
        <w:tc>
          <w:tcPr>
            <w:tcW w:w="4050" w:type="dxa"/>
            <w:vAlign w:val="bottom"/>
          </w:tcPr>
          <w:p w14:paraId="2C335876" w14:textId="5CB8283E" w:rsidR="00D55864" w:rsidRPr="00903FD6" w:rsidRDefault="00D55864" w:rsidP="00D55864">
            <w:pPr>
              <w:tabs>
                <w:tab w:val="clear" w:pos="227"/>
                <w:tab w:val="left" w:pos="15"/>
                <w:tab w:val="left" w:pos="98"/>
                <w:tab w:val="decimal" w:pos="454"/>
              </w:tabs>
              <w:spacing w:line="240" w:lineRule="auto"/>
              <w:ind w:left="98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48D57937" w14:textId="3A9C8AB3" w:rsidR="00D55864" w:rsidRPr="00DF74DE" w:rsidRDefault="00107EBA" w:rsidP="00DF74DE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DF74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097FE5C" w14:textId="77777777" w:rsidR="00D55864" w:rsidRPr="00903FD6" w:rsidRDefault="00D55864" w:rsidP="00DF74DE">
            <w:pPr>
              <w:pStyle w:val="acctfourfigures"/>
              <w:tabs>
                <w:tab w:val="clear" w:pos="765"/>
                <w:tab w:val="decimal" w:pos="468"/>
                <w:tab w:val="decimal" w:pos="816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205DEEC" w14:textId="329E792F" w:rsidR="00D55864" w:rsidRPr="00DF74DE" w:rsidRDefault="00D55864" w:rsidP="00DF74DE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DF74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645D2DC" w14:textId="77777777" w:rsidR="00D55864" w:rsidRPr="00DF74DE" w:rsidRDefault="00D55864" w:rsidP="00DF74DE">
            <w:pPr>
              <w:pStyle w:val="acctfourfigures"/>
              <w:tabs>
                <w:tab w:val="clear" w:pos="765"/>
                <w:tab w:val="decimal" w:pos="468"/>
                <w:tab w:val="decimal" w:pos="816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FB71491" w14:textId="1D0F1881" w:rsidR="00D55864" w:rsidRPr="00DF74DE" w:rsidRDefault="00183884" w:rsidP="00DF74DE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DF74DE">
              <w:rPr>
                <w:rFonts w:asciiTheme="majorBidi" w:hAnsiTheme="majorBidi" w:cstheme="majorBidi"/>
                <w:sz w:val="30"/>
                <w:szCs w:val="30"/>
              </w:rPr>
              <w:t>362</w:t>
            </w:r>
          </w:p>
        </w:tc>
        <w:tc>
          <w:tcPr>
            <w:tcW w:w="180" w:type="dxa"/>
          </w:tcPr>
          <w:p w14:paraId="3D9CE5ED" w14:textId="77777777" w:rsidR="00D55864" w:rsidRPr="00DF74DE" w:rsidRDefault="00D55864" w:rsidP="00DF74DE">
            <w:pPr>
              <w:pStyle w:val="acctfourfigures"/>
              <w:tabs>
                <w:tab w:val="clear" w:pos="765"/>
                <w:tab w:val="decimal" w:pos="666"/>
                <w:tab w:val="decimal" w:pos="816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72D9A7A" w14:textId="0E44030E" w:rsidR="00D55864" w:rsidRPr="00DF74DE" w:rsidRDefault="00D55864" w:rsidP="00DF74DE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DF74DE">
              <w:rPr>
                <w:rFonts w:asciiTheme="majorBidi" w:hAnsiTheme="majorBidi" w:cstheme="majorBidi"/>
                <w:sz w:val="30"/>
                <w:szCs w:val="30"/>
              </w:rPr>
              <w:t>254</w:t>
            </w:r>
          </w:p>
        </w:tc>
      </w:tr>
      <w:tr w:rsidR="00D55864" w:rsidRPr="00903FD6" w14:paraId="50644638" w14:textId="77777777" w:rsidTr="00FA1141">
        <w:trPr>
          <w:cantSplit/>
        </w:trPr>
        <w:tc>
          <w:tcPr>
            <w:tcW w:w="4050" w:type="dxa"/>
            <w:vAlign w:val="bottom"/>
          </w:tcPr>
          <w:p w14:paraId="068CAA7A" w14:textId="58C2193F" w:rsidR="00D55864" w:rsidRPr="00903FD6" w:rsidRDefault="00D55864" w:rsidP="00D55864">
            <w:pPr>
              <w:tabs>
                <w:tab w:val="clear" w:pos="227"/>
                <w:tab w:val="left" w:pos="15"/>
                <w:tab w:val="left" w:pos="98"/>
                <w:tab w:val="decimal" w:pos="454"/>
              </w:tabs>
              <w:spacing w:line="240" w:lineRule="auto"/>
              <w:ind w:left="98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5D74C583" w14:textId="44B02A11" w:rsidR="00D55864" w:rsidRPr="00DF74DE" w:rsidRDefault="00107EBA" w:rsidP="00DF74DE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DF74D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63CA1F75" w14:textId="77777777" w:rsidR="00D55864" w:rsidRPr="00903FD6" w:rsidRDefault="00D55864" w:rsidP="00DF74DE">
            <w:pPr>
              <w:pStyle w:val="acctfourfigures"/>
              <w:tabs>
                <w:tab w:val="clear" w:pos="765"/>
                <w:tab w:val="decimal" w:pos="666"/>
                <w:tab w:val="decimal" w:pos="816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C25C8C8" w14:textId="35997BA0" w:rsidR="00D55864" w:rsidRPr="00DF74DE" w:rsidRDefault="00D55864" w:rsidP="00DF74DE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DF74D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30949579" w14:textId="77777777" w:rsidR="00D55864" w:rsidRPr="00DF74DE" w:rsidRDefault="00D55864" w:rsidP="00DF74DE">
            <w:pPr>
              <w:pStyle w:val="acctfourfigures"/>
              <w:tabs>
                <w:tab w:val="clear" w:pos="765"/>
                <w:tab w:val="decimal" w:pos="666"/>
                <w:tab w:val="decimal" w:pos="816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F36FD40" w14:textId="672BD82A" w:rsidR="00D55864" w:rsidRPr="00DF74DE" w:rsidRDefault="00183884" w:rsidP="00DF74DE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DF74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B9E663B" w14:textId="77777777" w:rsidR="00D55864" w:rsidRPr="00DF74DE" w:rsidRDefault="00D55864" w:rsidP="00DF74DE">
            <w:pPr>
              <w:pStyle w:val="acctfourfigures"/>
              <w:tabs>
                <w:tab w:val="clear" w:pos="765"/>
                <w:tab w:val="decimal" w:pos="666"/>
                <w:tab w:val="decimal" w:pos="816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6C4A113" w14:textId="77F82DDE" w:rsidR="00D55864" w:rsidRPr="00DF74DE" w:rsidRDefault="00D55864" w:rsidP="00DF74DE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DF74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55864" w:rsidRPr="00903FD6" w14:paraId="0ED7D116" w14:textId="77777777" w:rsidTr="00FA1141">
        <w:trPr>
          <w:cantSplit/>
        </w:trPr>
        <w:tc>
          <w:tcPr>
            <w:tcW w:w="4050" w:type="dxa"/>
            <w:vAlign w:val="bottom"/>
          </w:tcPr>
          <w:p w14:paraId="1717BE81" w14:textId="294F5C48" w:rsidR="00D55864" w:rsidRPr="00903FD6" w:rsidRDefault="00D55864" w:rsidP="00D55864">
            <w:pPr>
              <w:tabs>
                <w:tab w:val="clear" w:pos="227"/>
                <w:tab w:val="left" w:pos="15"/>
                <w:tab w:val="left" w:pos="98"/>
                <w:tab w:val="decimal" w:pos="454"/>
              </w:tabs>
              <w:spacing w:line="240" w:lineRule="auto"/>
              <w:ind w:left="98" w:hanging="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04F410BE" w14:textId="14C26D28" w:rsidR="00D55864" w:rsidRPr="00DF74DE" w:rsidRDefault="00107EBA" w:rsidP="00DF74DE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DF74DE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80" w:type="dxa"/>
          </w:tcPr>
          <w:p w14:paraId="2232ED24" w14:textId="77777777" w:rsidR="00D55864" w:rsidRPr="00903FD6" w:rsidRDefault="00D55864" w:rsidP="00DF74DE">
            <w:pPr>
              <w:pStyle w:val="acctfourfigures"/>
              <w:tabs>
                <w:tab w:val="clear" w:pos="765"/>
                <w:tab w:val="decimal" w:pos="666"/>
                <w:tab w:val="decimal" w:pos="816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6C046B0" w14:textId="00CF2C98" w:rsidR="00D55864" w:rsidRPr="00DF74DE" w:rsidRDefault="00D55864" w:rsidP="00DF74DE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DF74DE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80" w:type="dxa"/>
          </w:tcPr>
          <w:p w14:paraId="696481C9" w14:textId="77777777" w:rsidR="00D55864" w:rsidRPr="00DF74DE" w:rsidRDefault="00D55864" w:rsidP="00DF74DE">
            <w:pPr>
              <w:pStyle w:val="acctfourfigures"/>
              <w:tabs>
                <w:tab w:val="clear" w:pos="765"/>
                <w:tab w:val="decimal" w:pos="666"/>
                <w:tab w:val="decimal" w:pos="816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FD3F088" w14:textId="1810B228" w:rsidR="00D55864" w:rsidRPr="00DF74DE" w:rsidRDefault="00183884" w:rsidP="00DF74DE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DF74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0BF7C8F" w14:textId="77777777" w:rsidR="00D55864" w:rsidRPr="00DF74DE" w:rsidRDefault="00D55864" w:rsidP="00DF74DE">
            <w:pPr>
              <w:pStyle w:val="acctfourfigures"/>
              <w:tabs>
                <w:tab w:val="clear" w:pos="765"/>
                <w:tab w:val="decimal" w:pos="666"/>
                <w:tab w:val="decimal" w:pos="816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D1A23B0" w14:textId="070489A0" w:rsidR="00D55864" w:rsidRPr="00DF74DE" w:rsidRDefault="00D55864" w:rsidP="00DF74DE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DF74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55864" w:rsidRPr="00903FD6" w14:paraId="1AA01313" w14:textId="77777777" w:rsidTr="00FA1141">
        <w:trPr>
          <w:cantSplit/>
        </w:trPr>
        <w:tc>
          <w:tcPr>
            <w:tcW w:w="4050" w:type="dxa"/>
            <w:vAlign w:val="bottom"/>
          </w:tcPr>
          <w:p w14:paraId="31E6B6E6" w14:textId="1BF200F2" w:rsidR="00D55864" w:rsidRPr="00903FD6" w:rsidRDefault="00D55864" w:rsidP="00D55864">
            <w:pPr>
              <w:tabs>
                <w:tab w:val="clear" w:pos="227"/>
                <w:tab w:val="left" w:pos="15"/>
                <w:tab w:val="left" w:pos="98"/>
                <w:tab w:val="decimal" w:pos="454"/>
              </w:tabs>
              <w:spacing w:line="240" w:lineRule="auto"/>
              <w:ind w:left="98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  <w:r w:rsidRPr="00903FD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B036640" w14:textId="769C8A1F" w:rsidR="00D55864" w:rsidRPr="00DF74DE" w:rsidRDefault="00107EBA" w:rsidP="00DF74DE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DF74DE">
              <w:rPr>
                <w:rFonts w:asciiTheme="majorBidi" w:hAnsiTheme="majorBidi" w:cstheme="majorBidi"/>
                <w:sz w:val="30"/>
                <w:szCs w:val="30"/>
              </w:rPr>
              <w:t>249</w:t>
            </w:r>
          </w:p>
        </w:tc>
        <w:tc>
          <w:tcPr>
            <w:tcW w:w="180" w:type="dxa"/>
          </w:tcPr>
          <w:p w14:paraId="4C769724" w14:textId="77777777" w:rsidR="00D55864" w:rsidRPr="00903FD6" w:rsidRDefault="00D55864" w:rsidP="00DF74DE">
            <w:pPr>
              <w:pStyle w:val="acctfourfigures"/>
              <w:tabs>
                <w:tab w:val="clear" w:pos="765"/>
                <w:tab w:val="decimal" w:pos="666"/>
                <w:tab w:val="decimal" w:pos="816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C911D83" w14:textId="3FBBEC46" w:rsidR="00D55864" w:rsidRPr="00DF74DE" w:rsidRDefault="00D55864" w:rsidP="00DF74DE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DF74DE">
              <w:rPr>
                <w:rFonts w:asciiTheme="majorBidi" w:hAnsiTheme="majorBidi" w:cstheme="majorBidi"/>
                <w:sz w:val="30"/>
                <w:szCs w:val="30"/>
              </w:rPr>
              <w:t>725</w:t>
            </w:r>
          </w:p>
        </w:tc>
        <w:tc>
          <w:tcPr>
            <w:tcW w:w="180" w:type="dxa"/>
          </w:tcPr>
          <w:p w14:paraId="662617D5" w14:textId="77777777" w:rsidR="00D55864" w:rsidRPr="00DF74DE" w:rsidRDefault="00D55864" w:rsidP="00DF74DE">
            <w:pPr>
              <w:pStyle w:val="acctfourfigures"/>
              <w:tabs>
                <w:tab w:val="clear" w:pos="765"/>
                <w:tab w:val="decimal" w:pos="666"/>
                <w:tab w:val="decimal" w:pos="816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6D4023" w14:textId="538F556A" w:rsidR="00D55864" w:rsidRPr="00DF74DE" w:rsidRDefault="00183884" w:rsidP="00DF74DE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DF74D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20425EED" w14:textId="77777777" w:rsidR="00D55864" w:rsidRPr="00DF74DE" w:rsidRDefault="00D55864" w:rsidP="00DF74DE">
            <w:pPr>
              <w:pStyle w:val="acctfourfigures"/>
              <w:tabs>
                <w:tab w:val="clear" w:pos="765"/>
                <w:tab w:val="decimal" w:pos="666"/>
                <w:tab w:val="decimal" w:pos="816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D406644" w14:textId="0C3BB270" w:rsidR="00D55864" w:rsidRPr="00DF74DE" w:rsidRDefault="00D55864" w:rsidP="00DF74DE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DF74DE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  <w:tr w:rsidR="00D55864" w:rsidRPr="00903FD6" w14:paraId="6C6889D7" w14:textId="77777777" w:rsidTr="00FA1141">
        <w:trPr>
          <w:cantSplit/>
        </w:trPr>
        <w:tc>
          <w:tcPr>
            <w:tcW w:w="4050" w:type="dxa"/>
            <w:vAlign w:val="bottom"/>
          </w:tcPr>
          <w:p w14:paraId="0A08879D" w14:textId="77777777" w:rsidR="00D55864" w:rsidRPr="00903FD6" w:rsidRDefault="00D55864" w:rsidP="00D55864">
            <w:pPr>
              <w:tabs>
                <w:tab w:val="clear" w:pos="227"/>
                <w:tab w:val="left" w:pos="15"/>
                <w:tab w:val="left" w:pos="184"/>
                <w:tab w:val="decimal" w:pos="454"/>
              </w:tabs>
              <w:spacing w:line="240" w:lineRule="auto"/>
              <w:ind w:left="184" w:hanging="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4473EFF" w14:textId="477D7190" w:rsidR="00D55864" w:rsidRPr="00DF74DE" w:rsidRDefault="00107EBA" w:rsidP="00DF74DE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DF74DE">
              <w:rPr>
                <w:rFonts w:asciiTheme="majorBidi" w:hAnsiTheme="majorBidi" w:cstheme="majorBidi"/>
                <w:sz w:val="30"/>
                <w:szCs w:val="30"/>
              </w:rPr>
              <w:t>284</w:t>
            </w:r>
          </w:p>
        </w:tc>
        <w:tc>
          <w:tcPr>
            <w:tcW w:w="180" w:type="dxa"/>
          </w:tcPr>
          <w:p w14:paraId="3C486F83" w14:textId="77777777" w:rsidR="00D55864" w:rsidRPr="00903FD6" w:rsidRDefault="00D55864" w:rsidP="00DF74DE">
            <w:pPr>
              <w:pStyle w:val="acctfourfigures"/>
              <w:tabs>
                <w:tab w:val="clear" w:pos="765"/>
                <w:tab w:val="decimal" w:pos="666"/>
                <w:tab w:val="decimal" w:pos="816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1EADB3E" w14:textId="46ACBFDC" w:rsidR="00D55864" w:rsidRPr="00903FD6" w:rsidRDefault="00D55864" w:rsidP="00DF74DE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F74DE">
              <w:rPr>
                <w:rFonts w:asciiTheme="majorBidi" w:hAnsiTheme="majorBidi" w:cstheme="majorBidi"/>
                <w:sz w:val="30"/>
                <w:szCs w:val="30"/>
              </w:rPr>
              <w:t>1,036</w:t>
            </w:r>
          </w:p>
        </w:tc>
        <w:tc>
          <w:tcPr>
            <w:tcW w:w="180" w:type="dxa"/>
          </w:tcPr>
          <w:p w14:paraId="69E9AD84" w14:textId="77777777" w:rsidR="00D55864" w:rsidRPr="00903FD6" w:rsidRDefault="00D55864" w:rsidP="00DF74DE">
            <w:pPr>
              <w:pStyle w:val="acctfourfigures"/>
              <w:tabs>
                <w:tab w:val="clear" w:pos="765"/>
                <w:tab w:val="decimal" w:pos="666"/>
                <w:tab w:val="decimal" w:pos="816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B2928B" w14:textId="434605CC" w:rsidR="00D55864" w:rsidRPr="00DF74DE" w:rsidRDefault="00183884" w:rsidP="00DF74DE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DF74DE">
              <w:rPr>
                <w:rFonts w:asciiTheme="majorBidi" w:hAnsiTheme="majorBidi" w:cstheme="majorBidi"/>
                <w:sz w:val="30"/>
                <w:szCs w:val="30"/>
              </w:rPr>
              <w:t>364</w:t>
            </w:r>
          </w:p>
        </w:tc>
        <w:tc>
          <w:tcPr>
            <w:tcW w:w="180" w:type="dxa"/>
          </w:tcPr>
          <w:p w14:paraId="11ACC66D" w14:textId="77777777" w:rsidR="00D55864" w:rsidRPr="00DF74DE" w:rsidRDefault="00D55864" w:rsidP="00DF74DE">
            <w:pPr>
              <w:pStyle w:val="acctfourfigures"/>
              <w:tabs>
                <w:tab w:val="clear" w:pos="765"/>
                <w:tab w:val="decimal" w:pos="666"/>
                <w:tab w:val="decimal" w:pos="816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C44F49A" w14:textId="4375448F" w:rsidR="00D55864" w:rsidRPr="00DF74DE" w:rsidRDefault="00D55864" w:rsidP="00DF74DE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DF74DE">
              <w:rPr>
                <w:rFonts w:asciiTheme="majorBidi" w:hAnsiTheme="majorBidi" w:cstheme="majorBidi"/>
                <w:sz w:val="30"/>
                <w:szCs w:val="30"/>
              </w:rPr>
              <w:t>270</w:t>
            </w:r>
          </w:p>
        </w:tc>
      </w:tr>
      <w:tr w:rsidR="00D55864" w:rsidRPr="00903FD6" w14:paraId="1BD7DEB9" w14:textId="77777777" w:rsidTr="00FA1141">
        <w:trPr>
          <w:cantSplit/>
        </w:trPr>
        <w:tc>
          <w:tcPr>
            <w:tcW w:w="4050" w:type="dxa"/>
            <w:vAlign w:val="bottom"/>
          </w:tcPr>
          <w:p w14:paraId="017CEB67" w14:textId="4D82FC25" w:rsidR="00D55864" w:rsidRPr="00903FD6" w:rsidRDefault="00D55864" w:rsidP="00D55864">
            <w:pPr>
              <w:tabs>
                <w:tab w:val="clear" w:pos="227"/>
                <w:tab w:val="left" w:pos="15"/>
                <w:tab w:val="left" w:pos="184"/>
                <w:tab w:val="decimal" w:pos="454"/>
              </w:tabs>
              <w:spacing w:line="240" w:lineRule="auto"/>
              <w:ind w:left="184" w:hanging="184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(</w:t>
            </w: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2562</w:t>
            </w: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:       ค่าเผื่อหนี้สงสัยจะสูญ)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05F9048" w14:textId="31A0A6C7" w:rsidR="00D55864" w:rsidRPr="00440AE5" w:rsidRDefault="00107EBA" w:rsidP="00440AE5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440A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D2EE708" w14:textId="77777777" w:rsidR="00D55864" w:rsidRPr="00903FD6" w:rsidRDefault="00D55864" w:rsidP="00440AE5">
            <w:pPr>
              <w:pStyle w:val="acctfourfigures"/>
              <w:tabs>
                <w:tab w:val="clear" w:pos="765"/>
                <w:tab w:val="decimal" w:pos="666"/>
                <w:tab w:val="decimal" w:pos="816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C3A1031" w14:textId="56A0F2CD" w:rsidR="00D55864" w:rsidRPr="00903FD6" w:rsidRDefault="00D55864" w:rsidP="00440AE5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440A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A8BF2A7" w14:textId="77777777" w:rsidR="00D55864" w:rsidRPr="00903FD6" w:rsidRDefault="00D55864" w:rsidP="00440AE5">
            <w:pPr>
              <w:pStyle w:val="acctfourfigures"/>
              <w:tabs>
                <w:tab w:val="clear" w:pos="765"/>
                <w:tab w:val="decimal" w:pos="666"/>
                <w:tab w:val="decimal" w:pos="816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513083" w14:textId="5A692989" w:rsidR="00D55864" w:rsidRPr="00440AE5" w:rsidRDefault="00183884" w:rsidP="00440AE5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440AE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0747C" w:rsidRPr="00440AE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40AE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22BEBB54" w14:textId="77777777" w:rsidR="00D55864" w:rsidRPr="00440AE5" w:rsidRDefault="00D55864" w:rsidP="00440AE5">
            <w:pPr>
              <w:pStyle w:val="acctfourfigures"/>
              <w:tabs>
                <w:tab w:val="clear" w:pos="765"/>
                <w:tab w:val="decimal" w:pos="666"/>
                <w:tab w:val="decimal" w:pos="816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20819F0" w14:textId="4ED99190" w:rsidR="00D55864" w:rsidRPr="00903FD6" w:rsidRDefault="00D55864" w:rsidP="00440AE5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440AE5"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</w:tr>
      <w:tr w:rsidR="00D55864" w:rsidRPr="00903FD6" w14:paraId="11A2E0A5" w14:textId="77777777" w:rsidTr="00FA1141">
        <w:trPr>
          <w:cantSplit/>
        </w:trPr>
        <w:tc>
          <w:tcPr>
            <w:tcW w:w="4050" w:type="dxa"/>
            <w:vAlign w:val="bottom"/>
          </w:tcPr>
          <w:p w14:paraId="438828DD" w14:textId="1178A979" w:rsidR="00D55864" w:rsidRPr="00903FD6" w:rsidRDefault="00D55864" w:rsidP="00D55864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9946EF7" w14:textId="41FE4C52" w:rsidR="00D55864" w:rsidRPr="00440AE5" w:rsidRDefault="00107EBA" w:rsidP="00440AE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0AE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284</w:t>
            </w:r>
          </w:p>
        </w:tc>
        <w:tc>
          <w:tcPr>
            <w:tcW w:w="180" w:type="dxa"/>
          </w:tcPr>
          <w:p w14:paraId="2E71DAEA" w14:textId="77777777" w:rsidR="00D55864" w:rsidRPr="00903FD6" w:rsidRDefault="00D55864" w:rsidP="00440AE5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E80D09" w14:textId="34658B30" w:rsidR="00D55864" w:rsidRPr="00903FD6" w:rsidRDefault="00D55864" w:rsidP="00440AE5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0AE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1,036</w:t>
            </w:r>
          </w:p>
        </w:tc>
        <w:tc>
          <w:tcPr>
            <w:tcW w:w="180" w:type="dxa"/>
          </w:tcPr>
          <w:p w14:paraId="4148FDCB" w14:textId="77777777" w:rsidR="00D55864" w:rsidRPr="00903FD6" w:rsidRDefault="00D55864" w:rsidP="00440AE5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3D2153" w14:textId="345FC84C" w:rsidR="00D55864" w:rsidRPr="00903FD6" w:rsidRDefault="00183884" w:rsidP="00440AE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361</w:t>
            </w:r>
          </w:p>
        </w:tc>
        <w:tc>
          <w:tcPr>
            <w:tcW w:w="180" w:type="dxa"/>
          </w:tcPr>
          <w:p w14:paraId="4C34390E" w14:textId="77777777" w:rsidR="00D55864" w:rsidRPr="00903FD6" w:rsidRDefault="00D55864" w:rsidP="00440AE5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A7DA801" w14:textId="5510134D" w:rsidR="00D55864" w:rsidRPr="00903FD6" w:rsidRDefault="00D55864" w:rsidP="00440AE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0AE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267</w:t>
            </w:r>
          </w:p>
        </w:tc>
      </w:tr>
    </w:tbl>
    <w:p w14:paraId="673329FA" w14:textId="54B5D9C6" w:rsidR="00F55011" w:rsidRPr="00903FD6" w:rsidRDefault="00F55011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3"/>
        <w:gridCol w:w="1170"/>
        <w:gridCol w:w="269"/>
        <w:gridCol w:w="1094"/>
        <w:gridCol w:w="263"/>
        <w:gridCol w:w="1085"/>
        <w:gridCol w:w="260"/>
        <w:gridCol w:w="1086"/>
      </w:tblGrid>
      <w:tr w:rsidR="00F55011" w:rsidRPr="00903FD6" w14:paraId="155BD43E" w14:textId="77777777" w:rsidTr="00FA1141">
        <w:trPr>
          <w:tblHeader/>
        </w:trPr>
        <w:tc>
          <w:tcPr>
            <w:tcW w:w="2181" w:type="pct"/>
          </w:tcPr>
          <w:p w14:paraId="12A2AE59" w14:textId="77777777" w:rsidR="00F55011" w:rsidRPr="00903FD6" w:rsidRDefault="00F55011" w:rsidP="00F55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pct"/>
            <w:gridSpan w:val="3"/>
          </w:tcPr>
          <w:p w14:paraId="214999EA" w14:textId="7AC914CA" w:rsidR="00F55011" w:rsidRPr="00903FD6" w:rsidRDefault="00F55011" w:rsidP="00F55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1FA26D0B" w14:textId="77777777" w:rsidR="00F55011" w:rsidRPr="00903FD6" w:rsidRDefault="00F55011" w:rsidP="00F55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1" w:type="pct"/>
            <w:gridSpan w:val="3"/>
          </w:tcPr>
          <w:p w14:paraId="38439FF2" w14:textId="4C1215E9" w:rsidR="00F55011" w:rsidRPr="00903FD6" w:rsidRDefault="00F55011" w:rsidP="00F55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5011" w:rsidRPr="00903FD6" w14:paraId="42247370" w14:textId="77777777" w:rsidTr="00FA1141">
        <w:trPr>
          <w:tblHeader/>
        </w:trPr>
        <w:tc>
          <w:tcPr>
            <w:tcW w:w="2181" w:type="pct"/>
          </w:tcPr>
          <w:p w14:paraId="0F6A6548" w14:textId="77777777" w:rsidR="00F55011" w:rsidRPr="00903FD6" w:rsidRDefault="00F55011" w:rsidP="00F55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7FBC42A2" w14:textId="7AF8ACA0" w:rsidR="00F55011" w:rsidRPr="00903FD6" w:rsidRDefault="00F55011" w:rsidP="00F55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14:paraId="74554BFE" w14:textId="77777777" w:rsidR="00F55011" w:rsidRPr="00903FD6" w:rsidRDefault="00F55011" w:rsidP="00F55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075134F4" w14:textId="6A6122F8" w:rsidR="00F55011" w:rsidRPr="00903FD6" w:rsidRDefault="00F55011" w:rsidP="00F55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2" w:type="pct"/>
          </w:tcPr>
          <w:p w14:paraId="51693AD9" w14:textId="77777777" w:rsidR="00F55011" w:rsidRPr="00903FD6" w:rsidRDefault="00F55011" w:rsidP="00F55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4D03783D" w14:textId="0905081F" w:rsidR="00F55011" w:rsidRPr="00903FD6" w:rsidRDefault="00F55011" w:rsidP="00F55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0" w:type="pct"/>
          </w:tcPr>
          <w:p w14:paraId="19289B19" w14:textId="77777777" w:rsidR="00F55011" w:rsidRPr="00903FD6" w:rsidRDefault="00F55011" w:rsidP="00F55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45D2C6E1" w14:textId="478102E9" w:rsidR="00F55011" w:rsidRPr="00903FD6" w:rsidRDefault="00F55011" w:rsidP="00F55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F55011" w:rsidRPr="00903FD6" w14:paraId="254098A5" w14:textId="77777777" w:rsidTr="00FA1141">
        <w:trPr>
          <w:trHeight w:val="209"/>
          <w:tblHeader/>
        </w:trPr>
        <w:tc>
          <w:tcPr>
            <w:tcW w:w="2181" w:type="pct"/>
          </w:tcPr>
          <w:p w14:paraId="0B6D7764" w14:textId="77777777" w:rsidR="00F55011" w:rsidRPr="00903FD6" w:rsidRDefault="00F55011" w:rsidP="00F55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19" w:type="pct"/>
            <w:gridSpan w:val="7"/>
          </w:tcPr>
          <w:p w14:paraId="0189F9CB" w14:textId="77777777" w:rsidR="00F55011" w:rsidRPr="00903FD6" w:rsidRDefault="00F55011" w:rsidP="00F55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55011" w:rsidRPr="00903FD6" w14:paraId="38DF7C2D" w14:textId="77777777" w:rsidTr="00FA1141">
        <w:tc>
          <w:tcPr>
            <w:tcW w:w="2181" w:type="pct"/>
          </w:tcPr>
          <w:p w14:paraId="3A2CB8C0" w14:textId="3052D351" w:rsidR="00F55011" w:rsidRPr="00903FD6" w:rsidRDefault="00F55011" w:rsidP="00F55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after="0" w:line="240" w:lineRule="auto"/>
              <w:ind w:left="156" w:hanging="1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ขาดทุนจากการด้อยค่า </w:t>
            </w: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2562: </w:t>
            </w:r>
            <w:r w:rsidR="00EB796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กลับรายการ</w:t>
            </w: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หนี้สูญและหนี้สงสัยจะสูญ)</w:t>
            </w: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สำหรับ</w:t>
            </w:r>
          </w:p>
        </w:tc>
        <w:tc>
          <w:tcPr>
            <w:tcW w:w="631" w:type="pct"/>
          </w:tcPr>
          <w:p w14:paraId="60B875AD" w14:textId="77777777" w:rsidR="00F55011" w:rsidRPr="00903FD6" w:rsidRDefault="00F55011" w:rsidP="00F55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1F8760CA" w14:textId="77777777" w:rsidR="00F55011" w:rsidRPr="00903FD6" w:rsidRDefault="00F55011" w:rsidP="00F55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2798F149" w14:textId="77777777" w:rsidR="00F55011" w:rsidRPr="00903FD6" w:rsidRDefault="00F55011" w:rsidP="00F55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316D576F" w14:textId="77777777" w:rsidR="00F55011" w:rsidRPr="00903FD6" w:rsidRDefault="00F55011" w:rsidP="00F55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4AC015F7" w14:textId="77777777" w:rsidR="00F55011" w:rsidRPr="00903FD6" w:rsidRDefault="00F55011" w:rsidP="00F55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46177A00" w14:textId="77777777" w:rsidR="00F55011" w:rsidRPr="00903FD6" w:rsidRDefault="00F55011" w:rsidP="00F55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</w:tcPr>
          <w:p w14:paraId="0DB0209A" w14:textId="77777777" w:rsidR="00F55011" w:rsidRPr="00903FD6" w:rsidRDefault="00F55011" w:rsidP="00F55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55011" w:rsidRPr="00903FD6" w14:paraId="41F105B9" w14:textId="77777777" w:rsidTr="00FA1141">
        <w:tc>
          <w:tcPr>
            <w:tcW w:w="2181" w:type="pct"/>
          </w:tcPr>
          <w:p w14:paraId="39DD1B45" w14:textId="1AF14C0C" w:rsidR="00F55011" w:rsidRPr="00903FD6" w:rsidRDefault="00F55011" w:rsidP="00F55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after="0" w:line="240" w:lineRule="auto"/>
              <w:ind w:left="156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Pr="00903FD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D55864"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726BEC0C" w14:textId="02B352E2" w:rsidR="00F55011" w:rsidRPr="00903FD6" w:rsidRDefault="00F55011" w:rsidP="00F55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14B7B3A" w14:textId="77777777" w:rsidR="00F55011" w:rsidRPr="00903FD6" w:rsidRDefault="00F55011" w:rsidP="00F55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14:paraId="37C32515" w14:textId="22B9139F" w:rsidR="00F55011" w:rsidRPr="00903FD6" w:rsidRDefault="00EB7967" w:rsidP="00F5501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F55011" w:rsidRPr="00903F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42" w:type="pct"/>
          </w:tcPr>
          <w:p w14:paraId="54725545" w14:textId="77777777" w:rsidR="00F55011" w:rsidRPr="00903FD6" w:rsidRDefault="00F55011" w:rsidP="00F55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</w:tcPr>
          <w:p w14:paraId="413E0C36" w14:textId="3E58388E" w:rsidR="00F55011" w:rsidRPr="00903FD6" w:rsidRDefault="00F55011" w:rsidP="00F55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04674CC9" w14:textId="77777777" w:rsidR="00F55011" w:rsidRPr="00903FD6" w:rsidRDefault="00F55011" w:rsidP="00F55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14:paraId="09F97458" w14:textId="0F6715CB" w:rsidR="00F55011" w:rsidRPr="00EB7967" w:rsidRDefault="00EB7967" w:rsidP="00F55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7967">
              <w:rPr>
                <w:rFonts w:asciiTheme="majorBidi" w:hAnsiTheme="majorBidi" w:cstheme="majorBidi"/>
                <w:sz w:val="30"/>
                <w:szCs w:val="30"/>
              </w:rPr>
              <w:t>(7)</w:t>
            </w:r>
          </w:p>
        </w:tc>
      </w:tr>
      <w:tr w:rsidR="00F55011" w:rsidRPr="00903FD6" w14:paraId="6A3DB468" w14:textId="77777777" w:rsidTr="00FA1141">
        <w:tc>
          <w:tcPr>
            <w:tcW w:w="2181" w:type="pct"/>
          </w:tcPr>
          <w:p w14:paraId="70ABA815" w14:textId="37427FFB" w:rsidR="00F55011" w:rsidRPr="00903FD6" w:rsidRDefault="00F55011" w:rsidP="00F55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after="0" w:line="240" w:lineRule="auto"/>
              <w:ind w:left="156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  <w:r w:rsidR="00D55864"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เก้า</w:t>
            </w: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เดือนสิ้นสุดวันที่ </w:t>
            </w:r>
            <w:r w:rsidRPr="00903FD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D55864"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31" w:type="pct"/>
            <w:tcBorders>
              <w:top w:val="double" w:sz="4" w:space="0" w:color="auto"/>
              <w:bottom w:val="double" w:sz="4" w:space="0" w:color="auto"/>
            </w:tcBorders>
          </w:tcPr>
          <w:p w14:paraId="045C1063" w14:textId="28F32B66" w:rsidR="00F55011" w:rsidRPr="00903FD6" w:rsidRDefault="00F55011" w:rsidP="00F55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AED6906" w14:textId="77777777" w:rsidR="00F55011" w:rsidRPr="00903FD6" w:rsidRDefault="00F55011" w:rsidP="00F55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  <w:bottom w:val="double" w:sz="4" w:space="0" w:color="auto"/>
            </w:tcBorders>
          </w:tcPr>
          <w:p w14:paraId="60E2FAD2" w14:textId="79904B3D" w:rsidR="00F55011" w:rsidRPr="00903FD6" w:rsidRDefault="00EB7967" w:rsidP="00F55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 w:right="-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EBD3CDA" w14:textId="77777777" w:rsidR="00F55011" w:rsidRPr="00903FD6" w:rsidRDefault="00F55011" w:rsidP="00F55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double" w:sz="4" w:space="0" w:color="auto"/>
            </w:tcBorders>
          </w:tcPr>
          <w:p w14:paraId="3CD46CFC" w14:textId="597E70A8" w:rsidR="00F55011" w:rsidRPr="00903FD6" w:rsidRDefault="00F55011" w:rsidP="00F55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3C65C7B4" w14:textId="77777777" w:rsidR="00F55011" w:rsidRPr="00903FD6" w:rsidRDefault="00F55011" w:rsidP="00F55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double" w:sz="4" w:space="0" w:color="auto"/>
              <w:bottom w:val="double" w:sz="4" w:space="0" w:color="auto"/>
            </w:tcBorders>
          </w:tcPr>
          <w:p w14:paraId="27AB1B29" w14:textId="6C0373E1" w:rsidR="00F55011" w:rsidRPr="00903FD6" w:rsidRDefault="00EB7967" w:rsidP="00F55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(6)</w:t>
            </w:r>
          </w:p>
        </w:tc>
      </w:tr>
    </w:tbl>
    <w:p w14:paraId="460E2933" w14:textId="5337200D" w:rsidR="003832EA" w:rsidRPr="00903FD6" w:rsidRDefault="00383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903FD6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Style w:val="TableGrid"/>
        <w:tblW w:w="976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0"/>
        <w:gridCol w:w="1026"/>
        <w:gridCol w:w="240"/>
        <w:gridCol w:w="1104"/>
        <w:gridCol w:w="236"/>
        <w:gridCol w:w="987"/>
        <w:gridCol w:w="236"/>
        <w:gridCol w:w="835"/>
        <w:gridCol w:w="236"/>
        <w:gridCol w:w="696"/>
        <w:gridCol w:w="1354"/>
        <w:gridCol w:w="236"/>
        <w:gridCol w:w="987"/>
      </w:tblGrid>
      <w:tr w:rsidR="00AD58AD" w:rsidRPr="00903FD6" w14:paraId="23E19816" w14:textId="77777777" w:rsidTr="00AD58AD">
        <w:trPr>
          <w:trHeight w:val="281"/>
          <w:tblHeader/>
        </w:trPr>
        <w:tc>
          <w:tcPr>
            <w:tcW w:w="1590" w:type="dxa"/>
            <w:vAlign w:val="bottom"/>
          </w:tcPr>
          <w:p w14:paraId="2C160F2C" w14:textId="39644184" w:rsidR="00AD58AD" w:rsidRPr="00903FD6" w:rsidRDefault="00AD58AD" w:rsidP="005E5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/>
              <w:rPr>
                <w:rFonts w:asciiTheme="majorBidi" w:hAnsiTheme="majorBidi" w:cstheme="majorBidi"/>
                <w:b/>
                <w:bCs/>
                <w:i/>
                <w:iCs/>
                <w:spacing w:val="-12"/>
                <w:sz w:val="30"/>
                <w:szCs w:val="30"/>
                <w:cs/>
              </w:rPr>
            </w:pPr>
          </w:p>
        </w:tc>
        <w:tc>
          <w:tcPr>
            <w:tcW w:w="2370" w:type="dxa"/>
            <w:gridSpan w:val="3"/>
            <w:vAlign w:val="bottom"/>
          </w:tcPr>
          <w:p w14:paraId="6432C9E4" w14:textId="47021E14" w:rsidR="00AD58AD" w:rsidRPr="00903FD6" w:rsidRDefault="002E530B" w:rsidP="002E5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0B781582" w14:textId="77777777" w:rsidR="00AD58AD" w:rsidRPr="00903FD6" w:rsidRDefault="00AD58AD" w:rsidP="00AD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7" w:type="dxa"/>
            <w:gridSpan w:val="8"/>
            <w:vAlign w:val="bottom"/>
          </w:tcPr>
          <w:p w14:paraId="5784FCC3" w14:textId="53A1CC78" w:rsidR="00AD58AD" w:rsidRPr="00903FD6" w:rsidRDefault="00AD58AD" w:rsidP="00AD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</w:t>
            </w: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บการเงินรวม</w:t>
            </w:r>
          </w:p>
        </w:tc>
      </w:tr>
      <w:tr w:rsidR="00AD58AD" w:rsidRPr="00903FD6" w14:paraId="6E004E39" w14:textId="77777777" w:rsidTr="00FA1141">
        <w:trPr>
          <w:trHeight w:val="684"/>
          <w:tblHeader/>
        </w:trPr>
        <w:tc>
          <w:tcPr>
            <w:tcW w:w="1590" w:type="dxa"/>
            <w:vAlign w:val="bottom"/>
          </w:tcPr>
          <w:p w14:paraId="7F464C81" w14:textId="77777777" w:rsidR="00AD58AD" w:rsidRPr="00903FD6" w:rsidRDefault="00AD58AD" w:rsidP="00AD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/>
              <w:rPr>
                <w:rFonts w:asciiTheme="majorBidi" w:hAnsiTheme="majorBidi" w:cstheme="majorBidi"/>
                <w:b/>
                <w:bCs/>
                <w:i/>
                <w:iCs/>
                <w:spacing w:val="-12"/>
                <w:sz w:val="30"/>
                <w:szCs w:val="30"/>
                <w:cs/>
              </w:rPr>
            </w:pPr>
          </w:p>
        </w:tc>
        <w:tc>
          <w:tcPr>
            <w:tcW w:w="2370" w:type="dxa"/>
            <w:gridSpan w:val="3"/>
            <w:vAlign w:val="bottom"/>
          </w:tcPr>
          <w:p w14:paraId="46F1EB5F" w14:textId="6AFEAB64" w:rsidR="00AD58AD" w:rsidRPr="00903FD6" w:rsidRDefault="00AD58AD" w:rsidP="00AD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49DF74C0" w14:textId="77777777" w:rsidR="00AD58AD" w:rsidRPr="00903FD6" w:rsidRDefault="00AD58AD" w:rsidP="00AD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1C8ED067" w14:textId="77777777" w:rsidR="00AD58AD" w:rsidRPr="00903FD6" w:rsidRDefault="00AD58AD" w:rsidP="00AD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DDDD36A" w14:textId="77777777" w:rsidR="00AD58AD" w:rsidRPr="00903FD6" w:rsidRDefault="00AD58AD" w:rsidP="00AD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  <w:vAlign w:val="bottom"/>
          </w:tcPr>
          <w:p w14:paraId="320454BD" w14:textId="77777777" w:rsidR="00AD58AD" w:rsidRPr="00903FD6" w:rsidRDefault="00AD58AD" w:rsidP="00AD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6B339838" w14:textId="77777777" w:rsidR="00AD58AD" w:rsidRPr="00903FD6" w:rsidRDefault="00AD58AD" w:rsidP="00AD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6" w:type="dxa"/>
            <w:vAlign w:val="bottom"/>
          </w:tcPr>
          <w:p w14:paraId="35639A13" w14:textId="77777777" w:rsidR="00AD58AD" w:rsidRPr="00903FD6" w:rsidRDefault="00AD58AD" w:rsidP="00AD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4" w:type="dxa"/>
            <w:vAlign w:val="bottom"/>
          </w:tcPr>
          <w:p w14:paraId="491A9CF3" w14:textId="4879ACC7" w:rsidR="00AD58AD" w:rsidRPr="00903FD6" w:rsidRDefault="00AD58AD" w:rsidP="00AD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ผลต่างจากการเปลี่ยนแปลง</w:t>
            </w:r>
          </w:p>
        </w:tc>
        <w:tc>
          <w:tcPr>
            <w:tcW w:w="236" w:type="dxa"/>
            <w:vAlign w:val="bottom"/>
          </w:tcPr>
          <w:p w14:paraId="1D03EC26" w14:textId="77777777" w:rsidR="00AD58AD" w:rsidRPr="00903FD6" w:rsidRDefault="00AD58AD" w:rsidP="00AD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3A87276D" w14:textId="77777777" w:rsidR="00AD58AD" w:rsidRPr="00903FD6" w:rsidRDefault="00AD58AD" w:rsidP="00AD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D58AD" w:rsidRPr="00903FD6" w14:paraId="04AB314F" w14:textId="77777777" w:rsidTr="00FA1141">
        <w:trPr>
          <w:trHeight w:val="1217"/>
          <w:tblHeader/>
        </w:trPr>
        <w:tc>
          <w:tcPr>
            <w:tcW w:w="1590" w:type="dxa"/>
            <w:vAlign w:val="bottom"/>
          </w:tcPr>
          <w:p w14:paraId="57806FAC" w14:textId="6734EB10" w:rsidR="00AD58AD" w:rsidRPr="00903FD6" w:rsidRDefault="00AD58AD" w:rsidP="00AD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/>
              <w:rPr>
                <w:rFonts w:asciiTheme="majorBidi" w:hAnsiTheme="majorBidi" w:cstheme="majorBidi"/>
                <w:b/>
                <w:bCs/>
                <w:i/>
                <w:iCs/>
                <w:spacing w:val="-12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12"/>
                <w:sz w:val="30"/>
                <w:szCs w:val="30"/>
                <w:cs/>
                <w:lang w:eastAsia="ja-JP"/>
              </w:rPr>
              <w:t>เงินให้กู้ยืมระยะสั้น</w:t>
            </w:r>
          </w:p>
        </w:tc>
        <w:tc>
          <w:tcPr>
            <w:tcW w:w="1026" w:type="dxa"/>
            <w:vAlign w:val="bottom"/>
          </w:tcPr>
          <w:p w14:paraId="39606DFC" w14:textId="77777777" w:rsidR="00AD58AD" w:rsidRPr="00903FD6" w:rsidRDefault="00AD58AD" w:rsidP="00AD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54910FE" w14:textId="693FF230" w:rsidR="00AD58AD" w:rsidRPr="00903FD6" w:rsidRDefault="00AD58AD" w:rsidP="00AD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903FD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40" w:type="dxa"/>
            <w:vAlign w:val="bottom"/>
          </w:tcPr>
          <w:p w14:paraId="0F1DD59D" w14:textId="77777777" w:rsidR="00AD58AD" w:rsidRPr="00903FD6" w:rsidRDefault="00AD58AD" w:rsidP="00AD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46230616" w14:textId="77777777" w:rsidR="00AD58AD" w:rsidRPr="00903FD6" w:rsidRDefault="00AD58AD" w:rsidP="00AD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698ACE6" w14:textId="292BFC6C" w:rsidR="00AD58AD" w:rsidRPr="00903FD6" w:rsidRDefault="00AD58AD" w:rsidP="00AD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903FD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bottom"/>
          </w:tcPr>
          <w:p w14:paraId="2A2DA442" w14:textId="77777777" w:rsidR="00AD58AD" w:rsidRPr="00903FD6" w:rsidRDefault="00AD58AD" w:rsidP="00AD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3ED153F8" w14:textId="77777777" w:rsidR="00AD58AD" w:rsidRPr="00903FD6" w:rsidRDefault="00AD58AD" w:rsidP="00AD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403545D" w14:textId="106E5CDE" w:rsidR="00AD58AD" w:rsidRPr="00903FD6" w:rsidRDefault="00AD58AD" w:rsidP="00AD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903FD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14:paraId="7EC84C32" w14:textId="77777777" w:rsidR="00AD58AD" w:rsidRPr="00903FD6" w:rsidRDefault="00AD58AD" w:rsidP="00AD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  <w:vAlign w:val="bottom"/>
          </w:tcPr>
          <w:p w14:paraId="65202741" w14:textId="77777777" w:rsidR="00AD58AD" w:rsidRPr="00903FD6" w:rsidRDefault="00AD58AD" w:rsidP="00AD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1D8EC3A7" w14:textId="77777777" w:rsidR="00AD58AD" w:rsidRPr="00903FD6" w:rsidRDefault="00AD58AD" w:rsidP="00AD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6" w:type="dxa"/>
            <w:vAlign w:val="bottom"/>
          </w:tcPr>
          <w:p w14:paraId="1E9B695D" w14:textId="77777777" w:rsidR="00AD58AD" w:rsidRPr="00903FD6" w:rsidRDefault="00AD58AD" w:rsidP="00AD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571CDA4" w14:textId="77777777" w:rsidR="00AD58AD" w:rsidRPr="00903FD6" w:rsidRDefault="00AD58AD" w:rsidP="00AD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73B80D" w14:textId="2B37780B" w:rsidR="00AD58AD" w:rsidRPr="00903FD6" w:rsidRDefault="00AD58AD" w:rsidP="00AD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354" w:type="dxa"/>
            <w:vAlign w:val="bottom"/>
          </w:tcPr>
          <w:p w14:paraId="7EAADB56" w14:textId="1765AFF4" w:rsidR="00AD58AD" w:rsidRPr="00903FD6" w:rsidRDefault="00AD58AD" w:rsidP="00AD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อัตราแลกเปลี่ยน</w:t>
            </w:r>
          </w:p>
          <w:p w14:paraId="08F4ABBF" w14:textId="7BAD7A62" w:rsidR="00AD58AD" w:rsidRPr="00903FD6" w:rsidRDefault="00AD58AD" w:rsidP="00AD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236" w:type="dxa"/>
            <w:vAlign w:val="bottom"/>
          </w:tcPr>
          <w:p w14:paraId="2D6D7C34" w14:textId="77777777" w:rsidR="00AD58AD" w:rsidRPr="00903FD6" w:rsidRDefault="00AD58AD" w:rsidP="00AD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223AD6AF" w14:textId="77777777" w:rsidR="00AD58AD" w:rsidRPr="00903FD6" w:rsidRDefault="00AD58AD" w:rsidP="00AD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C42AB1C" w14:textId="20B0471E" w:rsidR="00AD58AD" w:rsidRPr="00903FD6" w:rsidRDefault="00AD58AD" w:rsidP="00AD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Pr="00903FD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AD58AD" w:rsidRPr="00903FD6" w14:paraId="2400EEED" w14:textId="77777777" w:rsidTr="00FA1141">
        <w:trPr>
          <w:tblHeader/>
        </w:trPr>
        <w:tc>
          <w:tcPr>
            <w:tcW w:w="1590" w:type="dxa"/>
          </w:tcPr>
          <w:p w14:paraId="368F58E6" w14:textId="1FCA54C6" w:rsidR="00AD58AD" w:rsidRPr="00903FD6" w:rsidRDefault="00AD58AD" w:rsidP="00AD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0" w:type="dxa"/>
            <w:gridSpan w:val="3"/>
          </w:tcPr>
          <w:p w14:paraId="3452480C" w14:textId="77777777" w:rsidR="00AD58AD" w:rsidRPr="00903FD6" w:rsidRDefault="00AD58AD" w:rsidP="00AD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53A2BBB1" w14:textId="77777777" w:rsidR="00AD58AD" w:rsidRPr="00903FD6" w:rsidRDefault="00AD58AD" w:rsidP="00AD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7" w:type="dxa"/>
            <w:gridSpan w:val="8"/>
          </w:tcPr>
          <w:p w14:paraId="25074C25" w14:textId="5868926E" w:rsidR="00AD58AD" w:rsidRPr="00903FD6" w:rsidRDefault="00AD58AD" w:rsidP="00AD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D58AD" w:rsidRPr="00903FD6" w14:paraId="3EAABB6C" w14:textId="77777777" w:rsidTr="00FA1141">
        <w:tc>
          <w:tcPr>
            <w:tcW w:w="1590" w:type="dxa"/>
          </w:tcPr>
          <w:p w14:paraId="21457DB3" w14:textId="4C4922A0" w:rsidR="00AD58AD" w:rsidRPr="00903FD6" w:rsidRDefault="00AD58AD" w:rsidP="00AD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26" w:type="dxa"/>
          </w:tcPr>
          <w:p w14:paraId="01F4102D" w14:textId="56ED2403" w:rsidR="00AD58AD" w:rsidRPr="00903FD6" w:rsidRDefault="00AD58AD" w:rsidP="00AD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5.00</w:t>
            </w:r>
          </w:p>
        </w:tc>
        <w:tc>
          <w:tcPr>
            <w:tcW w:w="240" w:type="dxa"/>
          </w:tcPr>
          <w:p w14:paraId="0B1D4127" w14:textId="77777777" w:rsidR="00AD58AD" w:rsidRPr="00903FD6" w:rsidRDefault="00AD58AD" w:rsidP="00AD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7C592E7D" w14:textId="4F5D2CB9" w:rsidR="00AD58AD" w:rsidRPr="00903FD6" w:rsidRDefault="00AD58AD" w:rsidP="00AD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2.00-5.00</w:t>
            </w:r>
          </w:p>
        </w:tc>
        <w:tc>
          <w:tcPr>
            <w:tcW w:w="236" w:type="dxa"/>
          </w:tcPr>
          <w:p w14:paraId="04596086" w14:textId="77777777" w:rsidR="00AD58AD" w:rsidRPr="00903FD6" w:rsidRDefault="00AD58AD" w:rsidP="00AD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</w:tcPr>
          <w:p w14:paraId="73D8A741" w14:textId="03D23CD8" w:rsidR="00AD58AD" w:rsidRPr="00903FD6" w:rsidRDefault="00AD58AD" w:rsidP="00AD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236" w:type="dxa"/>
          </w:tcPr>
          <w:p w14:paraId="599559C1" w14:textId="77777777" w:rsidR="00AD58AD" w:rsidRPr="00903FD6" w:rsidRDefault="00AD58AD" w:rsidP="00AD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</w:tcPr>
          <w:p w14:paraId="51A125BE" w14:textId="23856F04" w:rsidR="00AD58AD" w:rsidRPr="00903FD6" w:rsidRDefault="00AD58AD" w:rsidP="00AD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2E31C1B1" w14:textId="77777777" w:rsidR="00AD58AD" w:rsidRPr="00903FD6" w:rsidRDefault="00AD58AD" w:rsidP="00AD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6" w:type="dxa"/>
          </w:tcPr>
          <w:p w14:paraId="15552159" w14:textId="2746782C" w:rsidR="00AD58AD" w:rsidRPr="00903FD6" w:rsidRDefault="00AD58AD" w:rsidP="00AD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line="240" w:lineRule="auto"/>
              <w:ind w:left="-284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4" w:type="dxa"/>
          </w:tcPr>
          <w:p w14:paraId="45E06AB5" w14:textId="557CFC8F" w:rsidR="00AD58AD" w:rsidRPr="00903FD6" w:rsidRDefault="00AD58AD" w:rsidP="00AD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D6A7F90" w14:textId="77777777" w:rsidR="00AD58AD" w:rsidRPr="00903FD6" w:rsidRDefault="00AD58AD" w:rsidP="00AD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</w:tcPr>
          <w:p w14:paraId="09ACA10A" w14:textId="08DC5B13" w:rsidR="00AD58AD" w:rsidRPr="00903FD6" w:rsidRDefault="00AD58AD" w:rsidP="00AD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95" w:right="-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</w:tr>
      <w:tr w:rsidR="00AD58AD" w:rsidRPr="00903FD6" w14:paraId="6F71AFD5" w14:textId="77777777" w:rsidTr="00FA1141">
        <w:tc>
          <w:tcPr>
            <w:tcW w:w="2616" w:type="dxa"/>
            <w:gridSpan w:val="2"/>
          </w:tcPr>
          <w:p w14:paraId="7EDF8347" w14:textId="1ACBD831" w:rsidR="00AD58AD" w:rsidRPr="00903FD6" w:rsidRDefault="00AD58AD" w:rsidP="00AD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 w:right="-108" w:hanging="161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 </w:t>
            </w: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2562: </w:t>
            </w: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240" w:type="dxa"/>
          </w:tcPr>
          <w:p w14:paraId="5FBC23EA" w14:textId="77777777" w:rsidR="00AD58AD" w:rsidRPr="00903FD6" w:rsidRDefault="00AD58AD" w:rsidP="00AD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4FBAC237" w14:textId="77777777" w:rsidR="00AD58AD" w:rsidRPr="00903FD6" w:rsidRDefault="00AD58AD" w:rsidP="00AD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B99BA3" w14:textId="77777777" w:rsidR="00AD58AD" w:rsidRPr="00903FD6" w:rsidRDefault="00AD58AD" w:rsidP="00AD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4D948605" w14:textId="77777777" w:rsidR="00AD58AD" w:rsidRPr="00903FD6" w:rsidRDefault="00AD58AD" w:rsidP="00AD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0D9EC7" w14:textId="77777777" w:rsidR="00AD58AD" w:rsidRPr="00903FD6" w:rsidRDefault="00AD58AD" w:rsidP="00AD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5E6446F" w14:textId="3090FC67" w:rsidR="00AD58AD" w:rsidRPr="00903FD6" w:rsidRDefault="00AD58AD" w:rsidP="00AD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DDC2F43" w14:textId="77777777" w:rsidR="00AD58AD" w:rsidRPr="00903FD6" w:rsidRDefault="00AD58AD" w:rsidP="00AD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</w:tcPr>
          <w:p w14:paraId="030E0E7C" w14:textId="77777777" w:rsidR="00AD58AD" w:rsidRPr="00903FD6" w:rsidRDefault="00AD58AD" w:rsidP="00AD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D4E6950" w14:textId="77777777" w:rsidR="00AD58AD" w:rsidRPr="00903FD6" w:rsidRDefault="00AD58AD" w:rsidP="00AD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6" w:type="dxa"/>
          </w:tcPr>
          <w:p w14:paraId="487CA5D4" w14:textId="77777777" w:rsidR="00AD58AD" w:rsidRPr="00903FD6" w:rsidRDefault="00AD58AD" w:rsidP="00AD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line="240" w:lineRule="auto"/>
              <w:ind w:left="-284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542AF9BB" w14:textId="38F274EE" w:rsidR="00AD58AD" w:rsidRPr="00903FD6" w:rsidRDefault="00AD58AD" w:rsidP="00AD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BB5959" w14:textId="77777777" w:rsidR="00AD58AD" w:rsidRPr="00903FD6" w:rsidRDefault="00AD58AD" w:rsidP="00AD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6CE55C3F" w14:textId="77777777" w:rsidR="00AD58AD" w:rsidRDefault="00AD58AD" w:rsidP="00AD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95" w:right="-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156E683" w14:textId="77777777" w:rsidR="00AD58AD" w:rsidRDefault="00AD58AD" w:rsidP="00AD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95" w:right="-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20185AA" w14:textId="08EE073F" w:rsidR="00AD58AD" w:rsidRPr="00903FD6" w:rsidRDefault="00AD58AD" w:rsidP="00AD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95" w:right="-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D58AD" w:rsidRPr="00903FD6" w14:paraId="303A8BB8" w14:textId="77777777" w:rsidTr="00FA1141">
        <w:tc>
          <w:tcPr>
            <w:tcW w:w="1590" w:type="dxa"/>
          </w:tcPr>
          <w:p w14:paraId="77737FDA" w14:textId="77777777" w:rsidR="00AD58AD" w:rsidRPr="00903FD6" w:rsidRDefault="00AD58AD" w:rsidP="00AD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26" w:type="dxa"/>
          </w:tcPr>
          <w:p w14:paraId="24FCC99B" w14:textId="77777777" w:rsidR="00AD58AD" w:rsidRPr="00903FD6" w:rsidRDefault="00AD58AD" w:rsidP="00AD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10CEF915" w14:textId="77777777" w:rsidR="00AD58AD" w:rsidRPr="00903FD6" w:rsidRDefault="00AD58AD" w:rsidP="00AD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</w:tcPr>
          <w:p w14:paraId="6F364FD3" w14:textId="77777777" w:rsidR="00AD58AD" w:rsidRPr="00903FD6" w:rsidRDefault="00AD58AD" w:rsidP="00AD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1A15082" w14:textId="77777777" w:rsidR="00AD58AD" w:rsidRPr="00903FD6" w:rsidRDefault="00AD58AD" w:rsidP="00AD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</w:tcPr>
          <w:p w14:paraId="749A52A1" w14:textId="288397EC" w:rsidR="00AD58AD" w:rsidRPr="00903FD6" w:rsidRDefault="00AD58AD" w:rsidP="00AD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</w:p>
        </w:tc>
        <w:tc>
          <w:tcPr>
            <w:tcW w:w="236" w:type="dxa"/>
          </w:tcPr>
          <w:p w14:paraId="5F60EEA9" w14:textId="77777777" w:rsidR="00AD58AD" w:rsidRPr="00903FD6" w:rsidRDefault="00AD58AD" w:rsidP="00AD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5" w:type="dxa"/>
          </w:tcPr>
          <w:p w14:paraId="24B0B31F" w14:textId="77777777" w:rsidR="00AD58AD" w:rsidRPr="00903FD6" w:rsidRDefault="00AD58AD" w:rsidP="00AD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9D46B0E" w14:textId="77777777" w:rsidR="00AD58AD" w:rsidRPr="00903FD6" w:rsidRDefault="00AD58AD" w:rsidP="00AD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6" w:type="dxa"/>
          </w:tcPr>
          <w:p w14:paraId="2354E3F1" w14:textId="77777777" w:rsidR="00AD58AD" w:rsidRPr="00903FD6" w:rsidRDefault="00AD58AD" w:rsidP="00AD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</w:tcPr>
          <w:p w14:paraId="551BB3CE" w14:textId="70F287E9" w:rsidR="00AD58AD" w:rsidRPr="00903FD6" w:rsidRDefault="00AD58AD" w:rsidP="00AD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2CDB6C3" w14:textId="77777777" w:rsidR="00AD58AD" w:rsidRPr="00903FD6" w:rsidRDefault="00AD58AD" w:rsidP="00AD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</w:tcPr>
          <w:p w14:paraId="48E910E9" w14:textId="2932B428" w:rsidR="00AD58AD" w:rsidRPr="00903FD6" w:rsidRDefault="00AD58AD" w:rsidP="00AD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95" w:right="-4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</w:t>
            </w:r>
          </w:p>
        </w:tc>
      </w:tr>
    </w:tbl>
    <w:p w14:paraId="7659B3B6" w14:textId="1BC137E6" w:rsidR="004A7B3E" w:rsidRPr="00903FD6" w:rsidRDefault="004A7B3E" w:rsidP="00626CB2">
      <w:pPr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Style w:val="TableGrid"/>
        <w:tblW w:w="973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1"/>
        <w:gridCol w:w="1091"/>
        <w:gridCol w:w="270"/>
        <w:gridCol w:w="990"/>
        <w:gridCol w:w="270"/>
        <w:gridCol w:w="810"/>
        <w:gridCol w:w="720"/>
        <w:gridCol w:w="810"/>
        <w:gridCol w:w="900"/>
        <w:gridCol w:w="1091"/>
        <w:gridCol w:w="285"/>
        <w:gridCol w:w="820"/>
      </w:tblGrid>
      <w:tr w:rsidR="002E530B" w:rsidRPr="00903FD6" w14:paraId="61C60C36" w14:textId="77777777" w:rsidTr="0092269A">
        <w:trPr>
          <w:trHeight w:val="197"/>
          <w:tblHeader/>
        </w:trPr>
        <w:tc>
          <w:tcPr>
            <w:tcW w:w="1681" w:type="dxa"/>
            <w:vAlign w:val="bottom"/>
          </w:tcPr>
          <w:p w14:paraId="3903BB6B" w14:textId="77777777" w:rsidR="002E530B" w:rsidRPr="00903FD6" w:rsidRDefault="002E530B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 w:hanging="20"/>
              <w:rPr>
                <w:rFonts w:asciiTheme="majorBidi" w:hAnsiTheme="majorBidi" w:cstheme="majorBidi"/>
                <w:b/>
                <w:bCs/>
                <w:i/>
                <w:iCs/>
                <w:spacing w:val="-12"/>
                <w:sz w:val="30"/>
                <w:szCs w:val="30"/>
                <w:cs/>
              </w:rPr>
            </w:pPr>
          </w:p>
        </w:tc>
        <w:tc>
          <w:tcPr>
            <w:tcW w:w="2351" w:type="dxa"/>
            <w:gridSpan w:val="3"/>
            <w:vAlign w:val="bottom"/>
          </w:tcPr>
          <w:p w14:paraId="5F39C472" w14:textId="77777777" w:rsidR="002E530B" w:rsidRPr="00903FD6" w:rsidRDefault="002E530B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46323BAE" w14:textId="77777777" w:rsidR="002E530B" w:rsidRPr="00903FD6" w:rsidRDefault="002E530B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6" w:type="dxa"/>
            <w:gridSpan w:val="7"/>
            <w:vAlign w:val="bottom"/>
          </w:tcPr>
          <w:p w14:paraId="15791923" w14:textId="23330B2E" w:rsidR="002E530B" w:rsidRPr="00903FD6" w:rsidRDefault="002E530B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530B" w:rsidRPr="00903FD6" w14:paraId="073557D9" w14:textId="77777777" w:rsidTr="00FA1141">
        <w:trPr>
          <w:trHeight w:val="197"/>
          <w:tblHeader/>
        </w:trPr>
        <w:tc>
          <w:tcPr>
            <w:tcW w:w="1681" w:type="dxa"/>
            <w:vAlign w:val="bottom"/>
          </w:tcPr>
          <w:p w14:paraId="3D213319" w14:textId="77777777" w:rsidR="002E530B" w:rsidRPr="00903FD6" w:rsidRDefault="002E530B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 w:hanging="20"/>
              <w:rPr>
                <w:rFonts w:asciiTheme="majorBidi" w:hAnsiTheme="majorBidi" w:cstheme="majorBidi"/>
                <w:b/>
                <w:bCs/>
                <w:i/>
                <w:iCs/>
                <w:spacing w:val="-12"/>
                <w:sz w:val="30"/>
                <w:szCs w:val="30"/>
                <w:cs/>
              </w:rPr>
            </w:pPr>
          </w:p>
        </w:tc>
        <w:tc>
          <w:tcPr>
            <w:tcW w:w="2351" w:type="dxa"/>
            <w:gridSpan w:val="3"/>
            <w:vAlign w:val="bottom"/>
          </w:tcPr>
          <w:p w14:paraId="3DB21FFF" w14:textId="77777777" w:rsidR="002E530B" w:rsidRPr="00903FD6" w:rsidRDefault="002E530B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5825246" w14:textId="77777777" w:rsidR="002E530B" w:rsidRPr="00903FD6" w:rsidRDefault="002E530B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39B4310" w14:textId="77777777" w:rsidR="002E530B" w:rsidRPr="00903FD6" w:rsidRDefault="002E530B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16688B91" w14:textId="77777777" w:rsidR="002E530B" w:rsidRPr="00903FD6" w:rsidRDefault="002E530B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43BEE97B" w14:textId="77777777" w:rsidR="002E530B" w:rsidRPr="00903FD6" w:rsidRDefault="002E530B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95" w:right="-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949551F" w14:textId="77777777" w:rsidR="00CB5450" w:rsidRDefault="00CB5450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E1F15B" w14:textId="77777777" w:rsidR="00CB5450" w:rsidRDefault="00CB5450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0FE92E" w14:textId="2D7B66A0" w:rsidR="002E530B" w:rsidRPr="00903FD6" w:rsidRDefault="002E530B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1" w:type="dxa"/>
            <w:vAlign w:val="bottom"/>
          </w:tcPr>
          <w:p w14:paraId="137146DB" w14:textId="0C43D42A" w:rsidR="002E530B" w:rsidRPr="00903FD6" w:rsidRDefault="002E530B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ผลต่างจากการเปลี่ยนแปลง</w:t>
            </w:r>
          </w:p>
        </w:tc>
        <w:tc>
          <w:tcPr>
            <w:tcW w:w="285" w:type="dxa"/>
            <w:vAlign w:val="bottom"/>
          </w:tcPr>
          <w:p w14:paraId="7BB7FB6C" w14:textId="77777777" w:rsidR="002E530B" w:rsidRPr="00903FD6" w:rsidRDefault="002E530B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0" w:type="dxa"/>
            <w:vAlign w:val="bottom"/>
          </w:tcPr>
          <w:p w14:paraId="5C356375" w14:textId="77777777" w:rsidR="002E530B" w:rsidRPr="00903FD6" w:rsidRDefault="002E530B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66086" w:rsidRPr="00903FD6" w14:paraId="1594F2B6" w14:textId="77777777" w:rsidTr="00FA1141">
        <w:trPr>
          <w:trHeight w:val="1274"/>
          <w:tblHeader/>
        </w:trPr>
        <w:tc>
          <w:tcPr>
            <w:tcW w:w="1681" w:type="dxa"/>
            <w:vAlign w:val="bottom"/>
          </w:tcPr>
          <w:p w14:paraId="05CF4BD0" w14:textId="77777777" w:rsidR="00066086" w:rsidRPr="00903FD6" w:rsidRDefault="00066086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 w:hanging="20"/>
              <w:rPr>
                <w:rFonts w:asciiTheme="majorBidi" w:hAnsiTheme="majorBidi" w:cstheme="majorBidi"/>
                <w:b/>
                <w:bCs/>
                <w:i/>
                <w:iCs/>
                <w:spacing w:val="-12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12"/>
                <w:sz w:val="30"/>
                <w:szCs w:val="30"/>
                <w:cs/>
                <w:lang w:eastAsia="ja-JP"/>
              </w:rPr>
              <w:t>เงินให้กู้ยืมระยะสั้น</w:t>
            </w:r>
          </w:p>
        </w:tc>
        <w:tc>
          <w:tcPr>
            <w:tcW w:w="1091" w:type="dxa"/>
            <w:vAlign w:val="bottom"/>
          </w:tcPr>
          <w:p w14:paraId="7C9C1604" w14:textId="77777777" w:rsidR="00066086" w:rsidRPr="00903FD6" w:rsidRDefault="00066086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B05A525" w14:textId="1C21457C" w:rsidR="00066086" w:rsidRPr="00903FD6" w:rsidRDefault="00066086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903FD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14:paraId="729D427F" w14:textId="77777777" w:rsidR="00066086" w:rsidRPr="00903FD6" w:rsidRDefault="00066086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60CFBF9" w14:textId="77777777" w:rsidR="00066086" w:rsidRPr="00903FD6" w:rsidRDefault="00066086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B2B406C" w14:textId="55CE36A4" w:rsidR="00066086" w:rsidRPr="00903FD6" w:rsidRDefault="00066086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903FD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15533538" w14:textId="77777777" w:rsidR="00066086" w:rsidRPr="00903FD6" w:rsidRDefault="00066086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42D71D9" w14:textId="77777777" w:rsidR="00066086" w:rsidRPr="00903FD6" w:rsidRDefault="00066086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E7556C4" w14:textId="136EBEB0" w:rsidR="00066086" w:rsidRPr="00903FD6" w:rsidRDefault="00066086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903FD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720" w:type="dxa"/>
            <w:vAlign w:val="bottom"/>
          </w:tcPr>
          <w:p w14:paraId="231AAB6E" w14:textId="77777777" w:rsidR="00066086" w:rsidRPr="00903FD6" w:rsidRDefault="00066086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10" w:type="dxa"/>
            <w:vAlign w:val="bottom"/>
          </w:tcPr>
          <w:p w14:paraId="1EB8B22C" w14:textId="77777777" w:rsidR="00066086" w:rsidRPr="00903FD6" w:rsidRDefault="00066086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980858" w14:textId="77777777" w:rsidR="00066086" w:rsidRPr="00903FD6" w:rsidRDefault="00066086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984E0F4" w14:textId="77777777" w:rsidR="00066086" w:rsidRPr="00903FD6" w:rsidRDefault="00066086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95" w:right="-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900" w:type="dxa"/>
          </w:tcPr>
          <w:p w14:paraId="6FCFC2C3" w14:textId="2DC2EE9F" w:rsidR="00066086" w:rsidRPr="00903FD6" w:rsidRDefault="00F23502" w:rsidP="00F2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95" w:right="-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แปลง</w:t>
            </w:r>
            <w:r w:rsidR="00CB545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  <w:r w:rsidR="00CB5450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ให้กู้ยืมเป็นเงินลงทุน</w:t>
            </w:r>
          </w:p>
        </w:tc>
        <w:tc>
          <w:tcPr>
            <w:tcW w:w="1091" w:type="dxa"/>
            <w:vAlign w:val="bottom"/>
          </w:tcPr>
          <w:p w14:paraId="19B6A0F9" w14:textId="5513B33B" w:rsidR="00066086" w:rsidRPr="00903FD6" w:rsidRDefault="00066086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อัตราแลกเปลี่ยน</w:t>
            </w:r>
          </w:p>
          <w:p w14:paraId="0E4A2A01" w14:textId="77777777" w:rsidR="00066086" w:rsidRPr="00903FD6" w:rsidRDefault="00066086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285" w:type="dxa"/>
            <w:vAlign w:val="bottom"/>
          </w:tcPr>
          <w:p w14:paraId="4E3A2F05" w14:textId="77777777" w:rsidR="00066086" w:rsidRPr="00903FD6" w:rsidRDefault="00066086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0" w:type="dxa"/>
            <w:vAlign w:val="bottom"/>
          </w:tcPr>
          <w:p w14:paraId="292AB7AC" w14:textId="77777777" w:rsidR="00066086" w:rsidRPr="00903FD6" w:rsidRDefault="00066086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6D507B1" w14:textId="1907ABB1" w:rsidR="00066086" w:rsidRPr="00903FD6" w:rsidRDefault="00066086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Pr="00903FD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066086" w:rsidRPr="00903FD6" w14:paraId="7F379984" w14:textId="77777777" w:rsidTr="00FA1141">
        <w:trPr>
          <w:trHeight w:val="317"/>
        </w:trPr>
        <w:tc>
          <w:tcPr>
            <w:tcW w:w="1681" w:type="dxa"/>
          </w:tcPr>
          <w:p w14:paraId="348A6A3F" w14:textId="7149E3E5" w:rsidR="00066086" w:rsidRPr="00903FD6" w:rsidRDefault="00066086" w:rsidP="000A3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1" w:type="dxa"/>
            <w:gridSpan w:val="3"/>
          </w:tcPr>
          <w:p w14:paraId="25B32523" w14:textId="6B66F5AE" w:rsidR="00066086" w:rsidRPr="00903FD6" w:rsidRDefault="00066086" w:rsidP="00066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64A47BC4" w14:textId="77777777" w:rsidR="00066086" w:rsidRPr="00903FD6" w:rsidRDefault="00066086" w:rsidP="000A3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6" w:type="dxa"/>
            <w:gridSpan w:val="7"/>
          </w:tcPr>
          <w:p w14:paraId="576600C0" w14:textId="35C33C0C" w:rsidR="00066086" w:rsidRPr="00903FD6" w:rsidRDefault="00066086" w:rsidP="000A3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66086" w:rsidRPr="00903FD6" w14:paraId="1C3F7202" w14:textId="77777777" w:rsidTr="00FA1141">
        <w:trPr>
          <w:trHeight w:val="272"/>
        </w:trPr>
        <w:tc>
          <w:tcPr>
            <w:tcW w:w="1681" w:type="dxa"/>
          </w:tcPr>
          <w:p w14:paraId="2F4F0E5D" w14:textId="462B60AD" w:rsidR="00066086" w:rsidRPr="00903FD6" w:rsidRDefault="00066086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91" w:type="dxa"/>
          </w:tcPr>
          <w:p w14:paraId="06E6CC99" w14:textId="58D6B94A" w:rsidR="00066086" w:rsidRPr="00903FD6" w:rsidRDefault="00066086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1.80-4.35</w:t>
            </w:r>
          </w:p>
        </w:tc>
        <w:tc>
          <w:tcPr>
            <w:tcW w:w="270" w:type="dxa"/>
          </w:tcPr>
          <w:p w14:paraId="5F43AFA5" w14:textId="77777777" w:rsidR="00066086" w:rsidRPr="00903FD6" w:rsidRDefault="00066086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2B63145" w14:textId="5155FCF8" w:rsidR="00066086" w:rsidRPr="00903FD6" w:rsidRDefault="00066086" w:rsidP="00FE6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1.44-3.50</w:t>
            </w:r>
          </w:p>
        </w:tc>
        <w:tc>
          <w:tcPr>
            <w:tcW w:w="270" w:type="dxa"/>
          </w:tcPr>
          <w:p w14:paraId="628D0638" w14:textId="77777777" w:rsidR="00066086" w:rsidRPr="00903FD6" w:rsidRDefault="00066086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7349099" w14:textId="60C6DA20" w:rsidR="00066086" w:rsidRPr="00903FD6" w:rsidRDefault="00066086" w:rsidP="00944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26,495</w:t>
            </w:r>
          </w:p>
        </w:tc>
        <w:tc>
          <w:tcPr>
            <w:tcW w:w="720" w:type="dxa"/>
          </w:tcPr>
          <w:p w14:paraId="7D9A37A3" w14:textId="00F33814" w:rsidR="00066086" w:rsidRPr="00903FD6" w:rsidRDefault="00066086" w:rsidP="00066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20" w:hanging="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52,589</w:t>
            </w:r>
          </w:p>
        </w:tc>
        <w:tc>
          <w:tcPr>
            <w:tcW w:w="810" w:type="dxa"/>
          </w:tcPr>
          <w:p w14:paraId="0460678E" w14:textId="5A953856" w:rsidR="00066086" w:rsidRPr="00903FD6" w:rsidRDefault="00066086" w:rsidP="00944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(47,900)</w:t>
            </w:r>
          </w:p>
        </w:tc>
        <w:tc>
          <w:tcPr>
            <w:tcW w:w="900" w:type="dxa"/>
          </w:tcPr>
          <w:p w14:paraId="3450854A" w14:textId="56B7EB3F" w:rsidR="00066086" w:rsidRDefault="00066086" w:rsidP="00944BF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(245)</w:t>
            </w:r>
          </w:p>
        </w:tc>
        <w:tc>
          <w:tcPr>
            <w:tcW w:w="1091" w:type="dxa"/>
          </w:tcPr>
          <w:p w14:paraId="017164CB" w14:textId="77FE3564" w:rsidR="00066086" w:rsidRPr="00903FD6" w:rsidRDefault="00066086" w:rsidP="00944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85" w:type="dxa"/>
          </w:tcPr>
          <w:p w14:paraId="763467AE" w14:textId="77777777" w:rsidR="00066086" w:rsidRPr="00903FD6" w:rsidRDefault="00066086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0" w:type="dxa"/>
          </w:tcPr>
          <w:p w14:paraId="537A774C" w14:textId="08B76FD0" w:rsidR="00066086" w:rsidRPr="00903FD6" w:rsidRDefault="00066086" w:rsidP="00944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30,964</w:t>
            </w:r>
          </w:p>
        </w:tc>
      </w:tr>
      <w:tr w:rsidR="00066086" w:rsidRPr="00903FD6" w14:paraId="2F2E5B1F" w14:textId="77777777" w:rsidTr="00FA1141">
        <w:trPr>
          <w:trHeight w:val="1277"/>
        </w:trPr>
        <w:tc>
          <w:tcPr>
            <w:tcW w:w="2772" w:type="dxa"/>
            <w:gridSpan w:val="2"/>
          </w:tcPr>
          <w:p w14:paraId="5B56748F" w14:textId="77777777" w:rsidR="004570C1" w:rsidRDefault="00066086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51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</w:p>
          <w:p w14:paraId="659DC242" w14:textId="77777777" w:rsidR="004A6534" w:rsidRDefault="00066086" w:rsidP="004A6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8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จากการด้อยค่า </w:t>
            </w: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2562:</w:t>
            </w:r>
          </w:p>
          <w:p w14:paraId="49057092" w14:textId="084BF90B" w:rsidR="00066086" w:rsidRPr="00903FD6" w:rsidRDefault="00066086" w:rsidP="004A6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84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270" w:type="dxa"/>
          </w:tcPr>
          <w:p w14:paraId="70BC7391" w14:textId="77777777" w:rsidR="00066086" w:rsidRPr="00903FD6" w:rsidRDefault="00066086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8AA7C69" w14:textId="77777777" w:rsidR="00066086" w:rsidRPr="00903FD6" w:rsidRDefault="00066086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739001" w14:textId="77777777" w:rsidR="00066086" w:rsidRPr="00903FD6" w:rsidRDefault="00066086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F683141" w14:textId="77777777" w:rsidR="00066086" w:rsidRPr="00903FD6" w:rsidRDefault="00066086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B3681FA" w14:textId="77777777" w:rsidR="00066086" w:rsidRPr="00903FD6" w:rsidRDefault="00066086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2514DC" w14:textId="77777777" w:rsidR="00066086" w:rsidRPr="00903FD6" w:rsidRDefault="00066086" w:rsidP="00944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20" w:type="dxa"/>
          </w:tcPr>
          <w:p w14:paraId="4BC741C1" w14:textId="77777777" w:rsidR="00066086" w:rsidRPr="00903FD6" w:rsidRDefault="00066086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8B71D88" w14:textId="77777777" w:rsidR="00066086" w:rsidRPr="00903FD6" w:rsidRDefault="00066086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DCDAB72" w14:textId="77777777" w:rsidR="00066086" w:rsidRPr="00903FD6" w:rsidRDefault="00066086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</w:tcPr>
          <w:p w14:paraId="33F4D46E" w14:textId="10162D1F" w:rsidR="00066086" w:rsidRPr="00903FD6" w:rsidRDefault="00066086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5" w:type="dxa"/>
          </w:tcPr>
          <w:p w14:paraId="52865AA0" w14:textId="77777777" w:rsidR="00066086" w:rsidRPr="00903FD6" w:rsidRDefault="00066086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61A7D542" w14:textId="77777777" w:rsidR="00066086" w:rsidRDefault="00066086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695136" w14:textId="77777777" w:rsidR="00066086" w:rsidRDefault="00066086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3396D6" w14:textId="7E5D6472" w:rsidR="00066086" w:rsidRPr="00903FD6" w:rsidRDefault="00066086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66086" w:rsidRPr="00903FD6" w14:paraId="48F4CEFF" w14:textId="77777777" w:rsidTr="00FA1141">
        <w:trPr>
          <w:trHeight w:val="428"/>
        </w:trPr>
        <w:tc>
          <w:tcPr>
            <w:tcW w:w="1681" w:type="dxa"/>
          </w:tcPr>
          <w:p w14:paraId="206A83C3" w14:textId="77777777" w:rsidR="00066086" w:rsidRPr="00903FD6" w:rsidRDefault="00066086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91" w:type="dxa"/>
          </w:tcPr>
          <w:p w14:paraId="314D9EF7" w14:textId="77777777" w:rsidR="00066086" w:rsidRPr="00903FD6" w:rsidRDefault="00066086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D83C61" w14:textId="77777777" w:rsidR="00066086" w:rsidRPr="00903FD6" w:rsidRDefault="00066086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7911620" w14:textId="77777777" w:rsidR="00066086" w:rsidRPr="00903FD6" w:rsidRDefault="00066086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40AAF01" w14:textId="77777777" w:rsidR="00066086" w:rsidRPr="00903FD6" w:rsidRDefault="00066086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8E889FC" w14:textId="4C8A2EEB" w:rsidR="00066086" w:rsidRPr="00903FD6" w:rsidRDefault="00066086" w:rsidP="00944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26,495</w:t>
            </w:r>
          </w:p>
        </w:tc>
        <w:tc>
          <w:tcPr>
            <w:tcW w:w="720" w:type="dxa"/>
          </w:tcPr>
          <w:p w14:paraId="2514A427" w14:textId="77777777" w:rsidR="00066086" w:rsidRPr="00903FD6" w:rsidRDefault="00066086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AA6EDC3" w14:textId="77777777" w:rsidR="00066086" w:rsidRPr="00903FD6" w:rsidRDefault="00066086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5675E474" w14:textId="77777777" w:rsidR="00066086" w:rsidRPr="00903FD6" w:rsidRDefault="00066086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</w:tcPr>
          <w:p w14:paraId="20FC46A8" w14:textId="1636FC33" w:rsidR="00066086" w:rsidRPr="00903FD6" w:rsidRDefault="00066086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5" w:type="dxa"/>
          </w:tcPr>
          <w:p w14:paraId="092F5554" w14:textId="77777777" w:rsidR="00066086" w:rsidRPr="00903FD6" w:rsidRDefault="00066086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E93720" w14:textId="32370CC4" w:rsidR="00066086" w:rsidRPr="00903FD6" w:rsidRDefault="00066086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30,964</w:t>
            </w:r>
          </w:p>
        </w:tc>
      </w:tr>
    </w:tbl>
    <w:p w14:paraId="2D332D20" w14:textId="3F44A9D7" w:rsidR="003832EA" w:rsidRPr="00903FD6" w:rsidRDefault="00383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903FD6"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660"/>
        <w:gridCol w:w="1170"/>
        <w:gridCol w:w="180"/>
        <w:gridCol w:w="1170"/>
      </w:tblGrid>
      <w:tr w:rsidR="00D84A5F" w:rsidRPr="00903FD6" w14:paraId="4341D512" w14:textId="77777777" w:rsidTr="00FA1141">
        <w:trPr>
          <w:cantSplit/>
          <w:trHeight w:val="398"/>
          <w:tblHeader/>
        </w:trPr>
        <w:tc>
          <w:tcPr>
            <w:tcW w:w="6660" w:type="dxa"/>
          </w:tcPr>
          <w:p w14:paraId="1F56F925" w14:textId="77777777" w:rsidR="00D84A5F" w:rsidRPr="00903FD6" w:rsidRDefault="00D84A5F" w:rsidP="00F73E7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66A0D615" w14:textId="77777777" w:rsidR="00D84A5F" w:rsidRPr="00903FD6" w:rsidRDefault="00D84A5F" w:rsidP="00F73E7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D84A5F" w:rsidRPr="00903FD6" w14:paraId="3DC0D0A1" w14:textId="77777777" w:rsidTr="00FA1141">
        <w:trPr>
          <w:cantSplit/>
          <w:trHeight w:val="421"/>
          <w:tblHeader/>
        </w:trPr>
        <w:tc>
          <w:tcPr>
            <w:tcW w:w="6660" w:type="dxa"/>
          </w:tcPr>
          <w:p w14:paraId="4F97ED87" w14:textId="77777777" w:rsidR="00D84A5F" w:rsidRPr="00903FD6" w:rsidRDefault="00D84A5F" w:rsidP="00F73E7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8033A8" w14:textId="6BBE7745" w:rsidR="00D84A5F" w:rsidRPr="00903FD6" w:rsidRDefault="00C20C7C" w:rsidP="00F73E7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="0080548F"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="00CA3961" w:rsidRPr="00903FD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14:paraId="5B4A5ED0" w14:textId="77777777" w:rsidR="00D84A5F" w:rsidRPr="00903FD6" w:rsidRDefault="00D84A5F" w:rsidP="00F73E7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2446E6" w14:textId="2D1CB170" w:rsidR="00D84A5F" w:rsidRPr="00903FD6" w:rsidRDefault="00C20C7C" w:rsidP="00F73E7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="00D84A5F" w:rsidRPr="00903FD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D84A5F" w:rsidRPr="00903FD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D84A5F" w:rsidRPr="00903FD6" w14:paraId="5CE72DBB" w14:textId="77777777" w:rsidTr="00FA1141">
        <w:trPr>
          <w:cantSplit/>
          <w:trHeight w:val="421"/>
          <w:tblHeader/>
        </w:trPr>
        <w:tc>
          <w:tcPr>
            <w:tcW w:w="6660" w:type="dxa"/>
            <w:vAlign w:val="bottom"/>
          </w:tcPr>
          <w:p w14:paraId="2910799F" w14:textId="77777777" w:rsidR="00D84A5F" w:rsidRPr="00903FD6" w:rsidRDefault="00D84A5F" w:rsidP="00F73E7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ลูกหนี้สัญญาเช่าเงินทุน</w:t>
            </w:r>
          </w:p>
        </w:tc>
        <w:tc>
          <w:tcPr>
            <w:tcW w:w="1170" w:type="dxa"/>
          </w:tcPr>
          <w:p w14:paraId="78168706" w14:textId="61434AE1" w:rsidR="00D84A5F" w:rsidRPr="00903FD6" w:rsidRDefault="00C20C7C" w:rsidP="00F73E7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" w:type="dxa"/>
          </w:tcPr>
          <w:p w14:paraId="1346EF36" w14:textId="77777777" w:rsidR="00D84A5F" w:rsidRPr="00903FD6" w:rsidRDefault="00D84A5F" w:rsidP="00F73E7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53B22D" w14:textId="29801E9B" w:rsidR="00D84A5F" w:rsidRPr="00903FD6" w:rsidRDefault="00C20C7C" w:rsidP="00F73E7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2562</w:t>
            </w:r>
          </w:p>
        </w:tc>
      </w:tr>
      <w:tr w:rsidR="00D84A5F" w:rsidRPr="00903FD6" w14:paraId="1B957F2F" w14:textId="77777777" w:rsidTr="00FA1141">
        <w:trPr>
          <w:cantSplit/>
          <w:trHeight w:val="436"/>
        </w:trPr>
        <w:tc>
          <w:tcPr>
            <w:tcW w:w="6660" w:type="dxa"/>
          </w:tcPr>
          <w:p w14:paraId="2BD2406B" w14:textId="77777777" w:rsidR="00D84A5F" w:rsidRPr="00903FD6" w:rsidRDefault="00D84A5F" w:rsidP="00F73E7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3BFE0869" w14:textId="77777777" w:rsidR="00D84A5F" w:rsidRPr="00903FD6" w:rsidRDefault="00D84A5F" w:rsidP="00F73E7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D84A5F" w:rsidRPr="00903FD6" w14:paraId="52F2D5CE" w14:textId="77777777" w:rsidTr="00FA1141">
        <w:trPr>
          <w:cantSplit/>
          <w:trHeight w:val="285"/>
        </w:trPr>
        <w:tc>
          <w:tcPr>
            <w:tcW w:w="6660" w:type="dxa"/>
          </w:tcPr>
          <w:p w14:paraId="513CFC26" w14:textId="77777777" w:rsidR="00D84A5F" w:rsidRPr="00903FD6" w:rsidRDefault="00D84A5F" w:rsidP="00F73E7F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BA221FC" w14:textId="77AB5BEA" w:rsidR="00D84A5F" w:rsidRPr="00903FD6" w:rsidRDefault="00772D07" w:rsidP="00107EBA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2" w:right="2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2,228</w:t>
            </w:r>
          </w:p>
        </w:tc>
        <w:tc>
          <w:tcPr>
            <w:tcW w:w="180" w:type="dxa"/>
          </w:tcPr>
          <w:p w14:paraId="05FE94C5" w14:textId="77777777" w:rsidR="00D84A5F" w:rsidRPr="00903FD6" w:rsidRDefault="00D84A5F" w:rsidP="00F73E7F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29E0357" w14:textId="77777777" w:rsidR="00D84A5F" w:rsidRPr="00903FD6" w:rsidRDefault="00D84A5F" w:rsidP="00866E8E">
            <w:pPr>
              <w:pStyle w:val="acctfourfigures"/>
              <w:tabs>
                <w:tab w:val="clear" w:pos="765"/>
                <w:tab w:val="decimal" w:pos="382"/>
                <w:tab w:val="left" w:pos="461"/>
                <w:tab w:val="decimal" w:pos="666"/>
                <w:tab w:val="decimal" w:pos="780"/>
              </w:tabs>
              <w:spacing w:line="240" w:lineRule="auto"/>
              <w:ind w:left="-72" w:right="2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5E8A33D1" w14:textId="2640CDF0" w:rsidR="004A7B3E" w:rsidRPr="00903FD6" w:rsidRDefault="004A7B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180"/>
        <w:gridCol w:w="1170"/>
        <w:gridCol w:w="180"/>
        <w:gridCol w:w="1170"/>
        <w:gridCol w:w="180"/>
        <w:gridCol w:w="1170"/>
      </w:tblGrid>
      <w:tr w:rsidR="00B551F6" w:rsidRPr="00903FD6" w14:paraId="102F51DA" w14:textId="77777777" w:rsidTr="00FA1141">
        <w:trPr>
          <w:cantSplit/>
          <w:trHeight w:val="398"/>
          <w:tblHeader/>
        </w:trPr>
        <w:tc>
          <w:tcPr>
            <w:tcW w:w="3960" w:type="dxa"/>
          </w:tcPr>
          <w:p w14:paraId="0C495465" w14:textId="77777777" w:rsidR="00B551F6" w:rsidRPr="00903FD6" w:rsidRDefault="00B551F6" w:rsidP="00C265B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437506C" w14:textId="77777777" w:rsidR="00B551F6" w:rsidRPr="00903FD6" w:rsidRDefault="00B551F6" w:rsidP="00C265B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0" w:type="dxa"/>
            <w:gridSpan w:val="4"/>
          </w:tcPr>
          <w:p w14:paraId="0915461C" w14:textId="77777777" w:rsidR="00B551F6" w:rsidRPr="00903FD6" w:rsidRDefault="00B551F6" w:rsidP="00C265B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0548F" w:rsidRPr="00903FD6" w14:paraId="6F8DCD98" w14:textId="77777777" w:rsidTr="00FA1141">
        <w:trPr>
          <w:cantSplit/>
          <w:tblHeader/>
        </w:trPr>
        <w:tc>
          <w:tcPr>
            <w:tcW w:w="3960" w:type="dxa"/>
          </w:tcPr>
          <w:p w14:paraId="0263DC16" w14:textId="77777777" w:rsidR="0080548F" w:rsidRPr="00903FD6" w:rsidRDefault="0080548F" w:rsidP="0080548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FEDAD5" w14:textId="3AAD9FCD" w:rsidR="0080548F" w:rsidRPr="00903FD6" w:rsidRDefault="00C20C7C" w:rsidP="008054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="0080548F"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="00F64FA5" w:rsidRPr="00903FD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14:paraId="0B1E08FB" w14:textId="77777777" w:rsidR="0080548F" w:rsidRPr="00903FD6" w:rsidRDefault="0080548F" w:rsidP="008054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4B495F" w14:textId="47F66551" w:rsidR="0080548F" w:rsidRPr="00903FD6" w:rsidRDefault="00C20C7C" w:rsidP="008054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="0080548F" w:rsidRPr="00903FD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80548F" w:rsidRPr="00903FD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554A803A" w14:textId="77777777" w:rsidR="0080548F" w:rsidRPr="00903FD6" w:rsidRDefault="0080548F" w:rsidP="008054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260C2F" w14:textId="548CC161" w:rsidR="0080548F" w:rsidRPr="00903FD6" w:rsidRDefault="00C20C7C" w:rsidP="008054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="0080548F"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="00F64FA5" w:rsidRPr="00903FD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14:paraId="1CAE3C1F" w14:textId="77777777" w:rsidR="0080548F" w:rsidRPr="00903FD6" w:rsidRDefault="0080548F" w:rsidP="008054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452AF4" w14:textId="0CCFDE8C" w:rsidR="0080548F" w:rsidRPr="00903FD6" w:rsidRDefault="00C20C7C" w:rsidP="008054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="0080548F" w:rsidRPr="00903FD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80548F" w:rsidRPr="00903FD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80548F" w:rsidRPr="00903FD6" w14:paraId="5029A686" w14:textId="77777777" w:rsidTr="00FA1141">
        <w:trPr>
          <w:cantSplit/>
          <w:tblHeader/>
        </w:trPr>
        <w:tc>
          <w:tcPr>
            <w:tcW w:w="3960" w:type="dxa"/>
            <w:vAlign w:val="bottom"/>
          </w:tcPr>
          <w:p w14:paraId="2E154332" w14:textId="6AAEB0DC" w:rsidR="0080548F" w:rsidRPr="00903FD6" w:rsidRDefault="0080548F" w:rsidP="0080548F">
            <w:pPr>
              <w:pStyle w:val="acctfourfigures"/>
              <w:spacing w:line="240" w:lineRule="auto"/>
              <w:ind w:right="1722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170" w:type="dxa"/>
          </w:tcPr>
          <w:p w14:paraId="00BF9C20" w14:textId="5F539BF1" w:rsidR="0080548F" w:rsidRPr="00903FD6" w:rsidRDefault="00C20C7C" w:rsidP="008054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" w:type="dxa"/>
          </w:tcPr>
          <w:p w14:paraId="51D52BA0" w14:textId="77777777" w:rsidR="0080548F" w:rsidRPr="00903FD6" w:rsidRDefault="0080548F" w:rsidP="008054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F77536" w14:textId="79B42433" w:rsidR="0080548F" w:rsidRPr="00903FD6" w:rsidRDefault="00C20C7C" w:rsidP="008054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180" w:type="dxa"/>
          </w:tcPr>
          <w:p w14:paraId="255886FD" w14:textId="77777777" w:rsidR="0080548F" w:rsidRPr="00903FD6" w:rsidRDefault="0080548F" w:rsidP="008054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3F60D1" w14:textId="6C4C60EF" w:rsidR="0080548F" w:rsidRPr="00903FD6" w:rsidRDefault="00C20C7C" w:rsidP="008054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" w:type="dxa"/>
          </w:tcPr>
          <w:p w14:paraId="2A7201A7" w14:textId="77777777" w:rsidR="0080548F" w:rsidRPr="00903FD6" w:rsidRDefault="0080548F" w:rsidP="008054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B62155" w14:textId="45371042" w:rsidR="0080548F" w:rsidRPr="00903FD6" w:rsidRDefault="00C20C7C" w:rsidP="008054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2562</w:t>
            </w:r>
          </w:p>
        </w:tc>
      </w:tr>
      <w:tr w:rsidR="0080548F" w:rsidRPr="00903FD6" w14:paraId="5B6C54DE" w14:textId="77777777" w:rsidTr="00FA1141">
        <w:trPr>
          <w:cantSplit/>
        </w:trPr>
        <w:tc>
          <w:tcPr>
            <w:tcW w:w="3960" w:type="dxa"/>
          </w:tcPr>
          <w:p w14:paraId="68E64B34" w14:textId="77777777" w:rsidR="0080548F" w:rsidRPr="00903FD6" w:rsidRDefault="0080548F" w:rsidP="0080548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65DFF2A3" w14:textId="77777777" w:rsidR="0080548F" w:rsidRPr="00903FD6" w:rsidRDefault="0080548F" w:rsidP="0080548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80548F" w:rsidRPr="00903FD6" w14:paraId="079A2381" w14:textId="77777777" w:rsidTr="00FA1141">
        <w:trPr>
          <w:cantSplit/>
        </w:trPr>
        <w:tc>
          <w:tcPr>
            <w:tcW w:w="3960" w:type="dxa"/>
          </w:tcPr>
          <w:p w14:paraId="6600B9F0" w14:textId="77777777" w:rsidR="0080548F" w:rsidRPr="00903FD6" w:rsidRDefault="0080548F" w:rsidP="0080548F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</w:tcPr>
          <w:p w14:paraId="44EA1E9A" w14:textId="74F34F91" w:rsidR="0080548F" w:rsidRPr="00903FD6" w:rsidRDefault="00107EBA" w:rsidP="0080548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2,787</w:t>
            </w:r>
          </w:p>
        </w:tc>
        <w:tc>
          <w:tcPr>
            <w:tcW w:w="180" w:type="dxa"/>
          </w:tcPr>
          <w:p w14:paraId="64A4E1CB" w14:textId="77777777" w:rsidR="0080548F" w:rsidRPr="00903FD6" w:rsidRDefault="0080548F" w:rsidP="0080548F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771F82" w14:textId="0B2818A1" w:rsidR="0080548F" w:rsidRPr="00903FD6" w:rsidRDefault="0080548F" w:rsidP="0080548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900943F" w14:textId="77777777" w:rsidR="0080548F" w:rsidRPr="00903FD6" w:rsidRDefault="0080548F" w:rsidP="0080548F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643FC71" w14:textId="3E874FA0" w:rsidR="0080548F" w:rsidRPr="00903FD6" w:rsidRDefault="00183884" w:rsidP="0080548F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93866CD" w14:textId="77777777" w:rsidR="0080548F" w:rsidRPr="00903FD6" w:rsidRDefault="0080548F" w:rsidP="0080548F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3CC81BD" w14:textId="77777777" w:rsidR="0080548F" w:rsidRPr="00903FD6" w:rsidRDefault="0080548F" w:rsidP="0080548F">
            <w:pPr>
              <w:pStyle w:val="acctfourfigures"/>
              <w:tabs>
                <w:tab w:val="clear" w:pos="765"/>
                <w:tab w:val="decimal" w:pos="382"/>
                <w:tab w:val="left" w:pos="461"/>
                <w:tab w:val="decimal" w:pos="666"/>
                <w:tab w:val="decimal" w:pos="780"/>
              </w:tabs>
              <w:spacing w:line="240" w:lineRule="auto"/>
              <w:ind w:left="-72" w:right="2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0548F" w:rsidRPr="00903FD6" w14:paraId="2E20ECBE" w14:textId="77777777" w:rsidTr="00FA1141">
        <w:trPr>
          <w:cantSplit/>
        </w:trPr>
        <w:tc>
          <w:tcPr>
            <w:tcW w:w="3960" w:type="dxa"/>
          </w:tcPr>
          <w:p w14:paraId="3F50B872" w14:textId="77777777" w:rsidR="0080548F" w:rsidRPr="00903FD6" w:rsidRDefault="0080548F" w:rsidP="0080548F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16C0CA2E" w14:textId="2BD11F81" w:rsidR="0080548F" w:rsidRPr="00903FD6" w:rsidRDefault="00107EBA" w:rsidP="0080548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D18F53D" w14:textId="77777777" w:rsidR="0080548F" w:rsidRPr="00903FD6" w:rsidRDefault="0080548F" w:rsidP="0080548F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851DA5" w14:textId="6CFDBF3F" w:rsidR="0080548F" w:rsidRPr="00903FD6" w:rsidRDefault="0080548F" w:rsidP="0080548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ACF1FC7" w14:textId="77777777" w:rsidR="0080548F" w:rsidRPr="00903FD6" w:rsidRDefault="0080548F" w:rsidP="0080548F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702F127" w14:textId="680691D4" w:rsidR="0080548F" w:rsidRPr="00903FD6" w:rsidRDefault="00183884" w:rsidP="0080548F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76EA5987" w14:textId="77777777" w:rsidR="0080548F" w:rsidRPr="00903FD6" w:rsidRDefault="0080548F" w:rsidP="0080548F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779939F" w14:textId="77777777" w:rsidR="0080548F" w:rsidRPr="00903FD6" w:rsidRDefault="0080548F" w:rsidP="0080548F">
            <w:pPr>
              <w:pStyle w:val="acctfourfigures"/>
              <w:tabs>
                <w:tab w:val="clear" w:pos="765"/>
                <w:tab w:val="left" w:pos="461"/>
                <w:tab w:val="decimal" w:pos="551"/>
                <w:tab w:val="decimal" w:pos="666"/>
                <w:tab w:val="decimal" w:pos="780"/>
              </w:tabs>
              <w:spacing w:line="240" w:lineRule="auto"/>
              <w:ind w:left="-72" w:right="2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0548F" w:rsidRPr="00903FD6" w14:paraId="3BCBD3C4" w14:textId="77777777" w:rsidTr="00FA1141">
        <w:trPr>
          <w:cantSplit/>
        </w:trPr>
        <w:tc>
          <w:tcPr>
            <w:tcW w:w="3960" w:type="dxa"/>
          </w:tcPr>
          <w:p w14:paraId="3690D283" w14:textId="0E45624E" w:rsidR="0080548F" w:rsidRPr="00903FD6" w:rsidRDefault="0080548F" w:rsidP="0080548F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6CE8C6DA" w14:textId="0E162CE5" w:rsidR="0080548F" w:rsidRPr="00903FD6" w:rsidRDefault="00107EBA" w:rsidP="0080548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39217C2D" w14:textId="77777777" w:rsidR="0080548F" w:rsidRPr="00903FD6" w:rsidRDefault="0080548F" w:rsidP="0080548F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A5A23D" w14:textId="07A57F57" w:rsidR="0080548F" w:rsidRPr="00903FD6" w:rsidRDefault="0080548F" w:rsidP="0080548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14DDA78" w14:textId="77777777" w:rsidR="0080548F" w:rsidRPr="00903FD6" w:rsidRDefault="0080548F" w:rsidP="0080548F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2C32567" w14:textId="5F1550A6" w:rsidR="0080548F" w:rsidRPr="00903FD6" w:rsidRDefault="00183884" w:rsidP="0080548F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37ECB58" w14:textId="77777777" w:rsidR="0080548F" w:rsidRPr="00903FD6" w:rsidRDefault="0080548F" w:rsidP="0080548F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24BAA29" w14:textId="0F477D7D" w:rsidR="0080548F" w:rsidRPr="00903FD6" w:rsidRDefault="0080548F" w:rsidP="0080548F">
            <w:pPr>
              <w:pStyle w:val="acctfourfigures"/>
              <w:tabs>
                <w:tab w:val="clear" w:pos="765"/>
                <w:tab w:val="left" w:pos="461"/>
                <w:tab w:val="decimal" w:pos="551"/>
                <w:tab w:val="decimal" w:pos="666"/>
                <w:tab w:val="decimal" w:pos="780"/>
              </w:tabs>
              <w:spacing w:line="240" w:lineRule="auto"/>
              <w:ind w:left="-72" w:right="2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84E8D" w:rsidRPr="00903FD6" w14:paraId="7DED369E" w14:textId="77777777" w:rsidTr="00FA1141">
        <w:trPr>
          <w:cantSplit/>
        </w:trPr>
        <w:tc>
          <w:tcPr>
            <w:tcW w:w="3960" w:type="dxa"/>
          </w:tcPr>
          <w:p w14:paraId="4026EE6B" w14:textId="77777777" w:rsidR="00F84E8D" w:rsidRPr="00903FD6" w:rsidRDefault="00F84E8D" w:rsidP="00F84E8D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0955DF5" w14:textId="17B71FA5" w:rsidR="00F84E8D" w:rsidRPr="00903FD6" w:rsidRDefault="00F84E8D" w:rsidP="00F84E8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13,373</w:t>
            </w:r>
          </w:p>
        </w:tc>
        <w:tc>
          <w:tcPr>
            <w:tcW w:w="180" w:type="dxa"/>
          </w:tcPr>
          <w:p w14:paraId="6D4246BC" w14:textId="77777777" w:rsidR="00F84E8D" w:rsidRPr="00903FD6" w:rsidRDefault="00F84E8D" w:rsidP="00F84E8D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A0861F" w14:textId="1E619808" w:rsidR="00F84E8D" w:rsidRPr="00903FD6" w:rsidRDefault="00F84E8D" w:rsidP="00F84E8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346156D" w14:textId="77777777" w:rsidR="00F84E8D" w:rsidRPr="00903FD6" w:rsidRDefault="00F84E8D" w:rsidP="00F84E8D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2B0B8FC" w14:textId="278D43D4" w:rsidR="00F84E8D" w:rsidRPr="00903FD6" w:rsidRDefault="00F84E8D" w:rsidP="00F84E8D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80" w:type="dxa"/>
          </w:tcPr>
          <w:p w14:paraId="40B572D7" w14:textId="77777777" w:rsidR="00F84E8D" w:rsidRPr="00903FD6" w:rsidRDefault="00F84E8D" w:rsidP="00F84E8D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C03840A" w14:textId="77777777" w:rsidR="00F84E8D" w:rsidRPr="00903FD6" w:rsidRDefault="00F84E8D" w:rsidP="00F84E8D">
            <w:pPr>
              <w:pStyle w:val="acctfourfigures"/>
              <w:tabs>
                <w:tab w:val="clear" w:pos="765"/>
                <w:tab w:val="left" w:pos="461"/>
                <w:tab w:val="decimal" w:pos="551"/>
                <w:tab w:val="decimal" w:pos="666"/>
                <w:tab w:val="decimal" w:pos="780"/>
              </w:tabs>
              <w:spacing w:line="240" w:lineRule="auto"/>
              <w:ind w:left="-72" w:right="2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84E8D" w:rsidRPr="00903FD6" w14:paraId="032110AF" w14:textId="77777777" w:rsidTr="00FA1141">
        <w:trPr>
          <w:cantSplit/>
          <w:trHeight w:val="343"/>
        </w:trPr>
        <w:tc>
          <w:tcPr>
            <w:tcW w:w="3960" w:type="dxa"/>
          </w:tcPr>
          <w:p w14:paraId="10553414" w14:textId="77777777" w:rsidR="00F84E8D" w:rsidRPr="00903FD6" w:rsidRDefault="00F84E8D" w:rsidP="00F84E8D">
            <w:pPr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FBB8D4D" w14:textId="7AFD62F7" w:rsidR="00F84E8D" w:rsidRPr="00903FD6" w:rsidRDefault="00F84E8D" w:rsidP="00F84E8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16,161</w:t>
            </w:r>
          </w:p>
        </w:tc>
        <w:tc>
          <w:tcPr>
            <w:tcW w:w="180" w:type="dxa"/>
          </w:tcPr>
          <w:p w14:paraId="492898FD" w14:textId="77777777" w:rsidR="00F84E8D" w:rsidRPr="00903FD6" w:rsidRDefault="00F84E8D" w:rsidP="00F84E8D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5820FD5" w14:textId="1C144F5F" w:rsidR="00F84E8D" w:rsidRPr="00903FD6" w:rsidRDefault="00F84E8D" w:rsidP="00F84E8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9A623C3" w14:textId="77777777" w:rsidR="00F84E8D" w:rsidRPr="00903FD6" w:rsidRDefault="00F84E8D" w:rsidP="00F84E8D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B6D152" w14:textId="6B52311B" w:rsidR="00F84E8D" w:rsidRPr="00903FD6" w:rsidRDefault="00F84E8D" w:rsidP="00F84E8D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</w:p>
        </w:tc>
        <w:tc>
          <w:tcPr>
            <w:tcW w:w="180" w:type="dxa"/>
          </w:tcPr>
          <w:p w14:paraId="61891CB1" w14:textId="77777777" w:rsidR="00F84E8D" w:rsidRPr="00903FD6" w:rsidRDefault="00F84E8D" w:rsidP="00F84E8D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1E8D56" w14:textId="77777777" w:rsidR="00F84E8D" w:rsidRPr="00903FD6" w:rsidRDefault="00F84E8D" w:rsidP="00F84E8D">
            <w:pPr>
              <w:pStyle w:val="acctfourfigures"/>
              <w:tabs>
                <w:tab w:val="clear" w:pos="765"/>
                <w:tab w:val="left" w:pos="461"/>
                <w:tab w:val="decimal" w:pos="666"/>
                <w:tab w:val="decimal" w:pos="780"/>
              </w:tabs>
              <w:spacing w:line="240" w:lineRule="auto"/>
              <w:ind w:left="-72" w:right="2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F12DA99" w14:textId="77777777" w:rsidR="00F50672" w:rsidRPr="00903FD6" w:rsidRDefault="00F50672" w:rsidP="007D169B">
      <w:pPr>
        <w:spacing w:line="240" w:lineRule="auto"/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</w:p>
    <w:tbl>
      <w:tblPr>
        <w:tblW w:w="918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660"/>
        <w:gridCol w:w="1170"/>
        <w:gridCol w:w="180"/>
        <w:gridCol w:w="1177"/>
      </w:tblGrid>
      <w:tr w:rsidR="000162A3" w:rsidRPr="00903FD6" w14:paraId="0422C394" w14:textId="77777777" w:rsidTr="00FA1141">
        <w:trPr>
          <w:cantSplit/>
          <w:trHeight w:val="398"/>
          <w:tblHeader/>
        </w:trPr>
        <w:tc>
          <w:tcPr>
            <w:tcW w:w="6660" w:type="dxa"/>
          </w:tcPr>
          <w:p w14:paraId="13A084BF" w14:textId="3F7A5278" w:rsidR="000162A3" w:rsidRPr="00903FD6" w:rsidRDefault="000162A3" w:rsidP="005E51A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7" w:type="dxa"/>
            <w:gridSpan w:val="3"/>
          </w:tcPr>
          <w:p w14:paraId="10115627" w14:textId="77777777" w:rsidR="000162A3" w:rsidRPr="00903FD6" w:rsidRDefault="000162A3" w:rsidP="005E51A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80548F" w:rsidRPr="00903FD6" w14:paraId="4870A37D" w14:textId="77777777" w:rsidTr="00FA1141">
        <w:trPr>
          <w:cantSplit/>
          <w:trHeight w:val="421"/>
          <w:tblHeader/>
        </w:trPr>
        <w:tc>
          <w:tcPr>
            <w:tcW w:w="6660" w:type="dxa"/>
          </w:tcPr>
          <w:p w14:paraId="44B5BB17" w14:textId="77777777" w:rsidR="0080548F" w:rsidRPr="00903FD6" w:rsidRDefault="0080548F" w:rsidP="0080548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D72F49" w14:textId="45FC4E02" w:rsidR="0080548F" w:rsidRPr="00903FD6" w:rsidRDefault="00F64FA5" w:rsidP="008054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30 </w:t>
            </w:r>
            <w:r w:rsidRPr="00903FD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14:paraId="7C3DB365" w14:textId="77777777" w:rsidR="0080548F" w:rsidRPr="00903FD6" w:rsidRDefault="0080548F" w:rsidP="008054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7" w:type="dxa"/>
          </w:tcPr>
          <w:p w14:paraId="66182C84" w14:textId="44EBD508" w:rsidR="0080548F" w:rsidRPr="00903FD6" w:rsidRDefault="00C20C7C" w:rsidP="008054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="0080548F" w:rsidRPr="00903FD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80548F" w:rsidRPr="00903FD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80548F" w:rsidRPr="00903FD6" w14:paraId="6AD4FAD3" w14:textId="77777777" w:rsidTr="00FA1141">
        <w:trPr>
          <w:cantSplit/>
          <w:trHeight w:val="421"/>
          <w:tblHeader/>
        </w:trPr>
        <w:tc>
          <w:tcPr>
            <w:tcW w:w="6660" w:type="dxa"/>
            <w:vAlign w:val="bottom"/>
          </w:tcPr>
          <w:p w14:paraId="243CBC97" w14:textId="77777777" w:rsidR="0080548F" w:rsidRPr="00903FD6" w:rsidRDefault="0080548F" w:rsidP="0080548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สิทธิการเช่า</w:t>
            </w:r>
          </w:p>
        </w:tc>
        <w:tc>
          <w:tcPr>
            <w:tcW w:w="1170" w:type="dxa"/>
          </w:tcPr>
          <w:p w14:paraId="491BBFF3" w14:textId="09A2A3CD" w:rsidR="0080548F" w:rsidRPr="00903FD6" w:rsidRDefault="00C20C7C" w:rsidP="008054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" w:type="dxa"/>
          </w:tcPr>
          <w:p w14:paraId="489FB7FA" w14:textId="77777777" w:rsidR="0080548F" w:rsidRPr="00903FD6" w:rsidRDefault="0080548F" w:rsidP="008054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7" w:type="dxa"/>
          </w:tcPr>
          <w:p w14:paraId="3261BE79" w14:textId="296F7225" w:rsidR="0080548F" w:rsidRPr="00903FD6" w:rsidRDefault="00C20C7C" w:rsidP="008054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2562</w:t>
            </w:r>
          </w:p>
        </w:tc>
      </w:tr>
      <w:tr w:rsidR="0080548F" w:rsidRPr="00903FD6" w14:paraId="2E2B6199" w14:textId="77777777" w:rsidTr="00FA1141">
        <w:trPr>
          <w:cantSplit/>
          <w:trHeight w:val="436"/>
        </w:trPr>
        <w:tc>
          <w:tcPr>
            <w:tcW w:w="6660" w:type="dxa"/>
          </w:tcPr>
          <w:p w14:paraId="07A76CD0" w14:textId="77777777" w:rsidR="0080548F" w:rsidRPr="00903FD6" w:rsidRDefault="0080548F" w:rsidP="0080548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7" w:type="dxa"/>
            <w:gridSpan w:val="3"/>
          </w:tcPr>
          <w:p w14:paraId="3D061A4A" w14:textId="77777777" w:rsidR="0080548F" w:rsidRPr="00903FD6" w:rsidRDefault="0080548F" w:rsidP="0080548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80548F" w:rsidRPr="00903FD6" w14:paraId="4CC92A9F" w14:textId="77777777" w:rsidTr="00FA1141">
        <w:trPr>
          <w:cantSplit/>
          <w:trHeight w:val="421"/>
        </w:trPr>
        <w:tc>
          <w:tcPr>
            <w:tcW w:w="6660" w:type="dxa"/>
          </w:tcPr>
          <w:p w14:paraId="514C06D1" w14:textId="77777777" w:rsidR="0080548F" w:rsidRPr="00903FD6" w:rsidRDefault="0080548F" w:rsidP="0080548F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</w:tcPr>
          <w:p w14:paraId="6CAE70C4" w14:textId="188EFF92" w:rsidR="0080548F" w:rsidRPr="00903FD6" w:rsidRDefault="00107EBA" w:rsidP="00107EBA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2" w:right="2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B28FE2B" w14:textId="77777777" w:rsidR="0080548F" w:rsidRPr="00903FD6" w:rsidRDefault="0080548F" w:rsidP="0080548F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7" w:type="dxa"/>
          </w:tcPr>
          <w:p w14:paraId="6EABB845" w14:textId="7AA4844B" w:rsidR="0080548F" w:rsidRPr="00903FD6" w:rsidRDefault="00C20C7C" w:rsidP="00F50672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313</w:t>
            </w:r>
          </w:p>
        </w:tc>
      </w:tr>
      <w:tr w:rsidR="0080548F" w:rsidRPr="00903FD6" w14:paraId="5616070D" w14:textId="77777777" w:rsidTr="00FA1141">
        <w:trPr>
          <w:cantSplit/>
          <w:trHeight w:val="421"/>
        </w:trPr>
        <w:tc>
          <w:tcPr>
            <w:tcW w:w="6660" w:type="dxa"/>
          </w:tcPr>
          <w:p w14:paraId="5C7503D4" w14:textId="77777777" w:rsidR="0080548F" w:rsidRPr="00903FD6" w:rsidRDefault="0080548F" w:rsidP="0080548F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1020D5B4" w14:textId="59E9A2FF" w:rsidR="0080548F" w:rsidRPr="00903FD6" w:rsidRDefault="00107EBA" w:rsidP="00107EBA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2" w:right="2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6B30D44" w14:textId="77777777" w:rsidR="0080548F" w:rsidRPr="00903FD6" w:rsidRDefault="0080548F" w:rsidP="0080548F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7" w:type="dxa"/>
          </w:tcPr>
          <w:p w14:paraId="2E10D05B" w14:textId="3F674B71" w:rsidR="0080548F" w:rsidRPr="00903FD6" w:rsidRDefault="00C20C7C" w:rsidP="00F50672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80548F" w:rsidRPr="00903FD6" w14:paraId="5C6A6B3B" w14:textId="77777777" w:rsidTr="00FA1141">
        <w:trPr>
          <w:cantSplit/>
          <w:trHeight w:val="285"/>
        </w:trPr>
        <w:tc>
          <w:tcPr>
            <w:tcW w:w="6660" w:type="dxa"/>
          </w:tcPr>
          <w:p w14:paraId="26196F51" w14:textId="77777777" w:rsidR="0080548F" w:rsidRPr="00903FD6" w:rsidRDefault="0080548F" w:rsidP="0080548F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8D037FD" w14:textId="0D8816F0" w:rsidR="0080548F" w:rsidRPr="00903FD6" w:rsidRDefault="00107EBA" w:rsidP="00107EBA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2" w:right="2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700BC47" w14:textId="77777777" w:rsidR="0080548F" w:rsidRPr="00903FD6" w:rsidRDefault="0080548F" w:rsidP="0080548F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6243C1B0" w14:textId="173C4A5E" w:rsidR="0080548F" w:rsidRPr="00903FD6" w:rsidRDefault="00C20C7C" w:rsidP="00F50672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80548F" w:rsidRPr="00903F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03F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266</w:t>
            </w:r>
          </w:p>
        </w:tc>
      </w:tr>
      <w:tr w:rsidR="0080548F" w:rsidRPr="00903FD6" w14:paraId="17649C7A" w14:textId="77777777" w:rsidTr="00FA1141">
        <w:trPr>
          <w:cantSplit/>
          <w:trHeight w:val="361"/>
        </w:trPr>
        <w:tc>
          <w:tcPr>
            <w:tcW w:w="6660" w:type="dxa"/>
          </w:tcPr>
          <w:p w14:paraId="79A09EA8" w14:textId="77777777" w:rsidR="0080548F" w:rsidRPr="00903FD6" w:rsidRDefault="0080548F" w:rsidP="0080548F">
            <w:pPr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1F38646" w14:textId="7E959CAA" w:rsidR="0080548F" w:rsidRPr="00903FD6" w:rsidRDefault="00107EBA" w:rsidP="00107EBA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2" w:right="2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672ECFF" w14:textId="77777777" w:rsidR="0080548F" w:rsidRPr="00903FD6" w:rsidRDefault="0080548F" w:rsidP="0080548F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51FAA3A4" w14:textId="52F626C7" w:rsidR="0080548F" w:rsidRPr="00903FD6" w:rsidRDefault="00C20C7C" w:rsidP="00F50672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80548F" w:rsidRPr="00903F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581</w:t>
            </w:r>
          </w:p>
        </w:tc>
      </w:tr>
    </w:tbl>
    <w:p w14:paraId="32DAE91C" w14:textId="77777777" w:rsidR="00A61399" w:rsidRPr="00903FD6" w:rsidRDefault="00A61399" w:rsidP="007D169B">
      <w:pPr>
        <w:spacing w:line="240" w:lineRule="auto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665C2F87" w14:textId="081BF035" w:rsidR="003832EA" w:rsidRPr="00903FD6" w:rsidRDefault="003832EA" w:rsidP="007D169B">
      <w:pPr>
        <w:spacing w:line="240" w:lineRule="auto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903FD6"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570"/>
        <w:gridCol w:w="1260"/>
        <w:gridCol w:w="180"/>
        <w:gridCol w:w="1260"/>
      </w:tblGrid>
      <w:tr w:rsidR="00663297" w:rsidRPr="00903FD6" w14:paraId="043C0D39" w14:textId="77777777" w:rsidTr="00FA1141">
        <w:trPr>
          <w:cantSplit/>
          <w:trHeight w:val="398"/>
          <w:tblHeader/>
        </w:trPr>
        <w:tc>
          <w:tcPr>
            <w:tcW w:w="6570" w:type="dxa"/>
          </w:tcPr>
          <w:p w14:paraId="2CE53A56" w14:textId="53E8C911" w:rsidR="00663297" w:rsidRPr="00903FD6" w:rsidRDefault="00663297" w:rsidP="0066329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70FBBAD9" w14:textId="77777777" w:rsidR="00663297" w:rsidRPr="00903FD6" w:rsidRDefault="00663297" w:rsidP="0066329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80548F" w:rsidRPr="00903FD6" w14:paraId="4EB48777" w14:textId="77777777" w:rsidTr="00FA1141">
        <w:trPr>
          <w:cantSplit/>
          <w:trHeight w:val="421"/>
          <w:tblHeader/>
        </w:trPr>
        <w:tc>
          <w:tcPr>
            <w:tcW w:w="6570" w:type="dxa"/>
          </w:tcPr>
          <w:p w14:paraId="0ED3F6E3" w14:textId="77777777" w:rsidR="0080548F" w:rsidRPr="00903FD6" w:rsidRDefault="0080548F" w:rsidP="0080548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B31843" w14:textId="604696C4" w:rsidR="0080548F" w:rsidRPr="00903FD6" w:rsidRDefault="00F64FA5" w:rsidP="008054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30 </w:t>
            </w:r>
            <w:r w:rsidRPr="00903FD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14:paraId="15B6AC37" w14:textId="77777777" w:rsidR="0080548F" w:rsidRPr="00903FD6" w:rsidRDefault="0080548F" w:rsidP="008054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F986C9" w14:textId="429F5490" w:rsidR="0080548F" w:rsidRPr="00903FD6" w:rsidRDefault="00C20C7C" w:rsidP="008054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="0080548F" w:rsidRPr="00903FD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80548F" w:rsidRPr="00903FD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80548F" w:rsidRPr="00903FD6" w14:paraId="07D950D0" w14:textId="77777777" w:rsidTr="00FA1141">
        <w:trPr>
          <w:cantSplit/>
          <w:trHeight w:val="421"/>
          <w:tblHeader/>
        </w:trPr>
        <w:tc>
          <w:tcPr>
            <w:tcW w:w="6570" w:type="dxa"/>
            <w:vAlign w:val="bottom"/>
          </w:tcPr>
          <w:p w14:paraId="7EBDADC7" w14:textId="2219D40D" w:rsidR="0080548F" w:rsidRPr="00903FD6" w:rsidRDefault="0080548F" w:rsidP="0080548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1260" w:type="dxa"/>
          </w:tcPr>
          <w:p w14:paraId="4DC0AB6B" w14:textId="67C7471A" w:rsidR="0080548F" w:rsidRPr="00903FD6" w:rsidRDefault="00C20C7C" w:rsidP="008054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" w:type="dxa"/>
          </w:tcPr>
          <w:p w14:paraId="737D1916" w14:textId="77777777" w:rsidR="0080548F" w:rsidRPr="00903FD6" w:rsidRDefault="0080548F" w:rsidP="008054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384C71" w14:textId="025D0DB1" w:rsidR="0080548F" w:rsidRPr="00903FD6" w:rsidRDefault="00C20C7C" w:rsidP="008054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2562</w:t>
            </w:r>
          </w:p>
        </w:tc>
      </w:tr>
      <w:tr w:rsidR="0080548F" w:rsidRPr="00903FD6" w14:paraId="38465DB6" w14:textId="77777777" w:rsidTr="00FA1141">
        <w:trPr>
          <w:cantSplit/>
          <w:trHeight w:val="436"/>
        </w:trPr>
        <w:tc>
          <w:tcPr>
            <w:tcW w:w="6570" w:type="dxa"/>
          </w:tcPr>
          <w:p w14:paraId="36FDF329" w14:textId="77777777" w:rsidR="0080548F" w:rsidRPr="00903FD6" w:rsidRDefault="0080548F" w:rsidP="0080548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47663D31" w14:textId="77777777" w:rsidR="0080548F" w:rsidRPr="00903FD6" w:rsidRDefault="0080548F" w:rsidP="0080548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80548F" w:rsidRPr="00903FD6" w14:paraId="3BBECA90" w14:textId="77777777" w:rsidTr="00FA1141">
        <w:trPr>
          <w:cantSplit/>
          <w:trHeight w:val="421"/>
        </w:trPr>
        <w:tc>
          <w:tcPr>
            <w:tcW w:w="6570" w:type="dxa"/>
          </w:tcPr>
          <w:p w14:paraId="02FDD442" w14:textId="29EBC009" w:rsidR="0080548F" w:rsidRPr="00903FD6" w:rsidRDefault="0080548F" w:rsidP="0080548F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ค่าใช้จ่ายรอตัดบัญชี</w:t>
            </w:r>
          </w:p>
        </w:tc>
        <w:tc>
          <w:tcPr>
            <w:tcW w:w="1260" w:type="dxa"/>
          </w:tcPr>
          <w:p w14:paraId="5EC4A651" w14:textId="77777777" w:rsidR="0080548F" w:rsidRPr="00903FD6" w:rsidRDefault="0080548F" w:rsidP="0080548F">
            <w:pPr>
              <w:pStyle w:val="acctfourfigures"/>
              <w:tabs>
                <w:tab w:val="clear" w:pos="765"/>
                <w:tab w:val="decimal" w:pos="1245"/>
              </w:tabs>
              <w:spacing w:line="240" w:lineRule="auto"/>
              <w:ind w:left="-72" w:right="2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92D5010" w14:textId="77777777" w:rsidR="0080548F" w:rsidRPr="00903FD6" w:rsidRDefault="0080548F" w:rsidP="0080548F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A65501B" w14:textId="77777777" w:rsidR="0080548F" w:rsidRPr="00903FD6" w:rsidRDefault="0080548F" w:rsidP="0080548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0548F" w:rsidRPr="00903FD6" w14:paraId="5576B9A6" w14:textId="77777777" w:rsidTr="00FA1141">
        <w:trPr>
          <w:cantSplit/>
          <w:trHeight w:val="421"/>
        </w:trPr>
        <w:tc>
          <w:tcPr>
            <w:tcW w:w="6570" w:type="dxa"/>
          </w:tcPr>
          <w:p w14:paraId="7E85F1F2" w14:textId="77777777" w:rsidR="0080548F" w:rsidRPr="00903FD6" w:rsidRDefault="0080548F" w:rsidP="0080548F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</w:tcPr>
          <w:p w14:paraId="739FC127" w14:textId="148F5491" w:rsidR="0080548F" w:rsidRPr="00903FD6" w:rsidRDefault="00107EBA" w:rsidP="00107EBA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2" w:right="19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52C1F944" w14:textId="77777777" w:rsidR="0080548F" w:rsidRPr="00903FD6" w:rsidRDefault="0080548F" w:rsidP="0080548F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6848888" w14:textId="681F8077" w:rsidR="0080548F" w:rsidRPr="00903FD6" w:rsidRDefault="00C20C7C" w:rsidP="0080548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80548F" w:rsidRPr="00903FD6" w14:paraId="2C972E18" w14:textId="77777777" w:rsidTr="00FA1141">
        <w:trPr>
          <w:cantSplit/>
          <w:trHeight w:val="421"/>
        </w:trPr>
        <w:tc>
          <w:tcPr>
            <w:tcW w:w="6570" w:type="dxa"/>
          </w:tcPr>
          <w:p w14:paraId="46BCF30A" w14:textId="5E141FE6" w:rsidR="0080548F" w:rsidRPr="00903FD6" w:rsidRDefault="0080548F" w:rsidP="0080548F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59C4A963" w14:textId="0630D5F8" w:rsidR="0080548F" w:rsidRPr="00903FD6" w:rsidRDefault="00107EBA" w:rsidP="00107EBA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2" w:right="19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68A3243D" w14:textId="77777777" w:rsidR="0080548F" w:rsidRPr="00903FD6" w:rsidRDefault="0080548F" w:rsidP="0080548F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55B219DE" w14:textId="6724EF60" w:rsidR="0080548F" w:rsidRPr="00903FD6" w:rsidRDefault="00C20C7C" w:rsidP="0080548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80548F" w:rsidRPr="00903FD6" w14:paraId="0E599A78" w14:textId="77777777" w:rsidTr="00FA1141">
        <w:trPr>
          <w:cantSplit/>
          <w:trHeight w:val="285"/>
        </w:trPr>
        <w:tc>
          <w:tcPr>
            <w:tcW w:w="6570" w:type="dxa"/>
          </w:tcPr>
          <w:p w14:paraId="3ED01D65" w14:textId="77777777" w:rsidR="0080548F" w:rsidRPr="00903FD6" w:rsidRDefault="0080548F" w:rsidP="0080548F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1047AE4" w14:textId="186FDE36" w:rsidR="0080548F" w:rsidRPr="00903FD6" w:rsidRDefault="000F056D" w:rsidP="00107EBA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2" w:right="19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="00107EB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550</w:t>
            </w:r>
          </w:p>
        </w:tc>
        <w:tc>
          <w:tcPr>
            <w:tcW w:w="180" w:type="dxa"/>
          </w:tcPr>
          <w:p w14:paraId="33EB5672" w14:textId="77777777" w:rsidR="0080548F" w:rsidRPr="00903FD6" w:rsidRDefault="0080548F" w:rsidP="0080548F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60102E" w14:textId="6A304212" w:rsidR="0080548F" w:rsidRPr="00903FD6" w:rsidRDefault="00C20C7C" w:rsidP="0080548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80548F" w:rsidRPr="00903F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03F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300</w:t>
            </w:r>
          </w:p>
        </w:tc>
      </w:tr>
      <w:tr w:rsidR="0080548F" w:rsidRPr="00903FD6" w14:paraId="134E07AB" w14:textId="77777777" w:rsidTr="00FA1141">
        <w:trPr>
          <w:cantSplit/>
          <w:trHeight w:val="361"/>
        </w:trPr>
        <w:tc>
          <w:tcPr>
            <w:tcW w:w="6570" w:type="dxa"/>
          </w:tcPr>
          <w:p w14:paraId="1E879456" w14:textId="77777777" w:rsidR="0080548F" w:rsidRPr="00903FD6" w:rsidRDefault="0080548F" w:rsidP="0080548F">
            <w:pPr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2525732" w14:textId="1FC0D7F0" w:rsidR="0080548F" w:rsidRPr="00903FD6" w:rsidRDefault="000F056D" w:rsidP="00107EBA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2" w:right="1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107E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557</w:t>
            </w:r>
          </w:p>
        </w:tc>
        <w:tc>
          <w:tcPr>
            <w:tcW w:w="180" w:type="dxa"/>
          </w:tcPr>
          <w:p w14:paraId="3BE7FC98" w14:textId="77777777" w:rsidR="0080548F" w:rsidRPr="00903FD6" w:rsidRDefault="0080548F" w:rsidP="0080548F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DD22E7B" w14:textId="233EC344" w:rsidR="0080548F" w:rsidRPr="00903FD6" w:rsidRDefault="00C20C7C" w:rsidP="0080548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80548F" w:rsidRPr="00903F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306</w:t>
            </w:r>
          </w:p>
        </w:tc>
      </w:tr>
    </w:tbl>
    <w:p w14:paraId="104DB9E4" w14:textId="77777777" w:rsidR="00A61399" w:rsidRPr="00903FD6" w:rsidRDefault="00A61399" w:rsidP="00626CB2">
      <w:pPr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570"/>
        <w:gridCol w:w="1260"/>
        <w:gridCol w:w="180"/>
        <w:gridCol w:w="1260"/>
      </w:tblGrid>
      <w:tr w:rsidR="00663297" w:rsidRPr="00903FD6" w14:paraId="0E7EDFF9" w14:textId="77777777" w:rsidTr="00FA1141">
        <w:trPr>
          <w:cantSplit/>
          <w:trHeight w:val="398"/>
          <w:tblHeader/>
        </w:trPr>
        <w:tc>
          <w:tcPr>
            <w:tcW w:w="6570" w:type="dxa"/>
          </w:tcPr>
          <w:p w14:paraId="5CED9DA4" w14:textId="5D9C9705" w:rsidR="00663297" w:rsidRPr="00903FD6" w:rsidRDefault="00663297" w:rsidP="0066329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22C584A8" w14:textId="77777777" w:rsidR="00663297" w:rsidRPr="00903FD6" w:rsidRDefault="00663297" w:rsidP="0066329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80548F" w:rsidRPr="00903FD6" w14:paraId="2450260B" w14:textId="77777777" w:rsidTr="00FA1141">
        <w:trPr>
          <w:cantSplit/>
          <w:trHeight w:val="421"/>
          <w:tblHeader/>
        </w:trPr>
        <w:tc>
          <w:tcPr>
            <w:tcW w:w="6570" w:type="dxa"/>
          </w:tcPr>
          <w:p w14:paraId="34631D1D" w14:textId="77777777" w:rsidR="0080548F" w:rsidRPr="00903FD6" w:rsidRDefault="0080548F" w:rsidP="0080548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60AA37" w14:textId="2878608B" w:rsidR="0080548F" w:rsidRPr="00903FD6" w:rsidRDefault="00F64FA5" w:rsidP="008054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30 </w:t>
            </w:r>
            <w:r w:rsidRPr="00903FD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14:paraId="6C6EE129" w14:textId="77777777" w:rsidR="0080548F" w:rsidRPr="00903FD6" w:rsidRDefault="0080548F" w:rsidP="008054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C0D249" w14:textId="54351540" w:rsidR="0080548F" w:rsidRPr="00903FD6" w:rsidRDefault="00C20C7C" w:rsidP="008054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="0080548F" w:rsidRPr="00903FD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80548F" w:rsidRPr="00903FD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80548F" w:rsidRPr="00903FD6" w14:paraId="41E0E377" w14:textId="77777777" w:rsidTr="00FA1141">
        <w:trPr>
          <w:cantSplit/>
          <w:trHeight w:val="421"/>
          <w:tblHeader/>
        </w:trPr>
        <w:tc>
          <w:tcPr>
            <w:tcW w:w="6570" w:type="dxa"/>
            <w:vAlign w:val="bottom"/>
          </w:tcPr>
          <w:p w14:paraId="31D040A6" w14:textId="63E18447" w:rsidR="0080548F" w:rsidRPr="00903FD6" w:rsidRDefault="0080548F" w:rsidP="0080548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เจ้าหนี้การค้า</w:t>
            </w:r>
          </w:p>
        </w:tc>
        <w:tc>
          <w:tcPr>
            <w:tcW w:w="1260" w:type="dxa"/>
          </w:tcPr>
          <w:p w14:paraId="1D4CF32E" w14:textId="59EA6951" w:rsidR="0080548F" w:rsidRPr="00903FD6" w:rsidRDefault="00C20C7C" w:rsidP="008054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" w:type="dxa"/>
          </w:tcPr>
          <w:p w14:paraId="2C19DB24" w14:textId="77777777" w:rsidR="0080548F" w:rsidRPr="00903FD6" w:rsidRDefault="0080548F" w:rsidP="008054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F8CD17" w14:textId="2C2FCF80" w:rsidR="0080548F" w:rsidRPr="00903FD6" w:rsidRDefault="00C20C7C" w:rsidP="008054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2562</w:t>
            </w:r>
          </w:p>
        </w:tc>
      </w:tr>
      <w:tr w:rsidR="0080548F" w:rsidRPr="00903FD6" w14:paraId="3C8B2189" w14:textId="77777777" w:rsidTr="00FA1141">
        <w:trPr>
          <w:cantSplit/>
          <w:trHeight w:val="436"/>
        </w:trPr>
        <w:tc>
          <w:tcPr>
            <w:tcW w:w="6570" w:type="dxa"/>
          </w:tcPr>
          <w:p w14:paraId="6B832CA9" w14:textId="77777777" w:rsidR="0080548F" w:rsidRPr="00903FD6" w:rsidRDefault="0080548F" w:rsidP="0080548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225546D5" w14:textId="77777777" w:rsidR="0080548F" w:rsidRPr="00903FD6" w:rsidRDefault="0080548F" w:rsidP="0080548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80548F" w:rsidRPr="00903FD6" w14:paraId="6DA1D1ED" w14:textId="77777777" w:rsidTr="00FA1141">
        <w:trPr>
          <w:cantSplit/>
          <w:trHeight w:val="421"/>
        </w:trPr>
        <w:tc>
          <w:tcPr>
            <w:tcW w:w="6570" w:type="dxa"/>
          </w:tcPr>
          <w:p w14:paraId="40925B89" w14:textId="77777777" w:rsidR="0080548F" w:rsidRPr="00903FD6" w:rsidRDefault="0080548F" w:rsidP="0080548F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</w:tcPr>
          <w:p w14:paraId="49CE7DA5" w14:textId="11799783" w:rsidR="0080548F" w:rsidRPr="00903FD6" w:rsidRDefault="00107EBA" w:rsidP="00107EBA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2" w:right="19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11B70BD8" w14:textId="77777777" w:rsidR="0080548F" w:rsidRPr="00903FD6" w:rsidRDefault="0080548F" w:rsidP="0080548F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64E1C56" w14:textId="6A89C1F2" w:rsidR="0080548F" w:rsidRPr="00903FD6" w:rsidRDefault="00C20C7C" w:rsidP="0080548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80548F" w:rsidRPr="00903FD6" w14:paraId="7E34F758" w14:textId="77777777" w:rsidTr="00FA1141">
        <w:trPr>
          <w:cantSplit/>
          <w:trHeight w:val="285"/>
        </w:trPr>
        <w:tc>
          <w:tcPr>
            <w:tcW w:w="6570" w:type="dxa"/>
          </w:tcPr>
          <w:p w14:paraId="3BCE1324" w14:textId="77777777" w:rsidR="0080548F" w:rsidRPr="00903FD6" w:rsidRDefault="0080548F" w:rsidP="0080548F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BC1282A" w14:textId="3029F213" w:rsidR="0080548F" w:rsidRPr="00903FD6" w:rsidRDefault="00107EBA" w:rsidP="00107EBA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2" w:right="1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154</w:t>
            </w:r>
          </w:p>
        </w:tc>
        <w:tc>
          <w:tcPr>
            <w:tcW w:w="180" w:type="dxa"/>
          </w:tcPr>
          <w:p w14:paraId="6C2EB629" w14:textId="77777777" w:rsidR="0080548F" w:rsidRPr="00903FD6" w:rsidRDefault="0080548F" w:rsidP="0080548F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0F3A1B" w14:textId="2707919C" w:rsidR="0080548F" w:rsidRPr="00903FD6" w:rsidRDefault="00C20C7C" w:rsidP="0080548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159</w:t>
            </w:r>
          </w:p>
        </w:tc>
      </w:tr>
      <w:tr w:rsidR="0080548F" w:rsidRPr="00903FD6" w14:paraId="7816B676" w14:textId="77777777" w:rsidTr="00FA1141">
        <w:trPr>
          <w:cantSplit/>
          <w:trHeight w:val="343"/>
        </w:trPr>
        <w:tc>
          <w:tcPr>
            <w:tcW w:w="6570" w:type="dxa"/>
          </w:tcPr>
          <w:p w14:paraId="5101ED7E" w14:textId="77777777" w:rsidR="0080548F" w:rsidRPr="00903FD6" w:rsidRDefault="0080548F" w:rsidP="0080548F">
            <w:pPr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200E4CC" w14:textId="73F50F83" w:rsidR="0080548F" w:rsidRPr="00903FD6" w:rsidRDefault="00107EBA" w:rsidP="00107EBA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2" w:right="1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155</w:t>
            </w:r>
          </w:p>
        </w:tc>
        <w:tc>
          <w:tcPr>
            <w:tcW w:w="180" w:type="dxa"/>
          </w:tcPr>
          <w:p w14:paraId="075640C7" w14:textId="77777777" w:rsidR="0080548F" w:rsidRPr="00903FD6" w:rsidRDefault="0080548F" w:rsidP="0080548F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2FFBD88" w14:textId="23A2BD4A" w:rsidR="0080548F" w:rsidRPr="00903FD6" w:rsidRDefault="00C20C7C" w:rsidP="0080548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161</w:t>
            </w:r>
          </w:p>
        </w:tc>
      </w:tr>
    </w:tbl>
    <w:p w14:paraId="0C44945E" w14:textId="249CCB5B" w:rsidR="001327FF" w:rsidRPr="00903FD6" w:rsidRDefault="001327FF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180"/>
        <w:gridCol w:w="1170"/>
        <w:gridCol w:w="180"/>
        <w:gridCol w:w="1170"/>
        <w:gridCol w:w="180"/>
        <w:gridCol w:w="1260"/>
      </w:tblGrid>
      <w:tr w:rsidR="00D27C5F" w:rsidRPr="00903FD6" w14:paraId="38264842" w14:textId="77777777" w:rsidTr="00FA1141">
        <w:trPr>
          <w:cantSplit/>
          <w:trHeight w:val="299"/>
        </w:trPr>
        <w:tc>
          <w:tcPr>
            <w:tcW w:w="3960" w:type="dxa"/>
          </w:tcPr>
          <w:p w14:paraId="469CCA01" w14:textId="67A2A4E2" w:rsidR="00D27C5F" w:rsidRPr="00903FD6" w:rsidRDefault="00CD6E91" w:rsidP="00D27C5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520" w:type="dxa"/>
            <w:gridSpan w:val="3"/>
          </w:tcPr>
          <w:p w14:paraId="07FE541F" w14:textId="77777777" w:rsidR="00D27C5F" w:rsidRPr="00903FD6" w:rsidRDefault="00D27C5F" w:rsidP="00D27C5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90" w:type="dxa"/>
            <w:gridSpan w:val="4"/>
          </w:tcPr>
          <w:p w14:paraId="42EDCEE0" w14:textId="77777777" w:rsidR="00D27C5F" w:rsidRPr="00903FD6" w:rsidRDefault="00D27C5F" w:rsidP="00D27C5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0548F" w:rsidRPr="00903FD6" w14:paraId="6FD6E938" w14:textId="77777777" w:rsidTr="00FA1141">
        <w:trPr>
          <w:cantSplit/>
          <w:trHeight w:val="425"/>
        </w:trPr>
        <w:tc>
          <w:tcPr>
            <w:tcW w:w="3960" w:type="dxa"/>
          </w:tcPr>
          <w:p w14:paraId="2FAEE07F" w14:textId="77777777" w:rsidR="0080548F" w:rsidRPr="00903FD6" w:rsidRDefault="0080548F" w:rsidP="0080548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E73DC7" w14:textId="02B6D2A4" w:rsidR="0080548F" w:rsidRPr="00903FD6" w:rsidRDefault="00F64FA5" w:rsidP="008054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30 </w:t>
            </w:r>
            <w:r w:rsidRPr="00903FD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14:paraId="5C39ECBC" w14:textId="77777777" w:rsidR="0080548F" w:rsidRPr="00903FD6" w:rsidRDefault="0080548F" w:rsidP="008054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3BC249" w14:textId="7A1149C3" w:rsidR="0080548F" w:rsidRPr="00903FD6" w:rsidRDefault="00C20C7C" w:rsidP="008054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="0080548F" w:rsidRPr="00903FD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80548F" w:rsidRPr="00903FD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50994A21" w14:textId="77777777" w:rsidR="0080548F" w:rsidRPr="00903FD6" w:rsidRDefault="0080548F" w:rsidP="008054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BDA523" w14:textId="4A98A22A" w:rsidR="0080548F" w:rsidRPr="00903FD6" w:rsidRDefault="00F64FA5" w:rsidP="008054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30 </w:t>
            </w:r>
            <w:r w:rsidRPr="00903FD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14:paraId="3D74FEB1" w14:textId="77777777" w:rsidR="0080548F" w:rsidRPr="00903FD6" w:rsidRDefault="0080548F" w:rsidP="008054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5B9102" w14:textId="38DFD388" w:rsidR="0080548F" w:rsidRPr="00903FD6" w:rsidRDefault="00C20C7C" w:rsidP="008054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="0080548F" w:rsidRPr="00903FD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80548F" w:rsidRPr="00903FD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80548F" w:rsidRPr="00903FD6" w14:paraId="3B9AC29B" w14:textId="77777777" w:rsidTr="00FA1141">
        <w:trPr>
          <w:cantSplit/>
          <w:trHeight w:val="425"/>
        </w:trPr>
        <w:tc>
          <w:tcPr>
            <w:tcW w:w="3960" w:type="dxa"/>
          </w:tcPr>
          <w:p w14:paraId="22BDEDF9" w14:textId="3B087089" w:rsidR="0080548F" w:rsidRPr="00903FD6" w:rsidRDefault="0080548F" w:rsidP="0080548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เจ้าหนี้หมุนเวียนอื่น</w:t>
            </w:r>
          </w:p>
        </w:tc>
        <w:tc>
          <w:tcPr>
            <w:tcW w:w="1170" w:type="dxa"/>
          </w:tcPr>
          <w:p w14:paraId="6B5F4132" w14:textId="22854E7F" w:rsidR="0080548F" w:rsidRPr="00903FD6" w:rsidRDefault="00C20C7C" w:rsidP="008054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" w:type="dxa"/>
          </w:tcPr>
          <w:p w14:paraId="40550FE7" w14:textId="77777777" w:rsidR="0080548F" w:rsidRPr="00903FD6" w:rsidRDefault="0080548F" w:rsidP="008054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4FEAC2" w14:textId="63685D4D" w:rsidR="0080548F" w:rsidRPr="00903FD6" w:rsidRDefault="00C20C7C" w:rsidP="008054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180" w:type="dxa"/>
          </w:tcPr>
          <w:p w14:paraId="06EDE627" w14:textId="77777777" w:rsidR="0080548F" w:rsidRPr="00903FD6" w:rsidRDefault="0080548F" w:rsidP="008054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A31931" w14:textId="0E5F78B8" w:rsidR="0080548F" w:rsidRPr="00903FD6" w:rsidRDefault="00C20C7C" w:rsidP="008054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" w:type="dxa"/>
          </w:tcPr>
          <w:p w14:paraId="5F0A6163" w14:textId="77777777" w:rsidR="0080548F" w:rsidRPr="00903FD6" w:rsidRDefault="0080548F" w:rsidP="008054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470515" w14:textId="42E1DC79" w:rsidR="0080548F" w:rsidRPr="00903FD6" w:rsidRDefault="00C20C7C" w:rsidP="008054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2562</w:t>
            </w:r>
          </w:p>
        </w:tc>
      </w:tr>
      <w:tr w:rsidR="0080548F" w:rsidRPr="00903FD6" w14:paraId="03D31870" w14:textId="77777777" w:rsidTr="00FA1141">
        <w:trPr>
          <w:cantSplit/>
          <w:trHeight w:val="440"/>
        </w:trPr>
        <w:tc>
          <w:tcPr>
            <w:tcW w:w="3960" w:type="dxa"/>
          </w:tcPr>
          <w:p w14:paraId="3B289531" w14:textId="77777777" w:rsidR="0080548F" w:rsidRPr="00903FD6" w:rsidRDefault="0080548F" w:rsidP="0080548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1EF04D52" w14:textId="77777777" w:rsidR="0080548F" w:rsidRPr="00903FD6" w:rsidRDefault="0080548F" w:rsidP="0080548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80548F" w:rsidRPr="00903FD6" w14:paraId="080F968F" w14:textId="77777777" w:rsidTr="00FA1141">
        <w:trPr>
          <w:cantSplit/>
          <w:trHeight w:val="425"/>
        </w:trPr>
        <w:tc>
          <w:tcPr>
            <w:tcW w:w="3960" w:type="dxa"/>
          </w:tcPr>
          <w:p w14:paraId="545D2567" w14:textId="77777777" w:rsidR="0080548F" w:rsidRPr="00903FD6" w:rsidRDefault="0080548F" w:rsidP="0080548F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</w:tcPr>
          <w:p w14:paraId="1470BA69" w14:textId="6EBA85F5" w:rsidR="0080548F" w:rsidRPr="00903FD6" w:rsidRDefault="000F056D" w:rsidP="0080548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516</w:t>
            </w:r>
          </w:p>
        </w:tc>
        <w:tc>
          <w:tcPr>
            <w:tcW w:w="180" w:type="dxa"/>
          </w:tcPr>
          <w:p w14:paraId="43AC0764" w14:textId="77777777" w:rsidR="0080548F" w:rsidRPr="00903FD6" w:rsidRDefault="0080548F" w:rsidP="0080548F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9A4587A" w14:textId="5D76D431" w:rsidR="0080548F" w:rsidRPr="00903FD6" w:rsidRDefault="00C20C7C" w:rsidP="0080548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334</w:t>
            </w:r>
          </w:p>
        </w:tc>
        <w:tc>
          <w:tcPr>
            <w:tcW w:w="180" w:type="dxa"/>
          </w:tcPr>
          <w:p w14:paraId="70E30F4B" w14:textId="77777777" w:rsidR="0080548F" w:rsidRPr="00903FD6" w:rsidRDefault="0080548F" w:rsidP="0080548F">
            <w:pPr>
              <w:pStyle w:val="acctfourfigures"/>
              <w:tabs>
                <w:tab w:val="clear" w:pos="765"/>
                <w:tab w:val="decimal" w:pos="468"/>
                <w:tab w:val="decimal" w:pos="1243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1CE9B51" w14:textId="74834A76" w:rsidR="0080548F" w:rsidRPr="00903FD6" w:rsidRDefault="00183884" w:rsidP="0080548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180" w:type="dxa"/>
          </w:tcPr>
          <w:p w14:paraId="7E2961FE" w14:textId="77777777" w:rsidR="0080548F" w:rsidRPr="00903FD6" w:rsidRDefault="0080548F" w:rsidP="0080548F">
            <w:pPr>
              <w:pStyle w:val="acctfourfigures"/>
              <w:tabs>
                <w:tab w:val="clear" w:pos="765"/>
                <w:tab w:val="decimal" w:pos="666"/>
                <w:tab w:val="decimal" w:pos="1243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4A138E0" w14:textId="3A385EC0" w:rsidR="0080548F" w:rsidRPr="00903FD6" w:rsidRDefault="00C20C7C" w:rsidP="0080548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</w:p>
        </w:tc>
      </w:tr>
      <w:tr w:rsidR="0080548F" w:rsidRPr="00903FD6" w14:paraId="678DE041" w14:textId="77777777" w:rsidTr="00FA1141">
        <w:trPr>
          <w:cantSplit/>
          <w:trHeight w:val="425"/>
        </w:trPr>
        <w:tc>
          <w:tcPr>
            <w:tcW w:w="3960" w:type="dxa"/>
          </w:tcPr>
          <w:p w14:paraId="064104FC" w14:textId="2593C3BA" w:rsidR="0080548F" w:rsidRPr="00903FD6" w:rsidRDefault="0080548F" w:rsidP="0080548F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0768EFF9" w14:textId="27F1B280" w:rsidR="0080548F" w:rsidRPr="00903FD6" w:rsidRDefault="00107EBA" w:rsidP="0080548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FCACE50" w14:textId="77777777" w:rsidR="0080548F" w:rsidRPr="00903FD6" w:rsidRDefault="0080548F" w:rsidP="0080548F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59CF5F" w14:textId="64A0F805" w:rsidR="0080548F" w:rsidRPr="00903FD6" w:rsidRDefault="0080548F" w:rsidP="0080548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A753019" w14:textId="77777777" w:rsidR="0080548F" w:rsidRPr="00903FD6" w:rsidRDefault="0080548F" w:rsidP="0080548F">
            <w:pPr>
              <w:pStyle w:val="acctfourfigures"/>
              <w:tabs>
                <w:tab w:val="clear" w:pos="765"/>
                <w:tab w:val="decimal" w:pos="666"/>
                <w:tab w:val="decimal" w:pos="1243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CC31EF5" w14:textId="6BCC8035" w:rsidR="0080548F" w:rsidRPr="00903FD6" w:rsidRDefault="00183884" w:rsidP="0080548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34874863" w14:textId="77777777" w:rsidR="0080548F" w:rsidRPr="00903FD6" w:rsidRDefault="0080548F" w:rsidP="0080548F">
            <w:pPr>
              <w:pStyle w:val="acctfourfigures"/>
              <w:tabs>
                <w:tab w:val="clear" w:pos="765"/>
                <w:tab w:val="decimal" w:pos="666"/>
                <w:tab w:val="decimal" w:pos="1243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4F0DE53" w14:textId="46811317" w:rsidR="0080548F" w:rsidRPr="00903FD6" w:rsidRDefault="00C20C7C" w:rsidP="0080548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</w:tr>
      <w:tr w:rsidR="000F056D" w:rsidRPr="00903FD6" w14:paraId="268FD647" w14:textId="77777777" w:rsidTr="00FA1141">
        <w:trPr>
          <w:cantSplit/>
          <w:trHeight w:val="425"/>
        </w:trPr>
        <w:tc>
          <w:tcPr>
            <w:tcW w:w="3960" w:type="dxa"/>
          </w:tcPr>
          <w:p w14:paraId="0B544DB5" w14:textId="68148A4B" w:rsidR="000F056D" w:rsidRPr="00903FD6" w:rsidRDefault="000F056D" w:rsidP="000F056D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3C35DBBE" w14:textId="509DB7FD" w:rsidR="000F056D" w:rsidRPr="00903FD6" w:rsidRDefault="000F056D" w:rsidP="000F056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93BCA55" w14:textId="77777777" w:rsidR="000F056D" w:rsidRPr="00903FD6" w:rsidRDefault="000F056D" w:rsidP="000F056D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5CE1592" w14:textId="30B4DF2C" w:rsidR="000F056D" w:rsidRPr="00903FD6" w:rsidRDefault="000F056D" w:rsidP="000F056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4E1E2AB9" w14:textId="77777777" w:rsidR="000F056D" w:rsidRPr="00903FD6" w:rsidRDefault="000F056D" w:rsidP="000F056D">
            <w:pPr>
              <w:pStyle w:val="acctfourfigures"/>
              <w:tabs>
                <w:tab w:val="clear" w:pos="765"/>
                <w:tab w:val="decimal" w:pos="666"/>
                <w:tab w:val="decimal" w:pos="1243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659ED3F" w14:textId="1F5F6E76" w:rsidR="000F056D" w:rsidRPr="00903FD6" w:rsidRDefault="000F056D" w:rsidP="000F056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2EF7542" w14:textId="77777777" w:rsidR="000F056D" w:rsidRPr="00903FD6" w:rsidRDefault="000F056D" w:rsidP="000F056D">
            <w:pPr>
              <w:pStyle w:val="acctfourfigures"/>
              <w:tabs>
                <w:tab w:val="clear" w:pos="765"/>
                <w:tab w:val="decimal" w:pos="666"/>
                <w:tab w:val="decimal" w:pos="1243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7724A0E" w14:textId="716E5F74" w:rsidR="000F056D" w:rsidRPr="00903FD6" w:rsidRDefault="000F056D" w:rsidP="000F056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F056D" w:rsidRPr="00903FD6" w14:paraId="77E78CF2" w14:textId="77777777" w:rsidTr="00FA1141">
        <w:trPr>
          <w:cantSplit/>
          <w:trHeight w:val="425"/>
        </w:trPr>
        <w:tc>
          <w:tcPr>
            <w:tcW w:w="3960" w:type="dxa"/>
          </w:tcPr>
          <w:p w14:paraId="590FB3BB" w14:textId="77777777" w:rsidR="000F056D" w:rsidRPr="00903FD6" w:rsidRDefault="000F056D" w:rsidP="000F056D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A6EE739" w14:textId="713303F2" w:rsidR="000F056D" w:rsidRPr="00903FD6" w:rsidRDefault="000F056D" w:rsidP="000F056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1,123</w:t>
            </w:r>
          </w:p>
        </w:tc>
        <w:tc>
          <w:tcPr>
            <w:tcW w:w="180" w:type="dxa"/>
          </w:tcPr>
          <w:p w14:paraId="1BA94AD4" w14:textId="77777777" w:rsidR="000F056D" w:rsidRPr="00903FD6" w:rsidRDefault="000F056D" w:rsidP="000F056D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8A867AE" w14:textId="6D19A064" w:rsidR="000F056D" w:rsidRPr="00903FD6" w:rsidRDefault="000F056D" w:rsidP="000F056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9,057</w:t>
            </w:r>
          </w:p>
        </w:tc>
        <w:tc>
          <w:tcPr>
            <w:tcW w:w="180" w:type="dxa"/>
          </w:tcPr>
          <w:p w14:paraId="7F9E4EAE" w14:textId="77777777" w:rsidR="000F056D" w:rsidRPr="00903FD6" w:rsidRDefault="000F056D" w:rsidP="000F056D">
            <w:pPr>
              <w:pStyle w:val="acctfourfigures"/>
              <w:tabs>
                <w:tab w:val="clear" w:pos="765"/>
                <w:tab w:val="decimal" w:pos="666"/>
                <w:tab w:val="decimal" w:pos="1243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73D6C8F" w14:textId="2B1D6C6D" w:rsidR="000F056D" w:rsidRPr="00903FD6" w:rsidRDefault="000F056D" w:rsidP="000F056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0A7A93D4" w14:textId="77777777" w:rsidR="000F056D" w:rsidRPr="00903FD6" w:rsidRDefault="000F056D" w:rsidP="000F056D">
            <w:pPr>
              <w:pStyle w:val="acctfourfigures"/>
              <w:tabs>
                <w:tab w:val="clear" w:pos="765"/>
                <w:tab w:val="decimal" w:pos="666"/>
                <w:tab w:val="decimal" w:pos="1243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B85D275" w14:textId="5E7E9B09" w:rsidR="000F056D" w:rsidRPr="00903FD6" w:rsidRDefault="000F056D" w:rsidP="000F056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903F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03F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260</w:t>
            </w:r>
          </w:p>
        </w:tc>
      </w:tr>
      <w:tr w:rsidR="000F056D" w:rsidRPr="00903FD6" w14:paraId="2D0260F4" w14:textId="77777777" w:rsidTr="00FA1141">
        <w:trPr>
          <w:cantSplit/>
          <w:trHeight w:val="379"/>
        </w:trPr>
        <w:tc>
          <w:tcPr>
            <w:tcW w:w="3960" w:type="dxa"/>
          </w:tcPr>
          <w:p w14:paraId="091713D5" w14:textId="77777777" w:rsidR="000F056D" w:rsidRPr="00903FD6" w:rsidRDefault="000F056D" w:rsidP="000F056D">
            <w:pPr>
              <w:tabs>
                <w:tab w:val="left" w:pos="9000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56085DB" w14:textId="1D395207" w:rsidR="000F056D" w:rsidRPr="00903FD6" w:rsidRDefault="000F056D" w:rsidP="000F056D">
            <w:pPr>
              <w:pStyle w:val="acctfourfigures"/>
              <w:tabs>
                <w:tab w:val="clear" w:pos="765"/>
                <w:tab w:val="decimal" w:pos="1243"/>
                <w:tab w:val="left" w:pos="9000"/>
              </w:tabs>
              <w:spacing w:line="240" w:lineRule="auto"/>
              <w:ind w:left="-72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1,639</w:t>
            </w:r>
          </w:p>
        </w:tc>
        <w:tc>
          <w:tcPr>
            <w:tcW w:w="180" w:type="dxa"/>
          </w:tcPr>
          <w:p w14:paraId="72FBF43A" w14:textId="77777777" w:rsidR="000F056D" w:rsidRPr="00903FD6" w:rsidRDefault="000F056D" w:rsidP="000F056D">
            <w:pPr>
              <w:pStyle w:val="acctfourfigures"/>
              <w:tabs>
                <w:tab w:val="clear" w:pos="765"/>
                <w:tab w:val="decimal" w:pos="666"/>
                <w:tab w:val="left" w:pos="9000"/>
              </w:tabs>
              <w:spacing w:line="240" w:lineRule="auto"/>
              <w:ind w:left="-72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D554D3" w14:textId="1430DD67" w:rsidR="000F056D" w:rsidRPr="00903FD6" w:rsidRDefault="000F056D" w:rsidP="000F056D">
            <w:pPr>
              <w:pStyle w:val="acctfourfigures"/>
              <w:tabs>
                <w:tab w:val="clear" w:pos="765"/>
                <w:tab w:val="decimal" w:pos="1243"/>
                <w:tab w:val="left" w:pos="9000"/>
              </w:tabs>
              <w:spacing w:line="240" w:lineRule="auto"/>
              <w:ind w:left="-72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393</w:t>
            </w:r>
          </w:p>
        </w:tc>
        <w:tc>
          <w:tcPr>
            <w:tcW w:w="180" w:type="dxa"/>
          </w:tcPr>
          <w:p w14:paraId="0123F0F5" w14:textId="77777777" w:rsidR="000F056D" w:rsidRPr="00903FD6" w:rsidRDefault="000F056D" w:rsidP="000F056D">
            <w:pPr>
              <w:pStyle w:val="acctfourfigures"/>
              <w:tabs>
                <w:tab w:val="clear" w:pos="765"/>
                <w:tab w:val="decimal" w:pos="666"/>
                <w:tab w:val="decimal" w:pos="1243"/>
                <w:tab w:val="left" w:pos="9000"/>
              </w:tabs>
              <w:spacing w:line="240" w:lineRule="auto"/>
              <w:ind w:left="-72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DF935C" w14:textId="6D76BCAA" w:rsidR="000F056D" w:rsidRPr="00903FD6" w:rsidRDefault="000F056D" w:rsidP="000F056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</w:p>
        </w:tc>
        <w:tc>
          <w:tcPr>
            <w:tcW w:w="180" w:type="dxa"/>
          </w:tcPr>
          <w:p w14:paraId="4E251EA4" w14:textId="77777777" w:rsidR="000F056D" w:rsidRPr="00903FD6" w:rsidRDefault="000F056D" w:rsidP="000F056D">
            <w:pPr>
              <w:pStyle w:val="acctfourfigures"/>
              <w:tabs>
                <w:tab w:val="clear" w:pos="765"/>
                <w:tab w:val="decimal" w:pos="666"/>
                <w:tab w:val="decimal" w:pos="1243"/>
                <w:tab w:val="left" w:pos="9000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15664E" w14:textId="746F858A" w:rsidR="000F056D" w:rsidRPr="00903FD6" w:rsidRDefault="000F056D" w:rsidP="000F056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296</w:t>
            </w:r>
          </w:p>
        </w:tc>
      </w:tr>
    </w:tbl>
    <w:p w14:paraId="2D6D9DCA" w14:textId="52D875C9" w:rsidR="003832EA" w:rsidRPr="00903FD6" w:rsidRDefault="003832EA">
      <w:pPr>
        <w:rPr>
          <w:rFonts w:asciiTheme="majorBidi" w:hAnsiTheme="majorBidi" w:cstheme="majorBidi"/>
          <w:sz w:val="16"/>
          <w:szCs w:val="16"/>
        </w:rPr>
      </w:pPr>
      <w:r w:rsidRPr="00903FD6">
        <w:rPr>
          <w:rFonts w:asciiTheme="majorBidi" w:hAnsiTheme="majorBidi" w:cstheme="majorBidi"/>
          <w:sz w:val="16"/>
          <w:szCs w:val="16"/>
        </w:rPr>
        <w:br w:type="page"/>
      </w:r>
    </w:p>
    <w:tbl>
      <w:tblPr>
        <w:tblStyle w:val="TableGrid"/>
        <w:tblW w:w="915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12"/>
        <w:gridCol w:w="978"/>
        <w:gridCol w:w="236"/>
        <w:gridCol w:w="1015"/>
        <w:gridCol w:w="236"/>
        <w:gridCol w:w="1012"/>
        <w:gridCol w:w="235"/>
        <w:gridCol w:w="923"/>
        <w:gridCol w:w="235"/>
        <w:gridCol w:w="920"/>
        <w:gridCol w:w="235"/>
        <w:gridCol w:w="1016"/>
      </w:tblGrid>
      <w:tr w:rsidR="004A7B3E" w:rsidRPr="00903FD6" w14:paraId="28396173" w14:textId="77777777" w:rsidTr="00FA1141">
        <w:trPr>
          <w:tblHeader/>
        </w:trPr>
        <w:tc>
          <w:tcPr>
            <w:tcW w:w="2112" w:type="dxa"/>
            <w:vAlign w:val="bottom"/>
          </w:tcPr>
          <w:p w14:paraId="6932E562" w14:textId="77777777" w:rsidR="004A7B3E" w:rsidRPr="00903FD6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29" w:type="dxa"/>
            <w:gridSpan w:val="3"/>
            <w:vAlign w:val="bottom"/>
          </w:tcPr>
          <w:p w14:paraId="6096E17A" w14:textId="77777777" w:rsidR="004A7B3E" w:rsidRPr="00903FD6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1754EF59" w14:textId="77777777" w:rsidR="004A7B3E" w:rsidRPr="00903FD6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76" w:type="dxa"/>
            <w:gridSpan w:val="7"/>
            <w:vAlign w:val="bottom"/>
          </w:tcPr>
          <w:p w14:paraId="306EDDA2" w14:textId="77777777" w:rsidR="004A7B3E" w:rsidRPr="00903FD6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A7B3E" w:rsidRPr="00903FD6" w14:paraId="42DD9CF5" w14:textId="77777777" w:rsidTr="00FA1141">
        <w:trPr>
          <w:tblHeader/>
        </w:trPr>
        <w:tc>
          <w:tcPr>
            <w:tcW w:w="2112" w:type="dxa"/>
            <w:shd w:val="clear" w:color="auto" w:fill="auto"/>
            <w:vAlign w:val="bottom"/>
          </w:tcPr>
          <w:p w14:paraId="3C5C4B33" w14:textId="77777777" w:rsidR="004A7B3E" w:rsidRPr="00903FD6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highlight w:val="cyan"/>
                <w:cs/>
                <w:lang w:eastAsia="ja-JP"/>
              </w:rPr>
            </w:pPr>
          </w:p>
        </w:tc>
        <w:tc>
          <w:tcPr>
            <w:tcW w:w="978" w:type="dxa"/>
            <w:vAlign w:val="bottom"/>
          </w:tcPr>
          <w:p w14:paraId="3BBDB5E0" w14:textId="77777777" w:rsidR="004A7B3E" w:rsidRPr="00903FD6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7F71DC0" w14:textId="6D016448" w:rsidR="004A7B3E" w:rsidRPr="00903FD6" w:rsidRDefault="00C20C7C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A7B3E" w:rsidRPr="00903FD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A7B3E"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5E3D449C" w14:textId="77777777" w:rsidR="004A7B3E" w:rsidRPr="00903FD6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6F7E0A3B" w14:textId="77777777" w:rsidR="004A7B3E" w:rsidRPr="00903FD6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15B7969" w14:textId="08ACEE9D" w:rsidR="004A7B3E" w:rsidRPr="00903FD6" w:rsidRDefault="00F64FA5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="004A7B3E" w:rsidRPr="00903FD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3D4D9446" w14:textId="77777777" w:rsidR="004A7B3E" w:rsidRPr="00903FD6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643E272E" w14:textId="77777777" w:rsidR="004A7B3E" w:rsidRPr="00903FD6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F72032D" w14:textId="3A0D986C" w:rsidR="004A7B3E" w:rsidRPr="00903FD6" w:rsidRDefault="00C20C7C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A7B3E" w:rsidRPr="00903FD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A7B3E"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14:paraId="13F0ABAB" w14:textId="77777777" w:rsidR="004A7B3E" w:rsidRPr="00903FD6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vAlign w:val="bottom"/>
          </w:tcPr>
          <w:p w14:paraId="12F67C31" w14:textId="77777777" w:rsidR="004A7B3E" w:rsidRPr="00903FD6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150718B4" w14:textId="77777777" w:rsidR="004A7B3E" w:rsidRPr="00903FD6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  <w:vAlign w:val="bottom"/>
          </w:tcPr>
          <w:p w14:paraId="4C4B6E02" w14:textId="77777777" w:rsidR="004A7B3E" w:rsidRPr="00903FD6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04C81A8C" w14:textId="77777777" w:rsidR="004A7B3E" w:rsidRPr="00903FD6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0BAF1BD8" w14:textId="77777777" w:rsidR="004A7B3E" w:rsidRPr="00903FD6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7CBDCAC" w14:textId="3F963F29" w:rsidR="004A7B3E" w:rsidRPr="00903FD6" w:rsidRDefault="00C20C7C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80548F" w:rsidRPr="00903FD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64FA5"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4A7B3E" w:rsidRPr="00903FD6" w14:paraId="7E5550F4" w14:textId="77777777" w:rsidTr="00FA1141">
        <w:trPr>
          <w:tblHeader/>
        </w:trPr>
        <w:tc>
          <w:tcPr>
            <w:tcW w:w="2112" w:type="dxa"/>
            <w:vAlign w:val="bottom"/>
          </w:tcPr>
          <w:p w14:paraId="4ADB411D" w14:textId="77777777" w:rsidR="004A7B3E" w:rsidRPr="00903FD6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เงินกู้ยืมระยะสั้น</w:t>
            </w:r>
          </w:p>
        </w:tc>
        <w:tc>
          <w:tcPr>
            <w:tcW w:w="978" w:type="dxa"/>
            <w:vAlign w:val="bottom"/>
          </w:tcPr>
          <w:p w14:paraId="585DD4C5" w14:textId="62D7E3F7" w:rsidR="004A7B3E" w:rsidRPr="00903FD6" w:rsidRDefault="00C20C7C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14:paraId="22B85E3D" w14:textId="77777777" w:rsidR="004A7B3E" w:rsidRPr="00903FD6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16040761" w14:textId="400920FC" w:rsidR="004A7B3E" w:rsidRPr="00903FD6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20C7C" w:rsidRPr="00903FD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bottom"/>
          </w:tcPr>
          <w:p w14:paraId="339BD713" w14:textId="77777777" w:rsidR="004A7B3E" w:rsidRPr="00903FD6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7C96CEA3" w14:textId="63409484" w:rsidR="004A7B3E" w:rsidRPr="00903FD6" w:rsidRDefault="00C20C7C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5" w:type="dxa"/>
            <w:vAlign w:val="bottom"/>
          </w:tcPr>
          <w:p w14:paraId="40824225" w14:textId="77777777" w:rsidR="004A7B3E" w:rsidRPr="00903FD6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vAlign w:val="bottom"/>
          </w:tcPr>
          <w:p w14:paraId="603053E4" w14:textId="77777777" w:rsidR="004A7B3E" w:rsidRPr="00903FD6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390F327D" w14:textId="77777777" w:rsidR="004A7B3E" w:rsidRPr="00903FD6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  <w:vAlign w:val="bottom"/>
          </w:tcPr>
          <w:p w14:paraId="1710A507" w14:textId="77777777" w:rsidR="004A7B3E" w:rsidRPr="00903FD6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7497B92F" w14:textId="77777777" w:rsidR="004A7B3E" w:rsidRPr="00903FD6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7BA83063" w14:textId="561A6073" w:rsidR="004A7B3E" w:rsidRPr="00903FD6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20C7C" w:rsidRPr="00903FD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4A7B3E" w:rsidRPr="00903FD6" w14:paraId="518248E9" w14:textId="77777777" w:rsidTr="00FA1141">
        <w:trPr>
          <w:tblHeader/>
        </w:trPr>
        <w:tc>
          <w:tcPr>
            <w:tcW w:w="2112" w:type="dxa"/>
          </w:tcPr>
          <w:p w14:paraId="2A0F9EBF" w14:textId="77777777" w:rsidR="004A7B3E" w:rsidRPr="00903FD6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9" w:type="dxa"/>
            <w:gridSpan w:val="3"/>
          </w:tcPr>
          <w:p w14:paraId="3449D3D6" w14:textId="77777777" w:rsidR="004A7B3E" w:rsidRPr="00903FD6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0F509967" w14:textId="77777777" w:rsidR="004A7B3E" w:rsidRPr="00903FD6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76" w:type="dxa"/>
            <w:gridSpan w:val="7"/>
          </w:tcPr>
          <w:p w14:paraId="2219C409" w14:textId="77777777" w:rsidR="004A7B3E" w:rsidRPr="00903FD6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C3042" w:rsidRPr="00903FD6" w14:paraId="7982C7DA" w14:textId="77777777" w:rsidTr="00FA1141">
        <w:tc>
          <w:tcPr>
            <w:tcW w:w="2112" w:type="dxa"/>
          </w:tcPr>
          <w:p w14:paraId="0E3402F7" w14:textId="77777777" w:rsidR="009C3042" w:rsidRPr="00903FD6" w:rsidRDefault="009C3042" w:rsidP="009C3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78" w:type="dxa"/>
          </w:tcPr>
          <w:p w14:paraId="7C627BEB" w14:textId="21FEA677" w:rsidR="009C3042" w:rsidRPr="00903FD6" w:rsidRDefault="00C20C7C" w:rsidP="009C3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C3042" w:rsidRPr="00903FD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03FD6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36" w:type="dxa"/>
          </w:tcPr>
          <w:p w14:paraId="6938DD6E" w14:textId="77777777" w:rsidR="009C3042" w:rsidRPr="00903FD6" w:rsidRDefault="009C3042" w:rsidP="009C3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</w:tcPr>
          <w:p w14:paraId="4593B6ED" w14:textId="377EAF81" w:rsidR="009C3042" w:rsidRPr="00903FD6" w:rsidRDefault="00183884" w:rsidP="009C3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0.20-1.22</w:t>
            </w:r>
          </w:p>
        </w:tc>
        <w:tc>
          <w:tcPr>
            <w:tcW w:w="236" w:type="dxa"/>
          </w:tcPr>
          <w:p w14:paraId="4EDD8680" w14:textId="77777777" w:rsidR="009C3042" w:rsidRPr="00903FD6" w:rsidRDefault="009C3042" w:rsidP="009C3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tcBorders>
              <w:bottom w:val="double" w:sz="4" w:space="0" w:color="auto"/>
            </w:tcBorders>
          </w:tcPr>
          <w:p w14:paraId="237DC5A0" w14:textId="6ED3DB7A" w:rsidR="009C3042" w:rsidRPr="00903FD6" w:rsidRDefault="00C20C7C" w:rsidP="009C3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9C3042" w:rsidRPr="00903F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759</w:t>
            </w:r>
          </w:p>
        </w:tc>
        <w:tc>
          <w:tcPr>
            <w:tcW w:w="235" w:type="dxa"/>
          </w:tcPr>
          <w:p w14:paraId="2B135EE5" w14:textId="77777777" w:rsidR="009C3042" w:rsidRPr="00903FD6" w:rsidRDefault="009C3042" w:rsidP="009C3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</w:tcPr>
          <w:p w14:paraId="212C53E1" w14:textId="405A4B13" w:rsidR="009C3042" w:rsidRPr="00903FD6" w:rsidRDefault="00183884" w:rsidP="009C3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34,781</w:t>
            </w:r>
          </w:p>
        </w:tc>
        <w:tc>
          <w:tcPr>
            <w:tcW w:w="235" w:type="dxa"/>
          </w:tcPr>
          <w:p w14:paraId="3C9AACAA" w14:textId="77777777" w:rsidR="009C3042" w:rsidRPr="00903FD6" w:rsidRDefault="009C3042" w:rsidP="009C3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</w:tcPr>
          <w:p w14:paraId="14DECC01" w14:textId="39D0C8E7" w:rsidR="009C3042" w:rsidRPr="00903FD6" w:rsidRDefault="00183884" w:rsidP="009C3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(33,137)</w:t>
            </w:r>
          </w:p>
        </w:tc>
        <w:tc>
          <w:tcPr>
            <w:tcW w:w="235" w:type="dxa"/>
          </w:tcPr>
          <w:p w14:paraId="4244F876" w14:textId="77777777" w:rsidR="009C3042" w:rsidRPr="00903FD6" w:rsidRDefault="009C3042" w:rsidP="009C3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double" w:sz="4" w:space="0" w:color="auto"/>
            </w:tcBorders>
          </w:tcPr>
          <w:p w14:paraId="6AFCA640" w14:textId="7D74E474" w:rsidR="009C3042" w:rsidRPr="00903FD6" w:rsidRDefault="00183884" w:rsidP="009C3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7,403</w:t>
            </w:r>
          </w:p>
        </w:tc>
      </w:tr>
    </w:tbl>
    <w:p w14:paraId="10682D89" w14:textId="4F0935CD" w:rsidR="00634593" w:rsidRPr="00903FD6" w:rsidRDefault="00634593" w:rsidP="00D9443F">
      <w:pPr>
        <w:rPr>
          <w:rFonts w:asciiTheme="majorBidi" w:hAnsiTheme="majorBidi" w:cstheme="majorBidi"/>
          <w:sz w:val="16"/>
          <w:szCs w:val="16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180"/>
        <w:gridCol w:w="1170"/>
        <w:gridCol w:w="180"/>
        <w:gridCol w:w="1170"/>
        <w:gridCol w:w="180"/>
        <w:gridCol w:w="1170"/>
      </w:tblGrid>
      <w:tr w:rsidR="00F73E7F" w:rsidRPr="00903FD6" w14:paraId="5CFBB208" w14:textId="77777777" w:rsidTr="00FA1141">
        <w:trPr>
          <w:cantSplit/>
          <w:trHeight w:val="398"/>
          <w:tblHeader/>
        </w:trPr>
        <w:tc>
          <w:tcPr>
            <w:tcW w:w="3960" w:type="dxa"/>
          </w:tcPr>
          <w:p w14:paraId="7635969A" w14:textId="77777777" w:rsidR="00F73E7F" w:rsidRPr="00903FD6" w:rsidRDefault="00F73E7F" w:rsidP="00F73E7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00DF838A" w14:textId="77777777" w:rsidR="00F73E7F" w:rsidRPr="00903FD6" w:rsidRDefault="00F73E7F" w:rsidP="00F73E7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0" w:type="dxa"/>
            <w:gridSpan w:val="4"/>
          </w:tcPr>
          <w:p w14:paraId="19C606B3" w14:textId="77777777" w:rsidR="00F73E7F" w:rsidRPr="00903FD6" w:rsidRDefault="00F73E7F" w:rsidP="00F73E7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64FA5" w:rsidRPr="00903FD6" w14:paraId="45635467" w14:textId="77777777" w:rsidTr="00FA1141">
        <w:trPr>
          <w:cantSplit/>
          <w:tblHeader/>
        </w:trPr>
        <w:tc>
          <w:tcPr>
            <w:tcW w:w="3960" w:type="dxa"/>
          </w:tcPr>
          <w:p w14:paraId="3EE9BA4E" w14:textId="77777777" w:rsidR="00F64FA5" w:rsidRPr="00903FD6" w:rsidRDefault="00F64FA5" w:rsidP="00F64FA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9D18F4" w14:textId="12481CCA" w:rsidR="00F64FA5" w:rsidRPr="00903FD6" w:rsidRDefault="00F64FA5" w:rsidP="00F64FA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  <w:lang w:val="en-US"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30 </w:t>
            </w:r>
            <w:r w:rsidRPr="00903FD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50D32194" w14:textId="77777777" w:rsidR="00F64FA5" w:rsidRPr="00903FD6" w:rsidRDefault="00F64FA5" w:rsidP="00F64FA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BC1BE8" w14:textId="7BC74964" w:rsidR="00F64FA5" w:rsidRPr="00903FD6" w:rsidRDefault="00F64FA5" w:rsidP="00F64FA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903FD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903FD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218777C3" w14:textId="77777777" w:rsidR="00F64FA5" w:rsidRPr="00903FD6" w:rsidRDefault="00F64FA5" w:rsidP="00F64FA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0A3D91" w14:textId="74E733E3" w:rsidR="00F64FA5" w:rsidRPr="00903FD6" w:rsidRDefault="00F64FA5" w:rsidP="00F64FA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30 </w:t>
            </w:r>
            <w:r w:rsidRPr="00903FD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54E8D9B0" w14:textId="77777777" w:rsidR="00F64FA5" w:rsidRPr="00903FD6" w:rsidRDefault="00F64FA5" w:rsidP="00F64FA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F41201" w14:textId="1A6192B0" w:rsidR="00F64FA5" w:rsidRPr="00903FD6" w:rsidRDefault="00F64FA5" w:rsidP="00F64FA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903FD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903FD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F64FA5" w:rsidRPr="00903FD6" w14:paraId="428C32B9" w14:textId="77777777" w:rsidTr="00FA1141">
        <w:trPr>
          <w:cantSplit/>
          <w:tblHeader/>
        </w:trPr>
        <w:tc>
          <w:tcPr>
            <w:tcW w:w="3960" w:type="dxa"/>
            <w:vAlign w:val="bottom"/>
          </w:tcPr>
          <w:p w14:paraId="0EA9DB6C" w14:textId="77174E16" w:rsidR="00F64FA5" w:rsidRPr="00903FD6" w:rsidRDefault="00F64FA5" w:rsidP="00F64FA5">
            <w:pPr>
              <w:pStyle w:val="acctfourfigures"/>
              <w:spacing w:line="240" w:lineRule="auto"/>
              <w:ind w:right="1722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25537635" w14:textId="4EC9D424" w:rsidR="00F64FA5" w:rsidRPr="00903FD6" w:rsidRDefault="00F64FA5" w:rsidP="00F64FA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" w:type="dxa"/>
          </w:tcPr>
          <w:p w14:paraId="0DEA9D08" w14:textId="77777777" w:rsidR="00F64FA5" w:rsidRPr="00903FD6" w:rsidRDefault="00F64FA5" w:rsidP="00F64FA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970435" w14:textId="30E038F5" w:rsidR="00F64FA5" w:rsidRPr="00903FD6" w:rsidRDefault="00F64FA5" w:rsidP="00F64FA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180" w:type="dxa"/>
          </w:tcPr>
          <w:p w14:paraId="48897052" w14:textId="77777777" w:rsidR="00F64FA5" w:rsidRPr="00903FD6" w:rsidRDefault="00F64FA5" w:rsidP="00F64FA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A6D86C" w14:textId="06B39202" w:rsidR="00F64FA5" w:rsidRPr="00903FD6" w:rsidRDefault="00F64FA5" w:rsidP="00F64FA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" w:type="dxa"/>
          </w:tcPr>
          <w:p w14:paraId="2AC990E3" w14:textId="77777777" w:rsidR="00F64FA5" w:rsidRPr="00903FD6" w:rsidRDefault="00F64FA5" w:rsidP="00F64FA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C80C4A" w14:textId="234CDF45" w:rsidR="00F64FA5" w:rsidRPr="00903FD6" w:rsidRDefault="00F64FA5" w:rsidP="00F64FA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2562</w:t>
            </w:r>
          </w:p>
        </w:tc>
      </w:tr>
      <w:tr w:rsidR="00F64FA5" w:rsidRPr="00903FD6" w14:paraId="2EE58CDB" w14:textId="77777777" w:rsidTr="00FA1141">
        <w:trPr>
          <w:cantSplit/>
        </w:trPr>
        <w:tc>
          <w:tcPr>
            <w:tcW w:w="3960" w:type="dxa"/>
          </w:tcPr>
          <w:p w14:paraId="1782B3C2" w14:textId="77777777" w:rsidR="00F64FA5" w:rsidRPr="00903FD6" w:rsidRDefault="00F64FA5" w:rsidP="00F64FA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0C36D712" w14:textId="77777777" w:rsidR="00F64FA5" w:rsidRPr="00903FD6" w:rsidRDefault="00F64FA5" w:rsidP="00F64FA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F84E8D" w:rsidRPr="00903FD6" w14:paraId="76BB9CC6" w14:textId="77777777" w:rsidTr="00FA1141">
        <w:trPr>
          <w:cantSplit/>
        </w:trPr>
        <w:tc>
          <w:tcPr>
            <w:tcW w:w="3960" w:type="dxa"/>
          </w:tcPr>
          <w:p w14:paraId="450D5681" w14:textId="2CDDCACD" w:rsidR="00F84E8D" w:rsidRPr="00903FD6" w:rsidRDefault="00F84E8D" w:rsidP="00F84E8D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</w:tcPr>
          <w:p w14:paraId="2BBC7924" w14:textId="2DA8B354" w:rsidR="00F84E8D" w:rsidRPr="00903FD6" w:rsidRDefault="00F84E8D" w:rsidP="00F84E8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2,831</w:t>
            </w:r>
          </w:p>
        </w:tc>
        <w:tc>
          <w:tcPr>
            <w:tcW w:w="180" w:type="dxa"/>
          </w:tcPr>
          <w:p w14:paraId="78803197" w14:textId="77777777" w:rsidR="00F84E8D" w:rsidRPr="00903FD6" w:rsidRDefault="00F84E8D" w:rsidP="00F84E8D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FB740D" w14:textId="232315AE" w:rsidR="00F84E8D" w:rsidRPr="00903FD6" w:rsidRDefault="00F84E8D" w:rsidP="00F84E8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19FFCDA" w14:textId="77777777" w:rsidR="00F84E8D" w:rsidRPr="00903FD6" w:rsidRDefault="00F84E8D" w:rsidP="00F84E8D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1B400C6" w14:textId="2B795E5D" w:rsidR="00F84E8D" w:rsidRPr="00903FD6" w:rsidRDefault="00F84E8D" w:rsidP="00F84E8D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18E9402" w14:textId="77777777" w:rsidR="00F84E8D" w:rsidRPr="00903FD6" w:rsidRDefault="00F84E8D" w:rsidP="00F84E8D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5D0CFAB" w14:textId="7A17FE62" w:rsidR="00F84E8D" w:rsidRPr="00903FD6" w:rsidRDefault="00F84E8D" w:rsidP="00F84E8D">
            <w:pPr>
              <w:pStyle w:val="acctfourfigures"/>
              <w:tabs>
                <w:tab w:val="clear" w:pos="765"/>
                <w:tab w:val="decimal" w:pos="382"/>
                <w:tab w:val="left" w:pos="461"/>
                <w:tab w:val="decimal" w:pos="666"/>
                <w:tab w:val="decimal" w:pos="780"/>
              </w:tabs>
              <w:spacing w:line="240" w:lineRule="auto"/>
              <w:ind w:left="-72" w:right="2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84E8D" w:rsidRPr="00903FD6" w14:paraId="444267B3" w14:textId="77777777" w:rsidTr="00FA1141">
        <w:trPr>
          <w:cantSplit/>
        </w:trPr>
        <w:tc>
          <w:tcPr>
            <w:tcW w:w="3960" w:type="dxa"/>
          </w:tcPr>
          <w:p w14:paraId="78C5DC96" w14:textId="518FE55D" w:rsidR="00F84E8D" w:rsidRPr="00903FD6" w:rsidRDefault="00F84E8D" w:rsidP="00F84E8D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59AC5E87" w14:textId="28B9BC17" w:rsidR="00F84E8D" w:rsidRPr="00903FD6" w:rsidRDefault="00F84E8D" w:rsidP="00F84E8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4B33A95" w14:textId="77777777" w:rsidR="00F84E8D" w:rsidRPr="00903FD6" w:rsidRDefault="00F84E8D" w:rsidP="00F84E8D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DB424B" w14:textId="4C2F9308" w:rsidR="00F84E8D" w:rsidRPr="00903FD6" w:rsidRDefault="00F84E8D" w:rsidP="00F84E8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88AFAC2" w14:textId="77777777" w:rsidR="00F84E8D" w:rsidRPr="00903FD6" w:rsidRDefault="00F84E8D" w:rsidP="00F84E8D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6C2B134" w14:textId="6A25E715" w:rsidR="00F84E8D" w:rsidRPr="00903FD6" w:rsidRDefault="00F84E8D" w:rsidP="00F84E8D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14:paraId="3614F1BB" w14:textId="77777777" w:rsidR="00F84E8D" w:rsidRPr="00903FD6" w:rsidRDefault="00F84E8D" w:rsidP="00F84E8D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C8A649B" w14:textId="582864FC" w:rsidR="00F84E8D" w:rsidRPr="00903FD6" w:rsidRDefault="00F84E8D" w:rsidP="00F84E8D">
            <w:pPr>
              <w:pStyle w:val="acctfourfigures"/>
              <w:tabs>
                <w:tab w:val="clear" w:pos="765"/>
                <w:tab w:val="left" w:pos="461"/>
                <w:tab w:val="decimal" w:pos="551"/>
                <w:tab w:val="decimal" w:pos="666"/>
                <w:tab w:val="decimal" w:pos="780"/>
              </w:tabs>
              <w:spacing w:line="240" w:lineRule="auto"/>
              <w:ind w:left="-72" w:right="2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84E8D" w:rsidRPr="00903FD6" w14:paraId="0835AFFC" w14:textId="77777777" w:rsidTr="00FA1141">
        <w:trPr>
          <w:cantSplit/>
        </w:trPr>
        <w:tc>
          <w:tcPr>
            <w:tcW w:w="3960" w:type="dxa"/>
          </w:tcPr>
          <w:p w14:paraId="167A46FA" w14:textId="1DE1A9A1" w:rsidR="00F84E8D" w:rsidRPr="00903FD6" w:rsidRDefault="00F84E8D" w:rsidP="00F84E8D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C019FC9" w14:textId="37F432D4" w:rsidR="00F84E8D" w:rsidRPr="00903FD6" w:rsidRDefault="00F84E8D" w:rsidP="00F84E8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11,660</w:t>
            </w:r>
          </w:p>
        </w:tc>
        <w:tc>
          <w:tcPr>
            <w:tcW w:w="180" w:type="dxa"/>
          </w:tcPr>
          <w:p w14:paraId="155BE05A" w14:textId="77777777" w:rsidR="00F84E8D" w:rsidRPr="00903FD6" w:rsidRDefault="00F84E8D" w:rsidP="00F84E8D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BA99C4" w14:textId="6511B58D" w:rsidR="00F84E8D" w:rsidRPr="00903FD6" w:rsidRDefault="00F84E8D" w:rsidP="00F84E8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1A9A91B" w14:textId="77777777" w:rsidR="00F84E8D" w:rsidRPr="00903FD6" w:rsidRDefault="00F84E8D" w:rsidP="00F84E8D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C92D6E" w14:textId="7C8BA9F6" w:rsidR="00F84E8D" w:rsidRPr="00903FD6" w:rsidRDefault="00F84E8D" w:rsidP="00F84E8D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80" w:type="dxa"/>
          </w:tcPr>
          <w:p w14:paraId="24E091EB" w14:textId="77777777" w:rsidR="00F84E8D" w:rsidRPr="00903FD6" w:rsidRDefault="00F84E8D" w:rsidP="00F84E8D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64AA200" w14:textId="0586EAF1" w:rsidR="00F84E8D" w:rsidRPr="00903FD6" w:rsidRDefault="00F84E8D" w:rsidP="00F84E8D">
            <w:pPr>
              <w:pStyle w:val="acctfourfigures"/>
              <w:tabs>
                <w:tab w:val="clear" w:pos="765"/>
                <w:tab w:val="left" w:pos="461"/>
                <w:tab w:val="decimal" w:pos="551"/>
                <w:tab w:val="decimal" w:pos="666"/>
                <w:tab w:val="decimal" w:pos="780"/>
              </w:tabs>
              <w:spacing w:line="240" w:lineRule="auto"/>
              <w:ind w:left="-72" w:right="2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84E8D" w:rsidRPr="00903FD6" w14:paraId="0ABB7705" w14:textId="77777777" w:rsidTr="00FA1141">
        <w:trPr>
          <w:cantSplit/>
          <w:trHeight w:val="343"/>
        </w:trPr>
        <w:tc>
          <w:tcPr>
            <w:tcW w:w="3960" w:type="dxa"/>
          </w:tcPr>
          <w:p w14:paraId="0EAD0767" w14:textId="15DA0D47" w:rsidR="00F84E8D" w:rsidRPr="00903FD6" w:rsidRDefault="00F84E8D" w:rsidP="00F84E8D">
            <w:pPr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F01BE61" w14:textId="202E8337" w:rsidR="00F84E8D" w:rsidRPr="00903FD6" w:rsidRDefault="00F84E8D" w:rsidP="00F84E8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14,491</w:t>
            </w:r>
          </w:p>
        </w:tc>
        <w:tc>
          <w:tcPr>
            <w:tcW w:w="180" w:type="dxa"/>
          </w:tcPr>
          <w:p w14:paraId="20F15F6A" w14:textId="77777777" w:rsidR="00F84E8D" w:rsidRPr="00903FD6" w:rsidRDefault="00F84E8D" w:rsidP="00F84E8D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6E6269E" w14:textId="7D565F45" w:rsidR="00F84E8D" w:rsidRPr="00903FD6" w:rsidRDefault="00F84E8D" w:rsidP="00F84E8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66475AF" w14:textId="77777777" w:rsidR="00F84E8D" w:rsidRPr="00903FD6" w:rsidRDefault="00F84E8D" w:rsidP="00F84E8D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037ED5" w14:textId="5D166868" w:rsidR="00F84E8D" w:rsidRPr="00903FD6" w:rsidRDefault="00F84E8D" w:rsidP="00F84E8D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180" w:type="dxa"/>
          </w:tcPr>
          <w:p w14:paraId="5C259D6D" w14:textId="77777777" w:rsidR="00F84E8D" w:rsidRPr="00903FD6" w:rsidRDefault="00F84E8D" w:rsidP="00F84E8D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1535BE" w14:textId="23EFE469" w:rsidR="00F84E8D" w:rsidRPr="00903FD6" w:rsidRDefault="00F84E8D" w:rsidP="00F84E8D">
            <w:pPr>
              <w:pStyle w:val="acctfourfigures"/>
              <w:tabs>
                <w:tab w:val="clear" w:pos="765"/>
                <w:tab w:val="left" w:pos="461"/>
                <w:tab w:val="decimal" w:pos="666"/>
                <w:tab w:val="decimal" w:pos="780"/>
              </w:tabs>
              <w:spacing w:line="240" w:lineRule="auto"/>
              <w:ind w:left="-72" w:right="2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D1EEB4D" w14:textId="77777777" w:rsidR="00F73E7F" w:rsidRPr="00903FD6" w:rsidRDefault="00F73E7F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180"/>
        <w:gridCol w:w="1170"/>
        <w:gridCol w:w="182"/>
        <w:gridCol w:w="1168"/>
        <w:gridCol w:w="182"/>
        <w:gridCol w:w="1162"/>
        <w:gridCol w:w="6"/>
      </w:tblGrid>
      <w:tr w:rsidR="009831A6" w:rsidRPr="00903FD6" w14:paraId="076B6EBE" w14:textId="77777777" w:rsidTr="00FA1141">
        <w:trPr>
          <w:gridAfter w:val="1"/>
          <w:wAfter w:w="6" w:type="dxa"/>
          <w:cantSplit/>
        </w:trPr>
        <w:tc>
          <w:tcPr>
            <w:tcW w:w="3960" w:type="dxa"/>
            <w:vAlign w:val="bottom"/>
          </w:tcPr>
          <w:p w14:paraId="7E6DBD6E" w14:textId="77777777" w:rsidR="009831A6" w:rsidRPr="00903FD6" w:rsidRDefault="009831A6" w:rsidP="0086274B">
            <w:pPr>
              <w:pStyle w:val="acctfourfigures"/>
              <w:tabs>
                <w:tab w:val="clear" w:pos="765"/>
                <w:tab w:val="decimal" w:pos="9"/>
                <w:tab w:val="left" w:pos="9000"/>
              </w:tabs>
              <w:spacing w:line="240" w:lineRule="auto"/>
              <w:ind w:left="191" w:hanging="18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 w:bidi="th-TH"/>
              </w:rPr>
            </w:pPr>
          </w:p>
        </w:tc>
        <w:tc>
          <w:tcPr>
            <w:tcW w:w="5214" w:type="dxa"/>
            <w:gridSpan w:val="7"/>
            <w:vAlign w:val="bottom"/>
          </w:tcPr>
          <w:p w14:paraId="3DBFF01D" w14:textId="29C0C2A2" w:rsidR="009831A6" w:rsidRPr="00903FD6" w:rsidRDefault="009831A6" w:rsidP="0086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831A6" w:rsidRPr="00903FD6" w14:paraId="00BA9721" w14:textId="6345E13C" w:rsidTr="00FA1141">
        <w:trPr>
          <w:cantSplit/>
        </w:trPr>
        <w:tc>
          <w:tcPr>
            <w:tcW w:w="3960" w:type="dxa"/>
            <w:vAlign w:val="bottom"/>
          </w:tcPr>
          <w:p w14:paraId="2133D040" w14:textId="5F7A9404" w:rsidR="009831A6" w:rsidRPr="00903FD6" w:rsidRDefault="009831A6" w:rsidP="0086274B">
            <w:pPr>
              <w:pStyle w:val="acctfourfigures"/>
              <w:tabs>
                <w:tab w:val="clear" w:pos="765"/>
                <w:tab w:val="decimal" w:pos="9"/>
                <w:tab w:val="left" w:pos="9000"/>
              </w:tabs>
              <w:spacing w:line="240" w:lineRule="auto"/>
              <w:ind w:left="191" w:hanging="18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 w:bidi="th-TH"/>
              </w:rPr>
              <w:t>รายได้ค่าเช่ารอรับรู้</w:t>
            </w:r>
          </w:p>
        </w:tc>
        <w:tc>
          <w:tcPr>
            <w:tcW w:w="1170" w:type="dxa"/>
            <w:vAlign w:val="bottom"/>
          </w:tcPr>
          <w:p w14:paraId="12D89C82" w14:textId="77777777" w:rsidR="009831A6" w:rsidRPr="00903FD6" w:rsidRDefault="009831A6" w:rsidP="0086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4766986" w14:textId="21D67B31" w:rsidR="009831A6" w:rsidRPr="00903FD6" w:rsidRDefault="00C20C7C" w:rsidP="00663297">
            <w:pPr>
              <w:pStyle w:val="acctmergecolhdg"/>
              <w:tabs>
                <w:tab w:val="left" w:pos="9000"/>
              </w:tabs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31</w:t>
            </w:r>
            <w:r w:rsidR="009831A6" w:rsidRPr="00903FD6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</w:t>
            </w:r>
            <w:r w:rsidR="009831A6" w:rsidRPr="00903FD6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903FD6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80" w:type="dxa"/>
            <w:vAlign w:val="bottom"/>
          </w:tcPr>
          <w:p w14:paraId="3DBB10E6" w14:textId="77777777" w:rsidR="009831A6" w:rsidRPr="00903FD6" w:rsidRDefault="009831A6" w:rsidP="0086274B">
            <w:pPr>
              <w:pStyle w:val="acctmergecolhdg"/>
              <w:tabs>
                <w:tab w:val="left" w:pos="9000"/>
              </w:tabs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C840B84" w14:textId="78BD8388" w:rsidR="009831A6" w:rsidRPr="00903FD6" w:rsidRDefault="009831A6" w:rsidP="0086274B">
            <w:pPr>
              <w:pStyle w:val="acctmergecolhdg"/>
              <w:tabs>
                <w:tab w:val="left" w:pos="9000"/>
              </w:tabs>
              <w:spacing w:line="240" w:lineRule="auto"/>
              <w:ind w:right="11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82" w:type="dxa"/>
            <w:vAlign w:val="bottom"/>
          </w:tcPr>
          <w:p w14:paraId="0ADEAE0A" w14:textId="77777777" w:rsidR="009831A6" w:rsidRPr="00903FD6" w:rsidRDefault="009831A6" w:rsidP="0086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68" w:type="dxa"/>
            <w:vAlign w:val="bottom"/>
          </w:tcPr>
          <w:p w14:paraId="1BC7770C" w14:textId="196BE342" w:rsidR="009831A6" w:rsidRPr="00903FD6" w:rsidRDefault="009831A6" w:rsidP="00663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82" w:type="dxa"/>
            <w:vAlign w:val="bottom"/>
          </w:tcPr>
          <w:p w14:paraId="4E2ED0CA" w14:textId="77777777" w:rsidR="009831A6" w:rsidRPr="00903FD6" w:rsidRDefault="009831A6" w:rsidP="0086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0666FA24" w14:textId="3207AE66" w:rsidR="00E973CC" w:rsidRDefault="009831A6" w:rsidP="00E97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750CAF85" w14:textId="3796DF77" w:rsidR="009831A6" w:rsidRPr="00903FD6" w:rsidRDefault="00C20C7C" w:rsidP="00E97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9831A6" w:rsidRPr="00903FD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64FA5"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="00E973C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903FD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9831A6" w:rsidRPr="00903FD6" w14:paraId="09EB1780" w14:textId="77777777" w:rsidTr="00FA1141">
        <w:trPr>
          <w:gridAfter w:val="1"/>
          <w:wAfter w:w="6" w:type="dxa"/>
          <w:cantSplit/>
        </w:trPr>
        <w:tc>
          <w:tcPr>
            <w:tcW w:w="3960" w:type="dxa"/>
            <w:vAlign w:val="bottom"/>
          </w:tcPr>
          <w:p w14:paraId="0A0DF4D7" w14:textId="77777777" w:rsidR="009831A6" w:rsidRPr="00903FD6" w:rsidRDefault="009831A6" w:rsidP="0086274B">
            <w:pPr>
              <w:pStyle w:val="acctfourfigures"/>
              <w:tabs>
                <w:tab w:val="clear" w:pos="765"/>
                <w:tab w:val="decimal" w:pos="9"/>
                <w:tab w:val="left" w:pos="9000"/>
              </w:tabs>
              <w:spacing w:line="240" w:lineRule="auto"/>
              <w:ind w:left="191" w:hanging="18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 w:bidi="th-TH"/>
              </w:rPr>
            </w:pPr>
          </w:p>
        </w:tc>
        <w:tc>
          <w:tcPr>
            <w:tcW w:w="5214" w:type="dxa"/>
            <w:gridSpan w:val="7"/>
            <w:vAlign w:val="bottom"/>
          </w:tcPr>
          <w:p w14:paraId="3EEFA072" w14:textId="49787819" w:rsidR="009831A6" w:rsidRPr="00903FD6" w:rsidRDefault="009831A6" w:rsidP="0086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831A6" w:rsidRPr="00903FD6" w14:paraId="21E0C3B9" w14:textId="74FA2027" w:rsidTr="00FA1141">
        <w:trPr>
          <w:cantSplit/>
        </w:trPr>
        <w:tc>
          <w:tcPr>
            <w:tcW w:w="3960" w:type="dxa"/>
          </w:tcPr>
          <w:p w14:paraId="1A03AF72" w14:textId="688B9F05" w:rsidR="009831A6" w:rsidRPr="00903FD6" w:rsidRDefault="009831A6" w:rsidP="00BF11AD">
            <w:pPr>
              <w:tabs>
                <w:tab w:val="left" w:pos="90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608A5E8" w14:textId="21AB4CE0" w:rsidR="009831A6" w:rsidRPr="00903FD6" w:rsidRDefault="00C20C7C" w:rsidP="0051026C">
            <w:pPr>
              <w:pStyle w:val="acctfourfigures"/>
              <w:tabs>
                <w:tab w:val="clear" w:pos="765"/>
                <w:tab w:val="decimal" w:pos="641"/>
                <w:tab w:val="left" w:pos="740"/>
                <w:tab w:val="left" w:pos="9000"/>
              </w:tabs>
              <w:spacing w:line="240" w:lineRule="auto"/>
              <w:ind w:left="-67" w:right="18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9831A6" w:rsidRPr="00903F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783</w:t>
            </w:r>
          </w:p>
        </w:tc>
        <w:tc>
          <w:tcPr>
            <w:tcW w:w="180" w:type="dxa"/>
          </w:tcPr>
          <w:p w14:paraId="14D162EA" w14:textId="77777777" w:rsidR="009831A6" w:rsidRPr="00903FD6" w:rsidRDefault="009831A6" w:rsidP="00BF11AD">
            <w:pPr>
              <w:pStyle w:val="acctfourfigures"/>
              <w:tabs>
                <w:tab w:val="clear" w:pos="765"/>
                <w:tab w:val="decimal" w:pos="680"/>
                <w:tab w:val="left" w:pos="9000"/>
              </w:tabs>
              <w:spacing w:line="240" w:lineRule="auto"/>
              <w:ind w:left="-67"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CC763C" w14:textId="60DD0E16" w:rsidR="009831A6" w:rsidRPr="00903FD6" w:rsidRDefault="00107EBA" w:rsidP="0051026C">
            <w:pPr>
              <w:pStyle w:val="acctfourfigures"/>
              <w:tabs>
                <w:tab w:val="clear" w:pos="765"/>
                <w:tab w:val="decimal" w:pos="641"/>
                <w:tab w:val="left" w:pos="819"/>
                <w:tab w:val="left" w:pos="9000"/>
              </w:tabs>
              <w:spacing w:line="240" w:lineRule="auto"/>
              <w:ind w:left="-67" w:right="19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3AB07AC5" w14:textId="77777777" w:rsidR="009831A6" w:rsidRPr="00903FD6" w:rsidRDefault="009831A6" w:rsidP="00BF1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left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8" w:type="dxa"/>
          </w:tcPr>
          <w:p w14:paraId="1F62A21F" w14:textId="44149F49" w:rsidR="009831A6" w:rsidRPr="00903FD6" w:rsidRDefault="00107EBA" w:rsidP="00C96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7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(122)</w:t>
            </w:r>
          </w:p>
        </w:tc>
        <w:tc>
          <w:tcPr>
            <w:tcW w:w="182" w:type="dxa"/>
          </w:tcPr>
          <w:p w14:paraId="25F24ED6" w14:textId="77777777" w:rsidR="009831A6" w:rsidRPr="00903FD6" w:rsidRDefault="009831A6" w:rsidP="00BF1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left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8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BC73DD5" w14:textId="7F424BD7" w:rsidR="009831A6" w:rsidRPr="00903FD6" w:rsidRDefault="00107EBA" w:rsidP="00391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5,661</w:t>
            </w:r>
          </w:p>
        </w:tc>
      </w:tr>
    </w:tbl>
    <w:p w14:paraId="00A0F694" w14:textId="77777777" w:rsidR="003832EA" w:rsidRPr="00903FD6" w:rsidRDefault="003832EA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52"/>
        <w:gridCol w:w="1191"/>
        <w:gridCol w:w="184"/>
        <w:gridCol w:w="1142"/>
        <w:gridCol w:w="95"/>
        <w:gridCol w:w="89"/>
        <w:gridCol w:w="1174"/>
        <w:gridCol w:w="184"/>
        <w:gridCol w:w="1169"/>
        <w:gridCol w:w="90"/>
      </w:tblGrid>
      <w:tr w:rsidR="008F2A69" w:rsidRPr="00903FD6" w14:paraId="1EB85F0B" w14:textId="77777777" w:rsidTr="00FA1141">
        <w:trPr>
          <w:gridAfter w:val="1"/>
          <w:wAfter w:w="90" w:type="dxa"/>
          <w:cantSplit/>
          <w:trHeight w:val="398"/>
        </w:trPr>
        <w:tc>
          <w:tcPr>
            <w:tcW w:w="3952" w:type="dxa"/>
          </w:tcPr>
          <w:p w14:paraId="5F2C8C66" w14:textId="77777777" w:rsidR="008F2A69" w:rsidRPr="00903FD6" w:rsidRDefault="008F2A69" w:rsidP="00A9259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17" w:type="dxa"/>
            <w:gridSpan w:val="3"/>
          </w:tcPr>
          <w:p w14:paraId="4B130E67" w14:textId="77777777" w:rsidR="008F2A69" w:rsidRPr="00903FD6" w:rsidRDefault="008F2A69" w:rsidP="00A9259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11" w:type="dxa"/>
            <w:gridSpan w:val="5"/>
          </w:tcPr>
          <w:p w14:paraId="351C6E18" w14:textId="77777777" w:rsidR="008F2A69" w:rsidRPr="00903FD6" w:rsidRDefault="008F2A69" w:rsidP="00A9259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64FA5" w:rsidRPr="00903FD6" w14:paraId="2298DA20" w14:textId="77777777" w:rsidTr="00FA1141">
        <w:trPr>
          <w:gridAfter w:val="1"/>
          <w:wAfter w:w="90" w:type="dxa"/>
          <w:cantSplit/>
        </w:trPr>
        <w:tc>
          <w:tcPr>
            <w:tcW w:w="3952" w:type="dxa"/>
          </w:tcPr>
          <w:p w14:paraId="2222F80C" w14:textId="77777777" w:rsidR="00F64FA5" w:rsidRPr="00903FD6" w:rsidRDefault="00F64FA5" w:rsidP="00F64FA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</w:tcPr>
          <w:p w14:paraId="3292B00A" w14:textId="3C46D667" w:rsidR="00F64FA5" w:rsidRPr="00903FD6" w:rsidRDefault="00F64FA5" w:rsidP="00F64FA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  <w:lang w:val="en-US"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30 </w:t>
            </w:r>
            <w:r w:rsidRPr="00903FD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84" w:type="dxa"/>
          </w:tcPr>
          <w:p w14:paraId="407834A4" w14:textId="77777777" w:rsidR="00F64FA5" w:rsidRPr="00903FD6" w:rsidRDefault="00F64FA5" w:rsidP="00F64FA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42" w:type="dxa"/>
          </w:tcPr>
          <w:p w14:paraId="5E885C94" w14:textId="063C7E73" w:rsidR="00F64FA5" w:rsidRPr="00903FD6" w:rsidRDefault="00F64FA5" w:rsidP="00F64FA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903FD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903FD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4" w:type="dxa"/>
            <w:gridSpan w:val="2"/>
          </w:tcPr>
          <w:p w14:paraId="30549446" w14:textId="77777777" w:rsidR="00F64FA5" w:rsidRPr="00903FD6" w:rsidRDefault="00F64FA5" w:rsidP="00F64FA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4" w:type="dxa"/>
          </w:tcPr>
          <w:p w14:paraId="37C91A98" w14:textId="39E8089B" w:rsidR="00F64FA5" w:rsidRPr="00903FD6" w:rsidRDefault="00F64FA5" w:rsidP="00F64FA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30 </w:t>
            </w:r>
            <w:r w:rsidRPr="00903FD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84" w:type="dxa"/>
          </w:tcPr>
          <w:p w14:paraId="390E18E7" w14:textId="77777777" w:rsidR="00F64FA5" w:rsidRPr="00903FD6" w:rsidRDefault="00F64FA5" w:rsidP="00F64FA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6CDE2E08" w14:textId="05219388" w:rsidR="00F64FA5" w:rsidRPr="00903FD6" w:rsidRDefault="00F64FA5" w:rsidP="00F64FA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903FD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903FD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F64FA5" w:rsidRPr="00903FD6" w14:paraId="0709EE11" w14:textId="77777777" w:rsidTr="00FA1141">
        <w:trPr>
          <w:gridAfter w:val="1"/>
          <w:wAfter w:w="90" w:type="dxa"/>
          <w:cantSplit/>
        </w:trPr>
        <w:tc>
          <w:tcPr>
            <w:tcW w:w="3952" w:type="dxa"/>
          </w:tcPr>
          <w:p w14:paraId="5CF4C2C8" w14:textId="77777777" w:rsidR="00F64FA5" w:rsidRPr="00903FD6" w:rsidRDefault="00F64FA5" w:rsidP="00F64FA5">
            <w:pPr>
              <w:pStyle w:val="acctfourfigures"/>
              <w:spacing w:line="240" w:lineRule="auto"/>
              <w:ind w:right="1722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หนี้สินไม่หมุนเวียนอื่น</w:t>
            </w:r>
          </w:p>
        </w:tc>
        <w:tc>
          <w:tcPr>
            <w:tcW w:w="1191" w:type="dxa"/>
          </w:tcPr>
          <w:p w14:paraId="34E16599" w14:textId="54184BBE" w:rsidR="00F64FA5" w:rsidRPr="00903FD6" w:rsidRDefault="00F64FA5" w:rsidP="00F64FA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4" w:type="dxa"/>
          </w:tcPr>
          <w:p w14:paraId="46036A7C" w14:textId="77777777" w:rsidR="00F64FA5" w:rsidRPr="00903FD6" w:rsidRDefault="00F64FA5" w:rsidP="00F64FA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42" w:type="dxa"/>
          </w:tcPr>
          <w:p w14:paraId="0C18F0F7" w14:textId="084FCBA2" w:rsidR="00F64FA5" w:rsidRPr="00903FD6" w:rsidRDefault="00F64FA5" w:rsidP="00F64FA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184" w:type="dxa"/>
            <w:gridSpan w:val="2"/>
          </w:tcPr>
          <w:p w14:paraId="33E0E602" w14:textId="77777777" w:rsidR="00F64FA5" w:rsidRPr="00903FD6" w:rsidRDefault="00F64FA5" w:rsidP="00F64FA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4" w:type="dxa"/>
          </w:tcPr>
          <w:p w14:paraId="55E4AFFE" w14:textId="56D3B816" w:rsidR="00F64FA5" w:rsidRPr="00903FD6" w:rsidRDefault="00F64FA5" w:rsidP="00F64FA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4" w:type="dxa"/>
          </w:tcPr>
          <w:p w14:paraId="4140983D" w14:textId="77777777" w:rsidR="00F64FA5" w:rsidRPr="00903FD6" w:rsidRDefault="00F64FA5" w:rsidP="00F64FA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661D2464" w14:textId="1A845011" w:rsidR="00F64FA5" w:rsidRPr="00903FD6" w:rsidRDefault="00F64FA5" w:rsidP="00F64FA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2562</w:t>
            </w:r>
          </w:p>
        </w:tc>
      </w:tr>
      <w:tr w:rsidR="00F64FA5" w:rsidRPr="00903FD6" w14:paraId="6941B0FB" w14:textId="77777777" w:rsidTr="00FA1141">
        <w:trPr>
          <w:gridAfter w:val="1"/>
          <w:wAfter w:w="90" w:type="dxa"/>
          <w:cantSplit/>
        </w:trPr>
        <w:tc>
          <w:tcPr>
            <w:tcW w:w="3952" w:type="dxa"/>
          </w:tcPr>
          <w:p w14:paraId="22FEBE92" w14:textId="77777777" w:rsidR="00F64FA5" w:rsidRPr="00903FD6" w:rsidRDefault="00F64FA5" w:rsidP="00F64FA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28" w:type="dxa"/>
            <w:gridSpan w:val="8"/>
          </w:tcPr>
          <w:p w14:paraId="21E1A9F4" w14:textId="77777777" w:rsidR="00F64FA5" w:rsidRPr="00903FD6" w:rsidRDefault="00F64FA5" w:rsidP="00F64FA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183884" w:rsidRPr="00903FD6" w14:paraId="55F498E4" w14:textId="77777777" w:rsidTr="00FA1141">
        <w:trPr>
          <w:gridAfter w:val="1"/>
          <w:wAfter w:w="90" w:type="dxa"/>
          <w:cantSplit/>
        </w:trPr>
        <w:tc>
          <w:tcPr>
            <w:tcW w:w="3952" w:type="dxa"/>
          </w:tcPr>
          <w:p w14:paraId="182F87FE" w14:textId="77777777" w:rsidR="00183884" w:rsidRPr="00903FD6" w:rsidRDefault="00183884" w:rsidP="00183884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91" w:type="dxa"/>
          </w:tcPr>
          <w:p w14:paraId="7280E9F2" w14:textId="14E972DD" w:rsidR="00183884" w:rsidRPr="00903FD6" w:rsidRDefault="00CC5912" w:rsidP="0018388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184" w:type="dxa"/>
          </w:tcPr>
          <w:p w14:paraId="569BDE7A" w14:textId="77777777" w:rsidR="00183884" w:rsidRPr="00903FD6" w:rsidRDefault="00183884" w:rsidP="00183884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42" w:type="dxa"/>
            <w:vAlign w:val="bottom"/>
          </w:tcPr>
          <w:p w14:paraId="34B2C803" w14:textId="66A276DF" w:rsidR="00183884" w:rsidRPr="00903FD6" w:rsidRDefault="00183884" w:rsidP="0018388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255</w:t>
            </w:r>
          </w:p>
        </w:tc>
        <w:tc>
          <w:tcPr>
            <w:tcW w:w="184" w:type="dxa"/>
            <w:gridSpan w:val="2"/>
          </w:tcPr>
          <w:p w14:paraId="49AFDED3" w14:textId="77777777" w:rsidR="00183884" w:rsidRPr="00903FD6" w:rsidRDefault="00183884" w:rsidP="00183884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7B042648" w14:textId="1B98B6EF" w:rsidR="00183884" w:rsidRPr="00903FD6" w:rsidRDefault="00183884" w:rsidP="00183884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693D8BFE" w14:textId="77777777" w:rsidR="00183884" w:rsidRPr="00903FD6" w:rsidRDefault="00183884" w:rsidP="00183884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79308894" w14:textId="77777777" w:rsidR="00183884" w:rsidRPr="00903FD6" w:rsidRDefault="00183884" w:rsidP="00183884">
            <w:pPr>
              <w:pStyle w:val="acctfourfigures"/>
              <w:tabs>
                <w:tab w:val="clear" w:pos="765"/>
                <w:tab w:val="left" w:pos="461"/>
                <w:tab w:val="decimal" w:pos="666"/>
                <w:tab w:val="decimal" w:pos="780"/>
              </w:tabs>
              <w:spacing w:line="240" w:lineRule="auto"/>
              <w:ind w:left="-72" w:right="20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83884" w:rsidRPr="00903FD6" w14:paraId="72DB03E3" w14:textId="77777777" w:rsidTr="00FA1141">
        <w:trPr>
          <w:gridAfter w:val="1"/>
          <w:wAfter w:w="90" w:type="dxa"/>
          <w:cantSplit/>
        </w:trPr>
        <w:tc>
          <w:tcPr>
            <w:tcW w:w="3952" w:type="dxa"/>
          </w:tcPr>
          <w:p w14:paraId="239A37E0" w14:textId="77777777" w:rsidR="00183884" w:rsidRPr="00903FD6" w:rsidRDefault="00183884" w:rsidP="00183884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91" w:type="dxa"/>
          </w:tcPr>
          <w:p w14:paraId="6E5E4611" w14:textId="547B01A1" w:rsidR="00183884" w:rsidRPr="00903FD6" w:rsidRDefault="00CC5912" w:rsidP="0018388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31B2F522" w14:textId="77777777" w:rsidR="00183884" w:rsidRPr="00903FD6" w:rsidRDefault="00183884" w:rsidP="00183884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3972F60A" w14:textId="77777777" w:rsidR="00183884" w:rsidRPr="00903FD6" w:rsidRDefault="00183884" w:rsidP="0018388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4" w:type="dxa"/>
            <w:gridSpan w:val="2"/>
          </w:tcPr>
          <w:p w14:paraId="0A55AB90" w14:textId="77777777" w:rsidR="00183884" w:rsidRPr="00903FD6" w:rsidRDefault="00183884" w:rsidP="00183884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13A36332" w14:textId="4CAEBF4C" w:rsidR="00183884" w:rsidRPr="00903FD6" w:rsidRDefault="00183884" w:rsidP="00183884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84" w:type="dxa"/>
          </w:tcPr>
          <w:p w14:paraId="7E212B42" w14:textId="77777777" w:rsidR="00183884" w:rsidRPr="00903FD6" w:rsidRDefault="00183884" w:rsidP="00183884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598588B9" w14:textId="56341CA3" w:rsidR="00183884" w:rsidRPr="00903FD6" w:rsidRDefault="00183884" w:rsidP="00183884">
            <w:pPr>
              <w:pStyle w:val="acctfourfigures"/>
              <w:tabs>
                <w:tab w:val="clear" w:pos="765"/>
                <w:tab w:val="decimal" w:pos="382"/>
                <w:tab w:val="left" w:pos="461"/>
                <w:tab w:val="decimal" w:pos="666"/>
                <w:tab w:val="decimal" w:pos="780"/>
              </w:tabs>
              <w:spacing w:line="240" w:lineRule="auto"/>
              <w:ind w:left="-72" w:right="2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183884" w:rsidRPr="00903FD6" w14:paraId="0DEE49A3" w14:textId="77777777" w:rsidTr="00FA1141">
        <w:trPr>
          <w:gridAfter w:val="1"/>
          <w:wAfter w:w="90" w:type="dxa"/>
          <w:cantSplit/>
        </w:trPr>
        <w:tc>
          <w:tcPr>
            <w:tcW w:w="3952" w:type="dxa"/>
          </w:tcPr>
          <w:p w14:paraId="5730FDC5" w14:textId="77777777" w:rsidR="00183884" w:rsidRPr="00903FD6" w:rsidRDefault="00183884" w:rsidP="00183884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91" w:type="dxa"/>
          </w:tcPr>
          <w:p w14:paraId="0D845466" w14:textId="6FD30E12" w:rsidR="00183884" w:rsidRPr="00903FD6" w:rsidRDefault="00CC5912" w:rsidP="0018388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184" w:type="dxa"/>
          </w:tcPr>
          <w:p w14:paraId="28A67AC3" w14:textId="77777777" w:rsidR="00183884" w:rsidRPr="00903FD6" w:rsidRDefault="00183884" w:rsidP="00183884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15C05D0A" w14:textId="610C5E69" w:rsidR="00183884" w:rsidRPr="00903FD6" w:rsidRDefault="00183884" w:rsidP="0018388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184" w:type="dxa"/>
            <w:gridSpan w:val="2"/>
          </w:tcPr>
          <w:p w14:paraId="0FBE0614" w14:textId="77777777" w:rsidR="00183884" w:rsidRPr="00903FD6" w:rsidRDefault="00183884" w:rsidP="00183884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07FBDEA6" w14:textId="66EDA398" w:rsidR="00183884" w:rsidRPr="00903FD6" w:rsidRDefault="00183884" w:rsidP="00183884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64992E51" w14:textId="77777777" w:rsidR="00183884" w:rsidRPr="00903FD6" w:rsidRDefault="00183884" w:rsidP="00183884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6392B31D" w14:textId="77777777" w:rsidR="00183884" w:rsidRPr="00903FD6" w:rsidRDefault="00183884" w:rsidP="00183884">
            <w:pPr>
              <w:pStyle w:val="acctfourfigures"/>
              <w:tabs>
                <w:tab w:val="clear" w:pos="765"/>
                <w:tab w:val="decimal" w:pos="382"/>
                <w:tab w:val="left" w:pos="461"/>
                <w:tab w:val="decimal" w:pos="666"/>
                <w:tab w:val="decimal" w:pos="780"/>
              </w:tabs>
              <w:spacing w:line="240" w:lineRule="auto"/>
              <w:ind w:left="-72" w:right="2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83884" w:rsidRPr="00903FD6" w14:paraId="0E7E7F80" w14:textId="77777777" w:rsidTr="00FA1141">
        <w:trPr>
          <w:gridAfter w:val="1"/>
          <w:wAfter w:w="90" w:type="dxa"/>
          <w:cantSplit/>
        </w:trPr>
        <w:tc>
          <w:tcPr>
            <w:tcW w:w="3952" w:type="dxa"/>
          </w:tcPr>
          <w:p w14:paraId="098BAD7D" w14:textId="77777777" w:rsidR="00183884" w:rsidRPr="00903FD6" w:rsidRDefault="00183884" w:rsidP="00183884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4E8B3B86" w14:textId="172EE638" w:rsidR="00183884" w:rsidRPr="00903FD6" w:rsidRDefault="00CC5912" w:rsidP="0018388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5D7EF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4" w:type="dxa"/>
          </w:tcPr>
          <w:p w14:paraId="4E77567A" w14:textId="77777777" w:rsidR="00183884" w:rsidRPr="00903FD6" w:rsidRDefault="00183884" w:rsidP="00183884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533D5525" w14:textId="60C9260F" w:rsidR="00183884" w:rsidRPr="00903FD6" w:rsidRDefault="00183884" w:rsidP="0018388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582</w:t>
            </w:r>
          </w:p>
        </w:tc>
        <w:tc>
          <w:tcPr>
            <w:tcW w:w="184" w:type="dxa"/>
            <w:gridSpan w:val="2"/>
          </w:tcPr>
          <w:p w14:paraId="72F84993" w14:textId="77777777" w:rsidR="00183884" w:rsidRPr="00903FD6" w:rsidRDefault="00183884" w:rsidP="00183884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3A2B8423" w14:textId="45A9E804" w:rsidR="00183884" w:rsidRPr="00903FD6" w:rsidRDefault="00183884" w:rsidP="00183884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327916BF" w14:textId="77777777" w:rsidR="00183884" w:rsidRPr="00903FD6" w:rsidRDefault="00183884" w:rsidP="00183884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6A6A63AB" w14:textId="77777777" w:rsidR="00183884" w:rsidRPr="00903FD6" w:rsidRDefault="00183884" w:rsidP="00183884">
            <w:pPr>
              <w:pStyle w:val="acctfourfigures"/>
              <w:tabs>
                <w:tab w:val="clear" w:pos="765"/>
                <w:tab w:val="left" w:pos="461"/>
                <w:tab w:val="decimal" w:pos="551"/>
                <w:tab w:val="decimal" w:pos="666"/>
                <w:tab w:val="decimal" w:pos="780"/>
              </w:tabs>
              <w:spacing w:line="240" w:lineRule="auto"/>
              <w:ind w:left="-72" w:right="2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83884" w:rsidRPr="00903FD6" w14:paraId="5A908105" w14:textId="77777777" w:rsidTr="00FA1141">
        <w:trPr>
          <w:gridAfter w:val="1"/>
          <w:wAfter w:w="90" w:type="dxa"/>
          <w:cantSplit/>
          <w:trHeight w:val="343"/>
        </w:trPr>
        <w:tc>
          <w:tcPr>
            <w:tcW w:w="3952" w:type="dxa"/>
          </w:tcPr>
          <w:p w14:paraId="25EE05F4" w14:textId="77777777" w:rsidR="00183884" w:rsidRPr="00903FD6" w:rsidRDefault="00183884" w:rsidP="00183884">
            <w:pPr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37671AD0" w14:textId="03C5D999" w:rsidR="00183884" w:rsidRPr="00903FD6" w:rsidRDefault="00CC5912" w:rsidP="0018388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  <w:r w:rsidR="005D7E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84" w:type="dxa"/>
          </w:tcPr>
          <w:p w14:paraId="097C67BF" w14:textId="77777777" w:rsidR="00183884" w:rsidRPr="00903FD6" w:rsidRDefault="00183884" w:rsidP="00183884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A4B71F" w14:textId="0B5CF8F9" w:rsidR="00183884" w:rsidRPr="00903FD6" w:rsidRDefault="00183884" w:rsidP="0018388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874</w:t>
            </w:r>
          </w:p>
        </w:tc>
        <w:tc>
          <w:tcPr>
            <w:tcW w:w="184" w:type="dxa"/>
            <w:gridSpan w:val="2"/>
          </w:tcPr>
          <w:p w14:paraId="3E11E499" w14:textId="77777777" w:rsidR="00183884" w:rsidRPr="00903FD6" w:rsidRDefault="00183884" w:rsidP="00183884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7B8E3C" w14:textId="2236CD94" w:rsidR="00183884" w:rsidRPr="00903FD6" w:rsidRDefault="00183884" w:rsidP="00183884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84" w:type="dxa"/>
          </w:tcPr>
          <w:p w14:paraId="520C66AB" w14:textId="77777777" w:rsidR="00183884" w:rsidRPr="00903FD6" w:rsidRDefault="00183884" w:rsidP="00183884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CB83EA" w14:textId="44A6B1F4" w:rsidR="00183884" w:rsidRPr="00903FD6" w:rsidRDefault="00183884" w:rsidP="00183884">
            <w:pPr>
              <w:pStyle w:val="acctfourfigures"/>
              <w:tabs>
                <w:tab w:val="clear" w:pos="765"/>
                <w:tab w:val="left" w:pos="461"/>
                <w:tab w:val="decimal" w:pos="666"/>
                <w:tab w:val="decimal" w:pos="780"/>
              </w:tabs>
              <w:spacing w:line="240" w:lineRule="auto"/>
              <w:ind w:left="-72" w:right="2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</w:tr>
      <w:tr w:rsidR="00183884" w:rsidRPr="00903FD6" w14:paraId="12482384" w14:textId="77777777" w:rsidTr="00FA1141">
        <w:trPr>
          <w:cantSplit/>
          <w:trHeight w:val="398"/>
        </w:trPr>
        <w:tc>
          <w:tcPr>
            <w:tcW w:w="6564" w:type="dxa"/>
            <w:gridSpan w:val="5"/>
          </w:tcPr>
          <w:p w14:paraId="5D0D49F0" w14:textId="77777777" w:rsidR="00183884" w:rsidRPr="00903FD6" w:rsidRDefault="00183884" w:rsidP="0018388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6" w:type="dxa"/>
            <w:gridSpan w:val="5"/>
          </w:tcPr>
          <w:p w14:paraId="61DA6456" w14:textId="77777777" w:rsidR="00183884" w:rsidRPr="00903FD6" w:rsidRDefault="00183884" w:rsidP="0018388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183884" w:rsidRPr="00903FD6" w14:paraId="286FE653" w14:textId="77777777" w:rsidTr="00FA1141">
        <w:trPr>
          <w:cantSplit/>
          <w:trHeight w:val="421"/>
        </w:trPr>
        <w:tc>
          <w:tcPr>
            <w:tcW w:w="6564" w:type="dxa"/>
            <w:gridSpan w:val="5"/>
          </w:tcPr>
          <w:p w14:paraId="7487447C" w14:textId="7FF81E89" w:rsidR="00183884" w:rsidRPr="00903FD6" w:rsidRDefault="00183884" w:rsidP="0018388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263" w:type="dxa"/>
            <w:gridSpan w:val="2"/>
          </w:tcPr>
          <w:p w14:paraId="045B3878" w14:textId="77777777" w:rsidR="00183884" w:rsidRPr="00903FD6" w:rsidRDefault="00183884" w:rsidP="0018388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30 </w:t>
            </w:r>
            <w:r w:rsidRPr="00903FD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84" w:type="dxa"/>
          </w:tcPr>
          <w:p w14:paraId="3A920AF7" w14:textId="77777777" w:rsidR="00183884" w:rsidRPr="00903FD6" w:rsidRDefault="00183884" w:rsidP="0018388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59" w:type="dxa"/>
            <w:gridSpan w:val="2"/>
          </w:tcPr>
          <w:p w14:paraId="0FBB887D" w14:textId="77777777" w:rsidR="00183884" w:rsidRPr="00903FD6" w:rsidRDefault="00183884" w:rsidP="0018388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903FD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903FD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183884" w:rsidRPr="00903FD6" w14:paraId="62486FE2" w14:textId="77777777" w:rsidTr="00FA1141">
        <w:trPr>
          <w:cantSplit/>
          <w:trHeight w:val="421"/>
        </w:trPr>
        <w:tc>
          <w:tcPr>
            <w:tcW w:w="6564" w:type="dxa"/>
            <w:gridSpan w:val="5"/>
            <w:vAlign w:val="bottom"/>
          </w:tcPr>
          <w:p w14:paraId="67E3B97E" w14:textId="6DE1D857" w:rsidR="00183884" w:rsidRPr="00903FD6" w:rsidRDefault="00183884" w:rsidP="0018388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  <w:t xml:space="preserve">   </w:t>
            </w:r>
            <w:r w:rsidRPr="00903F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263" w:type="dxa"/>
            <w:gridSpan w:val="2"/>
          </w:tcPr>
          <w:p w14:paraId="26501195" w14:textId="77777777" w:rsidR="00183884" w:rsidRPr="00903FD6" w:rsidRDefault="00183884" w:rsidP="0018388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4" w:type="dxa"/>
          </w:tcPr>
          <w:p w14:paraId="68BF4FCD" w14:textId="77777777" w:rsidR="00183884" w:rsidRPr="00903FD6" w:rsidRDefault="00183884" w:rsidP="0018388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59" w:type="dxa"/>
            <w:gridSpan w:val="2"/>
          </w:tcPr>
          <w:p w14:paraId="0E65610A" w14:textId="77777777" w:rsidR="00183884" w:rsidRPr="00903FD6" w:rsidRDefault="00183884" w:rsidP="0018388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2562</w:t>
            </w:r>
          </w:p>
        </w:tc>
      </w:tr>
      <w:tr w:rsidR="00183884" w:rsidRPr="00903FD6" w14:paraId="065C5B8B" w14:textId="77777777" w:rsidTr="00FA1141">
        <w:trPr>
          <w:cantSplit/>
          <w:trHeight w:val="436"/>
        </w:trPr>
        <w:tc>
          <w:tcPr>
            <w:tcW w:w="6564" w:type="dxa"/>
            <w:gridSpan w:val="5"/>
          </w:tcPr>
          <w:p w14:paraId="0FF9143C" w14:textId="77777777" w:rsidR="00183884" w:rsidRPr="00903FD6" w:rsidRDefault="00183884" w:rsidP="0018388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6" w:type="dxa"/>
            <w:gridSpan w:val="5"/>
          </w:tcPr>
          <w:p w14:paraId="618A012F" w14:textId="77777777" w:rsidR="00183884" w:rsidRPr="00903FD6" w:rsidRDefault="00183884" w:rsidP="0018388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183884" w:rsidRPr="00903FD6" w14:paraId="09C84BCF" w14:textId="77777777" w:rsidTr="00FA1141">
        <w:trPr>
          <w:cantSplit/>
          <w:trHeight w:val="285"/>
        </w:trPr>
        <w:tc>
          <w:tcPr>
            <w:tcW w:w="6564" w:type="dxa"/>
            <w:gridSpan w:val="5"/>
          </w:tcPr>
          <w:p w14:paraId="435A16D5" w14:textId="6DBC58E4" w:rsidR="00183884" w:rsidRPr="00903FD6" w:rsidRDefault="00183884" w:rsidP="00183884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903FD6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263" w:type="dxa"/>
            <w:gridSpan w:val="2"/>
          </w:tcPr>
          <w:p w14:paraId="722ACF0E" w14:textId="129C31D4" w:rsidR="00183884" w:rsidRPr="00903FD6" w:rsidRDefault="00CC5912" w:rsidP="00CC5912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72" w:right="1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6F563894" w14:textId="77777777" w:rsidR="00183884" w:rsidRPr="00903FD6" w:rsidRDefault="00183884" w:rsidP="00183884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gridSpan w:val="2"/>
          </w:tcPr>
          <w:p w14:paraId="59C58691" w14:textId="574C84EC" w:rsidR="00183884" w:rsidRPr="008A448C" w:rsidRDefault="00183884" w:rsidP="001838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A448C">
              <w:rPr>
                <w:rFonts w:asciiTheme="majorBidi" w:hAnsiTheme="majorBidi" w:cstheme="majorBidi"/>
                <w:sz w:val="30"/>
                <w:szCs w:val="30"/>
              </w:rPr>
              <w:t xml:space="preserve"> 2,869 </w:t>
            </w:r>
          </w:p>
        </w:tc>
      </w:tr>
      <w:tr w:rsidR="00183884" w:rsidRPr="00903FD6" w14:paraId="2A42E2C1" w14:textId="77777777" w:rsidTr="00FA1141">
        <w:trPr>
          <w:cantSplit/>
          <w:trHeight w:val="285"/>
        </w:trPr>
        <w:tc>
          <w:tcPr>
            <w:tcW w:w="6564" w:type="dxa"/>
            <w:gridSpan w:val="5"/>
          </w:tcPr>
          <w:p w14:paraId="0372044A" w14:textId="6DAB0296" w:rsidR="00183884" w:rsidRPr="00903FD6" w:rsidRDefault="00183884" w:rsidP="00183884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 xml:space="preserve">1 - 5 </w:t>
            </w: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263" w:type="dxa"/>
            <w:gridSpan w:val="2"/>
          </w:tcPr>
          <w:p w14:paraId="481B324C" w14:textId="4F34A127" w:rsidR="00183884" w:rsidRPr="00903FD6" w:rsidRDefault="00CC5912" w:rsidP="00CC5912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72" w:right="1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566555EA" w14:textId="77777777" w:rsidR="00183884" w:rsidRPr="00903FD6" w:rsidRDefault="00183884" w:rsidP="00183884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gridSpan w:val="2"/>
          </w:tcPr>
          <w:p w14:paraId="089DD6B7" w14:textId="2D942941" w:rsidR="00183884" w:rsidRPr="008A448C" w:rsidRDefault="00183884" w:rsidP="001838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A448C">
              <w:rPr>
                <w:rFonts w:asciiTheme="majorBidi" w:hAnsiTheme="majorBidi" w:cstheme="majorBidi"/>
                <w:sz w:val="30"/>
                <w:szCs w:val="30"/>
              </w:rPr>
              <w:t xml:space="preserve"> 7,262 </w:t>
            </w:r>
          </w:p>
        </w:tc>
      </w:tr>
      <w:tr w:rsidR="00183884" w:rsidRPr="00903FD6" w14:paraId="2F23BDD7" w14:textId="77777777" w:rsidTr="00FA1141">
        <w:trPr>
          <w:cantSplit/>
          <w:trHeight w:val="285"/>
        </w:trPr>
        <w:tc>
          <w:tcPr>
            <w:tcW w:w="6564" w:type="dxa"/>
            <w:gridSpan w:val="5"/>
          </w:tcPr>
          <w:p w14:paraId="6820C54B" w14:textId="0FF49B51" w:rsidR="00183884" w:rsidRPr="00903FD6" w:rsidRDefault="00183884" w:rsidP="00183884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</w:t>
            </w:r>
            <w:r w:rsidRPr="00903FD6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</w:tcPr>
          <w:p w14:paraId="4C3DABAE" w14:textId="5627EE61" w:rsidR="00183884" w:rsidRPr="00903FD6" w:rsidRDefault="00CC5912" w:rsidP="00CC5912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72" w:right="1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74F01F74" w14:textId="77777777" w:rsidR="00183884" w:rsidRPr="00903FD6" w:rsidRDefault="00183884" w:rsidP="00183884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gridSpan w:val="2"/>
          </w:tcPr>
          <w:p w14:paraId="3AF39EE6" w14:textId="0DEEEFFB" w:rsidR="00183884" w:rsidRPr="00903FD6" w:rsidRDefault="00183884" w:rsidP="001838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A448C">
              <w:rPr>
                <w:rFonts w:asciiTheme="majorBidi" w:hAnsiTheme="majorBidi" w:cstheme="majorBidi"/>
                <w:sz w:val="30"/>
                <w:szCs w:val="30"/>
              </w:rPr>
              <w:t xml:space="preserve"> 5,796 </w:t>
            </w:r>
          </w:p>
        </w:tc>
      </w:tr>
      <w:tr w:rsidR="00183884" w:rsidRPr="00903FD6" w14:paraId="5A1B6376" w14:textId="77777777" w:rsidTr="00FA1141">
        <w:trPr>
          <w:cantSplit/>
          <w:trHeight w:val="361"/>
        </w:trPr>
        <w:tc>
          <w:tcPr>
            <w:tcW w:w="6564" w:type="dxa"/>
            <w:gridSpan w:val="5"/>
            <w:vAlign w:val="bottom"/>
          </w:tcPr>
          <w:p w14:paraId="0936A43F" w14:textId="67F6E3BF" w:rsidR="00183884" w:rsidRPr="00903FD6" w:rsidRDefault="00183884" w:rsidP="00183884">
            <w:pPr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047AEC6" w14:textId="6E4AA7CD" w:rsidR="00183884" w:rsidRPr="00903FD6" w:rsidRDefault="00CC5912" w:rsidP="00CC5912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72" w:right="1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2908AA03" w14:textId="77777777" w:rsidR="00183884" w:rsidRPr="00903FD6" w:rsidRDefault="00183884" w:rsidP="00183884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C6F04E3" w14:textId="1EBE2086" w:rsidR="00183884" w:rsidRPr="008A448C" w:rsidRDefault="00183884" w:rsidP="001838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44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15,927 </w:t>
            </w:r>
          </w:p>
        </w:tc>
      </w:tr>
    </w:tbl>
    <w:p w14:paraId="615034FA" w14:textId="77777777" w:rsidR="008A448C" w:rsidRPr="00903FD6" w:rsidRDefault="008A4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D528223" w14:textId="77777777" w:rsidR="006E110E" w:rsidRPr="00903FD6" w:rsidRDefault="006E110E" w:rsidP="006E110E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03FD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การค้ำประกันวงเงินสินเชื่อ</w:t>
      </w:r>
    </w:p>
    <w:p w14:paraId="03A8B599" w14:textId="77777777" w:rsidR="00CA37BF" w:rsidRPr="00903FD6" w:rsidRDefault="00CA37BF" w:rsidP="00CA37B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B4F428E" w14:textId="073065CC" w:rsidR="006E110E" w:rsidRPr="00903FD6" w:rsidRDefault="006E110E" w:rsidP="006E110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03FD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C20C7C" w:rsidRPr="00903FD6">
        <w:rPr>
          <w:rFonts w:asciiTheme="majorBidi" w:hAnsiTheme="majorBidi" w:cstheme="majorBidi"/>
          <w:sz w:val="30"/>
          <w:szCs w:val="30"/>
        </w:rPr>
        <w:t>30</w:t>
      </w:r>
      <w:r w:rsidR="009831A6"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="00F64FA5" w:rsidRPr="00903FD6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8A448C">
        <w:rPr>
          <w:rFonts w:asciiTheme="majorBidi" w:hAnsiTheme="majorBidi" w:cstheme="majorBidi"/>
          <w:sz w:val="30"/>
          <w:szCs w:val="30"/>
        </w:rPr>
        <w:t xml:space="preserve"> 2563</w:t>
      </w:r>
      <w:r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Pr="00903FD6">
        <w:rPr>
          <w:rFonts w:asciiTheme="majorBidi" w:hAnsiTheme="majorBidi" w:cstheme="majorBidi"/>
          <w:sz w:val="30"/>
          <w:szCs w:val="30"/>
          <w:cs/>
        </w:rPr>
        <w:t>บริษัทเป็นผู้ค้ำประกันวงเงินสินเชื่อจากสถาบันการเงินหลายแห่งให้แก่กิจการที่เกี่ยวข้องกันหลายแห่ง เป็นจำนวนเงิน</w:t>
      </w:r>
      <w:r w:rsidR="00183884">
        <w:rPr>
          <w:rFonts w:asciiTheme="majorBidi" w:hAnsiTheme="majorBidi" w:cstheme="majorBidi"/>
          <w:sz w:val="30"/>
          <w:szCs w:val="30"/>
        </w:rPr>
        <w:t xml:space="preserve"> 12,475 </w:t>
      </w:r>
      <w:r w:rsidRPr="00903FD6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70D733F1" w14:textId="6F2591B6" w:rsidR="00CD6E91" w:rsidRPr="00903FD6" w:rsidRDefault="00CD6E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C47BBB1" w14:textId="0C17319E" w:rsidR="00BD3A3E" w:rsidRPr="00903FD6" w:rsidRDefault="00592167" w:rsidP="00CA37BF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03FD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7A1CE98A" w14:textId="77777777" w:rsidR="00CA37BF" w:rsidRPr="00903FD6" w:rsidRDefault="00CA37BF" w:rsidP="00CA37B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348187A" w14:textId="5D299511" w:rsidR="00BD3A3E" w:rsidRPr="00903FD6" w:rsidRDefault="00BD3A3E" w:rsidP="009D13BF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03FD6">
        <w:rPr>
          <w:rFonts w:asciiTheme="majorBidi" w:hAnsiTheme="majorBidi" w:cstheme="majorBidi"/>
          <w:i/>
          <w:iCs/>
          <w:sz w:val="30"/>
          <w:szCs w:val="30"/>
          <w:cs/>
        </w:rPr>
        <w:t>สัญญาสิทธิ</w:t>
      </w:r>
      <w:r w:rsidR="0019055F" w:rsidRPr="00903FD6">
        <w:rPr>
          <w:rFonts w:asciiTheme="majorBidi" w:hAnsiTheme="majorBidi" w:cstheme="majorBidi"/>
          <w:i/>
          <w:iCs/>
          <w:sz w:val="30"/>
          <w:szCs w:val="30"/>
          <w:cs/>
        </w:rPr>
        <w:t>การ</w:t>
      </w:r>
      <w:r w:rsidRPr="00903FD6">
        <w:rPr>
          <w:rFonts w:asciiTheme="majorBidi" w:hAnsiTheme="majorBidi" w:cstheme="majorBidi"/>
          <w:i/>
          <w:iCs/>
          <w:sz w:val="30"/>
          <w:szCs w:val="30"/>
          <w:cs/>
        </w:rPr>
        <w:t>ใช้โปรแกรม</w:t>
      </w:r>
    </w:p>
    <w:p w14:paraId="4C2E5053" w14:textId="24AE1D9B" w:rsidR="00BD3A3E" w:rsidRDefault="00BD3A3E" w:rsidP="009D13B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B2859F" w14:textId="5E35B797" w:rsidR="0049406A" w:rsidRDefault="0049406A" w:rsidP="0049406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9406A">
        <w:rPr>
          <w:rFonts w:asciiTheme="majorBidi" w:hAnsiTheme="majorBidi" w:cstheme="majorBidi" w:hint="cs"/>
          <w:sz w:val="30"/>
          <w:szCs w:val="30"/>
          <w:cs/>
        </w:rPr>
        <w:t xml:space="preserve">ในเดือนมกราคม </w:t>
      </w:r>
      <w:r w:rsidRPr="0049406A">
        <w:rPr>
          <w:rFonts w:asciiTheme="majorBidi" w:hAnsiTheme="majorBidi" w:cstheme="majorBidi"/>
          <w:sz w:val="30"/>
          <w:szCs w:val="30"/>
        </w:rPr>
        <w:t xml:space="preserve">2563 </w:t>
      </w:r>
      <w:r w:rsidRPr="0049406A">
        <w:rPr>
          <w:rFonts w:asciiTheme="majorBidi" w:hAnsiTheme="majorBidi" w:cs="Angsana New" w:hint="cs"/>
          <w:sz w:val="30"/>
          <w:szCs w:val="30"/>
          <w:cs/>
        </w:rPr>
        <w:t>กลุ่มบริษัทได้ทำสัญญาสิทธิการใช้โปรแกรมกับกิจการที่เกี่ยวข้องกันแห่งหนึ่ง</w:t>
      </w:r>
      <w:r w:rsidRPr="004940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9406A">
        <w:rPr>
          <w:rFonts w:asciiTheme="majorBidi" w:hAnsiTheme="majorBidi" w:cs="Angsana New" w:hint="cs"/>
          <w:sz w:val="30"/>
          <w:szCs w:val="30"/>
          <w:cs/>
        </w:rPr>
        <w:t>กิจการที่เกี่ยวข้องกันจะให้สิทธิผู้ได้รับอนุญาติเพื่อใช้โปรแกรม</w:t>
      </w:r>
      <w:r w:rsidRPr="0049406A">
        <w:rPr>
          <w:rFonts w:asciiTheme="majorBidi" w:hAnsiTheme="majorBidi" w:cstheme="majorBidi" w:hint="cs"/>
          <w:sz w:val="30"/>
          <w:szCs w:val="30"/>
          <w:cs/>
        </w:rPr>
        <w:t xml:space="preserve">ระบบงานบริหารทรัพยากรบุคคล </w:t>
      </w:r>
      <w:r w:rsidRPr="0049406A">
        <w:rPr>
          <w:rFonts w:asciiTheme="majorBidi" w:hAnsiTheme="majorBidi" w:cstheme="majorBidi"/>
          <w:sz w:val="30"/>
          <w:szCs w:val="30"/>
          <w:cs/>
        </w:rPr>
        <w:t xml:space="preserve">กลุ่มบริษัทตกลงชำระค่าบริการตามอัตราที่ระบุในสัญญา สัญญามีอายุ </w:t>
      </w:r>
      <w:r w:rsidRPr="0049406A">
        <w:rPr>
          <w:rFonts w:asciiTheme="majorBidi" w:hAnsiTheme="majorBidi" w:cstheme="majorBidi"/>
          <w:sz w:val="30"/>
          <w:szCs w:val="30"/>
        </w:rPr>
        <w:t>10</w:t>
      </w:r>
      <w:r w:rsidRPr="0049406A">
        <w:rPr>
          <w:rFonts w:asciiTheme="majorBidi" w:hAnsiTheme="majorBidi" w:cstheme="majorBidi"/>
          <w:sz w:val="30"/>
          <w:szCs w:val="30"/>
          <w:cs/>
        </w:rPr>
        <w:t xml:space="preserve"> ปี และสามารถบอกเลิกสัญญาโดยแจ้งเป็นลายลักษณ์อักษรล่วงหน้า </w:t>
      </w:r>
      <w:r w:rsidRPr="0049406A">
        <w:rPr>
          <w:rFonts w:asciiTheme="majorBidi" w:hAnsiTheme="majorBidi" w:cstheme="majorBidi"/>
          <w:sz w:val="30"/>
          <w:szCs w:val="30"/>
        </w:rPr>
        <w:t>6</w:t>
      </w:r>
      <w:r w:rsidRPr="0049406A">
        <w:rPr>
          <w:rFonts w:asciiTheme="majorBidi" w:hAnsiTheme="majorBidi" w:cstheme="majorBidi"/>
          <w:sz w:val="30"/>
          <w:szCs w:val="30"/>
          <w:cs/>
        </w:rPr>
        <w:t xml:space="preserve"> เดือน</w:t>
      </w:r>
    </w:p>
    <w:p w14:paraId="71131C0A" w14:textId="77777777" w:rsidR="0049406A" w:rsidRPr="00903FD6" w:rsidRDefault="0049406A" w:rsidP="009D13B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C211A3" w14:textId="51921CBE" w:rsidR="00CD6E91" w:rsidRPr="00903FD6" w:rsidRDefault="004C0FC7" w:rsidP="0066329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03FD6">
        <w:rPr>
          <w:rFonts w:asciiTheme="majorBidi" w:hAnsiTheme="majorBidi" w:cstheme="majorBidi"/>
          <w:sz w:val="30"/>
          <w:szCs w:val="30"/>
          <w:cs/>
        </w:rPr>
        <w:t>ในเดือนมีนาคม</w:t>
      </w:r>
      <w:r w:rsidR="0019055F" w:rsidRPr="00903FD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20C7C" w:rsidRPr="00903FD6">
        <w:rPr>
          <w:rFonts w:asciiTheme="majorBidi" w:hAnsiTheme="majorBidi" w:cstheme="majorBidi"/>
          <w:sz w:val="30"/>
          <w:szCs w:val="30"/>
        </w:rPr>
        <w:t>2563</w:t>
      </w:r>
      <w:r w:rsidR="0019055F"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กลุ่มบริษัทได้ทำสัญญาสิทธิการใช้โปรแกรมกับกิจการที่เกี่ยวข้องกันแห่งหนึ่ง กิจการที่เกี่ยวข้องกันจะให้สิทธิผู้ได้รับอนุญาติเพื่อใช้โปรแกรมในประเทศเวียดนาม กลุ่มบริษัทตกลงชำระค่าบริการตามอัตราที่ระบุในสัญญา สัญญามีอายุ </w:t>
      </w:r>
      <w:r w:rsidR="00C20C7C" w:rsidRPr="00903FD6">
        <w:rPr>
          <w:rFonts w:asciiTheme="majorBidi" w:hAnsiTheme="majorBidi" w:cstheme="majorBidi"/>
          <w:sz w:val="30"/>
          <w:szCs w:val="30"/>
        </w:rPr>
        <w:t>5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 ปี และ</w:t>
      </w:r>
      <w:r w:rsidR="0058692B" w:rsidRPr="00903FD6">
        <w:rPr>
          <w:rFonts w:asciiTheme="majorBidi" w:hAnsiTheme="majorBidi" w:cstheme="majorBidi"/>
          <w:sz w:val="30"/>
          <w:szCs w:val="30"/>
          <w:cs/>
        </w:rPr>
        <w:t>สาม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ารถบอกเลิกสัญญาโดยแจ้งเป็นลายลักษณ์อักษรล่วงหน้า </w:t>
      </w:r>
      <w:r w:rsidR="00C20C7C" w:rsidRPr="00903FD6">
        <w:rPr>
          <w:rFonts w:asciiTheme="majorBidi" w:hAnsiTheme="majorBidi" w:cstheme="majorBidi"/>
          <w:sz w:val="30"/>
          <w:szCs w:val="30"/>
        </w:rPr>
        <w:t>12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 เดือน</w:t>
      </w:r>
    </w:p>
    <w:p w14:paraId="3F81FC54" w14:textId="5CD418A3" w:rsidR="00CD6E91" w:rsidRPr="00903FD6" w:rsidRDefault="00CD6E91" w:rsidP="00663297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CD6E91" w:rsidRPr="00903FD6" w:rsidSect="008949C2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type w:val="nextColumn"/>
          <w:pgSz w:w="11909" w:h="16834" w:code="9"/>
          <w:pgMar w:top="691" w:right="1152" w:bottom="576" w:left="1152" w:header="720" w:footer="720" w:gutter="0"/>
          <w:pgNumType w:start="15"/>
          <w:cols w:space="720"/>
          <w:docGrid w:linePitch="360"/>
        </w:sectPr>
      </w:pPr>
    </w:p>
    <w:p w14:paraId="4A48C35E" w14:textId="5AF77748" w:rsidR="00804175" w:rsidRPr="00903FD6" w:rsidRDefault="00D75CE8" w:rsidP="00D9237D">
      <w:pPr>
        <w:pStyle w:val="Heading1"/>
        <w:keepLines/>
        <w:numPr>
          <w:ilvl w:val="0"/>
          <w:numId w:val="4"/>
        </w:numPr>
        <w:shd w:val="clear" w:color="auto" w:fill="auto"/>
        <w:ind w:left="45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903FD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เงินลงทุนในบริษัทร่วมและการร่วมค้า</w:t>
      </w:r>
      <w:r w:rsidR="00804175" w:rsidRPr="00903FD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 </w:t>
      </w:r>
    </w:p>
    <w:p w14:paraId="1506AB61" w14:textId="77777777" w:rsidR="00AC389B" w:rsidRPr="00F50672" w:rsidRDefault="00AC389B" w:rsidP="00C24346">
      <w:pPr>
        <w:pStyle w:val="acctfourfigures"/>
        <w:tabs>
          <w:tab w:val="clear" w:pos="765"/>
        </w:tabs>
        <w:spacing w:line="240" w:lineRule="atLeast"/>
        <w:ind w:left="540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14391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798"/>
        <w:gridCol w:w="10"/>
        <w:gridCol w:w="802"/>
        <w:gridCol w:w="10"/>
        <w:gridCol w:w="170"/>
        <w:gridCol w:w="10"/>
        <w:gridCol w:w="360"/>
        <w:gridCol w:w="530"/>
        <w:gridCol w:w="10"/>
        <w:gridCol w:w="170"/>
        <w:gridCol w:w="10"/>
        <w:gridCol w:w="270"/>
        <w:gridCol w:w="180"/>
        <w:gridCol w:w="350"/>
        <w:gridCol w:w="10"/>
        <w:gridCol w:w="170"/>
        <w:gridCol w:w="10"/>
        <w:gridCol w:w="900"/>
        <w:gridCol w:w="180"/>
        <w:gridCol w:w="10"/>
        <w:gridCol w:w="800"/>
        <w:gridCol w:w="10"/>
        <w:gridCol w:w="170"/>
        <w:gridCol w:w="10"/>
        <w:gridCol w:w="890"/>
        <w:gridCol w:w="10"/>
        <w:gridCol w:w="170"/>
        <w:gridCol w:w="10"/>
        <w:gridCol w:w="818"/>
        <w:gridCol w:w="180"/>
        <w:gridCol w:w="900"/>
        <w:gridCol w:w="180"/>
        <w:gridCol w:w="810"/>
        <w:gridCol w:w="180"/>
        <w:gridCol w:w="963"/>
      </w:tblGrid>
      <w:tr w:rsidR="00AF1A30" w:rsidRPr="00903FD6" w14:paraId="2634C3D6" w14:textId="77777777" w:rsidTr="00A41432">
        <w:trPr>
          <w:cantSplit/>
          <w:tblHeader/>
        </w:trPr>
        <w:tc>
          <w:tcPr>
            <w:tcW w:w="3330" w:type="dxa"/>
          </w:tcPr>
          <w:p w14:paraId="3BE96156" w14:textId="77777777" w:rsidR="007C3E12" w:rsidRPr="00903FD6" w:rsidRDefault="007C3E12" w:rsidP="00CF032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0347E375" w14:textId="77777777" w:rsidR="007C3E12" w:rsidRPr="00903FD6" w:rsidRDefault="007C3E12" w:rsidP="00CF032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2" w:type="dxa"/>
            <w:gridSpan w:val="5"/>
          </w:tcPr>
          <w:p w14:paraId="77EDB05B" w14:textId="77777777" w:rsidR="007C3E12" w:rsidRPr="00903FD6" w:rsidRDefault="007C3E12" w:rsidP="00CF032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5"/>
          </w:tcPr>
          <w:p w14:paraId="74937D62" w14:textId="77777777" w:rsidR="007C3E12" w:rsidRPr="00903FD6" w:rsidRDefault="007C3E12" w:rsidP="00CF032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593DFFC7" w14:textId="77777777" w:rsidR="007C3E12" w:rsidRPr="00903FD6" w:rsidRDefault="007C3E12" w:rsidP="00CF032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5"/>
          </w:tcPr>
          <w:p w14:paraId="3A8A53C7" w14:textId="77777777" w:rsidR="007C3E12" w:rsidRPr="00903FD6" w:rsidRDefault="007C3E12" w:rsidP="00CF032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  <w:lang w:bidi="th-TH"/>
              </w:rPr>
            </w:pPr>
          </w:p>
        </w:tc>
        <w:tc>
          <w:tcPr>
            <w:tcW w:w="180" w:type="dxa"/>
          </w:tcPr>
          <w:p w14:paraId="67BCD501" w14:textId="77777777" w:rsidR="007C3E12" w:rsidRPr="00903FD6" w:rsidRDefault="007C3E12" w:rsidP="00CF032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highlight w:val="cyan"/>
              </w:rPr>
            </w:pPr>
          </w:p>
        </w:tc>
        <w:tc>
          <w:tcPr>
            <w:tcW w:w="6111" w:type="dxa"/>
            <w:gridSpan w:val="16"/>
          </w:tcPr>
          <w:p w14:paraId="52446DCA" w14:textId="2A024F08" w:rsidR="007C3E12" w:rsidRPr="00903FD6" w:rsidRDefault="007C3E12" w:rsidP="00CF0320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AF1A30" w:rsidRPr="00903FD6" w14:paraId="5455E4EF" w14:textId="77777777" w:rsidTr="00A41432">
        <w:trPr>
          <w:cantSplit/>
          <w:trHeight w:val="650"/>
          <w:tblHeader/>
        </w:trPr>
        <w:tc>
          <w:tcPr>
            <w:tcW w:w="3330" w:type="dxa"/>
          </w:tcPr>
          <w:p w14:paraId="5149C055" w14:textId="77777777" w:rsidR="000555DE" w:rsidRPr="00903FD6" w:rsidRDefault="000555DE" w:rsidP="00CF032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156463AF" w14:textId="77777777" w:rsidR="000555DE" w:rsidRPr="00903FD6" w:rsidRDefault="000555DE" w:rsidP="00CF032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892" w:type="dxa"/>
            <w:gridSpan w:val="7"/>
          </w:tcPr>
          <w:p w14:paraId="06800A6E" w14:textId="38A6F8B5" w:rsidR="001B16A1" w:rsidRPr="00903FD6" w:rsidRDefault="001B16A1" w:rsidP="001B16A1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  <w:gridSpan w:val="2"/>
          </w:tcPr>
          <w:p w14:paraId="791CE045" w14:textId="77777777" w:rsidR="000555DE" w:rsidRPr="00903FD6" w:rsidRDefault="000555DE" w:rsidP="00CF032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gridSpan w:val="7"/>
          </w:tcPr>
          <w:p w14:paraId="63D4ADC0" w14:textId="77777777" w:rsidR="000555DE" w:rsidRPr="00903FD6" w:rsidRDefault="000555DE" w:rsidP="00CF032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  <w:lang w:bidi="th-TH"/>
              </w:rPr>
            </w:pPr>
          </w:p>
          <w:p w14:paraId="711A9429" w14:textId="77777777" w:rsidR="000555DE" w:rsidRPr="00903FD6" w:rsidRDefault="000555DE" w:rsidP="00CF032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highlight w:val="cyan"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  <w:r w:rsidRPr="00903FD6">
              <w:rPr>
                <w:rFonts w:asciiTheme="majorBidi" w:hAnsiTheme="majorBidi" w:cstheme="majorBidi"/>
                <w:b w:val="0"/>
                <w:bCs/>
                <w:sz w:val="28"/>
                <w:szCs w:val="28"/>
                <w:highlight w:val="cyan"/>
              </w:rPr>
              <w:t xml:space="preserve"> </w:t>
            </w:r>
          </w:p>
        </w:tc>
        <w:tc>
          <w:tcPr>
            <w:tcW w:w="180" w:type="dxa"/>
          </w:tcPr>
          <w:p w14:paraId="23B2DAF0" w14:textId="77777777" w:rsidR="000555DE" w:rsidRPr="00903FD6" w:rsidRDefault="000555DE" w:rsidP="00CF032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890" w:type="dxa"/>
            <w:gridSpan w:val="6"/>
          </w:tcPr>
          <w:p w14:paraId="1F85EE59" w14:textId="77777777" w:rsidR="000555DE" w:rsidRPr="00903FD6" w:rsidRDefault="000555DE" w:rsidP="00CF032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01598E8" w14:textId="77777777" w:rsidR="000555DE" w:rsidRPr="00903FD6" w:rsidRDefault="000555DE" w:rsidP="00CF032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gridSpan w:val="2"/>
          </w:tcPr>
          <w:p w14:paraId="0797EE8D" w14:textId="77777777" w:rsidR="000555DE" w:rsidRPr="00903FD6" w:rsidRDefault="000555DE" w:rsidP="00CF032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08" w:type="dxa"/>
            <w:gridSpan w:val="4"/>
          </w:tcPr>
          <w:p w14:paraId="6AA74AD9" w14:textId="77777777" w:rsidR="000555DE" w:rsidRPr="00903FD6" w:rsidRDefault="000555DE" w:rsidP="00CF032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</w:t>
            </w:r>
          </w:p>
          <w:p w14:paraId="2EEF4671" w14:textId="77777777" w:rsidR="000555DE" w:rsidRPr="00903FD6" w:rsidRDefault="000555DE" w:rsidP="00CF032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วิธีส่วนได้เสีย</w:t>
            </w:r>
            <w:r w:rsidRPr="00903FD6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2C6E2E33" w14:textId="77777777" w:rsidR="000555DE" w:rsidRPr="00903FD6" w:rsidRDefault="000555DE" w:rsidP="00CF032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3" w:type="dxa"/>
            <w:gridSpan w:val="3"/>
          </w:tcPr>
          <w:p w14:paraId="3E8E1688" w14:textId="77777777" w:rsidR="000555DE" w:rsidRPr="00903FD6" w:rsidRDefault="000555DE" w:rsidP="00CF0320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เงินปันผลรับสำหรับ</w:t>
            </w:r>
          </w:p>
          <w:p w14:paraId="6C034408" w14:textId="7284D80C" w:rsidR="000555DE" w:rsidRPr="00903FD6" w:rsidRDefault="000555DE" w:rsidP="00CF0320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งวด</w:t>
            </w:r>
            <w:r w:rsidR="00F64FA5" w:rsidRPr="00903FD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เก้า</w:t>
            </w:r>
            <w:r w:rsidRPr="00903FD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เดือนสิ้นสุดวันที่</w:t>
            </w:r>
          </w:p>
        </w:tc>
      </w:tr>
      <w:tr w:rsidR="009831A6" w:rsidRPr="00903FD6" w14:paraId="02A7EF93" w14:textId="77777777" w:rsidTr="00A41432">
        <w:trPr>
          <w:cantSplit/>
          <w:tblHeader/>
        </w:trPr>
        <w:tc>
          <w:tcPr>
            <w:tcW w:w="3330" w:type="dxa"/>
          </w:tcPr>
          <w:p w14:paraId="7E3C92BE" w14:textId="77777777" w:rsidR="009831A6" w:rsidRPr="00903FD6" w:rsidRDefault="009831A6" w:rsidP="009831A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08" w:type="dxa"/>
            <w:gridSpan w:val="2"/>
          </w:tcPr>
          <w:p w14:paraId="74D66EC4" w14:textId="77777777" w:rsidR="009831A6" w:rsidRPr="00903FD6" w:rsidRDefault="009831A6" w:rsidP="009831A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62583B14" w14:textId="1C15C7D5" w:rsidR="009831A6" w:rsidRPr="00903FD6" w:rsidRDefault="00C20C7C" w:rsidP="009831A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  <w:r w:rsidR="009831A6" w:rsidRPr="00903F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F64FA5" w:rsidRPr="00903FD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กันยายน</w:t>
            </w:r>
            <w:r w:rsidR="009831A6" w:rsidRPr="00903FD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</w:t>
            </w:r>
            <w:r w:rsidRPr="00903F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" w:type="dxa"/>
            <w:gridSpan w:val="2"/>
            <w:vAlign w:val="bottom"/>
          </w:tcPr>
          <w:p w14:paraId="6DDF4807" w14:textId="77777777" w:rsidR="009831A6" w:rsidRPr="00903FD6" w:rsidRDefault="009831A6" w:rsidP="009831A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713C6E66" w14:textId="13860742" w:rsidR="009831A6" w:rsidRPr="00903FD6" w:rsidRDefault="00C20C7C" w:rsidP="009831A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  <w:p w14:paraId="29DB259D" w14:textId="60AA2F58" w:rsidR="009831A6" w:rsidRPr="00903FD6" w:rsidRDefault="009831A6" w:rsidP="009831A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573EAF42" w14:textId="4B3550AA" w:rsidR="009831A6" w:rsidRPr="00903FD6" w:rsidRDefault="00C20C7C" w:rsidP="009831A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80" w:type="dxa"/>
            <w:gridSpan w:val="2"/>
            <w:vAlign w:val="bottom"/>
          </w:tcPr>
          <w:p w14:paraId="1AD64BCC" w14:textId="77777777" w:rsidR="009831A6" w:rsidRPr="00903FD6" w:rsidRDefault="009831A6" w:rsidP="009831A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2A269C44" w14:textId="1560A6B3" w:rsidR="009831A6" w:rsidRPr="00903FD6" w:rsidRDefault="00C20C7C" w:rsidP="009831A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  <w:r w:rsidR="009831A6" w:rsidRPr="00903F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F64FA5" w:rsidRPr="00903FD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กันยายน</w:t>
            </w:r>
            <w:r w:rsidR="009831A6" w:rsidRPr="00903FD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</w:t>
            </w:r>
            <w:r w:rsidRPr="00903F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" w:type="dxa"/>
            <w:gridSpan w:val="2"/>
            <w:vAlign w:val="bottom"/>
          </w:tcPr>
          <w:p w14:paraId="2645974D" w14:textId="77777777" w:rsidR="009831A6" w:rsidRPr="00903FD6" w:rsidRDefault="009831A6" w:rsidP="009831A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C775458" w14:textId="2AD03882" w:rsidR="009831A6" w:rsidRPr="00903FD6" w:rsidRDefault="00C20C7C" w:rsidP="009831A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="009831A6" w:rsidRPr="00903FD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</w:p>
          <w:p w14:paraId="76E95494" w14:textId="36642F4C" w:rsidR="009831A6" w:rsidRPr="00903FD6" w:rsidRDefault="009831A6" w:rsidP="009831A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2258029B" w14:textId="3B424505" w:rsidR="009831A6" w:rsidRPr="00903FD6" w:rsidRDefault="00C20C7C" w:rsidP="009831A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80" w:type="dxa"/>
            <w:vAlign w:val="bottom"/>
          </w:tcPr>
          <w:p w14:paraId="2568BFC3" w14:textId="77777777" w:rsidR="009831A6" w:rsidRPr="00903FD6" w:rsidRDefault="009831A6" w:rsidP="009831A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E91724F" w14:textId="556E17E9" w:rsidR="009831A6" w:rsidRPr="00903FD6" w:rsidRDefault="00C20C7C" w:rsidP="009831A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  <w:r w:rsidR="009831A6" w:rsidRPr="00903F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F64FA5" w:rsidRPr="00903FD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กันยายน</w:t>
            </w:r>
            <w:r w:rsidR="009831A6" w:rsidRPr="00903FD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</w:t>
            </w:r>
            <w:r w:rsidRPr="00903F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" w:type="dxa"/>
            <w:gridSpan w:val="2"/>
            <w:vAlign w:val="bottom"/>
          </w:tcPr>
          <w:p w14:paraId="6CDB0BB3" w14:textId="77777777" w:rsidR="009831A6" w:rsidRPr="00903FD6" w:rsidRDefault="009831A6" w:rsidP="009831A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102207C" w14:textId="3205E730" w:rsidR="009831A6" w:rsidRPr="00903FD6" w:rsidRDefault="00C20C7C" w:rsidP="009831A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="009831A6" w:rsidRPr="00903FD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</w:p>
          <w:p w14:paraId="30E5F1E4" w14:textId="48EB96B9" w:rsidR="009831A6" w:rsidRPr="00903FD6" w:rsidRDefault="009831A6" w:rsidP="009831A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6DE88825" w14:textId="3FE922E9" w:rsidR="009831A6" w:rsidRPr="00903FD6" w:rsidRDefault="00C20C7C" w:rsidP="009831A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80" w:type="dxa"/>
            <w:gridSpan w:val="2"/>
            <w:vAlign w:val="bottom"/>
          </w:tcPr>
          <w:p w14:paraId="0CBBEC4E" w14:textId="77777777" w:rsidR="009831A6" w:rsidRPr="00903FD6" w:rsidRDefault="009831A6" w:rsidP="009831A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8" w:type="dxa"/>
            <w:gridSpan w:val="2"/>
            <w:vAlign w:val="bottom"/>
          </w:tcPr>
          <w:p w14:paraId="20651F5D" w14:textId="49E9F7A1" w:rsidR="009831A6" w:rsidRPr="00903FD6" w:rsidRDefault="00C20C7C" w:rsidP="009831A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  <w:r w:rsidR="009831A6" w:rsidRPr="00903F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F64FA5" w:rsidRPr="00903FD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กันยายน</w:t>
            </w:r>
            <w:r w:rsidR="009831A6" w:rsidRPr="00903FD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</w:t>
            </w:r>
            <w:r w:rsidRPr="00903F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" w:type="dxa"/>
            <w:vAlign w:val="bottom"/>
          </w:tcPr>
          <w:p w14:paraId="62710102" w14:textId="77777777" w:rsidR="009831A6" w:rsidRPr="00903FD6" w:rsidRDefault="009831A6" w:rsidP="009831A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7A700C5" w14:textId="12348A9D" w:rsidR="009831A6" w:rsidRPr="00903FD6" w:rsidRDefault="00C20C7C" w:rsidP="009831A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="009831A6" w:rsidRPr="00903FD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</w:p>
          <w:p w14:paraId="7F7A7869" w14:textId="19A4F065" w:rsidR="009831A6" w:rsidRPr="00903FD6" w:rsidRDefault="009831A6" w:rsidP="009831A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5DA77972" w14:textId="0717428D" w:rsidR="009831A6" w:rsidRPr="00903FD6" w:rsidRDefault="00C20C7C" w:rsidP="009831A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80" w:type="dxa"/>
            <w:vAlign w:val="bottom"/>
          </w:tcPr>
          <w:p w14:paraId="7CEAEB4B" w14:textId="77777777" w:rsidR="009831A6" w:rsidRPr="00903FD6" w:rsidRDefault="009831A6" w:rsidP="009831A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EE67483" w14:textId="4303EE83" w:rsidR="009831A6" w:rsidRPr="00903FD6" w:rsidRDefault="00C20C7C" w:rsidP="009831A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  <w:r w:rsidR="009831A6" w:rsidRPr="00903F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F64FA5" w:rsidRPr="00903FD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กันยายน</w:t>
            </w:r>
            <w:r w:rsidR="009831A6" w:rsidRPr="00903FD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</w:t>
            </w:r>
            <w:r w:rsidRPr="00903F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" w:type="dxa"/>
            <w:vAlign w:val="bottom"/>
          </w:tcPr>
          <w:p w14:paraId="5A108A4C" w14:textId="77777777" w:rsidR="009831A6" w:rsidRPr="00903FD6" w:rsidRDefault="009831A6" w:rsidP="009831A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74CD5B81" w14:textId="180BFF2B" w:rsidR="009831A6" w:rsidRPr="00903FD6" w:rsidRDefault="00C20C7C" w:rsidP="009831A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  <w:r w:rsidR="009831A6" w:rsidRPr="00903F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  <w:p w14:paraId="72174B12" w14:textId="5E28E3F1" w:rsidR="009831A6" w:rsidRPr="00903FD6" w:rsidRDefault="00F64FA5" w:rsidP="009831A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กันยายน</w:t>
            </w:r>
            <w:r w:rsidR="009831A6" w:rsidRPr="00903FD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</w:t>
            </w:r>
            <w:r w:rsidR="00C20C7C" w:rsidRPr="00903F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C20C7C" w:rsidRPr="00903F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</w:tr>
      <w:tr w:rsidR="009831A6" w:rsidRPr="00903FD6" w14:paraId="2482FB63" w14:textId="77777777" w:rsidTr="00A41432">
        <w:trPr>
          <w:cantSplit/>
          <w:trHeight w:val="270"/>
          <w:tblHeader/>
        </w:trPr>
        <w:tc>
          <w:tcPr>
            <w:tcW w:w="3330" w:type="dxa"/>
          </w:tcPr>
          <w:p w14:paraId="7F9E7B98" w14:textId="77777777" w:rsidR="009831A6" w:rsidRPr="00903FD6" w:rsidRDefault="009831A6" w:rsidP="009831A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gridSpan w:val="2"/>
          </w:tcPr>
          <w:p w14:paraId="7DF861F7" w14:textId="77777777" w:rsidR="009831A6" w:rsidRPr="00903FD6" w:rsidRDefault="009831A6" w:rsidP="009831A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92" w:type="dxa"/>
            <w:gridSpan w:val="7"/>
          </w:tcPr>
          <w:p w14:paraId="0E49AFC4" w14:textId="77777777" w:rsidR="009831A6" w:rsidRPr="00903FD6" w:rsidRDefault="009831A6" w:rsidP="009831A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03FD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80" w:type="dxa"/>
            <w:gridSpan w:val="2"/>
          </w:tcPr>
          <w:p w14:paraId="3BE8AA8D" w14:textId="77777777" w:rsidR="009831A6" w:rsidRPr="00903FD6" w:rsidRDefault="009831A6" w:rsidP="009831A6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90" w:type="dxa"/>
            <w:gridSpan w:val="7"/>
          </w:tcPr>
          <w:p w14:paraId="4F3EF4BD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903FD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</w:tcPr>
          <w:p w14:paraId="0D17A90B" w14:textId="3855D0FB" w:rsidR="009831A6" w:rsidRPr="00903FD6" w:rsidRDefault="009831A6" w:rsidP="009831A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6111" w:type="dxa"/>
            <w:gridSpan w:val="16"/>
          </w:tcPr>
          <w:p w14:paraId="71E7E3A3" w14:textId="15228765" w:rsidR="009831A6" w:rsidRPr="00903FD6" w:rsidRDefault="009831A6" w:rsidP="009831A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903FD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9831A6" w:rsidRPr="00903FD6" w14:paraId="63A9B9F4" w14:textId="77777777" w:rsidTr="00A41432">
        <w:trPr>
          <w:cantSplit/>
          <w:trHeight w:val="270"/>
        </w:trPr>
        <w:tc>
          <w:tcPr>
            <w:tcW w:w="3330" w:type="dxa"/>
            <w:vAlign w:val="bottom"/>
          </w:tcPr>
          <w:p w14:paraId="4FF2C52E" w14:textId="0207DD59" w:rsidR="009831A6" w:rsidRPr="00903FD6" w:rsidRDefault="009831A6" w:rsidP="009831A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3F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บริษัทร่วมทางตรง</w:t>
            </w:r>
          </w:p>
        </w:tc>
        <w:tc>
          <w:tcPr>
            <w:tcW w:w="808" w:type="dxa"/>
            <w:gridSpan w:val="2"/>
          </w:tcPr>
          <w:p w14:paraId="2F8342BD" w14:textId="77777777" w:rsidR="009831A6" w:rsidRPr="00903FD6" w:rsidRDefault="009831A6" w:rsidP="009831A6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2" w:type="dxa"/>
            <w:gridSpan w:val="2"/>
          </w:tcPr>
          <w:p w14:paraId="07D36048" w14:textId="77777777" w:rsidR="009831A6" w:rsidRPr="00903FD6" w:rsidRDefault="009831A6" w:rsidP="009831A6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53215EAE" w14:textId="77777777" w:rsidR="009831A6" w:rsidRPr="00903FD6" w:rsidRDefault="009831A6" w:rsidP="009831A6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gridSpan w:val="3"/>
          </w:tcPr>
          <w:p w14:paraId="423A1FB7" w14:textId="77777777" w:rsidR="009831A6" w:rsidRPr="00903FD6" w:rsidRDefault="009831A6" w:rsidP="009831A6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4ADF758A" w14:textId="77777777" w:rsidR="009831A6" w:rsidRPr="00903FD6" w:rsidRDefault="009831A6" w:rsidP="009831A6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gridSpan w:val="4"/>
          </w:tcPr>
          <w:p w14:paraId="79AD029A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7D49B51E" w14:textId="77777777" w:rsidR="009831A6" w:rsidRPr="00903FD6" w:rsidRDefault="009831A6" w:rsidP="009831A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FB644C0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E782F2C" w14:textId="77777777" w:rsidR="009831A6" w:rsidRPr="00903FD6" w:rsidRDefault="009831A6" w:rsidP="009831A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14:paraId="43B69861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4F00A292" w14:textId="77777777" w:rsidR="009831A6" w:rsidRPr="00903FD6" w:rsidRDefault="009831A6" w:rsidP="009831A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66699301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7B3970A4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8" w:type="dxa"/>
            <w:gridSpan w:val="2"/>
          </w:tcPr>
          <w:p w14:paraId="65A33744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18C16ED" w14:textId="77777777" w:rsidR="009831A6" w:rsidRPr="00903FD6" w:rsidRDefault="009831A6" w:rsidP="009831A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658592A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6617CA4" w14:textId="77777777" w:rsidR="009831A6" w:rsidRPr="00903FD6" w:rsidRDefault="009831A6" w:rsidP="009831A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EDCFCB5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ED79DB7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</w:tcPr>
          <w:p w14:paraId="30CA8053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31A6" w:rsidRPr="00903FD6" w14:paraId="324557F6" w14:textId="77777777" w:rsidTr="00A41432">
        <w:trPr>
          <w:cantSplit/>
          <w:trHeight w:val="270"/>
        </w:trPr>
        <w:tc>
          <w:tcPr>
            <w:tcW w:w="3330" w:type="dxa"/>
            <w:vAlign w:val="bottom"/>
          </w:tcPr>
          <w:p w14:paraId="014FC2A0" w14:textId="02C340E7" w:rsidR="009831A6" w:rsidRPr="00903FD6" w:rsidRDefault="009831A6" w:rsidP="009831A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เซ็นทรัล วัตสัน จำกัด</w:t>
            </w:r>
          </w:p>
        </w:tc>
        <w:tc>
          <w:tcPr>
            <w:tcW w:w="808" w:type="dxa"/>
            <w:gridSpan w:val="2"/>
            <w:vAlign w:val="bottom"/>
          </w:tcPr>
          <w:p w14:paraId="6BEA26B3" w14:textId="5B91A5EF" w:rsidR="009831A6" w:rsidRPr="00903FD6" w:rsidRDefault="009831A6" w:rsidP="009831A6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ค้าปลีก</w:t>
            </w:r>
          </w:p>
        </w:tc>
        <w:tc>
          <w:tcPr>
            <w:tcW w:w="812" w:type="dxa"/>
            <w:gridSpan w:val="2"/>
            <w:vAlign w:val="bottom"/>
          </w:tcPr>
          <w:p w14:paraId="52836BA3" w14:textId="4D480E84" w:rsidR="009831A6" w:rsidRPr="00903FD6" w:rsidRDefault="00CC5912" w:rsidP="009831A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28.90</w:t>
            </w:r>
          </w:p>
        </w:tc>
        <w:tc>
          <w:tcPr>
            <w:tcW w:w="180" w:type="dxa"/>
            <w:gridSpan w:val="2"/>
            <w:vAlign w:val="bottom"/>
          </w:tcPr>
          <w:p w14:paraId="16C53B43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277F3429" w14:textId="26FB4710" w:rsidR="009831A6" w:rsidRPr="00903FD6" w:rsidRDefault="00C20C7C" w:rsidP="009831A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  <w:r w:rsidR="009831A6" w:rsidRPr="00903FD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03F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</w:p>
        </w:tc>
        <w:tc>
          <w:tcPr>
            <w:tcW w:w="180" w:type="dxa"/>
            <w:gridSpan w:val="2"/>
            <w:vAlign w:val="bottom"/>
          </w:tcPr>
          <w:p w14:paraId="5600D2EC" w14:textId="77777777" w:rsidR="009831A6" w:rsidRPr="00903FD6" w:rsidRDefault="009831A6" w:rsidP="009831A6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78A89341" w14:textId="7D5807A5" w:rsidR="009831A6" w:rsidRPr="00903FD6" w:rsidRDefault="00CC5912" w:rsidP="009831A6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182</w:t>
            </w:r>
          </w:p>
        </w:tc>
        <w:tc>
          <w:tcPr>
            <w:tcW w:w="180" w:type="dxa"/>
            <w:gridSpan w:val="2"/>
            <w:vAlign w:val="bottom"/>
          </w:tcPr>
          <w:p w14:paraId="7626178D" w14:textId="77777777" w:rsidR="009831A6" w:rsidRPr="00903FD6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E626EA4" w14:textId="49853F29" w:rsidR="009831A6" w:rsidRPr="00903FD6" w:rsidRDefault="00C20C7C" w:rsidP="009831A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6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182</w:t>
            </w:r>
          </w:p>
        </w:tc>
        <w:tc>
          <w:tcPr>
            <w:tcW w:w="180" w:type="dxa"/>
            <w:vAlign w:val="bottom"/>
          </w:tcPr>
          <w:p w14:paraId="113B4B25" w14:textId="77777777" w:rsidR="009831A6" w:rsidRPr="00903FD6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ABE7B72" w14:textId="78A91884" w:rsidR="009831A6" w:rsidRPr="00903FD6" w:rsidRDefault="00CC5912" w:rsidP="009831A6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53</w:t>
            </w:r>
          </w:p>
        </w:tc>
        <w:tc>
          <w:tcPr>
            <w:tcW w:w="180" w:type="dxa"/>
            <w:gridSpan w:val="2"/>
            <w:vAlign w:val="bottom"/>
          </w:tcPr>
          <w:p w14:paraId="6892964F" w14:textId="77777777" w:rsidR="009831A6" w:rsidRPr="00903FD6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A9D42FE" w14:textId="45296666" w:rsidR="009831A6" w:rsidRPr="00903FD6" w:rsidRDefault="00C20C7C" w:rsidP="009831A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</w:t>
            </w:r>
          </w:p>
        </w:tc>
        <w:tc>
          <w:tcPr>
            <w:tcW w:w="180" w:type="dxa"/>
            <w:gridSpan w:val="2"/>
            <w:vAlign w:val="bottom"/>
          </w:tcPr>
          <w:p w14:paraId="5E1FF27F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28" w:type="dxa"/>
            <w:gridSpan w:val="2"/>
            <w:vAlign w:val="bottom"/>
          </w:tcPr>
          <w:p w14:paraId="0AA6E561" w14:textId="014CF779" w:rsidR="009831A6" w:rsidRPr="00903FD6" w:rsidRDefault="00CC5912" w:rsidP="009831A6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323</w:t>
            </w:r>
          </w:p>
        </w:tc>
        <w:tc>
          <w:tcPr>
            <w:tcW w:w="180" w:type="dxa"/>
            <w:vAlign w:val="bottom"/>
          </w:tcPr>
          <w:p w14:paraId="3FBA7BA7" w14:textId="77777777" w:rsidR="009831A6" w:rsidRPr="00903FD6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0267F18" w14:textId="2E1B5D1D" w:rsidR="009831A6" w:rsidRPr="00903FD6" w:rsidRDefault="00C20C7C" w:rsidP="009831A6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216</w:t>
            </w:r>
          </w:p>
        </w:tc>
        <w:tc>
          <w:tcPr>
            <w:tcW w:w="180" w:type="dxa"/>
            <w:vAlign w:val="bottom"/>
          </w:tcPr>
          <w:p w14:paraId="0FE6BC39" w14:textId="77777777" w:rsidR="009831A6" w:rsidRPr="00903FD6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69B217C" w14:textId="0813BAFF" w:rsidR="009831A6" w:rsidRPr="00903FD6" w:rsidRDefault="00CC5912" w:rsidP="009831A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86065D2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452EDF9D" w14:textId="0B0C288C" w:rsidR="009831A6" w:rsidRPr="00903FD6" w:rsidRDefault="00CC5912" w:rsidP="009831A6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90</w:t>
            </w:r>
          </w:p>
        </w:tc>
      </w:tr>
      <w:tr w:rsidR="00F50672" w:rsidRPr="00903FD6" w14:paraId="714F5957" w14:textId="77777777" w:rsidTr="00A41432">
        <w:trPr>
          <w:cantSplit/>
        </w:trPr>
        <w:tc>
          <w:tcPr>
            <w:tcW w:w="4128" w:type="dxa"/>
            <w:gridSpan w:val="2"/>
            <w:vAlign w:val="bottom"/>
          </w:tcPr>
          <w:p w14:paraId="24E9DFB8" w14:textId="77777777" w:rsidR="00F50672" w:rsidRPr="00903FD6" w:rsidRDefault="00F50672" w:rsidP="009831A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3B384E0A" w14:textId="77777777" w:rsidR="00F50672" w:rsidRPr="00903FD6" w:rsidRDefault="00F50672" w:rsidP="009831A6">
            <w:pPr>
              <w:tabs>
                <w:tab w:val="clear" w:pos="454"/>
                <w:tab w:val="decimal" w:pos="461"/>
              </w:tabs>
              <w:spacing w:line="240" w:lineRule="auto"/>
              <w:ind w:right="-79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A16B84F" w14:textId="77777777" w:rsidR="00F50672" w:rsidRPr="00903FD6" w:rsidRDefault="00F50672" w:rsidP="009831A6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gridSpan w:val="3"/>
          </w:tcPr>
          <w:p w14:paraId="54A9B75E" w14:textId="77777777" w:rsidR="00F50672" w:rsidRPr="00903FD6" w:rsidRDefault="00F50672" w:rsidP="009831A6">
            <w:pPr>
              <w:tabs>
                <w:tab w:val="clear" w:pos="454"/>
                <w:tab w:val="decimal" w:pos="281"/>
                <w:tab w:val="left" w:pos="641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DEC76FB" w14:textId="77777777" w:rsidR="00F50672" w:rsidRPr="00903FD6" w:rsidRDefault="00F50672" w:rsidP="009831A6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gridSpan w:val="4"/>
          </w:tcPr>
          <w:p w14:paraId="439D28E4" w14:textId="77777777" w:rsidR="00F50672" w:rsidRPr="00903FD6" w:rsidRDefault="00F50672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7F368505" w14:textId="77777777" w:rsidR="00F50672" w:rsidRPr="00903FD6" w:rsidRDefault="00F50672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0" w:type="dxa"/>
            <w:gridSpan w:val="2"/>
          </w:tcPr>
          <w:p w14:paraId="699A1AFB" w14:textId="77777777" w:rsidR="00F50672" w:rsidRPr="00903FD6" w:rsidRDefault="00F50672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0" w:type="dxa"/>
            <w:gridSpan w:val="2"/>
          </w:tcPr>
          <w:p w14:paraId="580A0D49" w14:textId="77777777" w:rsidR="00F50672" w:rsidRPr="00903FD6" w:rsidRDefault="00F50672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14:paraId="14AC9E43" w14:textId="77777777" w:rsidR="00F50672" w:rsidRPr="00903FD6" w:rsidRDefault="00F50672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3D4023AB" w14:textId="77777777" w:rsidR="00F50672" w:rsidRPr="00903FD6" w:rsidRDefault="00F50672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60A51ADB" w14:textId="77777777" w:rsidR="00F50672" w:rsidRPr="00903FD6" w:rsidRDefault="00F50672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39042531" w14:textId="77777777" w:rsidR="00F50672" w:rsidRPr="00903FD6" w:rsidRDefault="00F50672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8" w:type="dxa"/>
          </w:tcPr>
          <w:p w14:paraId="6F139646" w14:textId="77777777" w:rsidR="00F50672" w:rsidRPr="00903FD6" w:rsidRDefault="00F50672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D78F496" w14:textId="77777777" w:rsidR="00F50672" w:rsidRPr="00903FD6" w:rsidRDefault="00F50672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44C13C2" w14:textId="77777777" w:rsidR="00F50672" w:rsidRPr="00903FD6" w:rsidRDefault="00F50672" w:rsidP="009831A6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59EB737" w14:textId="77777777" w:rsidR="00F50672" w:rsidRPr="00903FD6" w:rsidRDefault="00F50672" w:rsidP="009831A6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4E7AC98" w14:textId="77777777" w:rsidR="00F50672" w:rsidRPr="00903FD6" w:rsidRDefault="00F50672" w:rsidP="009831A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6D5278D" w14:textId="77777777" w:rsidR="00F50672" w:rsidRPr="00903FD6" w:rsidRDefault="00F50672" w:rsidP="009831A6">
            <w:pPr>
              <w:pStyle w:val="acctfourfigures"/>
              <w:tabs>
                <w:tab w:val="clear" w:pos="765"/>
                <w:tab w:val="decimal" w:pos="551"/>
                <w:tab w:val="decimal" w:pos="64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</w:tcPr>
          <w:p w14:paraId="5A5B0804" w14:textId="77777777" w:rsidR="00F50672" w:rsidRPr="00903FD6" w:rsidRDefault="00F50672" w:rsidP="009831A6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9831A6" w:rsidRPr="00903FD6" w14:paraId="0ED93024" w14:textId="388C3FB8" w:rsidTr="00A41432">
        <w:trPr>
          <w:cantSplit/>
        </w:trPr>
        <w:tc>
          <w:tcPr>
            <w:tcW w:w="4128" w:type="dxa"/>
            <w:gridSpan w:val="2"/>
            <w:vAlign w:val="bottom"/>
          </w:tcPr>
          <w:p w14:paraId="6F89E309" w14:textId="15079F89" w:rsidR="009831A6" w:rsidRPr="00903FD6" w:rsidRDefault="009831A6" w:rsidP="009831A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03F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812" w:type="dxa"/>
            <w:gridSpan w:val="2"/>
            <w:vAlign w:val="bottom"/>
          </w:tcPr>
          <w:p w14:paraId="4A4387B6" w14:textId="77777777" w:rsidR="009831A6" w:rsidRPr="00903FD6" w:rsidRDefault="009831A6" w:rsidP="009831A6">
            <w:pPr>
              <w:tabs>
                <w:tab w:val="clear" w:pos="454"/>
                <w:tab w:val="decimal" w:pos="461"/>
              </w:tabs>
              <w:spacing w:line="240" w:lineRule="auto"/>
              <w:ind w:right="-79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BBA2963" w14:textId="77777777" w:rsidR="009831A6" w:rsidRPr="00903FD6" w:rsidRDefault="009831A6" w:rsidP="009831A6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gridSpan w:val="3"/>
          </w:tcPr>
          <w:p w14:paraId="4FD26D64" w14:textId="77777777" w:rsidR="009831A6" w:rsidRPr="00903FD6" w:rsidRDefault="009831A6" w:rsidP="009831A6">
            <w:pPr>
              <w:tabs>
                <w:tab w:val="clear" w:pos="454"/>
                <w:tab w:val="decimal" w:pos="281"/>
                <w:tab w:val="left" w:pos="641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6BB7888" w14:textId="77777777" w:rsidR="009831A6" w:rsidRPr="00903FD6" w:rsidRDefault="009831A6" w:rsidP="009831A6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gridSpan w:val="4"/>
          </w:tcPr>
          <w:p w14:paraId="710BE620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708848F7" w14:textId="77777777" w:rsidR="009831A6" w:rsidRPr="00903FD6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0" w:type="dxa"/>
            <w:gridSpan w:val="2"/>
          </w:tcPr>
          <w:p w14:paraId="376428F0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0" w:type="dxa"/>
            <w:gridSpan w:val="2"/>
          </w:tcPr>
          <w:p w14:paraId="188346BF" w14:textId="77777777" w:rsidR="009831A6" w:rsidRPr="00903FD6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14:paraId="7F3DD2C4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01CBB10D" w14:textId="77777777" w:rsidR="009831A6" w:rsidRPr="00903FD6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7E53FF55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7777683F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8" w:type="dxa"/>
          </w:tcPr>
          <w:p w14:paraId="3AE74048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499ECB0" w14:textId="77777777" w:rsidR="009831A6" w:rsidRPr="00903FD6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019F04F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E24CE67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185ED68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9F17058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551"/>
                <w:tab w:val="decimal" w:pos="64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</w:tcPr>
          <w:p w14:paraId="2E6FB756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9831A6" w:rsidRPr="00903FD6" w14:paraId="5E9E7499" w14:textId="77777777" w:rsidTr="00A41432">
        <w:trPr>
          <w:cantSplit/>
          <w:trHeight w:val="461"/>
        </w:trPr>
        <w:tc>
          <w:tcPr>
            <w:tcW w:w="3330" w:type="dxa"/>
            <w:vAlign w:val="bottom"/>
          </w:tcPr>
          <w:p w14:paraId="3D189D03" w14:textId="3AEE0897" w:rsidR="009831A6" w:rsidRPr="00903FD6" w:rsidRDefault="009831A6" w:rsidP="009831A6">
            <w:pPr>
              <w:tabs>
                <w:tab w:val="clear" w:pos="227"/>
                <w:tab w:val="left" w:pos="188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บริษัทร่วมภายใต้ “</w:t>
            </w:r>
            <w:r w:rsidRPr="00903FD6">
              <w:rPr>
                <w:rFonts w:asciiTheme="majorBidi" w:hAnsiTheme="majorBidi" w:cstheme="majorBidi"/>
                <w:sz w:val="28"/>
                <w:szCs w:val="28"/>
              </w:rPr>
              <w:t>NKT New Solution and Technology Development Investment Joint Stock Company</w:t>
            </w:r>
            <w:r w:rsidRPr="00903FD6">
              <w:rPr>
                <w:rFonts w:asciiTheme="majorBidi" w:hAnsiTheme="majorBidi" w:cstheme="majorBidi"/>
                <w:sz w:val="28"/>
                <w:szCs w:val="28"/>
                <w:cs/>
              </w:rPr>
              <w:t>”</w:t>
            </w:r>
          </w:p>
        </w:tc>
        <w:tc>
          <w:tcPr>
            <w:tcW w:w="808" w:type="dxa"/>
            <w:gridSpan w:val="2"/>
            <w:vAlign w:val="bottom"/>
          </w:tcPr>
          <w:p w14:paraId="744C3DF3" w14:textId="47820A0D" w:rsidR="009831A6" w:rsidRPr="00903FD6" w:rsidRDefault="009831A6" w:rsidP="009831A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6BC25DE0" w14:textId="62C8692A" w:rsidR="009831A6" w:rsidRPr="00903FD6" w:rsidRDefault="009831A6" w:rsidP="009831A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1A98581B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6178D5DA" w14:textId="3D77654C" w:rsidR="009831A6" w:rsidRPr="00903FD6" w:rsidRDefault="009831A6" w:rsidP="009831A6">
            <w:pPr>
              <w:pStyle w:val="acctfourfigures"/>
              <w:tabs>
                <w:tab w:val="clear" w:pos="765"/>
                <w:tab w:val="decimal" w:pos="461"/>
                <w:tab w:val="left" w:pos="64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73B1086C" w14:textId="77777777" w:rsidR="009831A6" w:rsidRPr="00903FD6" w:rsidRDefault="009831A6" w:rsidP="009831A6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gridSpan w:val="7"/>
            <w:vAlign w:val="bottom"/>
          </w:tcPr>
          <w:p w14:paraId="3B9A6EB8" w14:textId="72D530DA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03FD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903FD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ล้านเวียดนามดอง</w:t>
            </w:r>
            <w:r w:rsidRPr="00903FD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2E964B4E" w14:textId="77777777" w:rsidR="009831A6" w:rsidRPr="00903FD6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14:paraId="56D3CD98" w14:textId="5B393F0D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16832D64" w14:textId="77777777" w:rsidR="009831A6" w:rsidRPr="00903FD6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417121C1" w14:textId="3E34C930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2C28CD72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28" w:type="dxa"/>
            <w:gridSpan w:val="2"/>
          </w:tcPr>
          <w:p w14:paraId="345E4A35" w14:textId="0A170CC2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051AB26" w14:textId="77777777" w:rsidR="009831A6" w:rsidRPr="00903FD6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81F86C0" w14:textId="31512B8B" w:rsidR="009831A6" w:rsidRPr="00903FD6" w:rsidRDefault="009831A6" w:rsidP="009831A6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C816B8F" w14:textId="77777777" w:rsidR="009831A6" w:rsidRPr="00903FD6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3635FF3" w14:textId="12004EC3" w:rsidR="009831A6" w:rsidRPr="00903FD6" w:rsidRDefault="009831A6" w:rsidP="009831A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664A40E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</w:tcPr>
          <w:p w14:paraId="2DF65819" w14:textId="0630AD15" w:rsidR="009831A6" w:rsidRPr="00903FD6" w:rsidRDefault="009831A6" w:rsidP="009831A6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9831A6" w:rsidRPr="00903FD6" w14:paraId="1D945A95" w14:textId="77777777" w:rsidTr="00A41432">
        <w:trPr>
          <w:cantSplit/>
        </w:trPr>
        <w:tc>
          <w:tcPr>
            <w:tcW w:w="3330" w:type="dxa"/>
            <w:vAlign w:val="bottom"/>
          </w:tcPr>
          <w:p w14:paraId="24009FC3" w14:textId="0C2C22AA" w:rsidR="009831A6" w:rsidRPr="00903FD6" w:rsidRDefault="009831A6" w:rsidP="009831A6">
            <w:pPr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</w:rPr>
              <w:t xml:space="preserve">COL Vietnam Joint Stock Company </w:t>
            </w:r>
          </w:p>
        </w:tc>
        <w:tc>
          <w:tcPr>
            <w:tcW w:w="808" w:type="dxa"/>
            <w:gridSpan w:val="2"/>
            <w:vAlign w:val="bottom"/>
          </w:tcPr>
          <w:p w14:paraId="46FDC6FE" w14:textId="3C409E09" w:rsidR="009831A6" w:rsidRPr="00903FD6" w:rsidRDefault="009831A6" w:rsidP="009831A6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812" w:type="dxa"/>
            <w:gridSpan w:val="2"/>
            <w:vAlign w:val="bottom"/>
          </w:tcPr>
          <w:p w14:paraId="10C7DF3C" w14:textId="7BCA3BD9" w:rsidR="009831A6" w:rsidRPr="00CC5912" w:rsidRDefault="001E2772" w:rsidP="0098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48.68</w:t>
            </w:r>
          </w:p>
        </w:tc>
        <w:tc>
          <w:tcPr>
            <w:tcW w:w="180" w:type="dxa"/>
            <w:gridSpan w:val="2"/>
            <w:vAlign w:val="bottom"/>
          </w:tcPr>
          <w:p w14:paraId="5ECBB5EB" w14:textId="77777777" w:rsidR="009831A6" w:rsidRPr="00CC5912" w:rsidRDefault="009831A6" w:rsidP="009831A6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480EF042" w14:textId="13264B35" w:rsidR="009831A6" w:rsidRPr="00CC5912" w:rsidRDefault="00C20C7C" w:rsidP="0098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C5912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9831A6" w:rsidRPr="00CC591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C5912">
              <w:rPr>
                <w:rFonts w:asciiTheme="majorBidi" w:hAnsiTheme="majorBidi" w:cstheme="majorBidi"/>
                <w:sz w:val="28"/>
                <w:szCs w:val="28"/>
              </w:rPr>
              <w:t>94</w:t>
            </w:r>
          </w:p>
        </w:tc>
        <w:tc>
          <w:tcPr>
            <w:tcW w:w="180" w:type="dxa"/>
            <w:gridSpan w:val="2"/>
            <w:vAlign w:val="bottom"/>
          </w:tcPr>
          <w:p w14:paraId="0023DF6F" w14:textId="77777777" w:rsidR="009831A6" w:rsidRPr="00CC5912" w:rsidRDefault="009831A6" w:rsidP="009831A6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7B3F556D" w14:textId="24E68E61" w:rsidR="009831A6" w:rsidRPr="00CC5912" w:rsidRDefault="00CC5912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C591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61,600</w:t>
            </w:r>
          </w:p>
        </w:tc>
        <w:tc>
          <w:tcPr>
            <w:tcW w:w="180" w:type="dxa"/>
            <w:gridSpan w:val="2"/>
            <w:vAlign w:val="bottom"/>
          </w:tcPr>
          <w:p w14:paraId="47BD27F7" w14:textId="77777777" w:rsidR="009831A6" w:rsidRPr="00903FD6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EB31036" w14:textId="42735114" w:rsidR="009831A6" w:rsidRPr="00903FD6" w:rsidRDefault="00C20C7C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</w:t>
            </w:r>
            <w:r w:rsidR="009831A6" w:rsidRPr="00903F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03F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600</w:t>
            </w:r>
          </w:p>
        </w:tc>
        <w:tc>
          <w:tcPr>
            <w:tcW w:w="180" w:type="dxa"/>
            <w:vAlign w:val="bottom"/>
          </w:tcPr>
          <w:p w14:paraId="7681CD84" w14:textId="77777777" w:rsidR="009831A6" w:rsidRPr="00903FD6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CB6425A" w14:textId="2A99988B" w:rsidR="009831A6" w:rsidRPr="00CC5912" w:rsidRDefault="00CC5912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C591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180" w:type="dxa"/>
            <w:gridSpan w:val="2"/>
            <w:vAlign w:val="bottom"/>
          </w:tcPr>
          <w:p w14:paraId="271C6B36" w14:textId="77777777" w:rsidR="009831A6" w:rsidRPr="00CC5912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849BB7B" w14:textId="3A34030E" w:rsidR="009831A6" w:rsidRPr="00CC5912" w:rsidRDefault="00C20C7C" w:rsidP="009831A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C59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80" w:type="dxa"/>
            <w:gridSpan w:val="2"/>
            <w:vAlign w:val="bottom"/>
          </w:tcPr>
          <w:p w14:paraId="0FAA0E64" w14:textId="77777777" w:rsidR="009831A6" w:rsidRPr="00CC5912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28" w:type="dxa"/>
            <w:gridSpan w:val="2"/>
            <w:vAlign w:val="bottom"/>
          </w:tcPr>
          <w:p w14:paraId="09F6C85B" w14:textId="2D459A37" w:rsidR="009831A6" w:rsidRPr="00CC5912" w:rsidRDefault="00CC5912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C591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B70FD1C" w14:textId="77777777" w:rsidR="009831A6" w:rsidRPr="00CC5912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8AB01E7" w14:textId="7EFC0ABB" w:rsidR="009831A6" w:rsidRPr="00CC5912" w:rsidRDefault="00C20C7C" w:rsidP="009831A6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C59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80" w:type="dxa"/>
            <w:vAlign w:val="bottom"/>
          </w:tcPr>
          <w:p w14:paraId="7374AF84" w14:textId="77777777" w:rsidR="009831A6" w:rsidRPr="00CC5912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E7E486C" w14:textId="08533ECD" w:rsidR="009831A6" w:rsidRPr="00CC5912" w:rsidRDefault="00CC5912" w:rsidP="009831A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C59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DAD3F9C" w14:textId="77777777" w:rsidR="009831A6" w:rsidRPr="00CC5912" w:rsidRDefault="009831A6" w:rsidP="009831A6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6A6E1E7C" w14:textId="42FFF979" w:rsidR="009831A6" w:rsidRPr="00CC5912" w:rsidRDefault="00CC5912" w:rsidP="009831A6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C591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9831A6" w:rsidRPr="00903FD6" w14:paraId="23FC08FF" w14:textId="77777777" w:rsidTr="00A41432">
        <w:trPr>
          <w:cantSplit/>
        </w:trPr>
        <w:tc>
          <w:tcPr>
            <w:tcW w:w="3330" w:type="dxa"/>
            <w:vAlign w:val="bottom"/>
          </w:tcPr>
          <w:p w14:paraId="7DEF2A14" w14:textId="77777777" w:rsidR="009831A6" w:rsidRPr="00903FD6" w:rsidRDefault="009831A6" w:rsidP="009831A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5B2E2CB6" w14:textId="77777777" w:rsidR="009831A6" w:rsidRPr="00903FD6" w:rsidRDefault="009831A6" w:rsidP="009831A6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71D8B81E" w14:textId="77777777" w:rsidR="009831A6" w:rsidRPr="00903FD6" w:rsidRDefault="009831A6" w:rsidP="009831A6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21C4E90" w14:textId="77777777" w:rsidR="009831A6" w:rsidRPr="00903FD6" w:rsidRDefault="009831A6" w:rsidP="009831A6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32FEA0F0" w14:textId="77777777" w:rsidR="009831A6" w:rsidRPr="00903FD6" w:rsidRDefault="009831A6" w:rsidP="009831A6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D70DA9F" w14:textId="77777777" w:rsidR="009831A6" w:rsidRPr="00903FD6" w:rsidRDefault="009831A6" w:rsidP="009831A6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1D7FF1E3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06F4923" w14:textId="77777777" w:rsidR="009831A6" w:rsidRPr="00903FD6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8559BFB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74DC4F9" w14:textId="77777777" w:rsidR="009831A6" w:rsidRPr="00903FD6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D8A67AA" w14:textId="0162639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1B7AB1E" w14:textId="77777777" w:rsidR="009831A6" w:rsidRPr="00903FD6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E2C66E0" w14:textId="369353E0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8739C6E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828" w:type="dxa"/>
            <w:gridSpan w:val="2"/>
            <w:vAlign w:val="bottom"/>
          </w:tcPr>
          <w:p w14:paraId="464507F2" w14:textId="4D057ECF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14E9C8A" w14:textId="77777777" w:rsidR="009831A6" w:rsidRPr="00903FD6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FD83ADE" w14:textId="66DEA69C" w:rsidR="009831A6" w:rsidRPr="00903FD6" w:rsidRDefault="009831A6" w:rsidP="009831A6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5571D3B" w14:textId="77777777" w:rsidR="009831A6" w:rsidRPr="00903FD6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9FC79C6" w14:textId="06AA9F98" w:rsidR="009831A6" w:rsidRPr="00903FD6" w:rsidRDefault="009831A6" w:rsidP="009831A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5D86CC3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5AD1216C" w14:textId="5AB9336E" w:rsidR="009831A6" w:rsidRPr="00903FD6" w:rsidRDefault="009831A6" w:rsidP="009831A6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9831A6" w:rsidRPr="00903FD6" w14:paraId="5A575DEE" w14:textId="77777777" w:rsidTr="00A41432">
        <w:trPr>
          <w:cantSplit/>
        </w:trPr>
        <w:tc>
          <w:tcPr>
            <w:tcW w:w="3330" w:type="dxa"/>
            <w:vAlign w:val="bottom"/>
          </w:tcPr>
          <w:p w14:paraId="6369511F" w14:textId="77777777" w:rsidR="009831A6" w:rsidRPr="00903FD6" w:rsidRDefault="009831A6" w:rsidP="009831A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5A59FB4F" w14:textId="77777777" w:rsidR="009831A6" w:rsidRPr="00903FD6" w:rsidRDefault="009831A6" w:rsidP="009831A6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490AF8DD" w14:textId="77777777" w:rsidR="009831A6" w:rsidRPr="00903FD6" w:rsidRDefault="009831A6" w:rsidP="009831A6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4FA1718" w14:textId="77777777" w:rsidR="009831A6" w:rsidRPr="00903FD6" w:rsidRDefault="009831A6" w:rsidP="009831A6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4954C145" w14:textId="77777777" w:rsidR="009831A6" w:rsidRPr="00903FD6" w:rsidRDefault="009831A6" w:rsidP="009831A6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3874DD4" w14:textId="77777777" w:rsidR="009831A6" w:rsidRPr="00903FD6" w:rsidRDefault="009831A6" w:rsidP="009831A6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08C1AF16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9669625" w14:textId="77777777" w:rsidR="009831A6" w:rsidRPr="00903FD6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F9AB0EE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C8269BD" w14:textId="77777777" w:rsidR="009831A6" w:rsidRPr="00903FD6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21F31E2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1C963C0" w14:textId="77777777" w:rsidR="009831A6" w:rsidRPr="00903FD6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6047C84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5299D89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828" w:type="dxa"/>
            <w:gridSpan w:val="2"/>
            <w:vAlign w:val="bottom"/>
          </w:tcPr>
          <w:p w14:paraId="188D527C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0A21DFE" w14:textId="77777777" w:rsidR="009831A6" w:rsidRPr="00903FD6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6653C90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4D14F5B" w14:textId="77777777" w:rsidR="009831A6" w:rsidRPr="00903FD6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CDE42B4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5B1DBC3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4348C917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9831A6" w:rsidRPr="00903FD6" w14:paraId="03962DC2" w14:textId="77777777" w:rsidTr="00A41432">
        <w:trPr>
          <w:cantSplit/>
        </w:trPr>
        <w:tc>
          <w:tcPr>
            <w:tcW w:w="3330" w:type="dxa"/>
            <w:vAlign w:val="bottom"/>
          </w:tcPr>
          <w:p w14:paraId="2FA657C1" w14:textId="77777777" w:rsidR="009831A6" w:rsidRPr="00903FD6" w:rsidRDefault="009831A6" w:rsidP="009831A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1B8156EA" w14:textId="77777777" w:rsidR="009831A6" w:rsidRPr="00903FD6" w:rsidRDefault="009831A6" w:rsidP="009831A6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4BF013A4" w14:textId="77777777" w:rsidR="009831A6" w:rsidRPr="00903FD6" w:rsidRDefault="009831A6" w:rsidP="009831A6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42E631A" w14:textId="77777777" w:rsidR="009831A6" w:rsidRPr="00903FD6" w:rsidRDefault="009831A6" w:rsidP="009831A6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129CC533" w14:textId="77777777" w:rsidR="009831A6" w:rsidRPr="00903FD6" w:rsidRDefault="009831A6" w:rsidP="009831A6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345E675" w14:textId="77777777" w:rsidR="009831A6" w:rsidRPr="00903FD6" w:rsidRDefault="009831A6" w:rsidP="009831A6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4BA6E16F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C232B60" w14:textId="77777777" w:rsidR="009831A6" w:rsidRPr="00903FD6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C43E9BA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46A54F7" w14:textId="77777777" w:rsidR="009831A6" w:rsidRPr="00903FD6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E4A841C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BBB1417" w14:textId="77777777" w:rsidR="009831A6" w:rsidRPr="00903FD6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2FEA21B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D9DA113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828" w:type="dxa"/>
            <w:gridSpan w:val="2"/>
            <w:vAlign w:val="bottom"/>
          </w:tcPr>
          <w:p w14:paraId="233949BF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7CEE7E5" w14:textId="77777777" w:rsidR="009831A6" w:rsidRPr="00903FD6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7A32F49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A59B6FF" w14:textId="77777777" w:rsidR="009831A6" w:rsidRPr="00903FD6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ECE264E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5A07E17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391206A8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9831A6" w:rsidRPr="00903FD6" w14:paraId="1D5E1CEC" w14:textId="77777777" w:rsidTr="00A41432">
        <w:trPr>
          <w:cantSplit/>
        </w:trPr>
        <w:tc>
          <w:tcPr>
            <w:tcW w:w="3330" w:type="dxa"/>
            <w:vAlign w:val="bottom"/>
          </w:tcPr>
          <w:p w14:paraId="337069E2" w14:textId="77777777" w:rsidR="009831A6" w:rsidRPr="00903FD6" w:rsidRDefault="009831A6" w:rsidP="009831A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7A9AC496" w14:textId="77777777" w:rsidR="009831A6" w:rsidRPr="00903FD6" w:rsidRDefault="009831A6" w:rsidP="009831A6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1E74A542" w14:textId="77777777" w:rsidR="009831A6" w:rsidRPr="00903FD6" w:rsidRDefault="009831A6" w:rsidP="009831A6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BF484B4" w14:textId="77777777" w:rsidR="009831A6" w:rsidRPr="00903FD6" w:rsidRDefault="009831A6" w:rsidP="009831A6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6E93E247" w14:textId="77777777" w:rsidR="009831A6" w:rsidRPr="00903FD6" w:rsidRDefault="009831A6" w:rsidP="009831A6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A5CA56B" w14:textId="77777777" w:rsidR="009831A6" w:rsidRPr="00903FD6" w:rsidRDefault="009831A6" w:rsidP="009831A6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0F42DBCE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2F730D3" w14:textId="77777777" w:rsidR="009831A6" w:rsidRPr="00903FD6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018D0F7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315640E" w14:textId="77777777" w:rsidR="009831A6" w:rsidRPr="00903FD6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6AC3C23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88BD665" w14:textId="77777777" w:rsidR="009831A6" w:rsidRPr="00903FD6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7ACA5B3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55DA907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828" w:type="dxa"/>
            <w:gridSpan w:val="2"/>
            <w:vAlign w:val="bottom"/>
          </w:tcPr>
          <w:p w14:paraId="552A6C0D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78007E3" w14:textId="77777777" w:rsidR="009831A6" w:rsidRPr="00903FD6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5BB6F25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2A3DCEB" w14:textId="77777777" w:rsidR="009831A6" w:rsidRPr="00903FD6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35F1496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1A5A9F1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3B754829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9831A6" w:rsidRPr="00903FD6" w14:paraId="271D164A" w14:textId="77777777" w:rsidTr="00A41432">
        <w:trPr>
          <w:cantSplit/>
        </w:trPr>
        <w:tc>
          <w:tcPr>
            <w:tcW w:w="3330" w:type="dxa"/>
            <w:vAlign w:val="bottom"/>
          </w:tcPr>
          <w:p w14:paraId="0D8B39D2" w14:textId="498DA4EC" w:rsidR="009831A6" w:rsidRPr="00903FD6" w:rsidRDefault="009831A6" w:rsidP="009831A6">
            <w:pPr>
              <w:spacing w:line="240" w:lineRule="auto"/>
              <w:ind w:left="191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3F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บริษัทร่วมทางอ้อม</w:t>
            </w:r>
            <w:r w:rsidRPr="00903F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903F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(ต่อ)</w:t>
            </w:r>
          </w:p>
        </w:tc>
        <w:tc>
          <w:tcPr>
            <w:tcW w:w="808" w:type="dxa"/>
            <w:gridSpan w:val="2"/>
            <w:vAlign w:val="bottom"/>
          </w:tcPr>
          <w:p w14:paraId="3135E796" w14:textId="77777777" w:rsidR="009831A6" w:rsidRPr="00903FD6" w:rsidRDefault="009831A6" w:rsidP="009831A6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7C02251A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9565ED0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018041E2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06C395E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gridSpan w:val="7"/>
            <w:vAlign w:val="bottom"/>
          </w:tcPr>
          <w:p w14:paraId="42E1A2D1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52FFED5" w14:textId="77777777" w:rsidR="009831A6" w:rsidRPr="00903FD6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D501DDF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596F4D1" w14:textId="77777777" w:rsidR="009831A6" w:rsidRPr="00903FD6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B3AB2B2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5E6160D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28" w:type="dxa"/>
            <w:gridSpan w:val="2"/>
            <w:vAlign w:val="bottom"/>
          </w:tcPr>
          <w:p w14:paraId="46E8E430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F86DBC1" w14:textId="77777777" w:rsidR="009831A6" w:rsidRPr="00903FD6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3A95E8C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39CD5D6" w14:textId="77777777" w:rsidR="009831A6" w:rsidRPr="00903FD6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2C43654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C650836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2AF8D556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31A6" w:rsidRPr="00903FD6" w14:paraId="7ACC2057" w14:textId="77777777" w:rsidTr="00A41432">
        <w:trPr>
          <w:cantSplit/>
        </w:trPr>
        <w:tc>
          <w:tcPr>
            <w:tcW w:w="3330" w:type="dxa"/>
            <w:vAlign w:val="bottom"/>
          </w:tcPr>
          <w:p w14:paraId="69BFB03E" w14:textId="26BF7DC7" w:rsidR="009831A6" w:rsidRPr="00903FD6" w:rsidRDefault="009831A6" w:rsidP="009831A6">
            <w:pPr>
              <w:spacing w:line="240" w:lineRule="auto"/>
              <w:ind w:left="191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บริษัทร่วมภายใต้ “บริษัท สรรพสินค้าเซ็นทรัล จำกัด” และ</w:t>
            </w:r>
            <w:r w:rsidRPr="00903FD6">
              <w:rPr>
                <w:rFonts w:asciiTheme="majorBidi" w:hAnsiTheme="majorBidi" w:cstheme="majorBidi"/>
                <w:sz w:val="28"/>
                <w:szCs w:val="28"/>
              </w:rPr>
              <w:t xml:space="preserve"> “</w:t>
            </w:r>
            <w:r w:rsidRPr="00903FD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โรบินสัน จำกั</w:t>
            </w:r>
            <w:r w:rsidRPr="00903FD6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ด</w:t>
            </w:r>
            <w:r w:rsidRPr="00903FD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(มหาชน)”</w:t>
            </w:r>
          </w:p>
        </w:tc>
        <w:tc>
          <w:tcPr>
            <w:tcW w:w="808" w:type="dxa"/>
            <w:gridSpan w:val="2"/>
            <w:vAlign w:val="bottom"/>
          </w:tcPr>
          <w:p w14:paraId="79D935A1" w14:textId="77777777" w:rsidR="009831A6" w:rsidRPr="00903FD6" w:rsidRDefault="009831A6" w:rsidP="009831A6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1CEB4C0A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9D0DA5A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2C556372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2D4E175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gridSpan w:val="7"/>
            <w:vAlign w:val="bottom"/>
          </w:tcPr>
          <w:p w14:paraId="18B775E5" w14:textId="670500CC" w:rsidR="009831A6" w:rsidRPr="00E93724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1329926" w14:textId="77777777" w:rsidR="009831A6" w:rsidRPr="00903FD6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D2A212C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4474AB5" w14:textId="77777777" w:rsidR="009831A6" w:rsidRPr="00903FD6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E09E4A8" w14:textId="77777777" w:rsidR="009831A6" w:rsidRPr="00903FD6" w:rsidRDefault="009831A6" w:rsidP="009831A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C95F83F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28" w:type="dxa"/>
            <w:gridSpan w:val="2"/>
            <w:vAlign w:val="bottom"/>
          </w:tcPr>
          <w:p w14:paraId="70613C0F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D4A0DF9" w14:textId="77777777" w:rsidR="009831A6" w:rsidRPr="00903FD6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D06F354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EB1D09C" w14:textId="77777777" w:rsidR="009831A6" w:rsidRPr="00903FD6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69CA426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252177A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325B7CB6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31A6" w:rsidRPr="00903FD6" w14:paraId="67B5A34D" w14:textId="77777777" w:rsidTr="00A41432">
        <w:trPr>
          <w:cantSplit/>
          <w:trHeight w:val="74"/>
        </w:trPr>
        <w:tc>
          <w:tcPr>
            <w:tcW w:w="3330" w:type="dxa"/>
          </w:tcPr>
          <w:p w14:paraId="21483AD6" w14:textId="141F0CE0" w:rsidR="009831A6" w:rsidRPr="00903FD6" w:rsidRDefault="009831A6" w:rsidP="009831A6">
            <w:pPr>
              <w:spacing w:line="240" w:lineRule="auto"/>
              <w:ind w:left="193" w:hanging="193"/>
              <w:rPr>
                <w:rFonts w:asciiTheme="majorBidi" w:hAnsiTheme="majorBidi" w:cstheme="majorBidi"/>
                <w:sz w:val="28"/>
                <w:szCs w:val="28"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แวต รีฟันด์ เซ็นเตอร์ (ประเทศไทย) จำกัด</w:t>
            </w:r>
          </w:p>
        </w:tc>
        <w:tc>
          <w:tcPr>
            <w:tcW w:w="808" w:type="dxa"/>
            <w:gridSpan w:val="2"/>
            <w:vAlign w:val="bottom"/>
          </w:tcPr>
          <w:p w14:paraId="6B05E71A" w14:textId="187389BF" w:rsidR="009831A6" w:rsidRPr="00903FD6" w:rsidRDefault="009831A6" w:rsidP="002947C1">
            <w:pPr>
              <w:tabs>
                <w:tab w:val="clear" w:pos="454"/>
                <w:tab w:val="clear" w:pos="680"/>
                <w:tab w:val="decimal" w:pos="461"/>
              </w:tabs>
              <w:spacing w:line="240" w:lineRule="auto"/>
              <w:ind w:right="-165" w:hanging="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812" w:type="dxa"/>
            <w:gridSpan w:val="2"/>
          </w:tcPr>
          <w:p w14:paraId="63F8C5CB" w14:textId="77777777" w:rsidR="00B05693" w:rsidRDefault="00B05693" w:rsidP="009831A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91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C7FB599" w14:textId="7813708D" w:rsidR="00CC5912" w:rsidRPr="00903FD6" w:rsidRDefault="00417966" w:rsidP="009831A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91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49.60</w:t>
            </w:r>
          </w:p>
        </w:tc>
        <w:tc>
          <w:tcPr>
            <w:tcW w:w="180" w:type="dxa"/>
            <w:gridSpan w:val="2"/>
          </w:tcPr>
          <w:p w14:paraId="2A6690AA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gridSpan w:val="3"/>
          </w:tcPr>
          <w:p w14:paraId="5A03343A" w14:textId="77777777" w:rsidR="008F2A69" w:rsidRPr="00903FD6" w:rsidRDefault="008F2A69" w:rsidP="009831A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BC89AAE" w14:textId="27C506BA" w:rsidR="009831A6" w:rsidRPr="00903FD6" w:rsidRDefault="00C20C7C" w:rsidP="009831A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</w:t>
            </w:r>
            <w:r w:rsidR="009831A6" w:rsidRPr="00903F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903F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</w:t>
            </w:r>
          </w:p>
        </w:tc>
        <w:tc>
          <w:tcPr>
            <w:tcW w:w="180" w:type="dxa"/>
            <w:gridSpan w:val="2"/>
          </w:tcPr>
          <w:p w14:paraId="19E2E5A5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gridSpan w:val="4"/>
          </w:tcPr>
          <w:p w14:paraId="5C43C0D6" w14:textId="77777777" w:rsidR="00B05693" w:rsidRDefault="00B05693" w:rsidP="009831A6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090BC04" w14:textId="4A135807" w:rsidR="00CC5912" w:rsidRPr="00903FD6" w:rsidRDefault="00CC5912" w:rsidP="009831A6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</w:tc>
        <w:tc>
          <w:tcPr>
            <w:tcW w:w="180" w:type="dxa"/>
            <w:gridSpan w:val="2"/>
          </w:tcPr>
          <w:p w14:paraId="3B89AD76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7A07D695" w14:textId="77777777" w:rsidR="008F2A69" w:rsidRPr="00903FD6" w:rsidRDefault="008F2A69" w:rsidP="009831A6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BD050B3" w14:textId="7D202C6A" w:rsidR="009831A6" w:rsidRPr="00903FD6" w:rsidRDefault="00C20C7C" w:rsidP="009831A6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</w:tc>
        <w:tc>
          <w:tcPr>
            <w:tcW w:w="180" w:type="dxa"/>
          </w:tcPr>
          <w:p w14:paraId="71B4ABC8" w14:textId="77777777" w:rsidR="009831A6" w:rsidRPr="00903FD6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gridSpan w:val="2"/>
          </w:tcPr>
          <w:p w14:paraId="6879BCE8" w14:textId="77777777" w:rsidR="00B05693" w:rsidRDefault="00B05693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B2EFFCF" w14:textId="6EB57154" w:rsidR="00CC5912" w:rsidRPr="00903FD6" w:rsidRDefault="00CC5912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</w:p>
        </w:tc>
        <w:tc>
          <w:tcPr>
            <w:tcW w:w="180" w:type="dxa"/>
            <w:gridSpan w:val="2"/>
          </w:tcPr>
          <w:p w14:paraId="15186E1C" w14:textId="77777777" w:rsidR="009831A6" w:rsidRPr="00903FD6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gridSpan w:val="2"/>
          </w:tcPr>
          <w:p w14:paraId="75DD1775" w14:textId="77777777" w:rsidR="008F2A69" w:rsidRPr="00903FD6" w:rsidRDefault="008F2A69" w:rsidP="009831A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544EDB4" w14:textId="0A9CC8FE" w:rsidR="009831A6" w:rsidRPr="00903FD6" w:rsidRDefault="00C20C7C" w:rsidP="009831A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</w:p>
        </w:tc>
        <w:tc>
          <w:tcPr>
            <w:tcW w:w="180" w:type="dxa"/>
            <w:gridSpan w:val="2"/>
          </w:tcPr>
          <w:p w14:paraId="206001D0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28" w:type="dxa"/>
            <w:gridSpan w:val="2"/>
          </w:tcPr>
          <w:p w14:paraId="521764A2" w14:textId="77777777" w:rsidR="00B05693" w:rsidRDefault="00B05693" w:rsidP="009831A6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E323FDD" w14:textId="6137CCC3" w:rsidR="00CC5912" w:rsidRPr="00903FD6" w:rsidRDefault="00CC5912" w:rsidP="009831A6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08C8B6B6" w14:textId="77777777" w:rsidR="009831A6" w:rsidRPr="00903FD6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69101EF2" w14:textId="77777777" w:rsidR="008F2A69" w:rsidRPr="00903FD6" w:rsidRDefault="008F2A69" w:rsidP="009831A6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7162B27" w14:textId="0517BAAF" w:rsidR="009831A6" w:rsidRPr="00903FD6" w:rsidRDefault="00C20C7C" w:rsidP="009831A6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180" w:type="dxa"/>
          </w:tcPr>
          <w:p w14:paraId="48823223" w14:textId="77777777" w:rsidR="009831A6" w:rsidRPr="00903FD6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390FDD0E" w14:textId="77777777" w:rsidR="00B05693" w:rsidRDefault="00B05693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5CA40AE" w14:textId="7959C033" w:rsidR="00CC5912" w:rsidRPr="00903FD6" w:rsidRDefault="00CC5912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B20367D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63" w:type="dxa"/>
          </w:tcPr>
          <w:p w14:paraId="3D153716" w14:textId="77777777" w:rsidR="008F2A69" w:rsidRDefault="008F2A69" w:rsidP="009831A6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DD74D1A" w14:textId="565F4FB4" w:rsidR="00CC5912" w:rsidRPr="00903FD6" w:rsidRDefault="00CC5912" w:rsidP="009831A6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9831A6" w:rsidRPr="00903FD6" w14:paraId="3F6382D7" w14:textId="77777777" w:rsidTr="00A41432">
        <w:trPr>
          <w:cantSplit/>
        </w:trPr>
        <w:tc>
          <w:tcPr>
            <w:tcW w:w="3330" w:type="dxa"/>
            <w:vAlign w:val="bottom"/>
          </w:tcPr>
          <w:p w14:paraId="7626E4BB" w14:textId="2AA3BF4F" w:rsidR="009831A6" w:rsidRPr="00903FD6" w:rsidRDefault="009831A6" w:rsidP="009831A6">
            <w:pPr>
              <w:spacing w:line="240" w:lineRule="auto"/>
              <w:ind w:left="191" w:right="-77" w:hanging="1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4D21E227" w14:textId="77777777" w:rsidR="009831A6" w:rsidRPr="00903FD6" w:rsidRDefault="009831A6" w:rsidP="009831A6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27EDD48D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9FFEBA7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1A005BFB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AD57EC2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0B6C9266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F391630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14:paraId="2C15260D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426188CE" w14:textId="77777777" w:rsidR="009831A6" w:rsidRPr="00903FD6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2CA16A3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DD32FDA" w14:textId="77777777" w:rsidR="009831A6" w:rsidRPr="00903FD6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9DF805B" w14:textId="77777777" w:rsidR="009831A6" w:rsidRPr="00903FD6" w:rsidRDefault="009831A6" w:rsidP="009831A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E4C0BD0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828" w:type="dxa"/>
            <w:gridSpan w:val="2"/>
            <w:vAlign w:val="bottom"/>
          </w:tcPr>
          <w:p w14:paraId="166DDB7E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0F8A3BB4" w14:textId="77777777" w:rsidR="009831A6" w:rsidRPr="00903FD6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14:paraId="45213471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25E5BAE7" w14:textId="77777777" w:rsidR="009831A6" w:rsidRPr="00903FD6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vAlign w:val="bottom"/>
          </w:tcPr>
          <w:p w14:paraId="79400050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2758F972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3" w:type="dxa"/>
            <w:vAlign w:val="bottom"/>
          </w:tcPr>
          <w:p w14:paraId="1B6651F9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831A6" w:rsidRPr="00903FD6" w14:paraId="6EC66E4B" w14:textId="77777777" w:rsidTr="00A41432">
        <w:trPr>
          <w:cantSplit/>
        </w:trPr>
        <w:tc>
          <w:tcPr>
            <w:tcW w:w="3330" w:type="dxa"/>
            <w:vAlign w:val="bottom"/>
          </w:tcPr>
          <w:p w14:paraId="4CFA51C2" w14:textId="25D98CE7" w:rsidR="009831A6" w:rsidRPr="00903FD6" w:rsidRDefault="009831A6" w:rsidP="009831A6">
            <w:pPr>
              <w:spacing w:line="240" w:lineRule="auto"/>
              <w:ind w:left="191" w:right="-77" w:hanging="191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903FD6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บริษัทร่วมภายใต้ “บริษัท เซ็นทรัลมาร์เก็ตติ้ง</w:t>
            </w:r>
            <w:r w:rsidRPr="00903FD6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  <w:r w:rsidRPr="00903FD6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กรุ๊ป จำกัด”</w:t>
            </w:r>
          </w:p>
        </w:tc>
        <w:tc>
          <w:tcPr>
            <w:tcW w:w="808" w:type="dxa"/>
            <w:gridSpan w:val="2"/>
            <w:vAlign w:val="bottom"/>
          </w:tcPr>
          <w:p w14:paraId="3A1F6275" w14:textId="77777777" w:rsidR="009831A6" w:rsidRPr="00903FD6" w:rsidRDefault="009831A6" w:rsidP="009831A6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6110FA51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35FF121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72B27AEB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42273D8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78C303A7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C7003DE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0515290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AD91BFA" w14:textId="77777777" w:rsidR="009831A6" w:rsidRPr="00903FD6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6133278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983E7C1" w14:textId="77777777" w:rsidR="009831A6" w:rsidRPr="00903FD6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45EBFDC" w14:textId="77777777" w:rsidR="009831A6" w:rsidRPr="00903FD6" w:rsidRDefault="009831A6" w:rsidP="009831A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1F35894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28" w:type="dxa"/>
            <w:gridSpan w:val="2"/>
            <w:vAlign w:val="bottom"/>
          </w:tcPr>
          <w:p w14:paraId="0F99F0B2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FB3A8B8" w14:textId="77777777" w:rsidR="009831A6" w:rsidRPr="00903FD6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A5C5C55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44EF947" w14:textId="77777777" w:rsidR="009831A6" w:rsidRPr="00903FD6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4BDEECF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57F691F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73F08FB8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31A6" w:rsidRPr="00903FD6" w14:paraId="4E92D79B" w14:textId="77777777" w:rsidTr="00A41432">
        <w:trPr>
          <w:cantSplit/>
        </w:trPr>
        <w:tc>
          <w:tcPr>
            <w:tcW w:w="3330" w:type="dxa"/>
            <w:vAlign w:val="bottom"/>
          </w:tcPr>
          <w:p w14:paraId="5161725B" w14:textId="0B539061" w:rsidR="009831A6" w:rsidRPr="00903FD6" w:rsidRDefault="009831A6" w:rsidP="009831A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แซมโซไนท์ </w:t>
            </w:r>
            <w:r w:rsidRPr="00903FD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03FD6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ประเทศไทย</w:t>
            </w:r>
            <w:r w:rsidRPr="00903FD6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903FD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  <w:r w:rsidRPr="00903FD6" w:rsidDel="00F725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03FD6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(</w:t>
            </w:r>
            <w:r w:rsidR="00C20C7C" w:rsidRPr="00903FD6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Pr="00903FD6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808" w:type="dxa"/>
            <w:gridSpan w:val="2"/>
            <w:vAlign w:val="bottom"/>
          </w:tcPr>
          <w:p w14:paraId="226CDB70" w14:textId="0A6DCB1C" w:rsidR="009831A6" w:rsidRPr="00903FD6" w:rsidRDefault="009831A6" w:rsidP="009831A6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cs/>
              </w:rPr>
              <w:t>แฟชั่น</w:t>
            </w:r>
          </w:p>
        </w:tc>
        <w:tc>
          <w:tcPr>
            <w:tcW w:w="812" w:type="dxa"/>
            <w:gridSpan w:val="2"/>
            <w:vAlign w:val="bottom"/>
          </w:tcPr>
          <w:p w14:paraId="452B0B03" w14:textId="7F41937A" w:rsidR="009831A6" w:rsidRPr="00CC5912" w:rsidRDefault="00CC5912" w:rsidP="009831A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50.41</w:t>
            </w:r>
          </w:p>
        </w:tc>
        <w:tc>
          <w:tcPr>
            <w:tcW w:w="180" w:type="dxa"/>
            <w:gridSpan w:val="2"/>
            <w:vAlign w:val="bottom"/>
          </w:tcPr>
          <w:p w14:paraId="1F525C31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35A77F12" w14:textId="0BDD3E1B" w:rsidR="009831A6" w:rsidRPr="00903FD6" w:rsidRDefault="00C20C7C" w:rsidP="009831A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  <w:r w:rsidR="009831A6" w:rsidRPr="00903FD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03F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</w:t>
            </w:r>
          </w:p>
        </w:tc>
        <w:tc>
          <w:tcPr>
            <w:tcW w:w="180" w:type="dxa"/>
            <w:gridSpan w:val="2"/>
            <w:vAlign w:val="bottom"/>
          </w:tcPr>
          <w:p w14:paraId="75C2A303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46F4A340" w14:textId="613EB039" w:rsidR="009831A6" w:rsidRPr="00903FD6" w:rsidRDefault="00CC5912" w:rsidP="009831A6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80" w:type="dxa"/>
            <w:gridSpan w:val="2"/>
            <w:vAlign w:val="bottom"/>
          </w:tcPr>
          <w:p w14:paraId="32279D27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4C49EE9" w14:textId="400C2A32" w:rsidR="009831A6" w:rsidRPr="00903FD6" w:rsidRDefault="00C20C7C" w:rsidP="009831A6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</w:p>
        </w:tc>
        <w:tc>
          <w:tcPr>
            <w:tcW w:w="180" w:type="dxa"/>
            <w:vAlign w:val="bottom"/>
          </w:tcPr>
          <w:p w14:paraId="76111DE5" w14:textId="77777777" w:rsidR="009831A6" w:rsidRPr="00903FD6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9B4BE73" w14:textId="61E79A72" w:rsidR="009831A6" w:rsidRPr="00903FD6" w:rsidRDefault="00CC5912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80" w:type="dxa"/>
            <w:gridSpan w:val="2"/>
            <w:vAlign w:val="bottom"/>
          </w:tcPr>
          <w:p w14:paraId="75FAF699" w14:textId="77777777" w:rsidR="009831A6" w:rsidRPr="00903FD6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7D34DF5" w14:textId="507BD79B" w:rsidR="009831A6" w:rsidRPr="00903FD6" w:rsidRDefault="00C20C7C" w:rsidP="009831A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180" w:type="dxa"/>
            <w:gridSpan w:val="2"/>
            <w:vAlign w:val="bottom"/>
          </w:tcPr>
          <w:p w14:paraId="40628BF1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28" w:type="dxa"/>
            <w:gridSpan w:val="2"/>
            <w:vAlign w:val="bottom"/>
          </w:tcPr>
          <w:p w14:paraId="1F9F7186" w14:textId="22A2A215" w:rsidR="009831A6" w:rsidRPr="00903FD6" w:rsidRDefault="00CC5912" w:rsidP="009831A6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248</w:t>
            </w:r>
          </w:p>
        </w:tc>
        <w:tc>
          <w:tcPr>
            <w:tcW w:w="180" w:type="dxa"/>
            <w:vAlign w:val="bottom"/>
          </w:tcPr>
          <w:p w14:paraId="42D2D468" w14:textId="77777777" w:rsidR="009831A6" w:rsidRPr="00903FD6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D2B727F" w14:textId="47DC1BFB" w:rsidR="009831A6" w:rsidRPr="00903FD6" w:rsidRDefault="00C20C7C" w:rsidP="009831A6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248</w:t>
            </w:r>
          </w:p>
        </w:tc>
        <w:tc>
          <w:tcPr>
            <w:tcW w:w="180" w:type="dxa"/>
            <w:vAlign w:val="bottom"/>
          </w:tcPr>
          <w:p w14:paraId="76D44E5F" w14:textId="77777777" w:rsidR="009831A6" w:rsidRPr="00903FD6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9CF835A" w14:textId="4493AFC5" w:rsidR="009831A6" w:rsidRPr="00903FD6" w:rsidRDefault="00CC5912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8EF02AA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44460DF9" w14:textId="342C2422" w:rsidR="009831A6" w:rsidRPr="00903FD6" w:rsidRDefault="00CC5912" w:rsidP="009831A6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</w:tr>
      <w:tr w:rsidR="009831A6" w:rsidRPr="00903FD6" w14:paraId="088786E2" w14:textId="77777777" w:rsidTr="00A41432">
        <w:trPr>
          <w:cantSplit/>
        </w:trPr>
        <w:tc>
          <w:tcPr>
            <w:tcW w:w="3330" w:type="dxa"/>
            <w:vAlign w:val="bottom"/>
          </w:tcPr>
          <w:p w14:paraId="253875AF" w14:textId="77777777" w:rsidR="009831A6" w:rsidRPr="00903FD6" w:rsidRDefault="009831A6" w:rsidP="009831A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020783C9" w14:textId="77777777" w:rsidR="009831A6" w:rsidRPr="00903FD6" w:rsidRDefault="009831A6" w:rsidP="009831A6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755754E3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2608260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3B767BA9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B72D39E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0F2D2A58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2BE328E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5A66174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AF58040" w14:textId="77777777" w:rsidR="009831A6" w:rsidRPr="00903FD6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745DA4F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DD4F858" w14:textId="77777777" w:rsidR="009831A6" w:rsidRPr="00903FD6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E481451" w14:textId="77777777" w:rsidR="009831A6" w:rsidRPr="00903FD6" w:rsidRDefault="009831A6" w:rsidP="009831A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E406B27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28" w:type="dxa"/>
            <w:gridSpan w:val="2"/>
            <w:vAlign w:val="bottom"/>
          </w:tcPr>
          <w:p w14:paraId="785B773B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7F9F7E2" w14:textId="77777777" w:rsidR="009831A6" w:rsidRPr="00903FD6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BA79734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7609AA0" w14:textId="77777777" w:rsidR="009831A6" w:rsidRPr="00903FD6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018EC55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72F2430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468C1ED4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31A6" w:rsidRPr="00903FD6" w14:paraId="604B9BA0" w14:textId="77777777" w:rsidTr="00A41432">
        <w:trPr>
          <w:cantSplit/>
        </w:trPr>
        <w:tc>
          <w:tcPr>
            <w:tcW w:w="3330" w:type="dxa"/>
            <w:vAlign w:val="bottom"/>
          </w:tcPr>
          <w:p w14:paraId="3F904924" w14:textId="77777777" w:rsidR="009831A6" w:rsidRPr="00903FD6" w:rsidRDefault="009831A6" w:rsidP="009831A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1D52C74B" w14:textId="77777777" w:rsidR="009831A6" w:rsidRPr="00903FD6" w:rsidRDefault="009831A6" w:rsidP="009831A6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0BB43A3A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C2A7C78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24F5C051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2DFAA2A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598FAC5A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7D3E125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671413B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1E0206B" w14:textId="77777777" w:rsidR="009831A6" w:rsidRPr="00903FD6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E48743F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CA08AC0" w14:textId="77777777" w:rsidR="009831A6" w:rsidRPr="00903FD6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5F7B6E0" w14:textId="77777777" w:rsidR="009831A6" w:rsidRPr="00903FD6" w:rsidRDefault="009831A6" w:rsidP="009831A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B2F8206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28" w:type="dxa"/>
            <w:gridSpan w:val="2"/>
            <w:vAlign w:val="bottom"/>
          </w:tcPr>
          <w:p w14:paraId="089BE112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F162E8D" w14:textId="77777777" w:rsidR="009831A6" w:rsidRPr="00903FD6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104CE35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067B22D" w14:textId="77777777" w:rsidR="009831A6" w:rsidRPr="00903FD6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52B49FC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8C1EFA8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7313F930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31A6" w:rsidRPr="00903FD6" w14:paraId="285A5C38" w14:textId="77777777" w:rsidTr="00A41432">
        <w:trPr>
          <w:cantSplit/>
        </w:trPr>
        <w:tc>
          <w:tcPr>
            <w:tcW w:w="3330" w:type="dxa"/>
            <w:vAlign w:val="bottom"/>
          </w:tcPr>
          <w:p w14:paraId="799B1FFC" w14:textId="77777777" w:rsidR="009831A6" w:rsidRPr="00903FD6" w:rsidRDefault="009831A6" w:rsidP="009831A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4F270AA5" w14:textId="77777777" w:rsidR="009831A6" w:rsidRPr="00903FD6" w:rsidRDefault="009831A6" w:rsidP="009831A6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27D03EC6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B04FBCE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093D11CA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6E020EB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5F5B8321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4C265D3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0C92B84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09734F5" w14:textId="77777777" w:rsidR="009831A6" w:rsidRPr="00903FD6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3D751DA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66BF08A" w14:textId="77777777" w:rsidR="009831A6" w:rsidRPr="00903FD6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5F7A2FD" w14:textId="77777777" w:rsidR="009831A6" w:rsidRPr="00903FD6" w:rsidRDefault="009831A6" w:rsidP="009831A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834C157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28" w:type="dxa"/>
            <w:gridSpan w:val="2"/>
            <w:vAlign w:val="bottom"/>
          </w:tcPr>
          <w:p w14:paraId="4AEA02FE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E81A2B1" w14:textId="77777777" w:rsidR="009831A6" w:rsidRPr="00903FD6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E4B20AB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330F4B9" w14:textId="77777777" w:rsidR="009831A6" w:rsidRPr="00903FD6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8292450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D62F95C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090538A2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31A6" w:rsidRPr="00903FD6" w14:paraId="1851BD14" w14:textId="77777777" w:rsidTr="00A41432">
        <w:trPr>
          <w:cantSplit/>
        </w:trPr>
        <w:tc>
          <w:tcPr>
            <w:tcW w:w="3330" w:type="dxa"/>
            <w:vAlign w:val="bottom"/>
          </w:tcPr>
          <w:p w14:paraId="23A7CBAD" w14:textId="77777777" w:rsidR="009831A6" w:rsidRPr="00903FD6" w:rsidRDefault="009831A6" w:rsidP="009831A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773D750D" w14:textId="77777777" w:rsidR="009831A6" w:rsidRPr="00903FD6" w:rsidRDefault="009831A6" w:rsidP="009831A6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0BC05F53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E15A055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4EB4CB06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8DD7F9F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3475B374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27247ED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53E2053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B6ABFBC" w14:textId="77777777" w:rsidR="009831A6" w:rsidRPr="00903FD6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94A4FE3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2E780F8" w14:textId="77777777" w:rsidR="009831A6" w:rsidRPr="00903FD6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64B8B34" w14:textId="77777777" w:rsidR="009831A6" w:rsidRPr="00903FD6" w:rsidRDefault="009831A6" w:rsidP="009831A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B280CF3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28" w:type="dxa"/>
            <w:gridSpan w:val="2"/>
            <w:vAlign w:val="bottom"/>
          </w:tcPr>
          <w:p w14:paraId="7A85B5EB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6A0EB15" w14:textId="77777777" w:rsidR="009831A6" w:rsidRPr="00903FD6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667886E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CE9AAEC" w14:textId="77777777" w:rsidR="009831A6" w:rsidRPr="00903FD6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B4ED3BC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A1DAF63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4FDE2582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31A6" w:rsidRPr="00903FD6" w14:paraId="7AA579DE" w14:textId="77777777" w:rsidTr="00A41432">
        <w:trPr>
          <w:cantSplit/>
        </w:trPr>
        <w:tc>
          <w:tcPr>
            <w:tcW w:w="3330" w:type="dxa"/>
            <w:vAlign w:val="bottom"/>
          </w:tcPr>
          <w:p w14:paraId="69E2649C" w14:textId="77777777" w:rsidR="009831A6" w:rsidRPr="00903FD6" w:rsidRDefault="009831A6" w:rsidP="009831A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2D3AAEF5" w14:textId="77777777" w:rsidR="009831A6" w:rsidRPr="00903FD6" w:rsidRDefault="009831A6" w:rsidP="009831A6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3F56B144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BDB4362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25B503F5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C65A380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523E22A4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4C3CFCF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708170F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C6972A3" w14:textId="77777777" w:rsidR="009831A6" w:rsidRPr="00903FD6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45FCF67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AA46362" w14:textId="77777777" w:rsidR="009831A6" w:rsidRPr="00903FD6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F856C95" w14:textId="77777777" w:rsidR="009831A6" w:rsidRPr="00903FD6" w:rsidRDefault="009831A6" w:rsidP="009831A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CA382FF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28" w:type="dxa"/>
            <w:gridSpan w:val="2"/>
            <w:vAlign w:val="bottom"/>
          </w:tcPr>
          <w:p w14:paraId="47E53592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F450013" w14:textId="77777777" w:rsidR="009831A6" w:rsidRPr="00903FD6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520B12B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2399769" w14:textId="77777777" w:rsidR="009831A6" w:rsidRPr="00903FD6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6727A59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0CC950F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437F0311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31A6" w:rsidRPr="00903FD6" w14:paraId="5005934B" w14:textId="77777777" w:rsidTr="00A41432">
        <w:trPr>
          <w:cantSplit/>
        </w:trPr>
        <w:tc>
          <w:tcPr>
            <w:tcW w:w="3330" w:type="dxa"/>
            <w:vAlign w:val="bottom"/>
          </w:tcPr>
          <w:p w14:paraId="4400D24F" w14:textId="76318EFE" w:rsidR="009831A6" w:rsidRPr="00903FD6" w:rsidRDefault="009831A6" w:rsidP="009831A6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03F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บริษัทร่วมทางอ้อม</w:t>
            </w:r>
            <w:r w:rsidRPr="00903F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903F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(ต่อ)</w:t>
            </w:r>
          </w:p>
        </w:tc>
        <w:tc>
          <w:tcPr>
            <w:tcW w:w="808" w:type="dxa"/>
            <w:gridSpan w:val="2"/>
            <w:vAlign w:val="bottom"/>
          </w:tcPr>
          <w:p w14:paraId="6E90F07F" w14:textId="77777777" w:rsidR="009831A6" w:rsidRPr="00903FD6" w:rsidRDefault="009831A6" w:rsidP="009831A6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49672322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4BBB7E1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0089F521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78DA3EB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1FD6394E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861167C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FA8993E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420BC5A7" w14:textId="77777777" w:rsidR="009831A6" w:rsidRPr="00903FD6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8AA613F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B6195F7" w14:textId="77777777" w:rsidR="009831A6" w:rsidRPr="00903FD6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9C2E3AD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4A50724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28" w:type="dxa"/>
            <w:gridSpan w:val="2"/>
            <w:vAlign w:val="bottom"/>
          </w:tcPr>
          <w:p w14:paraId="1A0FB8C3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682FCBA8" w14:textId="77777777" w:rsidR="009831A6" w:rsidRPr="00903FD6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CA4DC6D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2BA906C2" w14:textId="77777777" w:rsidR="009831A6" w:rsidRPr="00903FD6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0E750D0E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3B829DFD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3" w:type="dxa"/>
            <w:vAlign w:val="bottom"/>
          </w:tcPr>
          <w:p w14:paraId="1CF3CCD4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</w:tr>
      <w:tr w:rsidR="009831A6" w:rsidRPr="00903FD6" w14:paraId="081D22DD" w14:textId="77777777" w:rsidTr="00A41432">
        <w:trPr>
          <w:cantSplit/>
        </w:trPr>
        <w:tc>
          <w:tcPr>
            <w:tcW w:w="3330" w:type="dxa"/>
            <w:vAlign w:val="bottom"/>
          </w:tcPr>
          <w:p w14:paraId="66B8EA76" w14:textId="729A93CA" w:rsidR="009831A6" w:rsidRPr="00903FD6" w:rsidRDefault="009831A6" w:rsidP="009831A6">
            <w:pPr>
              <w:spacing w:line="240" w:lineRule="auto"/>
              <w:ind w:left="193" w:right="-167" w:hanging="193"/>
              <w:rPr>
                <w:rFonts w:asciiTheme="majorBidi" w:hAnsiTheme="majorBidi" w:cstheme="majorBidi"/>
                <w:sz w:val="28"/>
                <w:szCs w:val="28"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บริษัทร่วมภายใต้ “บริษัท เซ็นทรัลเทรดดิ้ง จำกัด”</w:t>
            </w:r>
          </w:p>
        </w:tc>
        <w:tc>
          <w:tcPr>
            <w:tcW w:w="808" w:type="dxa"/>
            <w:gridSpan w:val="2"/>
            <w:vAlign w:val="bottom"/>
          </w:tcPr>
          <w:p w14:paraId="5F07A0E2" w14:textId="77777777" w:rsidR="009831A6" w:rsidRPr="00903FD6" w:rsidRDefault="009831A6" w:rsidP="009831A6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42B3ED25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B9D85A0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351C1528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16464B1" w14:textId="77777777" w:rsidR="009831A6" w:rsidRPr="00903FD6" w:rsidRDefault="009831A6" w:rsidP="009831A6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5377A6E0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049D1A4" w14:textId="77777777" w:rsidR="009831A6" w:rsidRPr="00903FD6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AFC5A7F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E286C69" w14:textId="77777777" w:rsidR="009831A6" w:rsidRPr="00903FD6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FD3F3C7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13BE7E5" w14:textId="77777777" w:rsidR="009831A6" w:rsidRPr="00903FD6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23C046C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38280F9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28" w:type="dxa"/>
            <w:gridSpan w:val="2"/>
            <w:vAlign w:val="bottom"/>
          </w:tcPr>
          <w:p w14:paraId="109A8CDA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41A4A1C" w14:textId="77777777" w:rsidR="009831A6" w:rsidRPr="00903FD6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F99CF84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ABACF65" w14:textId="77777777" w:rsidR="009831A6" w:rsidRPr="00903FD6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BB34ABB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846B722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0BEC6CF8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31A6" w:rsidRPr="00903FD6" w14:paraId="69AAFA2F" w14:textId="77777777" w:rsidTr="00A41432">
        <w:trPr>
          <w:cantSplit/>
        </w:trPr>
        <w:tc>
          <w:tcPr>
            <w:tcW w:w="3330" w:type="dxa"/>
            <w:vAlign w:val="bottom"/>
          </w:tcPr>
          <w:p w14:paraId="328F1066" w14:textId="77777777" w:rsidR="00F50672" w:rsidRDefault="009831A6" w:rsidP="009831A6">
            <w:pPr>
              <w:spacing w:line="240" w:lineRule="auto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โคคูโย อินเตอร์เนชั่นแนล </w:t>
            </w:r>
          </w:p>
          <w:p w14:paraId="0C2CA26F" w14:textId="3574EA5A" w:rsidR="009831A6" w:rsidRPr="00903FD6" w:rsidRDefault="00F50672" w:rsidP="009831A6">
            <w:pPr>
              <w:spacing w:line="240" w:lineRule="auto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9831A6" w:rsidRPr="00903FD6">
              <w:rPr>
                <w:rFonts w:asciiTheme="majorBidi" w:hAnsiTheme="majorBidi" w:cstheme="majorBidi"/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808" w:type="dxa"/>
            <w:gridSpan w:val="2"/>
            <w:vAlign w:val="bottom"/>
          </w:tcPr>
          <w:p w14:paraId="276046CE" w14:textId="119D89A7" w:rsidR="009831A6" w:rsidRPr="00903FD6" w:rsidRDefault="009831A6" w:rsidP="009831A6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cs/>
              </w:rPr>
              <w:t>แฟชั่น</w:t>
            </w:r>
          </w:p>
        </w:tc>
        <w:tc>
          <w:tcPr>
            <w:tcW w:w="812" w:type="dxa"/>
            <w:gridSpan w:val="2"/>
            <w:vAlign w:val="bottom"/>
          </w:tcPr>
          <w:p w14:paraId="33891571" w14:textId="10EC1F64" w:rsidR="009831A6" w:rsidRPr="00903FD6" w:rsidRDefault="00CC5912" w:rsidP="009831A6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24.00</w:t>
            </w:r>
          </w:p>
        </w:tc>
        <w:tc>
          <w:tcPr>
            <w:tcW w:w="180" w:type="dxa"/>
            <w:gridSpan w:val="2"/>
            <w:vAlign w:val="bottom"/>
          </w:tcPr>
          <w:p w14:paraId="2D086A44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36E180DB" w14:textId="3F57D378" w:rsidR="009831A6" w:rsidRPr="00903FD6" w:rsidRDefault="00C20C7C" w:rsidP="009831A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="009831A6" w:rsidRPr="00903FD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03F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80" w:type="dxa"/>
            <w:gridSpan w:val="2"/>
            <w:vAlign w:val="bottom"/>
          </w:tcPr>
          <w:p w14:paraId="04191659" w14:textId="77777777" w:rsidR="009831A6" w:rsidRPr="00903FD6" w:rsidRDefault="009831A6" w:rsidP="009831A6">
            <w:pPr>
              <w:tabs>
                <w:tab w:val="clear" w:pos="454"/>
                <w:tab w:val="decimal" w:pos="4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517AFE11" w14:textId="34496686" w:rsidR="009831A6" w:rsidRPr="00903FD6" w:rsidRDefault="00CC5912" w:rsidP="009831A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80" w:type="dxa"/>
            <w:gridSpan w:val="2"/>
            <w:vAlign w:val="bottom"/>
          </w:tcPr>
          <w:p w14:paraId="7671B2AE" w14:textId="77777777" w:rsidR="009831A6" w:rsidRPr="00903FD6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3919F65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2E0BB9E" w14:textId="258871AC" w:rsidR="009831A6" w:rsidRPr="00903FD6" w:rsidRDefault="00C20C7C" w:rsidP="009831A6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  <w:tc>
          <w:tcPr>
            <w:tcW w:w="180" w:type="dxa"/>
            <w:vAlign w:val="bottom"/>
          </w:tcPr>
          <w:p w14:paraId="028A605D" w14:textId="77777777" w:rsidR="009831A6" w:rsidRPr="00903FD6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vAlign w:val="bottom"/>
          </w:tcPr>
          <w:p w14:paraId="119F799A" w14:textId="5ACAD265" w:rsidR="009831A6" w:rsidRPr="00903FD6" w:rsidRDefault="00CC5912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0" w:type="dxa"/>
            <w:gridSpan w:val="2"/>
            <w:vAlign w:val="bottom"/>
          </w:tcPr>
          <w:p w14:paraId="2E08BAB2" w14:textId="77777777" w:rsidR="009831A6" w:rsidRPr="00903FD6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vAlign w:val="bottom"/>
          </w:tcPr>
          <w:p w14:paraId="2BBF3CF4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FEF01E5" w14:textId="43DAAF1D" w:rsidR="009831A6" w:rsidRPr="00903FD6" w:rsidRDefault="00C20C7C" w:rsidP="009831A6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79" w:right="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80" w:type="dxa"/>
            <w:gridSpan w:val="2"/>
            <w:vAlign w:val="bottom"/>
          </w:tcPr>
          <w:p w14:paraId="2F287D94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28" w:type="dxa"/>
            <w:gridSpan w:val="2"/>
            <w:tcBorders>
              <w:bottom w:val="single" w:sz="4" w:space="0" w:color="auto"/>
            </w:tcBorders>
            <w:vAlign w:val="bottom"/>
          </w:tcPr>
          <w:p w14:paraId="3F666E9F" w14:textId="37617A34" w:rsidR="009831A6" w:rsidRPr="00903FD6" w:rsidRDefault="00CC5912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180" w:type="dxa"/>
            <w:vAlign w:val="bottom"/>
          </w:tcPr>
          <w:p w14:paraId="57AE8F68" w14:textId="77777777" w:rsidR="009831A6" w:rsidRPr="00903FD6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AD0CEB1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EC06F82" w14:textId="7FC8CFCA" w:rsidR="009831A6" w:rsidRPr="00903FD6" w:rsidRDefault="00C20C7C" w:rsidP="009831A6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</w:t>
            </w:r>
          </w:p>
        </w:tc>
        <w:tc>
          <w:tcPr>
            <w:tcW w:w="180" w:type="dxa"/>
            <w:vAlign w:val="bottom"/>
          </w:tcPr>
          <w:p w14:paraId="1782A931" w14:textId="77777777" w:rsidR="009831A6" w:rsidRPr="00903FD6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AA183E9" w14:textId="4F6AA150" w:rsidR="009831A6" w:rsidRPr="00903FD6" w:rsidRDefault="00CC5912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0" w:type="dxa"/>
            <w:vAlign w:val="bottom"/>
          </w:tcPr>
          <w:p w14:paraId="714E4394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14:paraId="62837EF9" w14:textId="245A954C" w:rsidR="009831A6" w:rsidRPr="00903FD6" w:rsidRDefault="00CC5912" w:rsidP="009831A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831A6" w:rsidRPr="00903FD6" w14:paraId="12B3F1BF" w14:textId="77777777" w:rsidTr="00A41432">
        <w:trPr>
          <w:cantSplit/>
        </w:trPr>
        <w:tc>
          <w:tcPr>
            <w:tcW w:w="3330" w:type="dxa"/>
            <w:vAlign w:val="bottom"/>
          </w:tcPr>
          <w:p w14:paraId="21EDDB2B" w14:textId="2F79976C" w:rsidR="009831A6" w:rsidRPr="00903FD6" w:rsidRDefault="009831A6" w:rsidP="009831A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รวมบริษัทร่วม</w:t>
            </w:r>
          </w:p>
        </w:tc>
        <w:tc>
          <w:tcPr>
            <w:tcW w:w="808" w:type="dxa"/>
            <w:gridSpan w:val="2"/>
          </w:tcPr>
          <w:p w14:paraId="3CFDBBAA" w14:textId="77777777" w:rsidR="009831A6" w:rsidRPr="00903FD6" w:rsidRDefault="009831A6" w:rsidP="009831A6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6D1547B1" w14:textId="77777777" w:rsidR="009831A6" w:rsidRPr="00903FD6" w:rsidRDefault="009831A6" w:rsidP="009831A6">
            <w:pPr>
              <w:tabs>
                <w:tab w:val="clear" w:pos="454"/>
                <w:tab w:val="decimal" w:pos="4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46C3075" w14:textId="77777777" w:rsidR="009831A6" w:rsidRPr="00903FD6" w:rsidRDefault="009831A6" w:rsidP="009831A6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258BEC92" w14:textId="77777777" w:rsidR="009831A6" w:rsidRPr="00903FD6" w:rsidRDefault="009831A6" w:rsidP="009831A6">
            <w:pPr>
              <w:tabs>
                <w:tab w:val="clear" w:pos="454"/>
                <w:tab w:val="decimal" w:pos="4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3FF5E61" w14:textId="77777777" w:rsidR="009831A6" w:rsidRPr="00903FD6" w:rsidRDefault="009831A6" w:rsidP="009831A6">
            <w:pPr>
              <w:tabs>
                <w:tab w:val="clear" w:pos="454"/>
                <w:tab w:val="decimal" w:pos="4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76D471B2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F1ABE49" w14:textId="77777777" w:rsidR="009831A6" w:rsidRPr="00903FD6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002E3B0" w14:textId="77777777" w:rsidR="009831A6" w:rsidRPr="00903FD6" w:rsidRDefault="009831A6" w:rsidP="009831A6">
            <w:pPr>
              <w:pStyle w:val="Index3"/>
              <w:tabs>
                <w:tab w:val="decimal" w:pos="619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9E5C9BB" w14:textId="77777777" w:rsidR="009831A6" w:rsidRPr="00903FD6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78C8E7" w14:textId="427A1A14" w:rsidR="009831A6" w:rsidRPr="00903FD6" w:rsidRDefault="00CC5912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</w:t>
            </w:r>
          </w:p>
        </w:tc>
        <w:tc>
          <w:tcPr>
            <w:tcW w:w="180" w:type="dxa"/>
            <w:gridSpan w:val="2"/>
            <w:vAlign w:val="bottom"/>
          </w:tcPr>
          <w:p w14:paraId="77C001B5" w14:textId="77777777" w:rsidR="009831A6" w:rsidRPr="00903FD6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0E7B03" w14:textId="73EF58F6" w:rsidR="009831A6" w:rsidRPr="00903FD6" w:rsidRDefault="00C20C7C" w:rsidP="009831A6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79" w:right="1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79</w:t>
            </w:r>
          </w:p>
        </w:tc>
        <w:tc>
          <w:tcPr>
            <w:tcW w:w="180" w:type="dxa"/>
            <w:gridSpan w:val="2"/>
            <w:vAlign w:val="bottom"/>
          </w:tcPr>
          <w:p w14:paraId="7291D81C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8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1CA8F3" w14:textId="7B2139F8" w:rsidR="009831A6" w:rsidRPr="00903FD6" w:rsidRDefault="00CC5912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620</w:t>
            </w:r>
          </w:p>
        </w:tc>
        <w:tc>
          <w:tcPr>
            <w:tcW w:w="180" w:type="dxa"/>
            <w:vAlign w:val="bottom"/>
          </w:tcPr>
          <w:p w14:paraId="468A5901" w14:textId="77777777" w:rsidR="009831A6" w:rsidRPr="00903FD6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855654" w14:textId="5C3C10CD" w:rsidR="009831A6" w:rsidRPr="00903FD6" w:rsidRDefault="00C20C7C" w:rsidP="009831A6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517</w:t>
            </w:r>
          </w:p>
        </w:tc>
        <w:tc>
          <w:tcPr>
            <w:tcW w:w="180" w:type="dxa"/>
            <w:vAlign w:val="bottom"/>
          </w:tcPr>
          <w:p w14:paraId="4A4D9B9F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580B10" w14:textId="160362C4" w:rsidR="009831A6" w:rsidRPr="00903FD6" w:rsidRDefault="00CC5912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32AD38A9" w14:textId="77777777" w:rsidR="009831A6" w:rsidRPr="00903FD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6368B0" w14:textId="084C4BCB" w:rsidR="009831A6" w:rsidRPr="00903FD6" w:rsidRDefault="00CC5912" w:rsidP="009831A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154</w:t>
            </w:r>
          </w:p>
        </w:tc>
      </w:tr>
      <w:tr w:rsidR="00F50672" w:rsidRPr="00903FD6" w14:paraId="52F7AB0F" w14:textId="77777777" w:rsidTr="00A41432">
        <w:trPr>
          <w:cantSplit/>
        </w:trPr>
        <w:tc>
          <w:tcPr>
            <w:tcW w:w="3330" w:type="dxa"/>
          </w:tcPr>
          <w:p w14:paraId="2AAF3700" w14:textId="77777777" w:rsidR="00F50672" w:rsidRPr="00903FD6" w:rsidRDefault="00F50672" w:rsidP="00F50672">
            <w:pPr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1EDDCEFF" w14:textId="77777777" w:rsidR="00F50672" w:rsidRPr="00903FD6" w:rsidRDefault="00F50672" w:rsidP="00F50672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3E5AD7DD" w14:textId="77777777" w:rsidR="00F50672" w:rsidRPr="00903FD6" w:rsidRDefault="00F50672" w:rsidP="00F50672">
            <w:pPr>
              <w:tabs>
                <w:tab w:val="clear" w:pos="454"/>
                <w:tab w:val="decimal" w:pos="4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E182136" w14:textId="77777777" w:rsidR="00F50672" w:rsidRPr="00903FD6" w:rsidRDefault="00F50672" w:rsidP="00F50672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3EBEEBFC" w14:textId="77777777" w:rsidR="00F50672" w:rsidRPr="00903FD6" w:rsidRDefault="00F50672" w:rsidP="00F50672">
            <w:pPr>
              <w:tabs>
                <w:tab w:val="clear" w:pos="454"/>
                <w:tab w:val="decimal" w:pos="4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D6FF472" w14:textId="77777777" w:rsidR="00F50672" w:rsidRPr="00903FD6" w:rsidRDefault="00F50672" w:rsidP="00F50672">
            <w:pPr>
              <w:tabs>
                <w:tab w:val="clear" w:pos="454"/>
                <w:tab w:val="decimal" w:pos="4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0B018159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3CBF531" w14:textId="77777777" w:rsidR="00F50672" w:rsidRPr="00903FD6" w:rsidRDefault="00F50672" w:rsidP="00F5067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28A4C0A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E940369" w14:textId="77777777" w:rsidR="00F50672" w:rsidRPr="00903FD6" w:rsidRDefault="00F50672" w:rsidP="00F5067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F539C93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5AA8D8B" w14:textId="77777777" w:rsidR="00F50672" w:rsidRPr="00903FD6" w:rsidRDefault="00F50672" w:rsidP="00F5067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B04D4AD" w14:textId="77777777" w:rsidR="00F50672" w:rsidRPr="00903FD6" w:rsidRDefault="00F50672" w:rsidP="00F50672">
            <w:pPr>
              <w:pStyle w:val="Index3"/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35FE01E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28" w:type="dxa"/>
            <w:gridSpan w:val="2"/>
            <w:vAlign w:val="bottom"/>
          </w:tcPr>
          <w:p w14:paraId="0025AEB4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0ABCDA9" w14:textId="77777777" w:rsidR="00F50672" w:rsidRPr="00903FD6" w:rsidRDefault="00F50672" w:rsidP="00F5067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9FDB4EC" w14:textId="77777777" w:rsidR="00F50672" w:rsidRPr="00903FD6" w:rsidRDefault="00F50672" w:rsidP="00F50672">
            <w:pPr>
              <w:pStyle w:val="Index3"/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5129282" w14:textId="77777777" w:rsidR="00F50672" w:rsidRPr="00903FD6" w:rsidRDefault="00F50672" w:rsidP="00F5067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48B57BA" w14:textId="77777777" w:rsidR="00F50672" w:rsidRPr="00903FD6" w:rsidRDefault="00F50672" w:rsidP="00F50672">
            <w:pPr>
              <w:pStyle w:val="Index3"/>
              <w:tabs>
                <w:tab w:val="decimal" w:pos="551"/>
              </w:tabs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0B12D86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782C34EF" w14:textId="77777777" w:rsidR="00F50672" w:rsidRPr="00903FD6" w:rsidRDefault="00F50672" w:rsidP="00F50672">
            <w:pPr>
              <w:tabs>
                <w:tab w:val="decimal" w:pos="821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F50672" w:rsidRPr="00903FD6" w14:paraId="237A7FB1" w14:textId="77777777" w:rsidTr="00A41432">
        <w:trPr>
          <w:cantSplit/>
        </w:trPr>
        <w:tc>
          <w:tcPr>
            <w:tcW w:w="3330" w:type="dxa"/>
          </w:tcPr>
          <w:p w14:paraId="7361869A" w14:textId="2116E258" w:rsidR="00F50672" w:rsidRPr="00903FD6" w:rsidRDefault="00F50672" w:rsidP="00F50672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3F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การร่วมค้าทางอ้อม</w:t>
            </w:r>
          </w:p>
        </w:tc>
        <w:tc>
          <w:tcPr>
            <w:tcW w:w="808" w:type="dxa"/>
            <w:gridSpan w:val="2"/>
            <w:vAlign w:val="bottom"/>
          </w:tcPr>
          <w:p w14:paraId="7F75AA51" w14:textId="77777777" w:rsidR="00F50672" w:rsidRPr="00903FD6" w:rsidRDefault="00F50672" w:rsidP="00F50672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6013E6AD" w14:textId="77777777" w:rsidR="00F50672" w:rsidRPr="00903FD6" w:rsidRDefault="00F50672" w:rsidP="00F50672">
            <w:pPr>
              <w:tabs>
                <w:tab w:val="clear" w:pos="454"/>
                <w:tab w:val="decimal" w:pos="4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685616C" w14:textId="77777777" w:rsidR="00F50672" w:rsidRPr="00903FD6" w:rsidRDefault="00F50672" w:rsidP="00F50672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75F75F9F" w14:textId="77777777" w:rsidR="00F50672" w:rsidRPr="00903FD6" w:rsidRDefault="00F50672" w:rsidP="00F50672">
            <w:pPr>
              <w:tabs>
                <w:tab w:val="clear" w:pos="454"/>
                <w:tab w:val="decimal" w:pos="4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E1C4C7A" w14:textId="77777777" w:rsidR="00F50672" w:rsidRPr="00903FD6" w:rsidRDefault="00F50672" w:rsidP="00F50672">
            <w:pPr>
              <w:tabs>
                <w:tab w:val="clear" w:pos="454"/>
                <w:tab w:val="decimal" w:pos="4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0EAEA596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D1326FC" w14:textId="77777777" w:rsidR="00F50672" w:rsidRPr="00903FD6" w:rsidRDefault="00F50672" w:rsidP="00F5067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2CB73EE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22B37E6" w14:textId="77777777" w:rsidR="00F50672" w:rsidRPr="00903FD6" w:rsidRDefault="00F50672" w:rsidP="00F5067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F0C1C24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EA063A7" w14:textId="77777777" w:rsidR="00F50672" w:rsidRPr="00903FD6" w:rsidRDefault="00F50672" w:rsidP="00F5067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A1BB796" w14:textId="77777777" w:rsidR="00F50672" w:rsidRPr="00903FD6" w:rsidRDefault="00F50672" w:rsidP="00F50672">
            <w:pPr>
              <w:pStyle w:val="Index3"/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45EDEFD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28" w:type="dxa"/>
            <w:gridSpan w:val="2"/>
            <w:vAlign w:val="bottom"/>
          </w:tcPr>
          <w:p w14:paraId="769D8685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43E8AD7" w14:textId="77777777" w:rsidR="00F50672" w:rsidRPr="00903FD6" w:rsidRDefault="00F50672" w:rsidP="00F5067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E610A96" w14:textId="77777777" w:rsidR="00F50672" w:rsidRPr="00903FD6" w:rsidRDefault="00F50672" w:rsidP="00F50672">
            <w:pPr>
              <w:pStyle w:val="Index3"/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2BDFE3FA" w14:textId="77777777" w:rsidR="00F50672" w:rsidRPr="00903FD6" w:rsidRDefault="00F50672" w:rsidP="00F5067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739AC3C" w14:textId="77777777" w:rsidR="00F50672" w:rsidRPr="00903FD6" w:rsidRDefault="00F50672" w:rsidP="00F50672">
            <w:pPr>
              <w:pStyle w:val="Index3"/>
              <w:tabs>
                <w:tab w:val="decimal" w:pos="551"/>
              </w:tabs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A915F67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0605B196" w14:textId="77777777" w:rsidR="00F50672" w:rsidRPr="00903FD6" w:rsidRDefault="00F50672" w:rsidP="00F50672">
            <w:pPr>
              <w:tabs>
                <w:tab w:val="decimal" w:pos="821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F50672" w:rsidRPr="00903FD6" w14:paraId="46143076" w14:textId="77777777" w:rsidTr="00A41432">
        <w:trPr>
          <w:cantSplit/>
        </w:trPr>
        <w:tc>
          <w:tcPr>
            <w:tcW w:w="3330" w:type="dxa"/>
          </w:tcPr>
          <w:p w14:paraId="45C52CFF" w14:textId="0AB35F92" w:rsidR="00F50672" w:rsidRPr="00903FD6" w:rsidRDefault="00F50672" w:rsidP="00F50672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การร่วมค้าภายใต้ “บริษัท สรรพสินค้าเซ็นทรัล จำกัด”</w:t>
            </w:r>
          </w:p>
        </w:tc>
        <w:tc>
          <w:tcPr>
            <w:tcW w:w="808" w:type="dxa"/>
            <w:gridSpan w:val="2"/>
            <w:vAlign w:val="bottom"/>
          </w:tcPr>
          <w:p w14:paraId="385C1B3D" w14:textId="77777777" w:rsidR="00F50672" w:rsidRPr="00903FD6" w:rsidRDefault="00F50672" w:rsidP="00F50672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408DBC84" w14:textId="77777777" w:rsidR="00F50672" w:rsidRPr="00903FD6" w:rsidRDefault="00F50672" w:rsidP="00F50672">
            <w:pPr>
              <w:tabs>
                <w:tab w:val="clear" w:pos="454"/>
                <w:tab w:val="decimal" w:pos="4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885E720" w14:textId="77777777" w:rsidR="00F50672" w:rsidRPr="00903FD6" w:rsidRDefault="00F50672" w:rsidP="00F50672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640081ED" w14:textId="77777777" w:rsidR="00F50672" w:rsidRPr="00903FD6" w:rsidRDefault="00F50672" w:rsidP="00F50672">
            <w:pPr>
              <w:tabs>
                <w:tab w:val="clear" w:pos="454"/>
                <w:tab w:val="decimal" w:pos="4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2854FFF" w14:textId="77777777" w:rsidR="00F50672" w:rsidRPr="00903FD6" w:rsidRDefault="00F50672" w:rsidP="00F50672">
            <w:pPr>
              <w:tabs>
                <w:tab w:val="clear" w:pos="454"/>
                <w:tab w:val="decimal" w:pos="4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4F5A9685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14D3E97" w14:textId="77777777" w:rsidR="00F50672" w:rsidRPr="00903FD6" w:rsidRDefault="00F50672" w:rsidP="00F5067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9549976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6B670244" w14:textId="77777777" w:rsidR="00F50672" w:rsidRPr="00903FD6" w:rsidRDefault="00F50672" w:rsidP="00F50672">
            <w:pPr>
              <w:pStyle w:val="Index3"/>
              <w:tabs>
                <w:tab w:val="decimal" w:pos="619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9CEDB9E" w14:textId="77777777" w:rsidR="00F50672" w:rsidRPr="00903FD6" w:rsidRDefault="00F50672" w:rsidP="00F5067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FCC3269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7B6C335" w14:textId="77777777" w:rsidR="00F50672" w:rsidRPr="00903FD6" w:rsidRDefault="00F50672" w:rsidP="00F5067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96B92A8" w14:textId="77777777" w:rsidR="00F50672" w:rsidRPr="00903FD6" w:rsidRDefault="00F50672" w:rsidP="00F50672">
            <w:pPr>
              <w:pStyle w:val="Index3"/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EE61F09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28" w:type="dxa"/>
            <w:gridSpan w:val="2"/>
            <w:vAlign w:val="bottom"/>
          </w:tcPr>
          <w:p w14:paraId="2D41543E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E499C4D" w14:textId="77777777" w:rsidR="00F50672" w:rsidRPr="00903FD6" w:rsidRDefault="00F50672" w:rsidP="00F5067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8FDFE48" w14:textId="77777777" w:rsidR="00F50672" w:rsidRPr="00903FD6" w:rsidRDefault="00F50672" w:rsidP="00F50672">
            <w:pPr>
              <w:pStyle w:val="Index3"/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310CE7F" w14:textId="77777777" w:rsidR="00F50672" w:rsidRPr="00903FD6" w:rsidRDefault="00F50672" w:rsidP="00F5067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6CEBCC6" w14:textId="77777777" w:rsidR="00F50672" w:rsidRPr="00903FD6" w:rsidRDefault="00F50672" w:rsidP="00F50672">
            <w:pPr>
              <w:pStyle w:val="Index3"/>
              <w:tabs>
                <w:tab w:val="decimal" w:pos="551"/>
              </w:tabs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42CBB37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23170B2B" w14:textId="77777777" w:rsidR="00F50672" w:rsidRPr="00903FD6" w:rsidRDefault="00F50672" w:rsidP="00F50672">
            <w:pPr>
              <w:tabs>
                <w:tab w:val="decimal" w:pos="821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F50672" w:rsidRPr="00903FD6" w14:paraId="083DC36F" w14:textId="77777777" w:rsidTr="00A41432">
        <w:trPr>
          <w:cantSplit/>
          <w:trHeight w:val="326"/>
        </w:trPr>
        <w:tc>
          <w:tcPr>
            <w:tcW w:w="3330" w:type="dxa"/>
          </w:tcPr>
          <w:p w14:paraId="659319D7" w14:textId="607A6501" w:rsidR="00F50672" w:rsidRPr="00903FD6" w:rsidRDefault="00F50672" w:rsidP="00F5067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cs/>
              </w:rPr>
              <w:t>บริษัท มูจิ รีเทล (ประเทศไทย) จำกัด</w:t>
            </w:r>
            <w:r w:rsidRPr="00903FD6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(</w:t>
            </w:r>
            <w:r w:rsidRPr="00903FD6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Pr="00903FD6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808" w:type="dxa"/>
            <w:gridSpan w:val="2"/>
          </w:tcPr>
          <w:p w14:paraId="5753357B" w14:textId="1179EBB4" w:rsidR="00F50672" w:rsidRPr="00903FD6" w:rsidRDefault="00F50672" w:rsidP="00F50672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ค้าปลีก</w:t>
            </w:r>
          </w:p>
        </w:tc>
        <w:tc>
          <w:tcPr>
            <w:tcW w:w="812" w:type="dxa"/>
            <w:gridSpan w:val="2"/>
          </w:tcPr>
          <w:p w14:paraId="2E378A80" w14:textId="33B7D8C5" w:rsidR="00F50672" w:rsidRPr="00903FD6" w:rsidRDefault="00CC5912" w:rsidP="00F50672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50.00</w:t>
            </w:r>
          </w:p>
        </w:tc>
        <w:tc>
          <w:tcPr>
            <w:tcW w:w="180" w:type="dxa"/>
            <w:gridSpan w:val="2"/>
          </w:tcPr>
          <w:p w14:paraId="23C909AC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</w:tcPr>
          <w:p w14:paraId="7284D5A9" w14:textId="68A7F0E4" w:rsidR="00F50672" w:rsidRPr="00903FD6" w:rsidRDefault="00F50672" w:rsidP="00F5067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  <w:r w:rsidRPr="00903FD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03F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80" w:type="dxa"/>
            <w:gridSpan w:val="2"/>
          </w:tcPr>
          <w:p w14:paraId="6D05ADDA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460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4"/>
          </w:tcPr>
          <w:p w14:paraId="0DEB6EF9" w14:textId="482427FB" w:rsidR="00F50672" w:rsidRPr="00903FD6" w:rsidRDefault="00CC5912" w:rsidP="00F50672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440</w:t>
            </w:r>
          </w:p>
        </w:tc>
        <w:tc>
          <w:tcPr>
            <w:tcW w:w="180" w:type="dxa"/>
            <w:gridSpan w:val="2"/>
          </w:tcPr>
          <w:p w14:paraId="1C0CF3CB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7F1621A" w14:textId="749C5809" w:rsidR="00F50672" w:rsidRPr="00903FD6" w:rsidRDefault="00F50672" w:rsidP="00F50672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400</w:t>
            </w:r>
          </w:p>
        </w:tc>
        <w:tc>
          <w:tcPr>
            <w:tcW w:w="180" w:type="dxa"/>
          </w:tcPr>
          <w:p w14:paraId="424D517E" w14:textId="77777777" w:rsidR="00F50672" w:rsidRPr="00903FD6" w:rsidRDefault="00F50672" w:rsidP="00F50672">
            <w:pPr>
              <w:pStyle w:val="acctfourfigures"/>
              <w:tabs>
                <w:tab w:val="decimal" w:pos="551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14:paraId="2B3C24A5" w14:textId="76B6A1A2" w:rsidR="00F50672" w:rsidRPr="00903FD6" w:rsidRDefault="00CC5912" w:rsidP="00F5067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220</w:t>
            </w:r>
          </w:p>
        </w:tc>
        <w:tc>
          <w:tcPr>
            <w:tcW w:w="180" w:type="dxa"/>
            <w:gridSpan w:val="2"/>
          </w:tcPr>
          <w:p w14:paraId="3D568790" w14:textId="77777777" w:rsidR="00F50672" w:rsidRPr="00903FD6" w:rsidRDefault="00F50672" w:rsidP="00F50672">
            <w:pPr>
              <w:pStyle w:val="acctfourfigures"/>
              <w:tabs>
                <w:tab w:val="decimal" w:pos="647"/>
              </w:tabs>
              <w:spacing w:line="240" w:lineRule="auto"/>
              <w:ind w:right="-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3B9B6CF0" w14:textId="5C08DD44" w:rsidR="00F50672" w:rsidRPr="00903FD6" w:rsidRDefault="00F50672" w:rsidP="00F50672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</w:t>
            </w:r>
          </w:p>
        </w:tc>
        <w:tc>
          <w:tcPr>
            <w:tcW w:w="180" w:type="dxa"/>
            <w:gridSpan w:val="2"/>
          </w:tcPr>
          <w:p w14:paraId="54AF13EB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28" w:type="dxa"/>
            <w:gridSpan w:val="2"/>
          </w:tcPr>
          <w:p w14:paraId="5B9C0B51" w14:textId="7AE05766" w:rsidR="00F50672" w:rsidRPr="00903FD6" w:rsidRDefault="00CC5912" w:rsidP="00F50672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17966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80" w:type="dxa"/>
          </w:tcPr>
          <w:p w14:paraId="0C6B0050" w14:textId="77777777" w:rsidR="00F50672" w:rsidRPr="00903FD6" w:rsidRDefault="00F50672" w:rsidP="00F50672">
            <w:pPr>
              <w:pStyle w:val="acctfourfigures"/>
              <w:tabs>
                <w:tab w:val="decimal" w:pos="551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FF7C763" w14:textId="4083A88F" w:rsidR="00F50672" w:rsidRPr="00903FD6" w:rsidRDefault="00F50672" w:rsidP="00F5067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283</w:t>
            </w:r>
          </w:p>
        </w:tc>
        <w:tc>
          <w:tcPr>
            <w:tcW w:w="180" w:type="dxa"/>
          </w:tcPr>
          <w:p w14:paraId="5FA9285C" w14:textId="77777777" w:rsidR="00F50672" w:rsidRPr="00903FD6" w:rsidRDefault="00F50672" w:rsidP="00F50672">
            <w:pPr>
              <w:pStyle w:val="acctfourfigures"/>
              <w:tabs>
                <w:tab w:val="decimal" w:pos="551"/>
                <w:tab w:val="decimal" w:pos="73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77E33F3" w14:textId="50B5C983" w:rsidR="00F50672" w:rsidRPr="00903FD6" w:rsidRDefault="00CC5912" w:rsidP="00F5067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F9BEC03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</w:tcPr>
          <w:p w14:paraId="5BB9F6CB" w14:textId="5A6FB662" w:rsidR="00F50672" w:rsidRPr="00903FD6" w:rsidRDefault="00CC5912" w:rsidP="00F5067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</w:tr>
      <w:tr w:rsidR="00F50672" w:rsidRPr="00903FD6" w14:paraId="79FB0D37" w14:textId="77777777" w:rsidTr="00A41432">
        <w:trPr>
          <w:cantSplit/>
        </w:trPr>
        <w:tc>
          <w:tcPr>
            <w:tcW w:w="3330" w:type="dxa"/>
          </w:tcPr>
          <w:p w14:paraId="02A6DB26" w14:textId="357E5A10" w:rsidR="00F50672" w:rsidRPr="00903FD6" w:rsidRDefault="00F50672" w:rsidP="00F5067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ลัคชัวรี่ กูดส์ (ประเทศไทย) จำกัด</w:t>
            </w:r>
          </w:p>
        </w:tc>
        <w:tc>
          <w:tcPr>
            <w:tcW w:w="808" w:type="dxa"/>
            <w:gridSpan w:val="2"/>
            <w:vAlign w:val="bottom"/>
          </w:tcPr>
          <w:p w14:paraId="563200F1" w14:textId="465C47D3" w:rsidR="00F50672" w:rsidRPr="00903FD6" w:rsidRDefault="00F50672" w:rsidP="00F50672">
            <w:pPr>
              <w:tabs>
                <w:tab w:val="clear" w:pos="454"/>
                <w:tab w:val="decimal" w:pos="191"/>
                <w:tab w:val="decimal" w:pos="45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ค้าปลีก</w:t>
            </w:r>
          </w:p>
        </w:tc>
        <w:tc>
          <w:tcPr>
            <w:tcW w:w="812" w:type="dxa"/>
            <w:gridSpan w:val="2"/>
            <w:vAlign w:val="bottom"/>
          </w:tcPr>
          <w:p w14:paraId="575B09F9" w14:textId="5C878782" w:rsidR="00F50672" w:rsidRPr="00903FD6" w:rsidRDefault="00CC5912" w:rsidP="00F50672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25.00</w:t>
            </w:r>
          </w:p>
        </w:tc>
        <w:tc>
          <w:tcPr>
            <w:tcW w:w="180" w:type="dxa"/>
            <w:gridSpan w:val="2"/>
            <w:vAlign w:val="bottom"/>
          </w:tcPr>
          <w:p w14:paraId="5A9A7FEE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742AAB91" w14:textId="2483B429" w:rsidR="00F50672" w:rsidRPr="00903FD6" w:rsidRDefault="00F50672" w:rsidP="00F5067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Pr="00903FD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03F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80" w:type="dxa"/>
            <w:gridSpan w:val="2"/>
            <w:vAlign w:val="bottom"/>
          </w:tcPr>
          <w:p w14:paraId="2404DF46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460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69F6552C" w14:textId="2CC3B95D" w:rsidR="00F50672" w:rsidRPr="00903FD6" w:rsidRDefault="00CC5912" w:rsidP="00F50672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180" w:type="dxa"/>
            <w:gridSpan w:val="2"/>
            <w:vAlign w:val="bottom"/>
          </w:tcPr>
          <w:p w14:paraId="2A2E6389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0AD3D7C" w14:textId="79D82F2B" w:rsidR="00F50672" w:rsidRPr="00903FD6" w:rsidRDefault="00F50672" w:rsidP="00F50672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</w:t>
            </w:r>
          </w:p>
        </w:tc>
        <w:tc>
          <w:tcPr>
            <w:tcW w:w="180" w:type="dxa"/>
            <w:vAlign w:val="bottom"/>
          </w:tcPr>
          <w:p w14:paraId="211C9929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12C8EF0" w14:textId="42B10F72" w:rsidR="00F50672" w:rsidRPr="00903FD6" w:rsidRDefault="00CC5912" w:rsidP="00F5067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180" w:type="dxa"/>
            <w:gridSpan w:val="2"/>
            <w:vAlign w:val="bottom"/>
          </w:tcPr>
          <w:p w14:paraId="05746D40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-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E8FDE7B" w14:textId="2494FDDB" w:rsidR="00F50672" w:rsidRPr="00903FD6" w:rsidRDefault="00F50672" w:rsidP="00F50672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</w:t>
            </w:r>
          </w:p>
        </w:tc>
        <w:tc>
          <w:tcPr>
            <w:tcW w:w="180" w:type="dxa"/>
            <w:gridSpan w:val="2"/>
            <w:vAlign w:val="bottom"/>
          </w:tcPr>
          <w:p w14:paraId="5056F14B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28" w:type="dxa"/>
            <w:gridSpan w:val="2"/>
            <w:vAlign w:val="bottom"/>
          </w:tcPr>
          <w:p w14:paraId="3273B791" w14:textId="575F5AE5" w:rsidR="00F50672" w:rsidRPr="00903FD6" w:rsidRDefault="00CC5912" w:rsidP="00F50672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180</w:t>
            </w:r>
          </w:p>
        </w:tc>
        <w:tc>
          <w:tcPr>
            <w:tcW w:w="180" w:type="dxa"/>
            <w:vAlign w:val="bottom"/>
          </w:tcPr>
          <w:p w14:paraId="1C56100B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CB22BB9" w14:textId="3352EB91" w:rsidR="00F50672" w:rsidRPr="00903FD6" w:rsidRDefault="00F50672" w:rsidP="00F5067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134</w:t>
            </w:r>
          </w:p>
        </w:tc>
        <w:tc>
          <w:tcPr>
            <w:tcW w:w="180" w:type="dxa"/>
            <w:vAlign w:val="bottom"/>
          </w:tcPr>
          <w:p w14:paraId="4A4414C0" w14:textId="77777777" w:rsidR="00F50672" w:rsidRPr="00903FD6" w:rsidRDefault="00F50672" w:rsidP="00F50672">
            <w:pPr>
              <w:pStyle w:val="acctfourfigures"/>
              <w:tabs>
                <w:tab w:val="decimal" w:pos="551"/>
                <w:tab w:val="decimal" w:pos="73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0DCDA99" w14:textId="0E5245BB" w:rsidR="00F50672" w:rsidRPr="00903FD6" w:rsidRDefault="00CC5912" w:rsidP="00F5067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3BAF90C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56F1168D" w14:textId="06321132" w:rsidR="00F50672" w:rsidRPr="00903FD6" w:rsidRDefault="00CC5912" w:rsidP="00F5067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50672" w:rsidRPr="00903FD6" w14:paraId="13CCF6E8" w14:textId="77777777" w:rsidTr="00A41432">
        <w:trPr>
          <w:cantSplit/>
        </w:trPr>
        <w:tc>
          <w:tcPr>
            <w:tcW w:w="3330" w:type="dxa"/>
          </w:tcPr>
          <w:p w14:paraId="4D19E39A" w14:textId="55D5F6D3" w:rsidR="00F50672" w:rsidRPr="00903FD6" w:rsidRDefault="00F50672" w:rsidP="00F50672">
            <w:pPr>
              <w:spacing w:line="240" w:lineRule="auto"/>
              <w:ind w:left="184" w:hanging="184"/>
              <w:rPr>
                <w:rFonts w:asciiTheme="majorBidi" w:hAnsiTheme="majorBidi" w:cstheme="majorBidi"/>
                <w:sz w:val="28"/>
                <w:szCs w:val="28"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บ๊อทเทก้า เวเนต้า (ประเทศไทย) จำกัด</w:t>
            </w:r>
          </w:p>
        </w:tc>
        <w:tc>
          <w:tcPr>
            <w:tcW w:w="808" w:type="dxa"/>
            <w:gridSpan w:val="2"/>
            <w:vAlign w:val="bottom"/>
          </w:tcPr>
          <w:p w14:paraId="753D79C3" w14:textId="46448F84" w:rsidR="00F50672" w:rsidRPr="00903FD6" w:rsidRDefault="00F50672" w:rsidP="00F50672">
            <w:pPr>
              <w:tabs>
                <w:tab w:val="clear" w:pos="454"/>
                <w:tab w:val="decimal" w:pos="191"/>
                <w:tab w:val="decimal" w:pos="45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ค้าปลีก</w:t>
            </w:r>
          </w:p>
        </w:tc>
        <w:tc>
          <w:tcPr>
            <w:tcW w:w="812" w:type="dxa"/>
            <w:gridSpan w:val="2"/>
            <w:vAlign w:val="bottom"/>
          </w:tcPr>
          <w:p w14:paraId="5275207B" w14:textId="5BA9EBF4" w:rsidR="00F50672" w:rsidRPr="00903FD6" w:rsidRDefault="00CC5912" w:rsidP="00F50672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25.00</w:t>
            </w:r>
          </w:p>
        </w:tc>
        <w:tc>
          <w:tcPr>
            <w:tcW w:w="180" w:type="dxa"/>
            <w:gridSpan w:val="2"/>
            <w:vAlign w:val="bottom"/>
          </w:tcPr>
          <w:p w14:paraId="726BE513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303FF44D" w14:textId="088C192D" w:rsidR="00F50672" w:rsidRPr="00903FD6" w:rsidRDefault="00F50672" w:rsidP="00F5067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Pr="00903FD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03F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80" w:type="dxa"/>
            <w:gridSpan w:val="2"/>
            <w:vAlign w:val="bottom"/>
          </w:tcPr>
          <w:p w14:paraId="208C051E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460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36AD0CE4" w14:textId="5C7D6162" w:rsidR="00F50672" w:rsidRPr="00903FD6" w:rsidRDefault="00CC5912" w:rsidP="00F50672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80" w:type="dxa"/>
            <w:gridSpan w:val="2"/>
            <w:vAlign w:val="bottom"/>
          </w:tcPr>
          <w:p w14:paraId="27D45B20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8B89B5E" w14:textId="1077DDC3" w:rsidR="00F50672" w:rsidRPr="00903FD6" w:rsidRDefault="00F50672" w:rsidP="00F50672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</w:p>
        </w:tc>
        <w:tc>
          <w:tcPr>
            <w:tcW w:w="180" w:type="dxa"/>
            <w:vAlign w:val="bottom"/>
          </w:tcPr>
          <w:p w14:paraId="7D2D1639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5BA87EF" w14:textId="7D797102" w:rsidR="00F50672" w:rsidRPr="00903FD6" w:rsidRDefault="00CC5912" w:rsidP="00F5067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80" w:type="dxa"/>
            <w:gridSpan w:val="2"/>
            <w:vAlign w:val="bottom"/>
          </w:tcPr>
          <w:p w14:paraId="1FFDC600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-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5A1B03C" w14:textId="01E1D18F" w:rsidR="00F50672" w:rsidRPr="00903FD6" w:rsidRDefault="00F50672" w:rsidP="00F50672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</w:p>
        </w:tc>
        <w:tc>
          <w:tcPr>
            <w:tcW w:w="180" w:type="dxa"/>
            <w:gridSpan w:val="2"/>
            <w:vAlign w:val="bottom"/>
          </w:tcPr>
          <w:p w14:paraId="06F2DD85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28" w:type="dxa"/>
            <w:gridSpan w:val="2"/>
            <w:vAlign w:val="bottom"/>
          </w:tcPr>
          <w:p w14:paraId="2E28E420" w14:textId="5E55FC30" w:rsidR="00F50672" w:rsidRPr="00903FD6" w:rsidRDefault="00CC5912" w:rsidP="00F50672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80" w:type="dxa"/>
            <w:vAlign w:val="bottom"/>
          </w:tcPr>
          <w:p w14:paraId="71C46AED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746F4FF" w14:textId="7531768D" w:rsidR="00F50672" w:rsidRPr="00903FD6" w:rsidRDefault="00F50672" w:rsidP="00F5067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</w:p>
        </w:tc>
        <w:tc>
          <w:tcPr>
            <w:tcW w:w="180" w:type="dxa"/>
            <w:vAlign w:val="bottom"/>
          </w:tcPr>
          <w:p w14:paraId="18318786" w14:textId="77777777" w:rsidR="00F50672" w:rsidRPr="00903FD6" w:rsidRDefault="00F50672" w:rsidP="00F50672">
            <w:pPr>
              <w:pStyle w:val="acctfourfigures"/>
              <w:tabs>
                <w:tab w:val="decimal" w:pos="551"/>
                <w:tab w:val="decimal" w:pos="73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F28CB97" w14:textId="33F159BF" w:rsidR="00F50672" w:rsidRPr="00903FD6" w:rsidRDefault="00CC5912" w:rsidP="00F5067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B172445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61D71852" w14:textId="18A7AC6C" w:rsidR="00F50672" w:rsidRPr="00903FD6" w:rsidRDefault="00CC5912" w:rsidP="00F5067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50672" w:rsidRPr="00903FD6" w14:paraId="425955C4" w14:textId="77777777" w:rsidTr="00A41432">
        <w:trPr>
          <w:cantSplit/>
        </w:trPr>
        <w:tc>
          <w:tcPr>
            <w:tcW w:w="3330" w:type="dxa"/>
          </w:tcPr>
          <w:p w14:paraId="1D39FAB6" w14:textId="77777777" w:rsidR="00F50672" w:rsidRPr="00903FD6" w:rsidRDefault="00F50672" w:rsidP="00F50672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5453ECDC" w14:textId="77777777" w:rsidR="00F50672" w:rsidRPr="00903FD6" w:rsidRDefault="00F50672" w:rsidP="00F50672">
            <w:pPr>
              <w:tabs>
                <w:tab w:val="clear" w:pos="454"/>
                <w:tab w:val="decimal" w:pos="191"/>
                <w:tab w:val="decimal" w:pos="45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32B29E79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97646AD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19820F9A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D9D35A1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031F1B30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B62AEAB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14:paraId="73D3B2BB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1B7CB442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A1C196D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3082F15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C031338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D0515FA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828" w:type="dxa"/>
            <w:gridSpan w:val="2"/>
            <w:vAlign w:val="bottom"/>
          </w:tcPr>
          <w:p w14:paraId="1728C801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128D79FA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14:paraId="588D145B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3752CB2A" w14:textId="77777777" w:rsidR="00F50672" w:rsidRPr="00903FD6" w:rsidRDefault="00F50672" w:rsidP="00F50672">
            <w:pPr>
              <w:pStyle w:val="acctfourfigures"/>
              <w:tabs>
                <w:tab w:val="decimal" w:pos="551"/>
                <w:tab w:val="decimal" w:pos="731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vAlign w:val="bottom"/>
          </w:tcPr>
          <w:p w14:paraId="7E48D781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4B807A7B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3" w:type="dxa"/>
            <w:vAlign w:val="bottom"/>
          </w:tcPr>
          <w:p w14:paraId="1AE79C06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50672" w:rsidRPr="00903FD6" w14:paraId="03712861" w14:textId="77777777" w:rsidTr="00A41432">
        <w:trPr>
          <w:cantSplit/>
        </w:trPr>
        <w:tc>
          <w:tcPr>
            <w:tcW w:w="3330" w:type="dxa"/>
          </w:tcPr>
          <w:p w14:paraId="282E7249" w14:textId="0B14466A" w:rsidR="00F50672" w:rsidRPr="00903FD6" w:rsidRDefault="00F50672" w:rsidP="00F5067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3F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การร่วมค้าทางอ้อม</w:t>
            </w:r>
            <w:r w:rsidRPr="00903F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903F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(ต่อ)</w:t>
            </w:r>
          </w:p>
        </w:tc>
        <w:tc>
          <w:tcPr>
            <w:tcW w:w="808" w:type="dxa"/>
            <w:gridSpan w:val="2"/>
            <w:vAlign w:val="bottom"/>
          </w:tcPr>
          <w:p w14:paraId="18E3150B" w14:textId="77777777" w:rsidR="00F50672" w:rsidRPr="00903FD6" w:rsidRDefault="00F50672" w:rsidP="00F50672">
            <w:pPr>
              <w:tabs>
                <w:tab w:val="clear" w:pos="454"/>
                <w:tab w:val="decimal" w:pos="191"/>
                <w:tab w:val="decimal" w:pos="45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5AAAF527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B8BAECF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68BE2CA3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2C369B7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7DBB7F06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D04F873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2BC2393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6ADA966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F489695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EC59485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CDF633E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0EF32D1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28" w:type="dxa"/>
            <w:gridSpan w:val="2"/>
            <w:vAlign w:val="bottom"/>
          </w:tcPr>
          <w:p w14:paraId="637D47FA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83F29AB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A2E7BE3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453631F" w14:textId="77777777" w:rsidR="00F50672" w:rsidRPr="00903FD6" w:rsidRDefault="00F50672" w:rsidP="00F50672">
            <w:pPr>
              <w:pStyle w:val="acctfourfigures"/>
              <w:tabs>
                <w:tab w:val="decimal" w:pos="551"/>
                <w:tab w:val="decimal" w:pos="73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E0E63D1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91834AD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00A98C1F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50672" w:rsidRPr="00903FD6" w14:paraId="62018B7F" w14:textId="77777777" w:rsidTr="00A41432">
        <w:trPr>
          <w:cantSplit/>
        </w:trPr>
        <w:tc>
          <w:tcPr>
            <w:tcW w:w="3330" w:type="dxa"/>
          </w:tcPr>
          <w:p w14:paraId="4D8FBBD2" w14:textId="008BC5CA" w:rsidR="00F50672" w:rsidRPr="00903FD6" w:rsidRDefault="00F50672" w:rsidP="00F50672">
            <w:pPr>
              <w:spacing w:line="240" w:lineRule="auto"/>
              <w:ind w:left="197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การร่วมค้าภายใต้ “บริษัท สรรพสินค้าเซ็นทรัล จำกัด” (ต่อ)</w:t>
            </w:r>
          </w:p>
        </w:tc>
        <w:tc>
          <w:tcPr>
            <w:tcW w:w="808" w:type="dxa"/>
            <w:gridSpan w:val="2"/>
            <w:vAlign w:val="bottom"/>
          </w:tcPr>
          <w:p w14:paraId="1E254E18" w14:textId="77777777" w:rsidR="00F50672" w:rsidRPr="00903FD6" w:rsidRDefault="00F50672" w:rsidP="00F50672">
            <w:pPr>
              <w:tabs>
                <w:tab w:val="clear" w:pos="454"/>
                <w:tab w:val="decimal" w:pos="191"/>
                <w:tab w:val="decimal" w:pos="45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1831AA4A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45E9BDE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7C8E7C52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1444C7B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3436B35F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18C0F31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52F9B4F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E661959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DE76637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14921A0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D9BC234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B761EE2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28" w:type="dxa"/>
            <w:gridSpan w:val="2"/>
            <w:vAlign w:val="bottom"/>
          </w:tcPr>
          <w:p w14:paraId="1D8B7D59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B54907C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6378DA8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C42511A" w14:textId="77777777" w:rsidR="00F50672" w:rsidRPr="00903FD6" w:rsidRDefault="00F50672" w:rsidP="00F50672">
            <w:pPr>
              <w:pStyle w:val="acctfourfigures"/>
              <w:tabs>
                <w:tab w:val="decimal" w:pos="551"/>
                <w:tab w:val="decimal" w:pos="73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72E41F0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4A478D1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74BBC1AA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50672" w:rsidRPr="00903FD6" w14:paraId="6AB366F9" w14:textId="77777777" w:rsidTr="00A41432">
        <w:trPr>
          <w:cantSplit/>
        </w:trPr>
        <w:tc>
          <w:tcPr>
            <w:tcW w:w="3330" w:type="dxa"/>
          </w:tcPr>
          <w:p w14:paraId="14BD49F1" w14:textId="03985D4B" w:rsidR="00F50672" w:rsidRPr="00903FD6" w:rsidRDefault="00F50672" w:rsidP="00F5067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เซ็นทรัล ดีเอฟเอส</w:t>
            </w:r>
            <w:r w:rsidRPr="00903FD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03FD6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  <w:r w:rsidRPr="00903FD6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808" w:type="dxa"/>
            <w:gridSpan w:val="2"/>
            <w:vAlign w:val="bottom"/>
          </w:tcPr>
          <w:p w14:paraId="3CCA5354" w14:textId="30032EEA" w:rsidR="00F50672" w:rsidRPr="00903FD6" w:rsidRDefault="00F50672" w:rsidP="00F50672">
            <w:pPr>
              <w:tabs>
                <w:tab w:val="clear" w:pos="454"/>
                <w:tab w:val="decimal" w:pos="191"/>
                <w:tab w:val="decimal" w:pos="45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ค้าปลีก</w:t>
            </w:r>
          </w:p>
        </w:tc>
        <w:tc>
          <w:tcPr>
            <w:tcW w:w="812" w:type="dxa"/>
            <w:gridSpan w:val="2"/>
            <w:vAlign w:val="bottom"/>
          </w:tcPr>
          <w:p w14:paraId="38EBA0DF" w14:textId="03A8F0F6" w:rsidR="00F50672" w:rsidRPr="00903FD6" w:rsidRDefault="00CC5912" w:rsidP="00F50672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51.00</w:t>
            </w:r>
          </w:p>
        </w:tc>
        <w:tc>
          <w:tcPr>
            <w:tcW w:w="180" w:type="dxa"/>
            <w:gridSpan w:val="2"/>
            <w:vAlign w:val="bottom"/>
          </w:tcPr>
          <w:p w14:paraId="42875F4E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5E601A70" w14:textId="3CC8E4CD" w:rsidR="00F50672" w:rsidRPr="00903FD6" w:rsidRDefault="00F50672" w:rsidP="00F5067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</w:t>
            </w:r>
            <w:r w:rsidRPr="00903FD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03F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80" w:type="dxa"/>
            <w:gridSpan w:val="2"/>
            <w:vAlign w:val="bottom"/>
          </w:tcPr>
          <w:p w14:paraId="27E31221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4D3B54DA" w14:textId="0CCB65D8" w:rsidR="00F50672" w:rsidRPr="00903FD6" w:rsidRDefault="00CC5912" w:rsidP="00F50672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180" w:type="dxa"/>
            <w:gridSpan w:val="2"/>
            <w:vAlign w:val="bottom"/>
          </w:tcPr>
          <w:p w14:paraId="7833195E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B6113BF" w14:textId="6AF54F6E" w:rsidR="00F50672" w:rsidRPr="00903FD6" w:rsidRDefault="00F50672" w:rsidP="00F50672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</w:t>
            </w:r>
          </w:p>
        </w:tc>
        <w:tc>
          <w:tcPr>
            <w:tcW w:w="180" w:type="dxa"/>
            <w:vAlign w:val="bottom"/>
          </w:tcPr>
          <w:p w14:paraId="363F761B" w14:textId="77777777" w:rsidR="00F50672" w:rsidRPr="00903FD6" w:rsidRDefault="00F50672" w:rsidP="00F50672">
            <w:pPr>
              <w:pStyle w:val="acctfourfigures"/>
              <w:tabs>
                <w:tab w:val="decimal" w:pos="551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BA2BCFB" w14:textId="15008EA4" w:rsidR="00F50672" w:rsidRPr="00903FD6" w:rsidRDefault="00CC5912" w:rsidP="00F50672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80" w:type="dxa"/>
            <w:gridSpan w:val="2"/>
            <w:vAlign w:val="bottom"/>
          </w:tcPr>
          <w:p w14:paraId="6D38B47C" w14:textId="77777777" w:rsidR="00F50672" w:rsidRPr="00903FD6" w:rsidRDefault="00F50672" w:rsidP="00F50672">
            <w:pPr>
              <w:pStyle w:val="acctfourfigures"/>
              <w:tabs>
                <w:tab w:val="decimal" w:pos="551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370E7F1" w14:textId="014A616B" w:rsidR="00F50672" w:rsidRPr="00903FD6" w:rsidRDefault="00F50672" w:rsidP="00F50672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</w:p>
        </w:tc>
        <w:tc>
          <w:tcPr>
            <w:tcW w:w="180" w:type="dxa"/>
            <w:gridSpan w:val="2"/>
            <w:vAlign w:val="bottom"/>
          </w:tcPr>
          <w:p w14:paraId="0D7EDBCD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28" w:type="dxa"/>
            <w:gridSpan w:val="2"/>
            <w:vAlign w:val="bottom"/>
          </w:tcPr>
          <w:p w14:paraId="56C2F361" w14:textId="2D085629" w:rsidR="00F50672" w:rsidRPr="00903FD6" w:rsidRDefault="00CC5912" w:rsidP="00F50672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" w:type="dxa"/>
            <w:vAlign w:val="bottom"/>
          </w:tcPr>
          <w:p w14:paraId="0FFFBB04" w14:textId="77777777" w:rsidR="00F50672" w:rsidRPr="00903FD6" w:rsidRDefault="00F50672" w:rsidP="00F50672">
            <w:pPr>
              <w:pStyle w:val="acctfourfigures"/>
              <w:tabs>
                <w:tab w:val="decimal" w:pos="551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0B635B5" w14:textId="033C4B1B" w:rsidR="00F50672" w:rsidRPr="00903FD6" w:rsidRDefault="00F50672" w:rsidP="00F50672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</w:p>
        </w:tc>
        <w:tc>
          <w:tcPr>
            <w:tcW w:w="180" w:type="dxa"/>
            <w:vAlign w:val="bottom"/>
          </w:tcPr>
          <w:p w14:paraId="493755DE" w14:textId="77777777" w:rsidR="00F50672" w:rsidRPr="00903FD6" w:rsidRDefault="00F50672" w:rsidP="00F50672">
            <w:pPr>
              <w:pStyle w:val="acctfourfigures"/>
              <w:tabs>
                <w:tab w:val="decimal" w:pos="551"/>
                <w:tab w:val="decimal" w:pos="73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AE5FBD0" w14:textId="6C034AC7" w:rsidR="00F50672" w:rsidRPr="00903FD6" w:rsidRDefault="00CC5912" w:rsidP="00F5067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3FA566C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05D22A74" w14:textId="0BF0CF4D" w:rsidR="00F50672" w:rsidRPr="00903FD6" w:rsidRDefault="00CC5912" w:rsidP="00F5067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50672" w:rsidRPr="00903FD6" w14:paraId="785A5CB1" w14:textId="77777777" w:rsidTr="00A41432">
        <w:trPr>
          <w:cantSplit/>
        </w:trPr>
        <w:tc>
          <w:tcPr>
            <w:tcW w:w="3330" w:type="dxa"/>
          </w:tcPr>
          <w:p w14:paraId="676D75A6" w14:textId="77777777" w:rsidR="00F50672" w:rsidRPr="00903FD6" w:rsidRDefault="00F50672" w:rsidP="00F50672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6D4746AE" w14:textId="77777777" w:rsidR="00F50672" w:rsidRPr="00903FD6" w:rsidRDefault="00F50672" w:rsidP="00F50672">
            <w:pPr>
              <w:tabs>
                <w:tab w:val="clear" w:pos="454"/>
                <w:tab w:val="decimal" w:pos="191"/>
                <w:tab w:val="decimal" w:pos="45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626F7832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9630116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162D8A8D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C2909BA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90" w:type="dxa"/>
            <w:gridSpan w:val="7"/>
            <w:vAlign w:val="bottom"/>
          </w:tcPr>
          <w:p w14:paraId="72F678AC" w14:textId="58017B19" w:rsidR="00F50672" w:rsidRPr="00903FD6" w:rsidRDefault="00F50672" w:rsidP="00F5067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Cs w:val="22"/>
              </w:rPr>
            </w:pPr>
            <w:r w:rsidRPr="00903FD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903FD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ล้านริงกิต)</w:t>
            </w:r>
          </w:p>
        </w:tc>
        <w:tc>
          <w:tcPr>
            <w:tcW w:w="180" w:type="dxa"/>
            <w:vAlign w:val="bottom"/>
          </w:tcPr>
          <w:p w14:paraId="74804B81" w14:textId="77777777" w:rsidR="00F50672" w:rsidRPr="00903FD6" w:rsidRDefault="00F50672" w:rsidP="00F50672">
            <w:pPr>
              <w:pStyle w:val="acctfourfigures"/>
              <w:tabs>
                <w:tab w:val="decimal" w:pos="551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8DD78CA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8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36FD0FF" w14:textId="77777777" w:rsidR="00F50672" w:rsidRPr="00903FD6" w:rsidRDefault="00F50672" w:rsidP="00F50672">
            <w:pPr>
              <w:pStyle w:val="acctfourfigures"/>
              <w:tabs>
                <w:tab w:val="decimal" w:pos="551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3B1AAF7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8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1F8A7E3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28" w:type="dxa"/>
            <w:gridSpan w:val="2"/>
            <w:vAlign w:val="bottom"/>
          </w:tcPr>
          <w:p w14:paraId="1B4D875C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084E8A60" w14:textId="77777777" w:rsidR="00F50672" w:rsidRPr="00903FD6" w:rsidRDefault="00F50672" w:rsidP="00F50672">
            <w:pPr>
              <w:pStyle w:val="acctfourfigures"/>
              <w:tabs>
                <w:tab w:val="decimal" w:pos="551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81F2FF5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8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6F7FB4D9" w14:textId="77777777" w:rsidR="00F50672" w:rsidRPr="00903FD6" w:rsidRDefault="00F50672" w:rsidP="00F50672">
            <w:pPr>
              <w:pStyle w:val="acctfourfigures"/>
              <w:tabs>
                <w:tab w:val="decimal" w:pos="551"/>
                <w:tab w:val="decimal" w:pos="73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1149E9C9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5B9A8EB9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3" w:type="dxa"/>
            <w:vAlign w:val="bottom"/>
          </w:tcPr>
          <w:p w14:paraId="53622CB7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</w:tr>
      <w:tr w:rsidR="00F50672" w:rsidRPr="00903FD6" w14:paraId="2D1F30B8" w14:textId="77777777" w:rsidTr="00A41432">
        <w:trPr>
          <w:cantSplit/>
        </w:trPr>
        <w:tc>
          <w:tcPr>
            <w:tcW w:w="3330" w:type="dxa"/>
          </w:tcPr>
          <w:p w14:paraId="2DB8B7F3" w14:textId="34D704BA" w:rsidR="00F50672" w:rsidRPr="00903FD6" w:rsidRDefault="00F50672" w:rsidP="00F5067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proofErr w:type="spellStart"/>
            <w:r w:rsidRPr="00903FD6">
              <w:rPr>
                <w:rFonts w:asciiTheme="majorBidi" w:hAnsiTheme="majorBidi" w:cstheme="majorBidi"/>
                <w:sz w:val="30"/>
                <w:szCs w:val="30"/>
              </w:rPr>
              <w:t>Morningbliss</w:t>
            </w:r>
            <w:proofErr w:type="spellEnd"/>
            <w:r w:rsidRPr="00903FD6">
              <w:rPr>
                <w:rFonts w:asciiTheme="majorBidi" w:hAnsiTheme="majorBidi" w:cstheme="majorBidi"/>
                <w:sz w:val="30"/>
                <w:szCs w:val="30"/>
              </w:rPr>
              <w:t xml:space="preserve"> SDN. BHD.</w:t>
            </w:r>
          </w:p>
        </w:tc>
        <w:tc>
          <w:tcPr>
            <w:tcW w:w="808" w:type="dxa"/>
            <w:gridSpan w:val="2"/>
            <w:vAlign w:val="bottom"/>
          </w:tcPr>
          <w:p w14:paraId="2275A126" w14:textId="7C9977C8" w:rsidR="00F50672" w:rsidRPr="00903FD6" w:rsidRDefault="00F50672" w:rsidP="00F50672">
            <w:pPr>
              <w:tabs>
                <w:tab w:val="clear" w:pos="454"/>
                <w:tab w:val="decimal" w:pos="191"/>
                <w:tab w:val="decimal" w:pos="45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ค้าปลีก</w:t>
            </w:r>
          </w:p>
        </w:tc>
        <w:tc>
          <w:tcPr>
            <w:tcW w:w="812" w:type="dxa"/>
            <w:gridSpan w:val="2"/>
            <w:vAlign w:val="bottom"/>
          </w:tcPr>
          <w:p w14:paraId="15B3E74E" w14:textId="4A2C7EFE" w:rsidR="00F50672" w:rsidRPr="00417966" w:rsidRDefault="00CC5912" w:rsidP="00F50672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417966">
              <w:rPr>
                <w:rFonts w:asciiTheme="majorBidi" w:hAnsiTheme="majorBidi" w:cstheme="majorBidi"/>
                <w:sz w:val="28"/>
                <w:szCs w:val="28"/>
              </w:rPr>
              <w:t>49.00</w:t>
            </w:r>
          </w:p>
        </w:tc>
        <w:tc>
          <w:tcPr>
            <w:tcW w:w="180" w:type="dxa"/>
            <w:gridSpan w:val="2"/>
            <w:vAlign w:val="bottom"/>
          </w:tcPr>
          <w:p w14:paraId="31BD4D2A" w14:textId="77777777" w:rsidR="00F50672" w:rsidRPr="00417966" w:rsidRDefault="00F50672" w:rsidP="00F5067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46461614" w14:textId="002B96CD" w:rsidR="00F50672" w:rsidRPr="00417966" w:rsidRDefault="00F50672" w:rsidP="00F5067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417966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Pr="00903FD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17966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80" w:type="dxa"/>
            <w:gridSpan w:val="2"/>
            <w:vAlign w:val="bottom"/>
          </w:tcPr>
          <w:p w14:paraId="09C9E498" w14:textId="77777777" w:rsidR="00F50672" w:rsidRPr="00417966" w:rsidRDefault="00F50672" w:rsidP="00F5067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21536134" w14:textId="229F0DA8" w:rsidR="00F50672" w:rsidRPr="00417966" w:rsidRDefault="00CC5912" w:rsidP="00502321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17966">
              <w:rPr>
                <w:rFonts w:asciiTheme="majorBidi" w:hAnsiTheme="majorBidi" w:cstheme="majorBidi"/>
                <w:sz w:val="28"/>
                <w:szCs w:val="28"/>
              </w:rPr>
              <w:t>0.1</w:t>
            </w:r>
          </w:p>
        </w:tc>
        <w:tc>
          <w:tcPr>
            <w:tcW w:w="180" w:type="dxa"/>
            <w:gridSpan w:val="2"/>
            <w:vAlign w:val="bottom"/>
          </w:tcPr>
          <w:p w14:paraId="16C4D465" w14:textId="77777777" w:rsidR="00F50672" w:rsidRPr="00417966" w:rsidRDefault="00F50672" w:rsidP="00F5067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814EBA1" w14:textId="7AAF33EC" w:rsidR="00F50672" w:rsidRPr="00417966" w:rsidRDefault="00F50672" w:rsidP="00F50672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1796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903FD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1796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  <w:vAlign w:val="bottom"/>
          </w:tcPr>
          <w:p w14:paraId="75A03728" w14:textId="77777777" w:rsidR="00F50672" w:rsidRPr="00903FD6" w:rsidRDefault="00F50672" w:rsidP="00F50672">
            <w:pPr>
              <w:pStyle w:val="acctfourfigures"/>
              <w:tabs>
                <w:tab w:val="decimal" w:pos="551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E70F82A" w14:textId="44DDABC1" w:rsidR="00F50672" w:rsidRPr="00903FD6" w:rsidRDefault="00CC5912" w:rsidP="00F50672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89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6EED15D5" w14:textId="77777777" w:rsidR="00F50672" w:rsidRPr="00903FD6" w:rsidRDefault="00F50672" w:rsidP="00F50672">
            <w:pPr>
              <w:pStyle w:val="acctfourfigures"/>
              <w:tabs>
                <w:tab w:val="decimal" w:pos="551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86B7D86" w14:textId="723EA8C7" w:rsidR="00F50672" w:rsidRPr="00903FD6" w:rsidRDefault="00F50672" w:rsidP="00F50672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89"/>
              <w:rPr>
                <w:rFonts w:asciiTheme="majorBidi" w:hAnsiTheme="majorBidi" w:cstheme="majorBidi"/>
                <w:szCs w:val="22"/>
              </w:rPr>
            </w:pPr>
            <w:r w:rsidRPr="00903FD6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6EBB3BF1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28" w:type="dxa"/>
            <w:gridSpan w:val="2"/>
            <w:vAlign w:val="bottom"/>
          </w:tcPr>
          <w:p w14:paraId="1FF78A95" w14:textId="17028382" w:rsidR="00F50672" w:rsidRPr="00903FD6" w:rsidRDefault="00CC5912" w:rsidP="00F50672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768C3DAF" w14:textId="77777777" w:rsidR="00F50672" w:rsidRPr="00903FD6" w:rsidRDefault="00F50672" w:rsidP="00F50672">
            <w:pPr>
              <w:pStyle w:val="acctfourfigures"/>
              <w:tabs>
                <w:tab w:val="decimal" w:pos="551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D274E51" w14:textId="230860D1" w:rsidR="00F50672" w:rsidRPr="00903FD6" w:rsidRDefault="00F50672" w:rsidP="00F50672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89"/>
              <w:rPr>
                <w:rFonts w:asciiTheme="majorBidi" w:hAnsiTheme="majorBidi" w:cstheme="majorBidi"/>
                <w:szCs w:val="22"/>
              </w:rPr>
            </w:pPr>
            <w:r w:rsidRPr="00903FD6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67F4816B" w14:textId="77777777" w:rsidR="00F50672" w:rsidRPr="00903FD6" w:rsidRDefault="00F50672" w:rsidP="00F50672">
            <w:pPr>
              <w:pStyle w:val="acctfourfigures"/>
              <w:tabs>
                <w:tab w:val="decimal" w:pos="551"/>
                <w:tab w:val="decimal" w:pos="73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A15D9C9" w14:textId="2F0B7359" w:rsidR="00F50672" w:rsidRPr="00903FD6" w:rsidRDefault="00CC5912" w:rsidP="00F5067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2350CDC9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3" w:type="dxa"/>
            <w:vAlign w:val="bottom"/>
          </w:tcPr>
          <w:p w14:paraId="6DF362B8" w14:textId="040D3B1C" w:rsidR="00F50672" w:rsidRPr="00903FD6" w:rsidRDefault="00CC5912" w:rsidP="00F50672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F50672" w:rsidRPr="00903FD6" w14:paraId="4B8B55A1" w14:textId="77777777" w:rsidTr="00A41432">
        <w:trPr>
          <w:cantSplit/>
        </w:trPr>
        <w:tc>
          <w:tcPr>
            <w:tcW w:w="3330" w:type="dxa"/>
          </w:tcPr>
          <w:p w14:paraId="1A1A0540" w14:textId="77777777" w:rsidR="00F50672" w:rsidRPr="00903FD6" w:rsidRDefault="00F50672" w:rsidP="00F50672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73482C35" w14:textId="77777777" w:rsidR="00F50672" w:rsidRPr="00903FD6" w:rsidRDefault="00F50672" w:rsidP="00F50672">
            <w:pPr>
              <w:tabs>
                <w:tab w:val="clear" w:pos="454"/>
                <w:tab w:val="decimal" w:pos="191"/>
                <w:tab w:val="decimal" w:pos="45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32D4E3CB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C33A403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5427C295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460B083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5C605805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71DAE20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14:paraId="48ADFA8F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55722062" w14:textId="77777777" w:rsidR="00F50672" w:rsidRPr="00903FD6" w:rsidRDefault="00F50672" w:rsidP="00F50672">
            <w:pPr>
              <w:pStyle w:val="acctfourfigures"/>
              <w:tabs>
                <w:tab w:val="decimal" w:pos="551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65120AD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15F54DB" w14:textId="77777777" w:rsidR="00F50672" w:rsidRPr="00903FD6" w:rsidRDefault="00F50672" w:rsidP="00F50672">
            <w:pPr>
              <w:pStyle w:val="acctfourfigures"/>
              <w:tabs>
                <w:tab w:val="decimal" w:pos="551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1471E65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065AB16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828" w:type="dxa"/>
            <w:gridSpan w:val="2"/>
            <w:vAlign w:val="bottom"/>
          </w:tcPr>
          <w:p w14:paraId="77612CC7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65FFC610" w14:textId="77777777" w:rsidR="00F50672" w:rsidRPr="00903FD6" w:rsidRDefault="00F50672" w:rsidP="00F50672">
            <w:pPr>
              <w:pStyle w:val="acctfourfigures"/>
              <w:tabs>
                <w:tab w:val="decimal" w:pos="551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14:paraId="205E4E79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5CF538B2" w14:textId="77777777" w:rsidR="00F50672" w:rsidRPr="00903FD6" w:rsidRDefault="00F50672" w:rsidP="00F50672">
            <w:pPr>
              <w:pStyle w:val="acctfourfigures"/>
              <w:tabs>
                <w:tab w:val="decimal" w:pos="551"/>
                <w:tab w:val="decimal" w:pos="731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vAlign w:val="bottom"/>
          </w:tcPr>
          <w:p w14:paraId="468CDC1B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24E4D0AD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3" w:type="dxa"/>
            <w:vAlign w:val="bottom"/>
          </w:tcPr>
          <w:p w14:paraId="792640A8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F50672" w:rsidRPr="00903FD6" w14:paraId="47A28902" w14:textId="77777777" w:rsidTr="00A41432">
        <w:trPr>
          <w:cantSplit/>
        </w:trPr>
        <w:tc>
          <w:tcPr>
            <w:tcW w:w="3330" w:type="dxa"/>
          </w:tcPr>
          <w:p w14:paraId="56BE7817" w14:textId="023085F4" w:rsidR="00F50672" w:rsidRPr="00903FD6" w:rsidRDefault="00F50672" w:rsidP="00F50672">
            <w:pPr>
              <w:spacing w:line="240" w:lineRule="auto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การร่วมค้าภายใต้ “บริษัท เซ็นทรัลเทรดดิ้ง จำกัด”</w:t>
            </w:r>
          </w:p>
        </w:tc>
        <w:tc>
          <w:tcPr>
            <w:tcW w:w="808" w:type="dxa"/>
            <w:gridSpan w:val="2"/>
          </w:tcPr>
          <w:p w14:paraId="641200BE" w14:textId="77777777" w:rsidR="00F50672" w:rsidRPr="00903FD6" w:rsidRDefault="00F50672" w:rsidP="00F50672">
            <w:pPr>
              <w:tabs>
                <w:tab w:val="clear" w:pos="454"/>
                <w:tab w:val="decimal" w:pos="191"/>
                <w:tab w:val="decimal" w:pos="45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21B35291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458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7733A79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1A971DD5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460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260412E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gridSpan w:val="7"/>
            <w:vAlign w:val="bottom"/>
          </w:tcPr>
          <w:p w14:paraId="6973FF69" w14:textId="04B3A8D8" w:rsidR="00F50672" w:rsidRPr="00903FD6" w:rsidRDefault="00F50672" w:rsidP="00F5067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03FD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903FD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ล้านบาท)</w:t>
            </w:r>
          </w:p>
        </w:tc>
        <w:tc>
          <w:tcPr>
            <w:tcW w:w="180" w:type="dxa"/>
            <w:vAlign w:val="bottom"/>
          </w:tcPr>
          <w:p w14:paraId="221A5037" w14:textId="77777777" w:rsidR="00F50672" w:rsidRPr="00903FD6" w:rsidRDefault="00F50672" w:rsidP="00F50672">
            <w:pPr>
              <w:pStyle w:val="acctfourfigures"/>
              <w:tabs>
                <w:tab w:val="decimal" w:pos="551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6840520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1C590D6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3525761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8EF04D2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28" w:type="dxa"/>
            <w:gridSpan w:val="2"/>
            <w:vAlign w:val="bottom"/>
          </w:tcPr>
          <w:p w14:paraId="1498CB4D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4BC08BD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CA8043D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4B7803C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EBF632D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F4C85F9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25BC6605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50672" w:rsidRPr="00903FD6" w14:paraId="0DBFEB71" w14:textId="77777777" w:rsidTr="00A41432">
        <w:trPr>
          <w:cantSplit/>
          <w:trHeight w:val="380"/>
        </w:trPr>
        <w:tc>
          <w:tcPr>
            <w:tcW w:w="3330" w:type="dxa"/>
          </w:tcPr>
          <w:p w14:paraId="4FDC3B62" w14:textId="629B7ECC" w:rsidR="00F50672" w:rsidRPr="00903FD6" w:rsidRDefault="00F50672" w:rsidP="00F5067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ซันกลาส ฮัท (ประเทศไทย) จำกัด</w:t>
            </w:r>
            <w:r w:rsidRPr="00903FD6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(</w:t>
            </w:r>
            <w:r w:rsidRPr="00903FD6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Pr="00903FD6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808" w:type="dxa"/>
            <w:gridSpan w:val="2"/>
          </w:tcPr>
          <w:p w14:paraId="4EDEEBED" w14:textId="25F8E5E3" w:rsidR="00F50672" w:rsidRPr="00903FD6" w:rsidRDefault="00F50672" w:rsidP="00F50672">
            <w:pPr>
              <w:tabs>
                <w:tab w:val="clear" w:pos="454"/>
                <w:tab w:val="decimal" w:pos="457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แฟชั่น</w:t>
            </w:r>
          </w:p>
        </w:tc>
        <w:tc>
          <w:tcPr>
            <w:tcW w:w="812" w:type="dxa"/>
            <w:gridSpan w:val="2"/>
          </w:tcPr>
          <w:p w14:paraId="590DCE52" w14:textId="768635C7" w:rsidR="00F50672" w:rsidRPr="00903FD6" w:rsidRDefault="00CC5912" w:rsidP="00F50672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51.00</w:t>
            </w:r>
          </w:p>
        </w:tc>
        <w:tc>
          <w:tcPr>
            <w:tcW w:w="180" w:type="dxa"/>
            <w:gridSpan w:val="2"/>
          </w:tcPr>
          <w:p w14:paraId="01B0F6DC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619"/>
                <w:tab w:val="decimal" w:pos="82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gridSpan w:val="3"/>
          </w:tcPr>
          <w:p w14:paraId="7CFB0BF1" w14:textId="531E4C78" w:rsidR="00F50672" w:rsidRPr="00903FD6" w:rsidRDefault="00F50672" w:rsidP="00F5067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51.00</w:t>
            </w:r>
          </w:p>
        </w:tc>
        <w:tc>
          <w:tcPr>
            <w:tcW w:w="180" w:type="dxa"/>
            <w:gridSpan w:val="2"/>
          </w:tcPr>
          <w:p w14:paraId="46061B55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619"/>
                <w:tab w:val="decimal" w:pos="82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gridSpan w:val="4"/>
          </w:tcPr>
          <w:p w14:paraId="7353632B" w14:textId="5C37DAE2" w:rsidR="00F50672" w:rsidRPr="00903FD6" w:rsidRDefault="00CC5912" w:rsidP="00F5067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</w:t>
            </w:r>
          </w:p>
        </w:tc>
        <w:tc>
          <w:tcPr>
            <w:tcW w:w="180" w:type="dxa"/>
            <w:gridSpan w:val="2"/>
          </w:tcPr>
          <w:p w14:paraId="611059E9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619"/>
                <w:tab w:val="decimal" w:pos="82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4B56320F" w14:textId="2A751F57" w:rsidR="00F50672" w:rsidRPr="00903FD6" w:rsidRDefault="00F50672" w:rsidP="00F50672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</w:t>
            </w:r>
          </w:p>
        </w:tc>
        <w:tc>
          <w:tcPr>
            <w:tcW w:w="180" w:type="dxa"/>
          </w:tcPr>
          <w:p w14:paraId="44CB514D" w14:textId="77777777" w:rsidR="00F50672" w:rsidRPr="00903FD6" w:rsidRDefault="00F50672" w:rsidP="00F50672">
            <w:pPr>
              <w:pStyle w:val="acctfourfigures"/>
              <w:tabs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14:paraId="46FAC75F" w14:textId="02655F5D" w:rsidR="00F50672" w:rsidRPr="00903FD6" w:rsidRDefault="00CC5912" w:rsidP="00F50672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180" w:type="dxa"/>
            <w:gridSpan w:val="2"/>
          </w:tcPr>
          <w:p w14:paraId="1DBF5D88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5173F1F6" w14:textId="1D18C2A0" w:rsidR="00F50672" w:rsidRPr="00903FD6" w:rsidRDefault="00F50672" w:rsidP="00F50672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</w:t>
            </w:r>
          </w:p>
        </w:tc>
        <w:tc>
          <w:tcPr>
            <w:tcW w:w="180" w:type="dxa"/>
            <w:gridSpan w:val="2"/>
          </w:tcPr>
          <w:p w14:paraId="6816561D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28" w:type="dxa"/>
            <w:gridSpan w:val="2"/>
          </w:tcPr>
          <w:p w14:paraId="3BF27804" w14:textId="21B17397" w:rsidR="00F50672" w:rsidRPr="00903FD6" w:rsidRDefault="00CC5912" w:rsidP="00F50672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FF3175B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BD3D91A" w14:textId="36D3DA55" w:rsidR="00F50672" w:rsidRPr="00903FD6" w:rsidRDefault="00F50672" w:rsidP="00F50672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</w:p>
        </w:tc>
        <w:tc>
          <w:tcPr>
            <w:tcW w:w="180" w:type="dxa"/>
          </w:tcPr>
          <w:p w14:paraId="593C6228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7C8E7CB5" w14:textId="015424AE" w:rsidR="00F50672" w:rsidRPr="00903FD6" w:rsidRDefault="00CC5912" w:rsidP="00F5067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1532657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</w:tcPr>
          <w:p w14:paraId="6DF2915F" w14:textId="29FAEA6A" w:rsidR="00F50672" w:rsidRPr="00903FD6" w:rsidRDefault="00CC5912" w:rsidP="00F5067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50672" w:rsidRPr="00903FD6" w14:paraId="622EE9C4" w14:textId="77777777" w:rsidTr="00A41432">
        <w:trPr>
          <w:cantSplit/>
        </w:trPr>
        <w:tc>
          <w:tcPr>
            <w:tcW w:w="3330" w:type="dxa"/>
          </w:tcPr>
          <w:p w14:paraId="61D63B46" w14:textId="3ED98D7C" w:rsidR="00F50672" w:rsidRPr="00903FD6" w:rsidRDefault="00F50672" w:rsidP="00F5067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รวมการร่วมค้า</w:t>
            </w:r>
          </w:p>
        </w:tc>
        <w:tc>
          <w:tcPr>
            <w:tcW w:w="808" w:type="dxa"/>
            <w:gridSpan w:val="2"/>
          </w:tcPr>
          <w:p w14:paraId="72ACC7C4" w14:textId="77777777" w:rsidR="00F50672" w:rsidRPr="00903FD6" w:rsidRDefault="00F50672" w:rsidP="00F50672">
            <w:pPr>
              <w:tabs>
                <w:tab w:val="clear" w:pos="454"/>
                <w:tab w:val="decimal" w:pos="191"/>
                <w:tab w:val="decimal" w:pos="45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69789426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1D86FDD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77484700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AD8C369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58CD6916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B4557F1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E4BA86C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788F1FB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B7ED3F" w14:textId="149CF3B4" w:rsidR="00F50672" w:rsidRPr="00903FD6" w:rsidRDefault="00CC5912" w:rsidP="00F50672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399</w:t>
            </w:r>
          </w:p>
        </w:tc>
        <w:tc>
          <w:tcPr>
            <w:tcW w:w="180" w:type="dxa"/>
            <w:gridSpan w:val="2"/>
            <w:vAlign w:val="bottom"/>
          </w:tcPr>
          <w:p w14:paraId="4A15532B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2464D3" w14:textId="553B47B4" w:rsidR="00F50672" w:rsidRPr="00903FD6" w:rsidRDefault="00F50672" w:rsidP="00F50672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379</w:t>
            </w:r>
          </w:p>
        </w:tc>
        <w:tc>
          <w:tcPr>
            <w:tcW w:w="180" w:type="dxa"/>
            <w:gridSpan w:val="2"/>
            <w:vAlign w:val="bottom"/>
          </w:tcPr>
          <w:p w14:paraId="223CC214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8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EE416D" w14:textId="685328D2" w:rsidR="00F50672" w:rsidRPr="00903FD6" w:rsidRDefault="00CC5912" w:rsidP="00F50672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5023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180" w:type="dxa"/>
            <w:vAlign w:val="bottom"/>
          </w:tcPr>
          <w:p w14:paraId="4250A300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8A1DE1" w14:textId="0D01CB16" w:rsidR="00F50672" w:rsidRPr="00903FD6" w:rsidRDefault="00F50672" w:rsidP="00F50672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464</w:t>
            </w:r>
          </w:p>
        </w:tc>
        <w:tc>
          <w:tcPr>
            <w:tcW w:w="180" w:type="dxa"/>
            <w:vAlign w:val="bottom"/>
          </w:tcPr>
          <w:p w14:paraId="0FA90347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EF79A8" w14:textId="4C635AA7" w:rsidR="00F50672" w:rsidRPr="00C64CEA" w:rsidRDefault="00C64CEA" w:rsidP="00F5067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B1B0B15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84F16F" w14:textId="734DED33" w:rsidR="00F50672" w:rsidRPr="00903FD6" w:rsidRDefault="00CC5912" w:rsidP="00F5067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</w:t>
            </w:r>
          </w:p>
        </w:tc>
      </w:tr>
      <w:tr w:rsidR="00F50672" w:rsidRPr="00903FD6" w14:paraId="18B1C07B" w14:textId="77777777" w:rsidTr="00A41432">
        <w:trPr>
          <w:cantSplit/>
        </w:trPr>
        <w:tc>
          <w:tcPr>
            <w:tcW w:w="3330" w:type="dxa"/>
          </w:tcPr>
          <w:p w14:paraId="67680ABA" w14:textId="6DD19F0F" w:rsidR="00F50672" w:rsidRPr="00903FD6" w:rsidRDefault="00F50672" w:rsidP="00F5067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08" w:type="dxa"/>
            <w:gridSpan w:val="2"/>
            <w:vAlign w:val="bottom"/>
          </w:tcPr>
          <w:p w14:paraId="1D706215" w14:textId="77777777" w:rsidR="00F50672" w:rsidRPr="00903FD6" w:rsidRDefault="00F50672" w:rsidP="00F50672">
            <w:pPr>
              <w:tabs>
                <w:tab w:val="clear" w:pos="454"/>
                <w:tab w:val="decimal" w:pos="191"/>
                <w:tab w:val="decimal" w:pos="45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7B6F714E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D5AA795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19DBEEB3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5610E57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176FD3C2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81B7D23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19C8262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C4294D6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54A829" w14:textId="7E31B88D" w:rsidR="00F50672" w:rsidRPr="00903FD6" w:rsidRDefault="00CC5912" w:rsidP="00F50672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478</w:t>
            </w:r>
          </w:p>
        </w:tc>
        <w:tc>
          <w:tcPr>
            <w:tcW w:w="180" w:type="dxa"/>
            <w:gridSpan w:val="2"/>
            <w:vAlign w:val="bottom"/>
          </w:tcPr>
          <w:p w14:paraId="07C4259C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E376B1" w14:textId="776BFF7C" w:rsidR="00F50672" w:rsidRPr="00903FD6" w:rsidRDefault="00F50672" w:rsidP="00F50672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458</w:t>
            </w:r>
          </w:p>
        </w:tc>
        <w:tc>
          <w:tcPr>
            <w:tcW w:w="180" w:type="dxa"/>
            <w:gridSpan w:val="2"/>
            <w:vAlign w:val="bottom"/>
          </w:tcPr>
          <w:p w14:paraId="534D0D70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82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0950D0" w14:textId="685FF9AD" w:rsidR="00F50672" w:rsidRPr="00903FD6" w:rsidRDefault="00CC5912" w:rsidP="00F50672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="00820C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134</w:t>
            </w:r>
          </w:p>
        </w:tc>
        <w:tc>
          <w:tcPr>
            <w:tcW w:w="180" w:type="dxa"/>
            <w:vAlign w:val="bottom"/>
          </w:tcPr>
          <w:p w14:paraId="566E0E35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23EE81" w14:textId="0C75B0D9" w:rsidR="00F50672" w:rsidRPr="00903FD6" w:rsidRDefault="00F50672" w:rsidP="00F50672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981</w:t>
            </w:r>
          </w:p>
        </w:tc>
        <w:tc>
          <w:tcPr>
            <w:tcW w:w="180" w:type="dxa"/>
            <w:vAlign w:val="bottom"/>
          </w:tcPr>
          <w:p w14:paraId="1881B03E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530B25" w14:textId="6ABCDF4D" w:rsidR="00F50672" w:rsidRPr="00903FD6" w:rsidRDefault="00CC5912" w:rsidP="00F5067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80" w:type="dxa"/>
            <w:vAlign w:val="bottom"/>
          </w:tcPr>
          <w:p w14:paraId="06DF755E" w14:textId="77777777" w:rsidR="00F50672" w:rsidRPr="00903FD6" w:rsidRDefault="00F50672" w:rsidP="00F5067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A65257" w14:textId="2B2341F9" w:rsidR="00F50672" w:rsidRPr="00903FD6" w:rsidRDefault="00CC5912" w:rsidP="00F5067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187</w:t>
            </w:r>
          </w:p>
        </w:tc>
      </w:tr>
    </w:tbl>
    <w:p w14:paraId="7A9E94B8" w14:textId="4867DB86" w:rsidR="00BF548B" w:rsidRPr="00903FD6" w:rsidRDefault="00BF548B" w:rsidP="00FA0D74">
      <w:pPr>
        <w:pStyle w:val="block"/>
        <w:spacing w:after="0" w:line="240" w:lineRule="auto"/>
        <w:ind w:left="270"/>
        <w:jc w:val="thaiDistribute"/>
        <w:rPr>
          <w:rFonts w:asciiTheme="majorBidi" w:hAnsiTheme="majorBidi" w:cstheme="majorBidi"/>
          <w:szCs w:val="22"/>
          <w:cs/>
          <w:lang w:val="en-US" w:bidi="th-TH"/>
        </w:rPr>
      </w:pPr>
      <w:r w:rsidRPr="00903FD6">
        <w:rPr>
          <w:rFonts w:asciiTheme="majorBidi" w:hAnsiTheme="majorBidi" w:cstheme="majorBidi"/>
          <w:szCs w:val="22"/>
          <w:cs/>
          <w:lang w:val="en-US" w:bidi="th-TH"/>
        </w:rPr>
        <w:br w:type="page"/>
      </w:r>
    </w:p>
    <w:tbl>
      <w:tblPr>
        <w:tblW w:w="13680" w:type="dxa"/>
        <w:tblInd w:w="44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900"/>
        <w:gridCol w:w="990"/>
        <w:gridCol w:w="180"/>
        <w:gridCol w:w="1005"/>
        <w:gridCol w:w="180"/>
        <w:gridCol w:w="1065"/>
        <w:gridCol w:w="180"/>
        <w:gridCol w:w="1080"/>
        <w:gridCol w:w="180"/>
        <w:gridCol w:w="1080"/>
        <w:gridCol w:w="180"/>
        <w:gridCol w:w="1083"/>
        <w:gridCol w:w="178"/>
        <w:gridCol w:w="1169"/>
        <w:gridCol w:w="178"/>
        <w:gridCol w:w="1082"/>
      </w:tblGrid>
      <w:tr w:rsidR="002E139F" w:rsidRPr="00903FD6" w14:paraId="007AD348" w14:textId="77777777" w:rsidTr="00A41432">
        <w:trPr>
          <w:cantSplit/>
          <w:trHeight w:val="80"/>
          <w:tblHeader/>
        </w:trPr>
        <w:tc>
          <w:tcPr>
            <w:tcW w:w="2970" w:type="dxa"/>
          </w:tcPr>
          <w:p w14:paraId="18001167" w14:textId="77777777" w:rsidR="002E139F" w:rsidRPr="00903FD6" w:rsidRDefault="002E139F" w:rsidP="00A4271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5A86240" w14:textId="0CB77A0F" w:rsidR="002E139F" w:rsidRPr="00903FD6" w:rsidRDefault="002E139F" w:rsidP="00A4271E">
            <w:pPr>
              <w:ind w:left="-6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75" w:type="dxa"/>
            <w:gridSpan w:val="3"/>
            <w:vAlign w:val="bottom"/>
          </w:tcPr>
          <w:p w14:paraId="37CE162E" w14:textId="2FF174DD" w:rsidR="002E139F" w:rsidRPr="00903FD6" w:rsidRDefault="002E139F" w:rsidP="00A4271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835AFE2" w14:textId="77777777" w:rsidR="002E139F" w:rsidRPr="00903FD6" w:rsidRDefault="002E139F" w:rsidP="00A4271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55" w:type="dxa"/>
            <w:gridSpan w:val="11"/>
            <w:vAlign w:val="bottom"/>
          </w:tcPr>
          <w:p w14:paraId="63CE680E" w14:textId="635D39C5" w:rsidR="002E139F" w:rsidRPr="00903FD6" w:rsidRDefault="002E139F" w:rsidP="00A4271E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03FD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E139F" w:rsidRPr="00903FD6" w14:paraId="148519E3" w14:textId="77777777" w:rsidTr="00A41432">
        <w:trPr>
          <w:cantSplit/>
          <w:trHeight w:val="80"/>
          <w:tblHeader/>
        </w:trPr>
        <w:tc>
          <w:tcPr>
            <w:tcW w:w="2970" w:type="dxa"/>
          </w:tcPr>
          <w:p w14:paraId="37CA1801" w14:textId="77777777" w:rsidR="002E139F" w:rsidRPr="00903FD6" w:rsidRDefault="002E139F" w:rsidP="00BB450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F079E47" w14:textId="40E783C9" w:rsidR="002E139F" w:rsidRPr="00903FD6" w:rsidRDefault="002E139F" w:rsidP="00BB450A">
            <w:pPr>
              <w:ind w:left="-6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2175" w:type="dxa"/>
            <w:gridSpan w:val="3"/>
            <w:vAlign w:val="bottom"/>
          </w:tcPr>
          <w:p w14:paraId="0D837389" w14:textId="4300C7EF" w:rsidR="002E139F" w:rsidRPr="00903FD6" w:rsidRDefault="002E139F" w:rsidP="00BB45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  <w:vAlign w:val="bottom"/>
          </w:tcPr>
          <w:p w14:paraId="06F40E76" w14:textId="77777777" w:rsidR="002E139F" w:rsidRPr="00903FD6" w:rsidRDefault="002E139F" w:rsidP="00BB45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25" w:type="dxa"/>
            <w:gridSpan w:val="3"/>
            <w:vAlign w:val="bottom"/>
          </w:tcPr>
          <w:p w14:paraId="0FE93F85" w14:textId="3603EC60" w:rsidR="002E139F" w:rsidRPr="00903FD6" w:rsidRDefault="002E139F" w:rsidP="00BB450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02368FE3" w14:textId="77777777" w:rsidR="002E139F" w:rsidRPr="00903FD6" w:rsidRDefault="002E139F" w:rsidP="00BB450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3" w:type="dxa"/>
            <w:gridSpan w:val="3"/>
            <w:vAlign w:val="bottom"/>
          </w:tcPr>
          <w:p w14:paraId="1DD6E715" w14:textId="1504356E" w:rsidR="002E139F" w:rsidRPr="00903FD6" w:rsidRDefault="002E139F" w:rsidP="00BB450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vAlign w:val="bottom"/>
          </w:tcPr>
          <w:p w14:paraId="10233C51" w14:textId="77777777" w:rsidR="002E139F" w:rsidRPr="00903FD6" w:rsidRDefault="002E139F" w:rsidP="00BB450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9" w:type="dxa"/>
            <w:gridSpan w:val="3"/>
            <w:vAlign w:val="bottom"/>
          </w:tcPr>
          <w:p w14:paraId="18056F67" w14:textId="77777777" w:rsidR="002E139F" w:rsidRPr="00903FD6" w:rsidRDefault="002E139F" w:rsidP="002E139F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เงินปันผลรับสำหรับ</w:t>
            </w:r>
          </w:p>
          <w:p w14:paraId="32CD9976" w14:textId="5253CA48" w:rsidR="002E139F" w:rsidRPr="00903FD6" w:rsidRDefault="002E139F" w:rsidP="002E139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งวด</w:t>
            </w:r>
            <w:r w:rsidR="00584332" w:rsidRPr="00903FD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เก้า</w:t>
            </w:r>
            <w:r w:rsidRPr="00903FD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เดือนสิ้นสุดวันที่</w:t>
            </w:r>
          </w:p>
        </w:tc>
      </w:tr>
      <w:tr w:rsidR="00F24955" w:rsidRPr="00903FD6" w14:paraId="3440BAFF" w14:textId="77777777" w:rsidTr="00A41432">
        <w:trPr>
          <w:cantSplit/>
          <w:trHeight w:val="794"/>
          <w:tblHeader/>
        </w:trPr>
        <w:tc>
          <w:tcPr>
            <w:tcW w:w="2970" w:type="dxa"/>
          </w:tcPr>
          <w:p w14:paraId="513EE105" w14:textId="77777777" w:rsidR="00F24955" w:rsidRPr="00903FD6" w:rsidRDefault="00F24955" w:rsidP="00F2495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44B688F" w14:textId="77777777" w:rsidR="00F24955" w:rsidRPr="00903FD6" w:rsidRDefault="00F24955" w:rsidP="00F24955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BF73DCC" w14:textId="5708EF95" w:rsidR="00F24955" w:rsidRPr="00903FD6" w:rsidRDefault="00C20C7C" w:rsidP="002947C1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F24955" w:rsidRPr="00903FD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84332"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="00F24955" w:rsidRPr="00903FD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03FD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0" w:type="dxa"/>
            <w:vAlign w:val="bottom"/>
          </w:tcPr>
          <w:p w14:paraId="270A7ABA" w14:textId="77777777" w:rsidR="00F24955" w:rsidRPr="00903FD6" w:rsidRDefault="00F24955" w:rsidP="002947C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vAlign w:val="bottom"/>
          </w:tcPr>
          <w:p w14:paraId="598EE6E2" w14:textId="27EBB387" w:rsidR="00F24955" w:rsidRPr="00903FD6" w:rsidRDefault="00C20C7C" w:rsidP="002947C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F24955"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  <w:p w14:paraId="03B35562" w14:textId="4E8EEF72" w:rsidR="00F24955" w:rsidRPr="00903FD6" w:rsidRDefault="00C20C7C" w:rsidP="002947C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11DF3AF0" w14:textId="77777777" w:rsidR="00F24955" w:rsidRPr="00903FD6" w:rsidRDefault="00F24955" w:rsidP="002947C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3BE4D4B7" w14:textId="42516D2A" w:rsidR="00F24955" w:rsidRPr="00903FD6" w:rsidRDefault="00C20C7C" w:rsidP="002947C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F24955" w:rsidRPr="00903FD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84332"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="00F24955" w:rsidRPr="00903FD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03FD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0" w:type="dxa"/>
            <w:vAlign w:val="bottom"/>
          </w:tcPr>
          <w:p w14:paraId="54C14DEA" w14:textId="77777777" w:rsidR="00F24955" w:rsidRPr="00903FD6" w:rsidRDefault="00F24955" w:rsidP="002947C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1A2E385" w14:textId="2F06B2C6" w:rsidR="00F24955" w:rsidRPr="00903FD6" w:rsidRDefault="00C20C7C" w:rsidP="002947C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F24955"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  <w:p w14:paraId="37E8C8EF" w14:textId="3106C1F8" w:rsidR="00F24955" w:rsidRPr="00903FD6" w:rsidRDefault="00C20C7C" w:rsidP="002947C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78715B5A" w14:textId="77777777" w:rsidR="00F24955" w:rsidRPr="00903FD6" w:rsidRDefault="00F24955" w:rsidP="002947C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FCA866E" w14:textId="4B942F20" w:rsidR="00F24955" w:rsidRPr="00903FD6" w:rsidRDefault="00C20C7C" w:rsidP="002947C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F24955" w:rsidRPr="00903FD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84332"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="00F24955" w:rsidRPr="00903FD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03FD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0" w:type="dxa"/>
            <w:vAlign w:val="bottom"/>
          </w:tcPr>
          <w:p w14:paraId="0793F1AC" w14:textId="77777777" w:rsidR="00F24955" w:rsidRPr="00903FD6" w:rsidRDefault="00F24955" w:rsidP="002947C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7D831042" w14:textId="49F3E20A" w:rsidR="00F24955" w:rsidRPr="00903FD6" w:rsidRDefault="00C20C7C" w:rsidP="002947C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F24955"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  <w:p w14:paraId="3EDCA589" w14:textId="34FEA7E6" w:rsidR="00F24955" w:rsidRPr="00903FD6" w:rsidRDefault="00C20C7C" w:rsidP="002947C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78" w:type="dxa"/>
          </w:tcPr>
          <w:p w14:paraId="36252D4E" w14:textId="77777777" w:rsidR="00F24955" w:rsidRPr="00903FD6" w:rsidRDefault="00F24955" w:rsidP="002947C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0409E979" w14:textId="77777777" w:rsidR="003832EA" w:rsidRPr="00903FD6" w:rsidRDefault="00C20C7C" w:rsidP="002947C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F24955" w:rsidRPr="00903FD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4B47D217" w14:textId="5C0EF60D" w:rsidR="00F24955" w:rsidRPr="00903FD6" w:rsidRDefault="00584332" w:rsidP="002947C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="00F24955" w:rsidRPr="00903FD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20C7C" w:rsidRPr="00903FD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78" w:type="dxa"/>
            <w:vAlign w:val="bottom"/>
          </w:tcPr>
          <w:p w14:paraId="1D53A482" w14:textId="77777777" w:rsidR="00F24955" w:rsidRPr="00903FD6" w:rsidRDefault="00F24955" w:rsidP="002947C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4F4C114E" w14:textId="0066B9A2" w:rsidR="00F24955" w:rsidRPr="00903FD6" w:rsidRDefault="00C20C7C" w:rsidP="002947C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F24955" w:rsidRPr="00903FD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84332"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="00F24955" w:rsidRPr="00903FD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03FD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F24955" w:rsidRPr="00903FD6" w14:paraId="16C45249" w14:textId="77777777" w:rsidTr="00A41432">
        <w:trPr>
          <w:cantSplit/>
          <w:trHeight w:val="281"/>
        </w:trPr>
        <w:tc>
          <w:tcPr>
            <w:tcW w:w="2970" w:type="dxa"/>
            <w:vAlign w:val="bottom"/>
          </w:tcPr>
          <w:p w14:paraId="34AB55AF" w14:textId="4462BBB7" w:rsidR="00F24955" w:rsidRPr="00903FD6" w:rsidRDefault="00F24955" w:rsidP="00F24955">
            <w:pPr>
              <w:ind w:left="193" w:hanging="193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2C02E368" w14:textId="510EEB39" w:rsidR="00F24955" w:rsidRPr="00903FD6" w:rsidRDefault="00F24955" w:rsidP="00F24955">
            <w:pPr>
              <w:tabs>
                <w:tab w:val="clear" w:pos="454"/>
                <w:tab w:val="decimal" w:pos="461"/>
              </w:tabs>
              <w:ind w:left="-6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75" w:type="dxa"/>
            <w:gridSpan w:val="3"/>
            <w:vAlign w:val="center"/>
          </w:tcPr>
          <w:p w14:paraId="18675274" w14:textId="24C879B0" w:rsidR="00F24955" w:rsidRPr="00903FD6" w:rsidRDefault="00F24955" w:rsidP="00F24955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(</w:t>
            </w: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bidi="th-TH"/>
              </w:rPr>
              <w:t>ร้อยละ</w:t>
            </w: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  <w:tc>
          <w:tcPr>
            <w:tcW w:w="180" w:type="dxa"/>
            <w:vAlign w:val="center"/>
          </w:tcPr>
          <w:p w14:paraId="4ED2F69E" w14:textId="77777777" w:rsidR="00F24955" w:rsidRPr="00903FD6" w:rsidRDefault="00F24955" w:rsidP="00F249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25" w:type="dxa"/>
            <w:gridSpan w:val="3"/>
            <w:vAlign w:val="center"/>
          </w:tcPr>
          <w:p w14:paraId="20D33E8F" w14:textId="71940438" w:rsidR="00F24955" w:rsidRPr="00903FD6" w:rsidRDefault="00F24955" w:rsidP="0012527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(</w:t>
            </w: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bidi="th-TH"/>
              </w:rPr>
              <w:t>ล้านบาท</w:t>
            </w: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  <w:tc>
          <w:tcPr>
            <w:tcW w:w="180" w:type="dxa"/>
            <w:vAlign w:val="center"/>
          </w:tcPr>
          <w:p w14:paraId="6313AE17" w14:textId="77777777" w:rsidR="00F24955" w:rsidRPr="00903FD6" w:rsidRDefault="00F24955" w:rsidP="00F249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0" w:type="dxa"/>
            <w:gridSpan w:val="7"/>
            <w:vAlign w:val="center"/>
          </w:tcPr>
          <w:p w14:paraId="5DEE3717" w14:textId="06E20CE0" w:rsidR="00F24955" w:rsidRPr="00903FD6" w:rsidRDefault="00F24955" w:rsidP="001C165F">
            <w:pPr>
              <w:pStyle w:val="acctfourfigures"/>
              <w:tabs>
                <w:tab w:val="clear" w:pos="765"/>
              </w:tabs>
              <w:spacing w:line="240" w:lineRule="auto"/>
              <w:ind w:left="-79"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(</w:t>
            </w: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bidi="th-TH"/>
              </w:rPr>
              <w:t>ล้านบาท</w:t>
            </w: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F24955" w:rsidRPr="00903FD6" w14:paraId="6D85AEE6" w14:textId="77777777" w:rsidTr="00A41432">
        <w:trPr>
          <w:cantSplit/>
          <w:trHeight w:val="281"/>
        </w:trPr>
        <w:tc>
          <w:tcPr>
            <w:tcW w:w="2970" w:type="dxa"/>
            <w:vAlign w:val="bottom"/>
          </w:tcPr>
          <w:p w14:paraId="35D3DD70" w14:textId="77777777" w:rsidR="00F24955" w:rsidRPr="00903FD6" w:rsidRDefault="00F24955" w:rsidP="00A41432">
            <w:pPr>
              <w:tabs>
                <w:tab w:val="clear" w:pos="227"/>
                <w:tab w:val="left" w:pos="20"/>
              </w:tabs>
              <w:ind w:left="193" w:hanging="275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903F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00" w:type="dxa"/>
            <w:vAlign w:val="bottom"/>
          </w:tcPr>
          <w:p w14:paraId="1BE2E9A8" w14:textId="77777777" w:rsidR="00F24955" w:rsidRPr="00903FD6" w:rsidRDefault="00F24955" w:rsidP="00F24955">
            <w:pPr>
              <w:tabs>
                <w:tab w:val="clear" w:pos="454"/>
                <w:tab w:val="decimal" w:pos="461"/>
              </w:tabs>
              <w:ind w:left="-6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6B2A8EF2" w14:textId="77777777" w:rsidR="00F24955" w:rsidRPr="00903FD6" w:rsidRDefault="00F24955" w:rsidP="00F2495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5ABACD9A" w14:textId="77777777" w:rsidR="00F24955" w:rsidRPr="00903FD6" w:rsidRDefault="00F24955" w:rsidP="00F249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4B6E782B" w14:textId="77777777" w:rsidR="00F24955" w:rsidRPr="00903FD6" w:rsidRDefault="00F24955" w:rsidP="00F24955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6804E0B0" w14:textId="77777777" w:rsidR="00F24955" w:rsidRPr="00903FD6" w:rsidRDefault="00F24955" w:rsidP="00F249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center"/>
          </w:tcPr>
          <w:p w14:paraId="1E2C9C54" w14:textId="77777777" w:rsidR="00F24955" w:rsidRPr="00903FD6" w:rsidRDefault="00F24955" w:rsidP="00F24955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3075F492" w14:textId="77777777" w:rsidR="00F24955" w:rsidRPr="00903FD6" w:rsidRDefault="00F24955" w:rsidP="00F249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8344567" w14:textId="77777777" w:rsidR="00F24955" w:rsidRPr="00903FD6" w:rsidRDefault="00F24955" w:rsidP="00F24955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48575B61" w14:textId="77777777" w:rsidR="00F24955" w:rsidRPr="00903FD6" w:rsidRDefault="00F24955" w:rsidP="00F249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A5985B5" w14:textId="77777777" w:rsidR="00F24955" w:rsidRPr="00903FD6" w:rsidRDefault="00F24955" w:rsidP="00F2495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376B590E" w14:textId="77777777" w:rsidR="00F24955" w:rsidRPr="00903FD6" w:rsidRDefault="00F24955" w:rsidP="00F2495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vAlign w:val="center"/>
          </w:tcPr>
          <w:p w14:paraId="2C4441EF" w14:textId="77777777" w:rsidR="00F24955" w:rsidRPr="00903FD6" w:rsidRDefault="00F24955" w:rsidP="00F24955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1A22B1D" w14:textId="77777777" w:rsidR="00F24955" w:rsidRPr="00903FD6" w:rsidRDefault="00F24955" w:rsidP="00F2495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center"/>
          </w:tcPr>
          <w:p w14:paraId="555CE7B4" w14:textId="77777777" w:rsidR="00F24955" w:rsidRPr="00903FD6" w:rsidRDefault="00F24955" w:rsidP="00F24955">
            <w:pPr>
              <w:pStyle w:val="acctfourfigures"/>
              <w:tabs>
                <w:tab w:val="clear" w:pos="765"/>
              </w:tabs>
              <w:spacing w:line="240" w:lineRule="auto"/>
              <w:ind w:left="-79"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831BB01" w14:textId="77777777" w:rsidR="00F24955" w:rsidRPr="00903FD6" w:rsidRDefault="00F24955" w:rsidP="00F2495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56E014AA" w14:textId="77777777" w:rsidR="00F24955" w:rsidRPr="00903FD6" w:rsidRDefault="00F24955" w:rsidP="00F2495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24955" w:rsidRPr="00903FD6" w14:paraId="4A1444E3" w14:textId="77777777" w:rsidTr="00A41432">
        <w:trPr>
          <w:cantSplit/>
          <w:trHeight w:val="281"/>
        </w:trPr>
        <w:tc>
          <w:tcPr>
            <w:tcW w:w="2970" w:type="dxa"/>
            <w:vAlign w:val="bottom"/>
          </w:tcPr>
          <w:p w14:paraId="049587B3" w14:textId="790C0884" w:rsidR="00F24955" w:rsidRPr="00903FD6" w:rsidRDefault="00F24955" w:rsidP="00A41432">
            <w:pPr>
              <w:tabs>
                <w:tab w:val="clear" w:pos="227"/>
                <w:tab w:val="left" w:pos="20"/>
              </w:tabs>
              <w:ind w:left="193" w:hanging="275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เซ็นทรัล วัตสัน จำกัด</w:t>
            </w:r>
          </w:p>
        </w:tc>
        <w:tc>
          <w:tcPr>
            <w:tcW w:w="900" w:type="dxa"/>
            <w:vAlign w:val="bottom"/>
          </w:tcPr>
          <w:p w14:paraId="778394F2" w14:textId="24614D77" w:rsidR="00F24955" w:rsidRPr="00903FD6" w:rsidRDefault="00F24955" w:rsidP="00F24955">
            <w:pPr>
              <w:tabs>
                <w:tab w:val="clear" w:pos="454"/>
                <w:tab w:val="decimal" w:pos="461"/>
              </w:tabs>
              <w:ind w:left="-6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ค้าปลีก</w:t>
            </w:r>
          </w:p>
        </w:tc>
        <w:tc>
          <w:tcPr>
            <w:tcW w:w="990" w:type="dxa"/>
            <w:vAlign w:val="center"/>
          </w:tcPr>
          <w:p w14:paraId="33740F21" w14:textId="46079C2D" w:rsidR="00F24955" w:rsidRPr="00903FD6" w:rsidRDefault="00183884" w:rsidP="00F24955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28.90</w:t>
            </w:r>
          </w:p>
        </w:tc>
        <w:tc>
          <w:tcPr>
            <w:tcW w:w="180" w:type="dxa"/>
            <w:vAlign w:val="center"/>
          </w:tcPr>
          <w:p w14:paraId="06754473" w14:textId="77777777" w:rsidR="00F24955" w:rsidRPr="00903FD6" w:rsidRDefault="00F24955" w:rsidP="00F249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4A126B20" w14:textId="5A66EDBB" w:rsidR="00F24955" w:rsidRPr="00903FD6" w:rsidRDefault="00C20C7C" w:rsidP="00F2495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  <w:r w:rsidR="00F24955" w:rsidRPr="00903FD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03F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</w:p>
        </w:tc>
        <w:tc>
          <w:tcPr>
            <w:tcW w:w="180" w:type="dxa"/>
            <w:vAlign w:val="center"/>
          </w:tcPr>
          <w:p w14:paraId="3FA494F3" w14:textId="77777777" w:rsidR="00F24955" w:rsidRPr="00903FD6" w:rsidRDefault="00F24955" w:rsidP="00F249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center"/>
          </w:tcPr>
          <w:p w14:paraId="30186941" w14:textId="7D161A53" w:rsidR="00F24955" w:rsidRPr="00903FD6" w:rsidRDefault="00183884" w:rsidP="00F2495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182</w:t>
            </w:r>
          </w:p>
        </w:tc>
        <w:tc>
          <w:tcPr>
            <w:tcW w:w="180" w:type="dxa"/>
            <w:vAlign w:val="center"/>
          </w:tcPr>
          <w:p w14:paraId="338AB689" w14:textId="77777777" w:rsidR="00F24955" w:rsidRPr="00903FD6" w:rsidRDefault="00F24955" w:rsidP="00F249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1B57A98" w14:textId="21313F48" w:rsidR="00F24955" w:rsidRPr="00903FD6" w:rsidRDefault="00C20C7C" w:rsidP="00F249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182</w:t>
            </w:r>
          </w:p>
        </w:tc>
        <w:tc>
          <w:tcPr>
            <w:tcW w:w="180" w:type="dxa"/>
            <w:vAlign w:val="center"/>
          </w:tcPr>
          <w:p w14:paraId="7A2CC9FE" w14:textId="77777777" w:rsidR="00F24955" w:rsidRPr="00903FD6" w:rsidRDefault="00F24955" w:rsidP="00F249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707CAB9" w14:textId="28FA3DFF" w:rsidR="00F24955" w:rsidRPr="00903FD6" w:rsidRDefault="00183884" w:rsidP="00F2495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180" w:type="dxa"/>
            <w:vAlign w:val="center"/>
          </w:tcPr>
          <w:p w14:paraId="50F8C385" w14:textId="77777777" w:rsidR="00F24955" w:rsidRPr="00903FD6" w:rsidRDefault="00F24955" w:rsidP="00F2495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vAlign w:val="center"/>
          </w:tcPr>
          <w:p w14:paraId="0A5B6592" w14:textId="35EF2461" w:rsidR="00F24955" w:rsidRPr="00903FD6" w:rsidRDefault="00C20C7C" w:rsidP="00F24955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</w:t>
            </w:r>
          </w:p>
        </w:tc>
        <w:tc>
          <w:tcPr>
            <w:tcW w:w="178" w:type="dxa"/>
            <w:vAlign w:val="center"/>
          </w:tcPr>
          <w:p w14:paraId="7C6EB3E5" w14:textId="77777777" w:rsidR="00F24955" w:rsidRPr="00903FD6" w:rsidRDefault="00F24955" w:rsidP="00F2495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center"/>
          </w:tcPr>
          <w:p w14:paraId="7A0AFBF4" w14:textId="52B5662A" w:rsidR="00F24955" w:rsidRPr="001344BF" w:rsidRDefault="00183884" w:rsidP="001344B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1344B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center"/>
          </w:tcPr>
          <w:p w14:paraId="1270C22B" w14:textId="77777777" w:rsidR="00F24955" w:rsidRPr="00903FD6" w:rsidRDefault="00F24955" w:rsidP="00F2495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42B237D2" w14:textId="7DA037CE" w:rsidR="00F24955" w:rsidRPr="00903FD6" w:rsidRDefault="00183884" w:rsidP="00F2495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</w:tr>
      <w:tr w:rsidR="00F24955" w:rsidRPr="00903FD6" w14:paraId="390EFF03" w14:textId="77777777" w:rsidTr="00A41432">
        <w:trPr>
          <w:cantSplit/>
          <w:trHeight w:val="281"/>
        </w:trPr>
        <w:tc>
          <w:tcPr>
            <w:tcW w:w="2970" w:type="dxa"/>
          </w:tcPr>
          <w:p w14:paraId="131CE383" w14:textId="16073323" w:rsidR="00F24955" w:rsidRPr="00903FD6" w:rsidRDefault="00F24955" w:rsidP="00A41432">
            <w:pPr>
              <w:tabs>
                <w:tab w:val="clear" w:pos="227"/>
                <w:tab w:val="left" w:pos="20"/>
              </w:tabs>
              <w:ind w:hanging="82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5650D20F" w14:textId="77777777" w:rsidR="00F24955" w:rsidRPr="00903FD6" w:rsidRDefault="00F24955" w:rsidP="00F24955">
            <w:pPr>
              <w:tabs>
                <w:tab w:val="clear" w:pos="454"/>
                <w:tab w:val="decimal" w:pos="461"/>
              </w:tabs>
              <w:ind w:left="-6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75976F80" w14:textId="77777777" w:rsidR="00F24955" w:rsidRPr="00903FD6" w:rsidRDefault="00F24955" w:rsidP="00F24955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4D9D6A79" w14:textId="77777777" w:rsidR="00F24955" w:rsidRPr="00903FD6" w:rsidRDefault="00F24955" w:rsidP="00F249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2B0A903B" w14:textId="77777777" w:rsidR="00F24955" w:rsidRPr="00903FD6" w:rsidRDefault="00F24955" w:rsidP="00F249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4F4BECF7" w14:textId="77777777" w:rsidR="00F24955" w:rsidRPr="00903FD6" w:rsidRDefault="00F24955" w:rsidP="00F249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center"/>
          </w:tcPr>
          <w:p w14:paraId="2ECEAF26" w14:textId="77777777" w:rsidR="00F24955" w:rsidRPr="00903FD6" w:rsidRDefault="00F24955" w:rsidP="00F249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4A222277" w14:textId="77777777" w:rsidR="00F24955" w:rsidRPr="00903FD6" w:rsidRDefault="00F24955" w:rsidP="00F249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A910B05" w14:textId="77777777" w:rsidR="00F24955" w:rsidRPr="00903FD6" w:rsidRDefault="00F24955" w:rsidP="00F249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496085D9" w14:textId="77777777" w:rsidR="00F24955" w:rsidRPr="00903FD6" w:rsidRDefault="00F24955" w:rsidP="00F249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FBB72B" w14:textId="7AFCE3A0" w:rsidR="00F24955" w:rsidRPr="00903FD6" w:rsidRDefault="00183884" w:rsidP="00F2495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</w:t>
            </w:r>
          </w:p>
        </w:tc>
        <w:tc>
          <w:tcPr>
            <w:tcW w:w="180" w:type="dxa"/>
            <w:vAlign w:val="center"/>
          </w:tcPr>
          <w:p w14:paraId="51AE9E39" w14:textId="77777777" w:rsidR="00F24955" w:rsidRPr="00903FD6" w:rsidRDefault="00F24955" w:rsidP="00F249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F8D3FD" w14:textId="359F7976" w:rsidR="00F24955" w:rsidRPr="00903FD6" w:rsidRDefault="00C20C7C" w:rsidP="00F24955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</w:t>
            </w:r>
          </w:p>
        </w:tc>
        <w:tc>
          <w:tcPr>
            <w:tcW w:w="178" w:type="dxa"/>
            <w:vAlign w:val="center"/>
          </w:tcPr>
          <w:p w14:paraId="1BEB36D4" w14:textId="77777777" w:rsidR="00F24955" w:rsidRPr="00903FD6" w:rsidRDefault="00F24955" w:rsidP="00F249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A32361" w14:textId="141D289C" w:rsidR="00F24955" w:rsidRPr="001344BF" w:rsidRDefault="00183884" w:rsidP="001344B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1344B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center"/>
          </w:tcPr>
          <w:p w14:paraId="72911B33" w14:textId="77777777" w:rsidR="00F24955" w:rsidRPr="00903FD6" w:rsidRDefault="00F24955" w:rsidP="00F249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CD60FF" w14:textId="73644D72" w:rsidR="00F24955" w:rsidRPr="00903FD6" w:rsidRDefault="00183884" w:rsidP="00F249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</w:t>
            </w:r>
          </w:p>
        </w:tc>
      </w:tr>
    </w:tbl>
    <w:p w14:paraId="6CF2B1EA" w14:textId="74C9D373" w:rsidR="00E342E5" w:rsidRPr="001344BF" w:rsidRDefault="00E342E5" w:rsidP="001344BF">
      <w:pPr>
        <w:spacing w:line="180" w:lineRule="atLeast"/>
        <w:jc w:val="both"/>
        <w:rPr>
          <w:rFonts w:asciiTheme="majorBidi" w:hAnsiTheme="majorBidi" w:cstheme="majorBidi"/>
          <w:sz w:val="20"/>
          <w:szCs w:val="20"/>
        </w:rPr>
      </w:pPr>
    </w:p>
    <w:p w14:paraId="0FB52563" w14:textId="77777777" w:rsidR="001344BF" w:rsidRPr="00903FD6" w:rsidRDefault="001344BF" w:rsidP="001344BF">
      <w:pPr>
        <w:pStyle w:val="block"/>
        <w:numPr>
          <w:ilvl w:val="0"/>
          <w:numId w:val="12"/>
        </w:numPr>
        <w:tabs>
          <w:tab w:val="decimal" w:pos="630"/>
          <w:tab w:val="decimal" w:pos="900"/>
        </w:tabs>
        <w:spacing w:after="0" w:line="180" w:lineRule="atLeast"/>
        <w:ind w:left="900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903FD6">
        <w:rPr>
          <w:rFonts w:asciiTheme="majorBidi" w:hAnsiTheme="majorBidi" w:cstheme="majorBidi"/>
          <w:sz w:val="30"/>
          <w:szCs w:val="30"/>
          <w:cs/>
          <w:lang w:val="en-US" w:bidi="th-TH"/>
        </w:rPr>
        <w:t>กลุ่มบริษัทไม่มีอำนาจต่อกิจการในการตัดสินใจทางการเงินและการบริหารของบริษัทดังกล่าว ดังนั้นจึงจัดประเภทไว้เป็นบริษัทร่วมหรือการร่วมค้า</w:t>
      </w:r>
    </w:p>
    <w:p w14:paraId="7DC1D27E" w14:textId="77777777" w:rsidR="001344BF" w:rsidRPr="001344BF" w:rsidRDefault="001344BF" w:rsidP="001344BF">
      <w:pPr>
        <w:spacing w:line="240" w:lineRule="auto"/>
        <w:jc w:val="both"/>
        <w:rPr>
          <w:rFonts w:asciiTheme="majorBidi" w:hAnsiTheme="majorBidi" w:cstheme="majorBidi"/>
          <w:sz w:val="16"/>
          <w:szCs w:val="16"/>
        </w:rPr>
      </w:pPr>
    </w:p>
    <w:p w14:paraId="46DD6D0A" w14:textId="580DE4C6" w:rsidR="00EE010E" w:rsidRPr="00903FD6" w:rsidRDefault="003C7820" w:rsidP="001344BF">
      <w:pPr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903FD6">
        <w:rPr>
          <w:rFonts w:asciiTheme="majorBidi" w:hAnsiTheme="majorBidi" w:cstheme="majorBidi"/>
          <w:sz w:val="30"/>
          <w:szCs w:val="30"/>
          <w:cs/>
        </w:rPr>
        <w:t>บริษัทร่วมทั้งหมดจัดตั้ง</w:t>
      </w:r>
      <w:r w:rsidR="002E139F" w:rsidRPr="00903FD6">
        <w:rPr>
          <w:rFonts w:asciiTheme="majorBidi" w:hAnsiTheme="majorBidi" w:cstheme="majorBidi"/>
          <w:sz w:val="30"/>
          <w:szCs w:val="30"/>
          <w:cs/>
        </w:rPr>
        <w:t>และดำเนินธุรกิจ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ในประเทศไทย ยกเว้น </w:t>
      </w:r>
      <w:r w:rsidR="00F80C37" w:rsidRPr="00903FD6">
        <w:rPr>
          <w:rFonts w:asciiTheme="majorBidi" w:hAnsiTheme="majorBidi" w:cstheme="majorBidi"/>
          <w:sz w:val="30"/>
          <w:szCs w:val="30"/>
        </w:rPr>
        <w:t xml:space="preserve">COL Vietnam Joint Stock Company </w:t>
      </w:r>
      <w:r w:rsidRPr="00903FD6">
        <w:rPr>
          <w:rFonts w:asciiTheme="majorBidi" w:hAnsiTheme="majorBidi" w:cstheme="majorBidi"/>
          <w:sz w:val="30"/>
          <w:szCs w:val="30"/>
          <w:cs/>
        </w:rPr>
        <w:t>ซึ่งจัดตั้ง</w:t>
      </w:r>
      <w:r w:rsidR="002E139F" w:rsidRPr="00903FD6">
        <w:rPr>
          <w:rFonts w:asciiTheme="majorBidi" w:hAnsiTheme="majorBidi" w:cstheme="majorBidi"/>
          <w:sz w:val="30"/>
          <w:szCs w:val="30"/>
          <w:cs/>
        </w:rPr>
        <w:t>และดำเนินธุรกิจ</w:t>
      </w:r>
      <w:r w:rsidRPr="00903FD6">
        <w:rPr>
          <w:rFonts w:asciiTheme="majorBidi" w:hAnsiTheme="majorBidi" w:cstheme="majorBidi"/>
          <w:sz w:val="30"/>
          <w:szCs w:val="30"/>
          <w:cs/>
        </w:rPr>
        <w:t>ในประเทศเวียดนาม</w:t>
      </w:r>
    </w:p>
    <w:p w14:paraId="02531CEC" w14:textId="77777777" w:rsidR="00EE010E" w:rsidRPr="001344BF" w:rsidRDefault="00EE010E" w:rsidP="001344BF">
      <w:pPr>
        <w:spacing w:line="240" w:lineRule="auto"/>
        <w:jc w:val="both"/>
        <w:rPr>
          <w:rFonts w:asciiTheme="majorBidi" w:hAnsiTheme="majorBidi" w:cstheme="majorBidi"/>
          <w:sz w:val="16"/>
          <w:szCs w:val="16"/>
        </w:rPr>
      </w:pPr>
    </w:p>
    <w:p w14:paraId="79BB72F5" w14:textId="280E6DED" w:rsidR="00EE010E" w:rsidRPr="00903FD6" w:rsidRDefault="00EE010E" w:rsidP="001344BF">
      <w:pPr>
        <w:tabs>
          <w:tab w:val="clear" w:pos="454"/>
        </w:tabs>
        <w:spacing w:line="240" w:lineRule="auto"/>
        <w:ind w:left="540"/>
        <w:jc w:val="both"/>
        <w:rPr>
          <w:rFonts w:asciiTheme="majorBidi" w:hAnsiTheme="majorBidi" w:cstheme="majorBidi"/>
          <w:bCs/>
          <w:sz w:val="30"/>
          <w:szCs w:val="30"/>
          <w:cs/>
        </w:rPr>
      </w:pPr>
      <w:r w:rsidRPr="00903FD6">
        <w:rPr>
          <w:rFonts w:asciiTheme="majorBidi" w:hAnsiTheme="majorBidi" w:cstheme="majorBidi"/>
          <w:sz w:val="30"/>
          <w:szCs w:val="30"/>
          <w:cs/>
        </w:rPr>
        <w:t>การร่วมค้าทั้งหมดจัดตั้ง</w:t>
      </w:r>
      <w:r w:rsidR="002E139F" w:rsidRPr="00903FD6">
        <w:rPr>
          <w:rFonts w:asciiTheme="majorBidi" w:hAnsiTheme="majorBidi" w:cstheme="majorBidi"/>
          <w:sz w:val="30"/>
          <w:szCs w:val="30"/>
          <w:cs/>
        </w:rPr>
        <w:t>และดำเนินธุรกิจ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ในประเทศไทย ยกเว้น </w:t>
      </w:r>
      <w:proofErr w:type="spellStart"/>
      <w:r w:rsidRPr="00903FD6">
        <w:rPr>
          <w:rFonts w:asciiTheme="majorBidi" w:hAnsiTheme="majorBidi" w:cstheme="majorBidi"/>
          <w:sz w:val="30"/>
          <w:szCs w:val="30"/>
        </w:rPr>
        <w:t>Morningbliss</w:t>
      </w:r>
      <w:proofErr w:type="spellEnd"/>
      <w:r w:rsidRPr="00903FD6">
        <w:rPr>
          <w:rFonts w:asciiTheme="majorBidi" w:hAnsiTheme="majorBidi" w:cstheme="majorBidi"/>
          <w:sz w:val="30"/>
          <w:szCs w:val="30"/>
        </w:rPr>
        <w:t xml:space="preserve"> SDN. BHD.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 ซึ่งจัดตั้ง</w:t>
      </w:r>
      <w:r w:rsidR="002E139F" w:rsidRPr="00903FD6">
        <w:rPr>
          <w:rFonts w:asciiTheme="majorBidi" w:hAnsiTheme="majorBidi" w:cstheme="majorBidi"/>
          <w:sz w:val="30"/>
          <w:szCs w:val="30"/>
          <w:cs/>
        </w:rPr>
        <w:t>และดำเนินธุรกิจ</w:t>
      </w:r>
      <w:r w:rsidRPr="00903FD6">
        <w:rPr>
          <w:rFonts w:asciiTheme="majorBidi" w:hAnsiTheme="majorBidi" w:cstheme="majorBidi"/>
          <w:sz w:val="30"/>
          <w:szCs w:val="30"/>
          <w:cs/>
        </w:rPr>
        <w:t>ในประเทศมาเลเซีย</w:t>
      </w:r>
    </w:p>
    <w:p w14:paraId="273613F2" w14:textId="77777777" w:rsidR="00EE010E" w:rsidRPr="001344BF" w:rsidRDefault="00EE010E" w:rsidP="001344BF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 w:val="16"/>
          <w:szCs w:val="16"/>
          <w:lang w:bidi="th-TH"/>
        </w:rPr>
      </w:pPr>
    </w:p>
    <w:p w14:paraId="71CF8501" w14:textId="1475015F" w:rsidR="00FD71C8" w:rsidRDefault="00EE010E" w:rsidP="001344BF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903FD6">
        <w:rPr>
          <w:rFonts w:asciiTheme="majorBidi" w:hAnsiTheme="majorBidi" w:cstheme="majorBidi"/>
          <w:sz w:val="30"/>
          <w:szCs w:val="30"/>
          <w:cs/>
          <w:lang w:val="en-US" w:bidi="th-TH"/>
        </w:rPr>
        <w:t>กลุ่ม</w:t>
      </w:r>
      <w:r w:rsidRPr="00903FD6">
        <w:rPr>
          <w:rFonts w:asciiTheme="majorBidi" w:hAnsiTheme="majorBidi" w:cstheme="majorBidi"/>
          <w:sz w:val="30"/>
          <w:szCs w:val="30"/>
          <w:cs/>
          <w:lang w:bidi="th-TH"/>
        </w:rPr>
        <w:t>บริษัทและบริษัทไม่มีเงินลงทุนในบริษัทร่วมและการร่วมค้า ซ</w:t>
      </w:r>
      <w:r w:rsidR="001C165F" w:rsidRPr="00903FD6">
        <w:rPr>
          <w:rFonts w:asciiTheme="majorBidi" w:hAnsiTheme="majorBidi" w:cstheme="majorBidi"/>
          <w:sz w:val="30"/>
          <w:szCs w:val="30"/>
          <w:cs/>
          <w:lang w:bidi="th-TH"/>
        </w:rPr>
        <w:t>ึ่</w:t>
      </w:r>
      <w:r w:rsidRPr="00903FD6">
        <w:rPr>
          <w:rFonts w:asciiTheme="majorBidi" w:hAnsiTheme="majorBidi" w:cstheme="majorBidi"/>
          <w:sz w:val="30"/>
          <w:szCs w:val="30"/>
          <w:cs/>
          <w:lang w:bidi="th-TH"/>
        </w:rPr>
        <w:t>งจดทะเบียนในตลาดหลักทรัพย์ ดังนั้นจึงไม่มีราคาที่เปิดเผยต่อสาธารณชน</w:t>
      </w:r>
    </w:p>
    <w:p w14:paraId="6A30705B" w14:textId="77777777" w:rsidR="001344BF" w:rsidRPr="001344BF" w:rsidRDefault="001344BF" w:rsidP="001344BF">
      <w:pPr>
        <w:pStyle w:val="block"/>
        <w:spacing w:after="0" w:line="240" w:lineRule="auto"/>
        <w:ind w:left="0"/>
        <w:jc w:val="both"/>
        <w:rPr>
          <w:rFonts w:asciiTheme="majorBidi" w:hAnsiTheme="majorBidi" w:cstheme="majorBidi"/>
          <w:b/>
          <w:bCs/>
          <w:i/>
          <w:iCs/>
          <w:sz w:val="20"/>
        </w:rPr>
      </w:pPr>
    </w:p>
    <w:p w14:paraId="23A607DF" w14:textId="34C268A9" w:rsidR="00C47883" w:rsidRDefault="001344BF" w:rsidP="001344BF">
      <w:pPr>
        <w:pStyle w:val="block"/>
        <w:spacing w:after="0" w:line="240" w:lineRule="auto"/>
        <w:ind w:left="0" w:firstLine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1344BF">
        <w:rPr>
          <w:rFonts w:asciiTheme="majorBidi" w:hAnsiTheme="majorBidi" w:cstheme="majorBidi" w:hint="cs"/>
          <w:i/>
          <w:iCs/>
          <w:sz w:val="30"/>
          <w:szCs w:val="30"/>
          <w:cs/>
        </w:rPr>
        <w:t>การเพิ่มทุน</w:t>
      </w:r>
    </w:p>
    <w:p w14:paraId="2135DE88" w14:textId="77777777" w:rsidR="001344BF" w:rsidRPr="001344BF" w:rsidRDefault="001344BF" w:rsidP="001344BF">
      <w:pPr>
        <w:pStyle w:val="block"/>
        <w:spacing w:after="0" w:line="240" w:lineRule="auto"/>
        <w:ind w:left="0" w:firstLine="540"/>
        <w:jc w:val="both"/>
        <w:rPr>
          <w:rFonts w:asciiTheme="majorBidi" w:hAnsiTheme="majorBidi" w:cstheme="majorBidi"/>
          <w:sz w:val="20"/>
          <w:lang w:val="en-US"/>
        </w:rPr>
      </w:pPr>
    </w:p>
    <w:p w14:paraId="00899ACF" w14:textId="5B3ABBBE" w:rsidR="00093B30" w:rsidRPr="00903FD6" w:rsidRDefault="001344BF" w:rsidP="001344BF">
      <w:pPr>
        <w:ind w:left="540"/>
        <w:rPr>
          <w:rFonts w:asciiTheme="majorBidi" w:hAnsiTheme="majorBidi" w:cstheme="majorBidi"/>
          <w:sz w:val="30"/>
          <w:szCs w:val="30"/>
          <w:cs/>
          <w:lang w:val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en-GB"/>
        </w:rPr>
        <w:t>ระหว่างปี</w:t>
      </w:r>
      <w:r w:rsidRPr="00344A3E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Pr="00C20C7C">
        <w:rPr>
          <w:rFonts w:asciiTheme="majorBidi" w:hAnsiTheme="majorBidi" w:cstheme="majorBidi"/>
          <w:sz w:val="30"/>
          <w:szCs w:val="30"/>
        </w:rPr>
        <w:t>2563</w:t>
      </w:r>
      <w:r w:rsidRPr="00344A3E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344A3E">
        <w:rPr>
          <w:rFonts w:asciiTheme="majorBidi" w:hAnsiTheme="majorBidi" w:cstheme="majorBidi" w:hint="cs"/>
          <w:sz w:val="30"/>
          <w:szCs w:val="30"/>
          <w:cs/>
          <w:lang w:val="en-GB"/>
        </w:rPr>
        <w:t>กลุ่มบริษัทได้ชำระ</w:t>
      </w:r>
      <w:r w:rsidR="00E974E0">
        <w:rPr>
          <w:rFonts w:asciiTheme="majorBidi" w:hAnsiTheme="majorBidi" w:cstheme="majorBidi" w:hint="cs"/>
          <w:sz w:val="30"/>
          <w:szCs w:val="30"/>
          <w:cs/>
          <w:lang w:val="en-GB"/>
        </w:rPr>
        <w:t>ค่าหุ้น</w:t>
      </w:r>
      <w:r w:rsidRPr="00344A3E">
        <w:rPr>
          <w:rFonts w:asciiTheme="majorBidi" w:hAnsiTheme="majorBidi" w:cstheme="majorBidi" w:hint="cs"/>
          <w:sz w:val="30"/>
          <w:szCs w:val="30"/>
          <w:cs/>
          <w:lang w:val="en-GB"/>
        </w:rPr>
        <w:t>เพิ่ม</w:t>
      </w:r>
      <w:r w:rsidR="00E974E0">
        <w:rPr>
          <w:rFonts w:asciiTheme="majorBidi" w:hAnsiTheme="majorBidi" w:cstheme="majorBidi" w:hint="cs"/>
          <w:sz w:val="30"/>
          <w:szCs w:val="30"/>
          <w:cs/>
          <w:lang w:val="en-GB"/>
        </w:rPr>
        <w:t>สำหรับการเพิ่มทุนของบริษัท</w:t>
      </w:r>
      <w:r w:rsidRPr="00344A3E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มูจิ รีเทล (ประเทศไทย) จำกัด จำนวน </w:t>
      </w:r>
      <w:r w:rsidRPr="00C20C7C">
        <w:rPr>
          <w:rFonts w:asciiTheme="majorBidi" w:hAnsiTheme="majorBidi" w:cstheme="majorBidi"/>
          <w:sz w:val="30"/>
          <w:szCs w:val="30"/>
        </w:rPr>
        <w:t>200</w:t>
      </w:r>
      <w:r w:rsidRPr="00344A3E">
        <w:rPr>
          <w:rFonts w:asciiTheme="majorBidi" w:hAnsiTheme="majorBidi" w:cstheme="majorBidi"/>
          <w:sz w:val="30"/>
          <w:szCs w:val="30"/>
          <w:lang w:val="en-GB"/>
        </w:rPr>
        <w:t>,</w:t>
      </w:r>
      <w:r w:rsidRPr="00C20C7C">
        <w:rPr>
          <w:rFonts w:asciiTheme="majorBidi" w:hAnsiTheme="majorBidi" w:cstheme="majorBidi"/>
          <w:sz w:val="30"/>
          <w:szCs w:val="30"/>
        </w:rPr>
        <w:t>000</w:t>
      </w:r>
      <w:r w:rsidRPr="00344A3E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344A3E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หุ้น เป็นจำนวนเงิน </w:t>
      </w:r>
      <w:r w:rsidRPr="00C20C7C">
        <w:rPr>
          <w:rFonts w:asciiTheme="majorBidi" w:hAnsiTheme="majorBidi" w:cstheme="majorBidi"/>
          <w:sz w:val="30"/>
          <w:szCs w:val="30"/>
        </w:rPr>
        <w:t>20</w:t>
      </w:r>
      <w:r w:rsidRPr="00344A3E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344A3E">
        <w:rPr>
          <w:rFonts w:asciiTheme="majorBidi" w:hAnsiTheme="majorBidi" w:cstheme="majorBidi" w:hint="cs"/>
          <w:sz w:val="30"/>
          <w:szCs w:val="30"/>
          <w:cs/>
          <w:lang w:val="en-GB"/>
        </w:rPr>
        <w:t>ล้านบาท</w:t>
      </w:r>
    </w:p>
    <w:p w14:paraId="001AFABD" w14:textId="1E968E07" w:rsidR="000B7808" w:rsidRDefault="000B7808" w:rsidP="000B7808">
      <w:pPr>
        <w:rPr>
          <w:rFonts w:asciiTheme="majorBidi" w:hAnsiTheme="majorBidi" w:cstheme="majorBidi"/>
          <w:lang w:val="th-TH"/>
        </w:rPr>
      </w:pPr>
    </w:p>
    <w:p w14:paraId="18247DA5" w14:textId="0C23140D" w:rsidR="00E543D2" w:rsidRPr="00903FD6" w:rsidRDefault="00E543D2" w:rsidP="00B751BF">
      <w:pPr>
        <w:pStyle w:val="Heading1"/>
        <w:keepLines/>
        <w:numPr>
          <w:ilvl w:val="0"/>
          <w:numId w:val="4"/>
        </w:numPr>
        <w:shd w:val="clear" w:color="auto" w:fill="auto"/>
        <w:ind w:left="45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903FD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เงินลงทุนในบริษัท</w:t>
      </w: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ย่อย</w:t>
      </w:r>
      <w:r w:rsidRPr="00903FD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 </w:t>
      </w:r>
    </w:p>
    <w:p w14:paraId="10D3605D" w14:textId="77777777" w:rsidR="00E543D2" w:rsidRPr="00903FD6" w:rsidRDefault="00E543D2" w:rsidP="000B7808">
      <w:pPr>
        <w:rPr>
          <w:rFonts w:asciiTheme="majorBidi" w:hAnsiTheme="majorBidi" w:cstheme="majorBidi"/>
          <w:cs/>
          <w:lang w:val="th-TH"/>
        </w:rPr>
      </w:pPr>
    </w:p>
    <w:tbl>
      <w:tblPr>
        <w:tblW w:w="16533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845"/>
        <w:gridCol w:w="182"/>
        <w:gridCol w:w="845"/>
        <w:gridCol w:w="10"/>
        <w:gridCol w:w="171"/>
        <w:gridCol w:w="9"/>
        <w:gridCol w:w="773"/>
        <w:gridCol w:w="18"/>
        <w:gridCol w:w="160"/>
        <w:gridCol w:w="18"/>
        <w:gridCol w:w="812"/>
        <w:gridCol w:w="180"/>
        <w:gridCol w:w="809"/>
        <w:gridCol w:w="181"/>
        <w:gridCol w:w="807"/>
        <w:gridCol w:w="178"/>
        <w:gridCol w:w="799"/>
        <w:gridCol w:w="178"/>
        <w:gridCol w:w="828"/>
        <w:gridCol w:w="180"/>
        <w:gridCol w:w="810"/>
        <w:gridCol w:w="189"/>
        <w:gridCol w:w="891"/>
        <w:gridCol w:w="189"/>
        <w:gridCol w:w="783"/>
        <w:gridCol w:w="198"/>
        <w:gridCol w:w="864"/>
        <w:gridCol w:w="828"/>
        <w:gridCol w:w="828"/>
      </w:tblGrid>
      <w:tr w:rsidR="00584332" w:rsidRPr="00D12D0B" w14:paraId="406432B6" w14:textId="6F8A5F78" w:rsidTr="00514855">
        <w:trPr>
          <w:gridAfter w:val="2"/>
          <w:wAfter w:w="1656" w:type="dxa"/>
          <w:cantSplit/>
          <w:trHeight w:val="434"/>
          <w:tblHeader/>
        </w:trPr>
        <w:tc>
          <w:tcPr>
            <w:tcW w:w="2970" w:type="dxa"/>
            <w:vAlign w:val="bottom"/>
          </w:tcPr>
          <w:p w14:paraId="31A7B2AF" w14:textId="77777777" w:rsidR="00584332" w:rsidRPr="00D12D0B" w:rsidRDefault="00584332" w:rsidP="007F1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07" w:type="dxa"/>
            <w:gridSpan w:val="27"/>
            <w:vAlign w:val="bottom"/>
          </w:tcPr>
          <w:p w14:paraId="2A7D720F" w14:textId="07618177" w:rsidR="00584332" w:rsidRPr="00D12D0B" w:rsidRDefault="00584332" w:rsidP="007F1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2D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84332" w:rsidRPr="00D12D0B" w14:paraId="5E8D201B" w14:textId="298D7FD8" w:rsidTr="00514855">
        <w:trPr>
          <w:gridAfter w:val="2"/>
          <w:wAfter w:w="1656" w:type="dxa"/>
          <w:cantSplit/>
          <w:trHeight w:val="434"/>
          <w:tblHeader/>
        </w:trPr>
        <w:tc>
          <w:tcPr>
            <w:tcW w:w="2970" w:type="dxa"/>
            <w:vAlign w:val="bottom"/>
          </w:tcPr>
          <w:p w14:paraId="0EC370DE" w14:textId="77777777" w:rsidR="00584332" w:rsidRPr="00D12D0B" w:rsidRDefault="00584332" w:rsidP="007F1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2" w:type="dxa"/>
            <w:gridSpan w:val="4"/>
            <w:vAlign w:val="bottom"/>
          </w:tcPr>
          <w:p w14:paraId="3DCBEFE7" w14:textId="77777777" w:rsidR="00584332" w:rsidRPr="00D12D0B" w:rsidRDefault="00584332" w:rsidP="007F1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  <w:gridSpan w:val="2"/>
            <w:vAlign w:val="bottom"/>
          </w:tcPr>
          <w:p w14:paraId="53BF42F7" w14:textId="77777777" w:rsidR="00584332" w:rsidRPr="00D12D0B" w:rsidRDefault="00584332" w:rsidP="007F1995">
            <w:pPr>
              <w:spacing w:line="2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1" w:type="dxa"/>
            <w:gridSpan w:val="5"/>
            <w:vAlign w:val="bottom"/>
          </w:tcPr>
          <w:p w14:paraId="6B78D399" w14:textId="77777777" w:rsidR="00584332" w:rsidRPr="00D12D0B" w:rsidRDefault="00584332" w:rsidP="007F1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155A7491" w14:textId="77777777" w:rsidR="00584332" w:rsidRPr="00D12D0B" w:rsidRDefault="00584332" w:rsidP="007F1995">
            <w:pPr>
              <w:pStyle w:val="acctmergecolhdg"/>
              <w:spacing w:line="2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797" w:type="dxa"/>
            <w:gridSpan w:val="3"/>
            <w:vAlign w:val="bottom"/>
          </w:tcPr>
          <w:p w14:paraId="4A36AC60" w14:textId="77777777" w:rsidR="00584332" w:rsidRPr="00D12D0B" w:rsidRDefault="00584332" w:rsidP="007F1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78" w:type="dxa"/>
            <w:vAlign w:val="bottom"/>
          </w:tcPr>
          <w:p w14:paraId="2E7FC694" w14:textId="77777777" w:rsidR="00584332" w:rsidRPr="00D12D0B" w:rsidRDefault="00584332" w:rsidP="007F1995">
            <w:pPr>
              <w:pStyle w:val="acctmergecolhdg"/>
              <w:spacing w:line="2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805" w:type="dxa"/>
            <w:gridSpan w:val="3"/>
            <w:vAlign w:val="bottom"/>
          </w:tcPr>
          <w:p w14:paraId="76F1DE39" w14:textId="77777777" w:rsidR="00584332" w:rsidRPr="00D12D0B" w:rsidRDefault="00584332" w:rsidP="007F1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37E73555" w14:textId="77777777" w:rsidR="00584332" w:rsidRPr="00D12D0B" w:rsidRDefault="00584332" w:rsidP="007F1995">
            <w:pPr>
              <w:pStyle w:val="acctmergecolhdg"/>
              <w:spacing w:line="2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3BF5C4D6" w14:textId="77777777" w:rsidR="00584332" w:rsidRPr="00D12D0B" w:rsidRDefault="00584332" w:rsidP="007F1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  <w:r w:rsidRPr="00D12D0B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D12D0B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89" w:type="dxa"/>
          </w:tcPr>
          <w:p w14:paraId="73049277" w14:textId="77777777" w:rsidR="00584332" w:rsidRPr="00D12D0B" w:rsidRDefault="00584332" w:rsidP="007F1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45" w:type="dxa"/>
            <w:gridSpan w:val="3"/>
          </w:tcPr>
          <w:p w14:paraId="012873D5" w14:textId="77777777" w:rsidR="00584332" w:rsidRPr="00D12D0B" w:rsidRDefault="00584332" w:rsidP="003E5E1E">
            <w:pPr>
              <w:pStyle w:val="acctfourfigures"/>
              <w:tabs>
                <w:tab w:val="clear" w:pos="765"/>
              </w:tabs>
              <w:spacing w:line="240" w:lineRule="auto"/>
              <w:ind w:left="-80" w:right="-7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เงินปันผลรับสำหรับ</w:t>
            </w:r>
          </w:p>
          <w:p w14:paraId="346E4581" w14:textId="39AA6B86" w:rsidR="00584332" w:rsidRPr="00D12D0B" w:rsidRDefault="00584332" w:rsidP="002C7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2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cs/>
              </w:rPr>
              <w:t>งวดเก้าเดือนสิ้นสุดวันที่</w:t>
            </w:r>
          </w:p>
        </w:tc>
      </w:tr>
      <w:tr w:rsidR="00737707" w:rsidRPr="00D12D0B" w14:paraId="096FA716" w14:textId="056D3D02" w:rsidTr="00514855">
        <w:trPr>
          <w:gridAfter w:val="2"/>
          <w:wAfter w:w="1656" w:type="dxa"/>
          <w:cantSplit/>
          <w:tblHeader/>
        </w:trPr>
        <w:tc>
          <w:tcPr>
            <w:tcW w:w="2970" w:type="dxa"/>
            <w:vAlign w:val="bottom"/>
          </w:tcPr>
          <w:p w14:paraId="671587E5" w14:textId="77777777" w:rsidR="00584332" w:rsidRPr="00D12D0B" w:rsidRDefault="00584332" w:rsidP="00584332">
            <w:pPr>
              <w:pStyle w:val="acctfourfigures"/>
              <w:spacing w:line="2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45" w:type="dxa"/>
          </w:tcPr>
          <w:p w14:paraId="0A8072EF" w14:textId="31935806" w:rsidR="00584332" w:rsidRPr="00D12D0B" w:rsidRDefault="00584332" w:rsidP="005843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D12D0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82" w:type="dxa"/>
          </w:tcPr>
          <w:p w14:paraId="7CC5EDEC" w14:textId="77777777" w:rsidR="00584332" w:rsidRPr="00D12D0B" w:rsidRDefault="00584332" w:rsidP="00584332">
            <w:pPr>
              <w:pStyle w:val="acctmergecolhdg"/>
              <w:spacing w:line="2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855" w:type="dxa"/>
            <w:gridSpan w:val="2"/>
          </w:tcPr>
          <w:p w14:paraId="5045724A" w14:textId="02225E18" w:rsidR="00584332" w:rsidRPr="00D12D0B" w:rsidRDefault="00584332" w:rsidP="005843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D12D0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gridSpan w:val="2"/>
          </w:tcPr>
          <w:p w14:paraId="133E6EF5" w14:textId="77777777" w:rsidR="00584332" w:rsidRPr="00D12D0B" w:rsidRDefault="00584332" w:rsidP="005843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gridSpan w:val="2"/>
          </w:tcPr>
          <w:p w14:paraId="5D3359F6" w14:textId="161C8F3F" w:rsidR="00584332" w:rsidRPr="00D12D0B" w:rsidRDefault="00584332" w:rsidP="005843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D12D0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78" w:type="dxa"/>
            <w:gridSpan w:val="2"/>
          </w:tcPr>
          <w:p w14:paraId="160F0B9C" w14:textId="77777777" w:rsidR="00584332" w:rsidRPr="00D12D0B" w:rsidRDefault="00584332" w:rsidP="005843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</w:tcPr>
          <w:p w14:paraId="5A3D1FF6" w14:textId="0894D71E" w:rsidR="00584332" w:rsidRPr="00D12D0B" w:rsidRDefault="00584332" w:rsidP="005843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D12D0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75FFF45C" w14:textId="77777777" w:rsidR="00584332" w:rsidRPr="00D12D0B" w:rsidRDefault="00584332" w:rsidP="005843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774E5F03" w14:textId="73F59E69" w:rsidR="00584332" w:rsidRPr="00D12D0B" w:rsidRDefault="00584332" w:rsidP="005843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D12D0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81" w:type="dxa"/>
          </w:tcPr>
          <w:p w14:paraId="149FDE05" w14:textId="77777777" w:rsidR="00584332" w:rsidRPr="00D12D0B" w:rsidRDefault="00584332" w:rsidP="005843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541516E5" w14:textId="3D91F82A" w:rsidR="00584332" w:rsidRPr="00D12D0B" w:rsidRDefault="00C23924" w:rsidP="00C239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ธัน</w:t>
            </w:r>
            <w:r w:rsidR="00584332" w:rsidRPr="00C2392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วาคม</w:t>
            </w:r>
          </w:p>
        </w:tc>
        <w:tc>
          <w:tcPr>
            <w:tcW w:w="178" w:type="dxa"/>
          </w:tcPr>
          <w:p w14:paraId="481C280E" w14:textId="77777777" w:rsidR="00584332" w:rsidRPr="00D12D0B" w:rsidRDefault="00584332" w:rsidP="005843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</w:tcPr>
          <w:p w14:paraId="7B398B42" w14:textId="09A08BFC" w:rsidR="00584332" w:rsidRPr="00D12D0B" w:rsidRDefault="00584332" w:rsidP="005843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D12D0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78" w:type="dxa"/>
          </w:tcPr>
          <w:p w14:paraId="69A04B93" w14:textId="77777777" w:rsidR="00584332" w:rsidRPr="00D12D0B" w:rsidRDefault="00584332" w:rsidP="005843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14:paraId="4580361F" w14:textId="6BB9065A" w:rsidR="00584332" w:rsidRPr="00D12D0B" w:rsidRDefault="00584332" w:rsidP="005843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D12D0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62A9166E" w14:textId="77777777" w:rsidR="00584332" w:rsidRPr="00D12D0B" w:rsidRDefault="00584332" w:rsidP="005843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BCE6BA1" w14:textId="61343EF1" w:rsidR="00584332" w:rsidRPr="00D12D0B" w:rsidRDefault="00584332" w:rsidP="005843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D12D0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89" w:type="dxa"/>
          </w:tcPr>
          <w:p w14:paraId="0903C806" w14:textId="77777777" w:rsidR="00584332" w:rsidRPr="00D12D0B" w:rsidRDefault="00584332" w:rsidP="00584332">
            <w:pPr>
              <w:pStyle w:val="acctmergecolhdg"/>
              <w:spacing w:line="2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891" w:type="dxa"/>
          </w:tcPr>
          <w:p w14:paraId="711D3B0F" w14:textId="7D968494" w:rsidR="00584332" w:rsidRPr="00D12D0B" w:rsidRDefault="00584332" w:rsidP="00C239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D12D0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89" w:type="dxa"/>
          </w:tcPr>
          <w:p w14:paraId="0A83E846" w14:textId="77777777" w:rsidR="00584332" w:rsidRPr="00D12D0B" w:rsidRDefault="00584332" w:rsidP="005843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14:paraId="017281FA" w14:textId="3DE24EFF" w:rsidR="00584332" w:rsidRPr="00D12D0B" w:rsidRDefault="00584332" w:rsidP="005843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D12D0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98" w:type="dxa"/>
          </w:tcPr>
          <w:p w14:paraId="20F0FE4F" w14:textId="77777777" w:rsidR="00584332" w:rsidRPr="00D12D0B" w:rsidRDefault="00584332" w:rsidP="005843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4ACA32B8" w14:textId="23C3F7C0" w:rsidR="00584332" w:rsidRPr="00D12D0B" w:rsidRDefault="00584332" w:rsidP="00C239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C23924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Pr="00D12D0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</w:tr>
      <w:tr w:rsidR="00737707" w:rsidRPr="00D12D0B" w14:paraId="39091763" w14:textId="4A089123" w:rsidTr="00514855">
        <w:trPr>
          <w:gridAfter w:val="2"/>
          <w:wAfter w:w="1656" w:type="dxa"/>
          <w:cantSplit/>
          <w:tblHeader/>
        </w:trPr>
        <w:tc>
          <w:tcPr>
            <w:tcW w:w="2970" w:type="dxa"/>
            <w:vAlign w:val="bottom"/>
          </w:tcPr>
          <w:p w14:paraId="1B69BB8E" w14:textId="77777777" w:rsidR="00584332" w:rsidRPr="00D12D0B" w:rsidRDefault="00584332" w:rsidP="00584332">
            <w:pPr>
              <w:pStyle w:val="acctfourfigures"/>
              <w:spacing w:line="2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5" w:type="dxa"/>
          </w:tcPr>
          <w:p w14:paraId="1CE44C2B" w14:textId="1FE8FEB6" w:rsidR="00584332" w:rsidRPr="00D12D0B" w:rsidRDefault="00584332" w:rsidP="005843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82" w:type="dxa"/>
          </w:tcPr>
          <w:p w14:paraId="7D4ABE2C" w14:textId="77777777" w:rsidR="00584332" w:rsidRPr="00D12D0B" w:rsidRDefault="00584332" w:rsidP="00584332">
            <w:pPr>
              <w:pStyle w:val="acctmergecolhdg"/>
              <w:spacing w:line="200" w:lineRule="exac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855" w:type="dxa"/>
            <w:gridSpan w:val="2"/>
          </w:tcPr>
          <w:p w14:paraId="376E92CC" w14:textId="7C4AEDEC" w:rsidR="00584332" w:rsidRPr="00D12D0B" w:rsidRDefault="00584332" w:rsidP="005843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80" w:type="dxa"/>
            <w:gridSpan w:val="2"/>
          </w:tcPr>
          <w:p w14:paraId="28027CD8" w14:textId="77777777" w:rsidR="00584332" w:rsidRPr="00D12D0B" w:rsidRDefault="00584332" w:rsidP="00584332">
            <w:pPr>
              <w:pStyle w:val="acctmergecolhdg"/>
              <w:spacing w:line="2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91" w:type="dxa"/>
            <w:gridSpan w:val="2"/>
          </w:tcPr>
          <w:p w14:paraId="027C310E" w14:textId="60D70F8A" w:rsidR="00584332" w:rsidRPr="00D12D0B" w:rsidRDefault="00584332" w:rsidP="005843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78" w:type="dxa"/>
            <w:gridSpan w:val="2"/>
          </w:tcPr>
          <w:p w14:paraId="71729D9B" w14:textId="77777777" w:rsidR="00584332" w:rsidRPr="00D12D0B" w:rsidRDefault="00584332" w:rsidP="00584332">
            <w:pPr>
              <w:pStyle w:val="acctmergecolhdg"/>
              <w:spacing w:line="2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812" w:type="dxa"/>
          </w:tcPr>
          <w:p w14:paraId="55153401" w14:textId="75851882" w:rsidR="00584332" w:rsidRPr="00D12D0B" w:rsidRDefault="00584332" w:rsidP="005843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80" w:type="dxa"/>
          </w:tcPr>
          <w:p w14:paraId="2978DC1D" w14:textId="77777777" w:rsidR="00584332" w:rsidRPr="00D12D0B" w:rsidRDefault="00584332" w:rsidP="005843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1CA0FE88" w14:textId="355317F1" w:rsidR="00584332" w:rsidRPr="00D12D0B" w:rsidRDefault="00584332" w:rsidP="005843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81" w:type="dxa"/>
          </w:tcPr>
          <w:p w14:paraId="67517182" w14:textId="77777777" w:rsidR="00584332" w:rsidRPr="00D12D0B" w:rsidRDefault="00584332" w:rsidP="005843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3A7C7AB8" w14:textId="1BD6A565" w:rsidR="00584332" w:rsidRPr="00D12D0B" w:rsidRDefault="00584332" w:rsidP="005843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78" w:type="dxa"/>
          </w:tcPr>
          <w:p w14:paraId="547CAD4C" w14:textId="77777777" w:rsidR="00584332" w:rsidRPr="00D12D0B" w:rsidRDefault="00584332" w:rsidP="005843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</w:tcPr>
          <w:p w14:paraId="4E112F40" w14:textId="08490063" w:rsidR="00584332" w:rsidRPr="00D12D0B" w:rsidRDefault="00584332" w:rsidP="005843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78" w:type="dxa"/>
          </w:tcPr>
          <w:p w14:paraId="044E80A5" w14:textId="77777777" w:rsidR="00584332" w:rsidRPr="00D12D0B" w:rsidRDefault="00584332" w:rsidP="005843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14:paraId="52A9FDFA" w14:textId="6FEDEF6B" w:rsidR="00584332" w:rsidRPr="00D12D0B" w:rsidRDefault="00584332" w:rsidP="005843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80" w:type="dxa"/>
          </w:tcPr>
          <w:p w14:paraId="5E8136F6" w14:textId="77777777" w:rsidR="00584332" w:rsidRPr="00D12D0B" w:rsidRDefault="00584332" w:rsidP="005843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E265EB9" w14:textId="207A938C" w:rsidR="00584332" w:rsidRPr="00D12D0B" w:rsidRDefault="00584332" w:rsidP="005843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89" w:type="dxa"/>
          </w:tcPr>
          <w:p w14:paraId="410CB380" w14:textId="77777777" w:rsidR="00584332" w:rsidRPr="00D12D0B" w:rsidRDefault="00584332" w:rsidP="005843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</w:tcPr>
          <w:p w14:paraId="1F4F1C9B" w14:textId="25554EBB" w:rsidR="00584332" w:rsidRPr="00D12D0B" w:rsidRDefault="00584332" w:rsidP="005843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89" w:type="dxa"/>
          </w:tcPr>
          <w:p w14:paraId="6228CC2A" w14:textId="77777777" w:rsidR="00584332" w:rsidRPr="00D12D0B" w:rsidRDefault="00584332" w:rsidP="005843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14:paraId="522D63F0" w14:textId="0374C3B9" w:rsidR="00584332" w:rsidRPr="00D12D0B" w:rsidRDefault="00584332" w:rsidP="005843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98" w:type="dxa"/>
          </w:tcPr>
          <w:p w14:paraId="325FD19E" w14:textId="77777777" w:rsidR="00584332" w:rsidRPr="00D12D0B" w:rsidRDefault="00584332" w:rsidP="005843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45B4D2D1" w14:textId="5F770E46" w:rsidR="00584332" w:rsidRPr="00D12D0B" w:rsidRDefault="00584332" w:rsidP="005843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</w:p>
        </w:tc>
      </w:tr>
      <w:tr w:rsidR="00584332" w:rsidRPr="00D12D0B" w14:paraId="57E1C7DB" w14:textId="77777777" w:rsidTr="00514855">
        <w:trPr>
          <w:gridAfter w:val="2"/>
          <w:wAfter w:w="1656" w:type="dxa"/>
          <w:cantSplit/>
          <w:trHeight w:val="245"/>
        </w:trPr>
        <w:tc>
          <w:tcPr>
            <w:tcW w:w="2970" w:type="dxa"/>
            <w:vAlign w:val="bottom"/>
          </w:tcPr>
          <w:p w14:paraId="46C8318E" w14:textId="77777777" w:rsidR="00584332" w:rsidRPr="00D12D0B" w:rsidRDefault="00584332" w:rsidP="0058433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82" w:type="dxa"/>
            <w:gridSpan w:val="4"/>
            <w:vAlign w:val="center"/>
          </w:tcPr>
          <w:p w14:paraId="14AA0A39" w14:textId="176916B3" w:rsidR="00584332" w:rsidRPr="00D12D0B" w:rsidRDefault="00584332" w:rsidP="005843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2D0B"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  <w:cs/>
              </w:rPr>
              <w:t>(</w:t>
            </w:r>
            <w:r w:rsidRPr="00D12D0B"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  <w:cs/>
                <w:lang w:bidi="th-TH"/>
              </w:rPr>
              <w:t>ร้อยละ</w:t>
            </w:r>
            <w:r w:rsidRPr="00D12D0B"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  <w:cs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5A56E1E8" w14:textId="77777777" w:rsidR="00584332" w:rsidRPr="00D12D0B" w:rsidRDefault="00584332" w:rsidP="0058433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1" w:type="dxa"/>
            <w:gridSpan w:val="5"/>
            <w:vAlign w:val="bottom"/>
          </w:tcPr>
          <w:p w14:paraId="3F9C892F" w14:textId="40F957DD" w:rsidR="00584332" w:rsidRPr="00D12D0B" w:rsidRDefault="00584332" w:rsidP="005843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2D0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  <w:vAlign w:val="bottom"/>
          </w:tcPr>
          <w:p w14:paraId="734797A1" w14:textId="77777777" w:rsidR="00584332" w:rsidRPr="00D12D0B" w:rsidRDefault="00584332" w:rsidP="0058433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84" w:type="dxa"/>
            <w:gridSpan w:val="15"/>
            <w:vAlign w:val="bottom"/>
          </w:tcPr>
          <w:p w14:paraId="226D5850" w14:textId="565D3925" w:rsidR="00584332" w:rsidRPr="00D12D0B" w:rsidRDefault="00584332" w:rsidP="005843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737707" w:rsidRPr="00D12D0B" w14:paraId="6F03E784" w14:textId="77777777" w:rsidTr="00514855">
        <w:trPr>
          <w:gridAfter w:val="2"/>
          <w:wAfter w:w="1656" w:type="dxa"/>
          <w:cantSplit/>
          <w:trHeight w:val="245"/>
        </w:trPr>
        <w:tc>
          <w:tcPr>
            <w:tcW w:w="2970" w:type="dxa"/>
            <w:vAlign w:val="bottom"/>
          </w:tcPr>
          <w:p w14:paraId="64759292" w14:textId="721EAA7A" w:rsidR="00584332" w:rsidRPr="00D12D0B" w:rsidRDefault="00584332" w:rsidP="00584332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2D0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845" w:type="dxa"/>
            <w:vAlign w:val="bottom"/>
          </w:tcPr>
          <w:p w14:paraId="3981BD69" w14:textId="77777777" w:rsidR="00584332" w:rsidRPr="00D12D0B" w:rsidRDefault="00584332" w:rsidP="00584332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414C3E89" w14:textId="77777777" w:rsidR="00584332" w:rsidRPr="00D12D0B" w:rsidRDefault="00584332" w:rsidP="00584332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vAlign w:val="bottom"/>
          </w:tcPr>
          <w:p w14:paraId="2507DBFF" w14:textId="77777777" w:rsidR="00584332" w:rsidRPr="00D12D0B" w:rsidRDefault="00584332" w:rsidP="00584332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98F9164" w14:textId="77777777" w:rsidR="00584332" w:rsidRPr="00D12D0B" w:rsidRDefault="00584332" w:rsidP="0058433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vAlign w:val="bottom"/>
          </w:tcPr>
          <w:p w14:paraId="53C9754E" w14:textId="77777777" w:rsidR="00584332" w:rsidRPr="00D12D0B" w:rsidRDefault="00584332" w:rsidP="0058433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72A61237" w14:textId="77777777" w:rsidR="00584332" w:rsidRPr="00D12D0B" w:rsidRDefault="00584332" w:rsidP="0058433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6815C2DC" w14:textId="77777777" w:rsidR="00584332" w:rsidRPr="00D12D0B" w:rsidRDefault="00584332" w:rsidP="0058433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5E16DEE" w14:textId="77777777" w:rsidR="00584332" w:rsidRPr="00D12D0B" w:rsidRDefault="00584332" w:rsidP="0058433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54430E8A" w14:textId="77777777" w:rsidR="00584332" w:rsidRPr="00D12D0B" w:rsidRDefault="00584332" w:rsidP="00584332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2B919E20" w14:textId="77777777" w:rsidR="00584332" w:rsidRPr="00D12D0B" w:rsidRDefault="00584332" w:rsidP="0058433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0C6BEAE0" w14:textId="77777777" w:rsidR="00584332" w:rsidRPr="00D12D0B" w:rsidRDefault="00584332" w:rsidP="0058433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231E3E29" w14:textId="77777777" w:rsidR="00584332" w:rsidRPr="00D12D0B" w:rsidRDefault="00584332" w:rsidP="0058433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5A4379DE" w14:textId="77777777" w:rsidR="00584332" w:rsidRPr="00D12D0B" w:rsidRDefault="00584332" w:rsidP="00584332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9A724B8" w14:textId="77777777" w:rsidR="00584332" w:rsidRPr="00D12D0B" w:rsidRDefault="00584332" w:rsidP="00584332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4C389656" w14:textId="77777777" w:rsidR="00584332" w:rsidRPr="00D12D0B" w:rsidRDefault="00584332" w:rsidP="00584332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1EC45DF" w14:textId="77777777" w:rsidR="00584332" w:rsidRPr="00D12D0B" w:rsidRDefault="00584332" w:rsidP="0058433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04153AD" w14:textId="77777777" w:rsidR="00584332" w:rsidRPr="00D12D0B" w:rsidRDefault="00584332" w:rsidP="00584332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" w:type="dxa"/>
            <w:vAlign w:val="bottom"/>
          </w:tcPr>
          <w:p w14:paraId="7534019D" w14:textId="77777777" w:rsidR="00584332" w:rsidRPr="00D12D0B" w:rsidRDefault="00584332" w:rsidP="0058433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672EE835" w14:textId="77777777" w:rsidR="00584332" w:rsidRPr="00D12D0B" w:rsidRDefault="00584332" w:rsidP="0058433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</w:tcPr>
          <w:p w14:paraId="0D8F22FB" w14:textId="77777777" w:rsidR="00584332" w:rsidRPr="00D12D0B" w:rsidRDefault="00584332" w:rsidP="00584332">
            <w:pPr>
              <w:pStyle w:val="acctfourfigures"/>
              <w:tabs>
                <w:tab w:val="clear" w:pos="765"/>
                <w:tab w:val="decimal" w:pos="0"/>
                <w:tab w:val="decimal" w:pos="73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14:paraId="473DB5F9" w14:textId="77777777" w:rsidR="00584332" w:rsidRPr="00D12D0B" w:rsidRDefault="00584332" w:rsidP="00584332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" w:type="dxa"/>
          </w:tcPr>
          <w:p w14:paraId="257AF38A" w14:textId="77777777" w:rsidR="00584332" w:rsidRPr="00D12D0B" w:rsidRDefault="00584332" w:rsidP="0058433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78DDC60D" w14:textId="77777777" w:rsidR="00584332" w:rsidRPr="00D12D0B" w:rsidRDefault="00584332" w:rsidP="00584332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14855" w:rsidRPr="00D12D0B" w14:paraId="7F64387B" w14:textId="0A0643C8" w:rsidTr="00514855">
        <w:trPr>
          <w:gridAfter w:val="2"/>
          <w:wAfter w:w="1656" w:type="dxa"/>
          <w:cantSplit/>
          <w:trHeight w:val="245"/>
        </w:trPr>
        <w:tc>
          <w:tcPr>
            <w:tcW w:w="2970" w:type="dxa"/>
            <w:vAlign w:val="bottom"/>
          </w:tcPr>
          <w:p w14:paraId="2123C329" w14:textId="77777777" w:rsidR="00514855" w:rsidRPr="00D12D0B" w:rsidRDefault="00514855" w:rsidP="00514855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สรรพสินค้าเซ็นทรัล จำกัด</w:t>
            </w:r>
          </w:p>
        </w:tc>
        <w:tc>
          <w:tcPr>
            <w:tcW w:w="845" w:type="dxa"/>
            <w:vAlign w:val="bottom"/>
          </w:tcPr>
          <w:p w14:paraId="2AAEEBE7" w14:textId="4CF747AA" w:rsidR="00514855" w:rsidRPr="00D12D0B" w:rsidRDefault="00514855" w:rsidP="00514855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D12D0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182" w:type="dxa"/>
            <w:vAlign w:val="bottom"/>
          </w:tcPr>
          <w:p w14:paraId="139CCC92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vAlign w:val="bottom"/>
          </w:tcPr>
          <w:p w14:paraId="0160B3BE" w14:textId="041F4FD1" w:rsidR="00514855" w:rsidRPr="00D12D0B" w:rsidRDefault="00514855" w:rsidP="00514855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D12D0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180" w:type="dxa"/>
            <w:gridSpan w:val="2"/>
            <w:vAlign w:val="bottom"/>
          </w:tcPr>
          <w:p w14:paraId="75DC2410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vAlign w:val="bottom"/>
          </w:tcPr>
          <w:p w14:paraId="196061D1" w14:textId="14F30016" w:rsidR="00514855" w:rsidRPr="00D12D0B" w:rsidRDefault="00514855" w:rsidP="0051485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D12D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335</w:t>
            </w:r>
          </w:p>
        </w:tc>
        <w:tc>
          <w:tcPr>
            <w:tcW w:w="178" w:type="dxa"/>
            <w:gridSpan w:val="2"/>
            <w:vAlign w:val="bottom"/>
          </w:tcPr>
          <w:p w14:paraId="21955270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78885F69" w14:textId="044B6FD1" w:rsidR="00514855" w:rsidRPr="00D12D0B" w:rsidRDefault="00514855" w:rsidP="00514855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D12D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335</w:t>
            </w:r>
          </w:p>
        </w:tc>
        <w:tc>
          <w:tcPr>
            <w:tcW w:w="180" w:type="dxa"/>
            <w:vAlign w:val="bottom"/>
          </w:tcPr>
          <w:p w14:paraId="22C13F59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6AA80B14" w14:textId="6378A299" w:rsidR="00514855" w:rsidRPr="00D12D0B" w:rsidRDefault="00514855" w:rsidP="00514855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D12D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807</w:t>
            </w:r>
          </w:p>
        </w:tc>
        <w:tc>
          <w:tcPr>
            <w:tcW w:w="181" w:type="dxa"/>
            <w:vAlign w:val="bottom"/>
          </w:tcPr>
          <w:p w14:paraId="4BBDDE9F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4E126A3B" w14:textId="575841AD" w:rsidR="00514855" w:rsidRPr="00D12D0B" w:rsidRDefault="00514855" w:rsidP="0051485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D12D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807</w:t>
            </w:r>
          </w:p>
        </w:tc>
        <w:tc>
          <w:tcPr>
            <w:tcW w:w="178" w:type="dxa"/>
            <w:vAlign w:val="bottom"/>
          </w:tcPr>
          <w:p w14:paraId="33822590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22E7CDC5" w14:textId="0E2A3C9B" w:rsidR="00514855" w:rsidRPr="00D12D0B" w:rsidRDefault="00514855" w:rsidP="00514855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31CDCAD8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3EEB96DD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F076051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90700EF" w14:textId="79673FCD" w:rsidR="00514855" w:rsidRPr="00D12D0B" w:rsidRDefault="00514855" w:rsidP="00514855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D12D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807</w:t>
            </w:r>
          </w:p>
        </w:tc>
        <w:tc>
          <w:tcPr>
            <w:tcW w:w="189" w:type="dxa"/>
            <w:vAlign w:val="bottom"/>
          </w:tcPr>
          <w:p w14:paraId="6CBB8DE3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723F3F17" w14:textId="18147D87" w:rsidR="00514855" w:rsidRPr="00D12D0B" w:rsidRDefault="00514855" w:rsidP="00514855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D12D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807</w:t>
            </w:r>
          </w:p>
        </w:tc>
        <w:tc>
          <w:tcPr>
            <w:tcW w:w="189" w:type="dxa"/>
          </w:tcPr>
          <w:p w14:paraId="064C284C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0"/>
                <w:tab w:val="decimal" w:pos="73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14:paraId="32B2A156" w14:textId="39C03A80" w:rsidR="00514855" w:rsidRPr="00D12D0B" w:rsidRDefault="00514855" w:rsidP="00514855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98" w:type="dxa"/>
          </w:tcPr>
          <w:p w14:paraId="09E41CCA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0"/>
                <w:tab w:val="decimal" w:pos="654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64" w:type="dxa"/>
          </w:tcPr>
          <w:p w14:paraId="2D62F858" w14:textId="587C84D9" w:rsidR="00514855" w:rsidRPr="00D12D0B" w:rsidRDefault="00514855" w:rsidP="00514855">
            <w:pPr>
              <w:pStyle w:val="acctfourfigures"/>
              <w:tabs>
                <w:tab w:val="clear" w:pos="765"/>
                <w:tab w:val="decimal" w:pos="654"/>
                <w:tab w:val="decimal" w:pos="680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17,692</w:t>
            </w:r>
          </w:p>
        </w:tc>
      </w:tr>
      <w:tr w:rsidR="00514855" w:rsidRPr="00D12D0B" w14:paraId="59EB3BC5" w14:textId="65A7BE10" w:rsidTr="00514855">
        <w:trPr>
          <w:gridAfter w:val="2"/>
          <w:wAfter w:w="1656" w:type="dxa"/>
          <w:cantSplit/>
          <w:trHeight w:val="272"/>
        </w:trPr>
        <w:tc>
          <w:tcPr>
            <w:tcW w:w="2970" w:type="dxa"/>
            <w:vAlign w:val="bottom"/>
          </w:tcPr>
          <w:p w14:paraId="0C457623" w14:textId="77777777" w:rsidR="00514855" w:rsidRPr="00D12D0B" w:rsidRDefault="00514855" w:rsidP="00514855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แมส คอนเซ็ปท์ จำกัด</w:t>
            </w:r>
          </w:p>
        </w:tc>
        <w:tc>
          <w:tcPr>
            <w:tcW w:w="845" w:type="dxa"/>
            <w:vAlign w:val="bottom"/>
          </w:tcPr>
          <w:p w14:paraId="0D7AAD01" w14:textId="4585203F" w:rsidR="00514855" w:rsidRPr="00D12D0B" w:rsidRDefault="00514855" w:rsidP="00514855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</w:t>
            </w:r>
            <w:r w:rsidRPr="00D12D0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</w:t>
            </w:r>
          </w:p>
        </w:tc>
        <w:tc>
          <w:tcPr>
            <w:tcW w:w="182" w:type="dxa"/>
            <w:vAlign w:val="bottom"/>
          </w:tcPr>
          <w:p w14:paraId="364BBADB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vAlign w:val="bottom"/>
          </w:tcPr>
          <w:p w14:paraId="124C45F1" w14:textId="645C2892" w:rsidR="00514855" w:rsidRPr="00D12D0B" w:rsidRDefault="00514855" w:rsidP="00514855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</w:t>
            </w:r>
            <w:r w:rsidRPr="00D12D0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</w:t>
            </w:r>
          </w:p>
        </w:tc>
        <w:tc>
          <w:tcPr>
            <w:tcW w:w="180" w:type="dxa"/>
            <w:gridSpan w:val="2"/>
            <w:vAlign w:val="bottom"/>
          </w:tcPr>
          <w:p w14:paraId="1323F4FD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vAlign w:val="bottom"/>
          </w:tcPr>
          <w:p w14:paraId="657A377E" w14:textId="49570A7B" w:rsidR="00514855" w:rsidRPr="00D12D0B" w:rsidRDefault="00514855" w:rsidP="0051485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262</w:t>
            </w:r>
          </w:p>
        </w:tc>
        <w:tc>
          <w:tcPr>
            <w:tcW w:w="178" w:type="dxa"/>
            <w:gridSpan w:val="2"/>
            <w:vAlign w:val="bottom"/>
          </w:tcPr>
          <w:p w14:paraId="1CAFD5B6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20A6610A" w14:textId="76282F6B" w:rsidR="00514855" w:rsidRPr="00D12D0B" w:rsidRDefault="00514855" w:rsidP="00514855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262</w:t>
            </w:r>
          </w:p>
        </w:tc>
        <w:tc>
          <w:tcPr>
            <w:tcW w:w="180" w:type="dxa"/>
            <w:vAlign w:val="bottom"/>
          </w:tcPr>
          <w:p w14:paraId="29E57FC5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646378D0" w14:textId="2602BEF2" w:rsidR="00514855" w:rsidRPr="00D12D0B" w:rsidRDefault="00514855" w:rsidP="00514855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237</w:t>
            </w:r>
          </w:p>
        </w:tc>
        <w:tc>
          <w:tcPr>
            <w:tcW w:w="181" w:type="dxa"/>
            <w:vAlign w:val="bottom"/>
          </w:tcPr>
          <w:p w14:paraId="571EB201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4F9FC686" w14:textId="57E44072" w:rsidR="00514855" w:rsidRPr="00D12D0B" w:rsidRDefault="00514855" w:rsidP="0051485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237</w:t>
            </w:r>
          </w:p>
        </w:tc>
        <w:tc>
          <w:tcPr>
            <w:tcW w:w="178" w:type="dxa"/>
            <w:vAlign w:val="bottom"/>
          </w:tcPr>
          <w:p w14:paraId="3F8FEDAD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0F9DEE60" w14:textId="0563B0A6" w:rsidR="00514855" w:rsidRPr="00D12D0B" w:rsidRDefault="00514855" w:rsidP="00514855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38CE9B43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692730A1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F8181C8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65CA1B5" w14:textId="09078F64" w:rsidR="00514855" w:rsidRPr="00D12D0B" w:rsidRDefault="00514855" w:rsidP="00514855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237</w:t>
            </w:r>
          </w:p>
        </w:tc>
        <w:tc>
          <w:tcPr>
            <w:tcW w:w="189" w:type="dxa"/>
            <w:vAlign w:val="bottom"/>
          </w:tcPr>
          <w:p w14:paraId="6AB4849A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2A4FFEB5" w14:textId="032F4691" w:rsidR="00514855" w:rsidRPr="00D12D0B" w:rsidRDefault="00514855" w:rsidP="00514855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237</w:t>
            </w:r>
          </w:p>
        </w:tc>
        <w:tc>
          <w:tcPr>
            <w:tcW w:w="189" w:type="dxa"/>
          </w:tcPr>
          <w:p w14:paraId="7E8547E6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0"/>
                <w:tab w:val="decimal" w:pos="73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14:paraId="5A244F32" w14:textId="211976FA" w:rsidR="00514855" w:rsidRPr="00D12D0B" w:rsidRDefault="00514855" w:rsidP="00514855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14:paraId="3DFF08C1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0"/>
                <w:tab w:val="decimal" w:pos="654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6F336651" w14:textId="68F615A2" w:rsidR="00514855" w:rsidRPr="00D12D0B" w:rsidRDefault="00514855" w:rsidP="00514855">
            <w:pPr>
              <w:pStyle w:val="acctfourfigures"/>
              <w:tabs>
                <w:tab w:val="clear" w:pos="765"/>
                <w:tab w:val="decimal" w:pos="654"/>
                <w:tab w:val="decimal" w:pos="680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514855" w:rsidRPr="00D12D0B" w14:paraId="14F9C0C3" w14:textId="21E930F5" w:rsidTr="00514855">
        <w:trPr>
          <w:gridAfter w:val="2"/>
          <w:wAfter w:w="1656" w:type="dxa"/>
          <w:cantSplit/>
          <w:trHeight w:val="362"/>
        </w:trPr>
        <w:tc>
          <w:tcPr>
            <w:tcW w:w="2970" w:type="dxa"/>
          </w:tcPr>
          <w:p w14:paraId="3060E27D" w14:textId="77777777" w:rsidR="00514855" w:rsidRPr="00D12D0B" w:rsidRDefault="00514855" w:rsidP="00514855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เอสเอสเอชดี จำกัด</w:t>
            </w:r>
          </w:p>
        </w:tc>
        <w:tc>
          <w:tcPr>
            <w:tcW w:w="845" w:type="dxa"/>
            <w:vAlign w:val="bottom"/>
          </w:tcPr>
          <w:p w14:paraId="43883F3A" w14:textId="1F32E269" w:rsidR="00514855" w:rsidRPr="00D12D0B" w:rsidRDefault="00514855" w:rsidP="00514855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D12D0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182" w:type="dxa"/>
            <w:vAlign w:val="bottom"/>
          </w:tcPr>
          <w:p w14:paraId="5CEE79F9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vAlign w:val="bottom"/>
          </w:tcPr>
          <w:p w14:paraId="43CA207F" w14:textId="5AB96E3E" w:rsidR="00514855" w:rsidRPr="00D12D0B" w:rsidRDefault="00514855" w:rsidP="00514855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D12D0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180" w:type="dxa"/>
            <w:gridSpan w:val="2"/>
            <w:vAlign w:val="bottom"/>
          </w:tcPr>
          <w:p w14:paraId="3C4D7636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vAlign w:val="bottom"/>
          </w:tcPr>
          <w:p w14:paraId="02BCD9CD" w14:textId="2B39FD42" w:rsidR="00514855" w:rsidRPr="00D12D0B" w:rsidRDefault="00514855" w:rsidP="0051485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255</w:t>
            </w:r>
          </w:p>
        </w:tc>
        <w:tc>
          <w:tcPr>
            <w:tcW w:w="178" w:type="dxa"/>
            <w:gridSpan w:val="2"/>
            <w:vAlign w:val="bottom"/>
          </w:tcPr>
          <w:p w14:paraId="21FC3B55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647CE5A6" w14:textId="178B1C8C" w:rsidR="00514855" w:rsidRPr="00D12D0B" w:rsidRDefault="00514855" w:rsidP="00514855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255</w:t>
            </w:r>
          </w:p>
        </w:tc>
        <w:tc>
          <w:tcPr>
            <w:tcW w:w="180" w:type="dxa"/>
            <w:vAlign w:val="bottom"/>
          </w:tcPr>
          <w:p w14:paraId="268303DF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0B385170" w14:textId="52640AF3" w:rsidR="00514855" w:rsidRPr="00D12D0B" w:rsidRDefault="00514855" w:rsidP="00514855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255</w:t>
            </w:r>
          </w:p>
        </w:tc>
        <w:tc>
          <w:tcPr>
            <w:tcW w:w="181" w:type="dxa"/>
            <w:vAlign w:val="bottom"/>
          </w:tcPr>
          <w:p w14:paraId="0A98FDD9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2A4F1E3D" w14:textId="5DC6DAED" w:rsidR="00514855" w:rsidRPr="00D12D0B" w:rsidRDefault="00514855" w:rsidP="0051485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255</w:t>
            </w:r>
          </w:p>
        </w:tc>
        <w:tc>
          <w:tcPr>
            <w:tcW w:w="178" w:type="dxa"/>
            <w:vAlign w:val="bottom"/>
          </w:tcPr>
          <w:p w14:paraId="3847CAAD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35371163" w14:textId="5C7C7578" w:rsidR="00514855" w:rsidRPr="00D12D0B" w:rsidRDefault="00514855" w:rsidP="00514855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1CA2C1D5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2AF2CB11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F6517FA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455B2A1" w14:textId="0214A2CF" w:rsidR="00514855" w:rsidRPr="00D12D0B" w:rsidRDefault="00514855" w:rsidP="00514855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255</w:t>
            </w:r>
          </w:p>
        </w:tc>
        <w:tc>
          <w:tcPr>
            <w:tcW w:w="189" w:type="dxa"/>
            <w:vAlign w:val="bottom"/>
          </w:tcPr>
          <w:p w14:paraId="06B2980B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0C7F9166" w14:textId="3A814B7C" w:rsidR="00514855" w:rsidRPr="00D12D0B" w:rsidRDefault="00514855" w:rsidP="00514855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255</w:t>
            </w:r>
          </w:p>
        </w:tc>
        <w:tc>
          <w:tcPr>
            <w:tcW w:w="189" w:type="dxa"/>
          </w:tcPr>
          <w:p w14:paraId="1CB284F1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0"/>
                <w:tab w:val="decimal" w:pos="73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14:paraId="07A2D49E" w14:textId="43A8C643" w:rsidR="00514855" w:rsidRPr="00D12D0B" w:rsidRDefault="00514855" w:rsidP="00514855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14:paraId="0CC35452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0"/>
                <w:tab w:val="decimal" w:pos="654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0A07E07A" w14:textId="3CCACD16" w:rsidR="00514855" w:rsidRPr="00D12D0B" w:rsidRDefault="00514855" w:rsidP="00514855">
            <w:pPr>
              <w:pStyle w:val="acctfourfigures"/>
              <w:tabs>
                <w:tab w:val="clear" w:pos="765"/>
                <w:tab w:val="decimal" w:pos="654"/>
                <w:tab w:val="decimal" w:pos="680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514855" w:rsidRPr="00D12D0B" w14:paraId="12F3AD79" w14:textId="6B3B6802" w:rsidTr="00514855">
        <w:trPr>
          <w:gridAfter w:val="2"/>
          <w:wAfter w:w="1656" w:type="dxa"/>
          <w:cantSplit/>
          <w:trHeight w:val="272"/>
        </w:trPr>
        <w:tc>
          <w:tcPr>
            <w:tcW w:w="2970" w:type="dxa"/>
          </w:tcPr>
          <w:p w14:paraId="4C64AFFD" w14:textId="77777777" w:rsidR="00514855" w:rsidRPr="00D12D0B" w:rsidRDefault="00514855" w:rsidP="00514855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พีบีเอชดี จำกัด</w:t>
            </w:r>
          </w:p>
        </w:tc>
        <w:tc>
          <w:tcPr>
            <w:tcW w:w="845" w:type="dxa"/>
            <w:vAlign w:val="bottom"/>
          </w:tcPr>
          <w:p w14:paraId="6500EA1D" w14:textId="7E24A198" w:rsidR="00514855" w:rsidRPr="00D12D0B" w:rsidRDefault="00514855" w:rsidP="00514855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D12D0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182" w:type="dxa"/>
            <w:vAlign w:val="bottom"/>
          </w:tcPr>
          <w:p w14:paraId="6F223B1D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vAlign w:val="bottom"/>
          </w:tcPr>
          <w:p w14:paraId="0F42CCE9" w14:textId="5C978D9F" w:rsidR="00514855" w:rsidRPr="00D12D0B" w:rsidRDefault="00514855" w:rsidP="00514855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D12D0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180" w:type="dxa"/>
            <w:gridSpan w:val="2"/>
            <w:vAlign w:val="bottom"/>
          </w:tcPr>
          <w:p w14:paraId="10BBC669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vAlign w:val="bottom"/>
          </w:tcPr>
          <w:p w14:paraId="0EB773BA" w14:textId="6AB58805" w:rsidR="00514855" w:rsidRPr="00D12D0B" w:rsidRDefault="00514855" w:rsidP="0051485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375</w:t>
            </w:r>
          </w:p>
        </w:tc>
        <w:tc>
          <w:tcPr>
            <w:tcW w:w="178" w:type="dxa"/>
            <w:gridSpan w:val="2"/>
            <w:vAlign w:val="bottom"/>
          </w:tcPr>
          <w:p w14:paraId="2EDF6849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4BB07775" w14:textId="3F12DD0E" w:rsidR="00514855" w:rsidRPr="00D12D0B" w:rsidRDefault="00514855" w:rsidP="00514855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375</w:t>
            </w:r>
          </w:p>
        </w:tc>
        <w:tc>
          <w:tcPr>
            <w:tcW w:w="180" w:type="dxa"/>
            <w:vAlign w:val="bottom"/>
          </w:tcPr>
          <w:p w14:paraId="4BE3B385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796AE45B" w14:textId="6304FF97" w:rsidR="00514855" w:rsidRPr="00D12D0B" w:rsidRDefault="00514855" w:rsidP="00514855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375</w:t>
            </w:r>
          </w:p>
        </w:tc>
        <w:tc>
          <w:tcPr>
            <w:tcW w:w="181" w:type="dxa"/>
            <w:vAlign w:val="bottom"/>
          </w:tcPr>
          <w:p w14:paraId="14C77E9B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4450CA6A" w14:textId="5920432D" w:rsidR="00514855" w:rsidRPr="00D12D0B" w:rsidRDefault="00514855" w:rsidP="0051485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375</w:t>
            </w:r>
          </w:p>
        </w:tc>
        <w:tc>
          <w:tcPr>
            <w:tcW w:w="178" w:type="dxa"/>
            <w:vAlign w:val="bottom"/>
          </w:tcPr>
          <w:p w14:paraId="6A7210A2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34F505AC" w14:textId="2DB35A08" w:rsidR="00514855" w:rsidRPr="00D12D0B" w:rsidRDefault="00514855" w:rsidP="00514855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36E763C3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65EB063B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45AEFD6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FAF9586" w14:textId="6CB68A81" w:rsidR="00514855" w:rsidRPr="00D12D0B" w:rsidRDefault="00514855" w:rsidP="00514855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375</w:t>
            </w:r>
          </w:p>
        </w:tc>
        <w:tc>
          <w:tcPr>
            <w:tcW w:w="189" w:type="dxa"/>
            <w:vAlign w:val="bottom"/>
          </w:tcPr>
          <w:p w14:paraId="7E07F2AB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11F584C8" w14:textId="479744AE" w:rsidR="00514855" w:rsidRPr="00D12D0B" w:rsidRDefault="00514855" w:rsidP="00514855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375</w:t>
            </w:r>
          </w:p>
        </w:tc>
        <w:tc>
          <w:tcPr>
            <w:tcW w:w="189" w:type="dxa"/>
          </w:tcPr>
          <w:p w14:paraId="0D0EB6EA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0"/>
                <w:tab w:val="decimal" w:pos="73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14:paraId="088BF72B" w14:textId="4B2A892D" w:rsidR="00514855" w:rsidRPr="00D12D0B" w:rsidRDefault="00514855" w:rsidP="00514855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14:paraId="7C95DD05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0"/>
                <w:tab w:val="decimal" w:pos="654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6111FDB3" w14:textId="39DD686D" w:rsidR="00514855" w:rsidRPr="00D12D0B" w:rsidRDefault="00514855" w:rsidP="00514855">
            <w:pPr>
              <w:pStyle w:val="acctfourfigures"/>
              <w:tabs>
                <w:tab w:val="clear" w:pos="765"/>
                <w:tab w:val="decimal" w:pos="654"/>
                <w:tab w:val="decimal" w:pos="680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514855" w:rsidRPr="00D12D0B" w14:paraId="6A4F842B" w14:textId="0A3EA84D" w:rsidTr="00514855">
        <w:trPr>
          <w:gridAfter w:val="2"/>
          <w:wAfter w:w="1656" w:type="dxa"/>
          <w:cantSplit/>
          <w:trHeight w:val="20"/>
        </w:trPr>
        <w:tc>
          <w:tcPr>
            <w:tcW w:w="2970" w:type="dxa"/>
          </w:tcPr>
          <w:p w14:paraId="2952B301" w14:textId="77777777" w:rsidR="00514855" w:rsidRPr="00D12D0B" w:rsidRDefault="00514855" w:rsidP="00514855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ซีอาร์ซี ไทวัสดุ จำกัด</w:t>
            </w:r>
          </w:p>
        </w:tc>
        <w:tc>
          <w:tcPr>
            <w:tcW w:w="845" w:type="dxa"/>
            <w:vAlign w:val="bottom"/>
          </w:tcPr>
          <w:p w14:paraId="691FB05B" w14:textId="5E58410C" w:rsidR="00514855" w:rsidRPr="00D12D0B" w:rsidRDefault="00514855" w:rsidP="00514855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D12D0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182" w:type="dxa"/>
            <w:vAlign w:val="bottom"/>
          </w:tcPr>
          <w:p w14:paraId="7FBD7822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vAlign w:val="bottom"/>
          </w:tcPr>
          <w:p w14:paraId="22B6B1D4" w14:textId="600BB360" w:rsidR="00514855" w:rsidRPr="00D12D0B" w:rsidRDefault="00514855" w:rsidP="00514855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D12D0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180" w:type="dxa"/>
            <w:gridSpan w:val="2"/>
            <w:vAlign w:val="bottom"/>
          </w:tcPr>
          <w:p w14:paraId="55D0E70F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vAlign w:val="bottom"/>
          </w:tcPr>
          <w:p w14:paraId="4A3D0A82" w14:textId="513006C0" w:rsidR="00514855" w:rsidRPr="00D12D0B" w:rsidRDefault="00514855" w:rsidP="0051485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D12D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430</w:t>
            </w:r>
          </w:p>
        </w:tc>
        <w:tc>
          <w:tcPr>
            <w:tcW w:w="178" w:type="dxa"/>
            <w:gridSpan w:val="2"/>
            <w:vAlign w:val="bottom"/>
          </w:tcPr>
          <w:p w14:paraId="22C8F1D3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11F1E1E7" w14:textId="06B04460" w:rsidR="00514855" w:rsidRPr="00D12D0B" w:rsidRDefault="00514855" w:rsidP="00514855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D12D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430</w:t>
            </w:r>
          </w:p>
        </w:tc>
        <w:tc>
          <w:tcPr>
            <w:tcW w:w="180" w:type="dxa"/>
            <w:vAlign w:val="bottom"/>
          </w:tcPr>
          <w:p w14:paraId="077421E1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0D4468BE" w14:textId="51CE3299" w:rsidR="00514855" w:rsidRPr="00D12D0B" w:rsidRDefault="00514855" w:rsidP="00514855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D12D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429</w:t>
            </w:r>
          </w:p>
        </w:tc>
        <w:tc>
          <w:tcPr>
            <w:tcW w:w="181" w:type="dxa"/>
            <w:vAlign w:val="bottom"/>
          </w:tcPr>
          <w:p w14:paraId="1472F6C0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1970E04B" w14:textId="0F7BF1FE" w:rsidR="00514855" w:rsidRPr="00D12D0B" w:rsidRDefault="00514855" w:rsidP="0051485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D12D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429</w:t>
            </w:r>
          </w:p>
        </w:tc>
        <w:tc>
          <w:tcPr>
            <w:tcW w:w="178" w:type="dxa"/>
            <w:vAlign w:val="bottom"/>
          </w:tcPr>
          <w:p w14:paraId="1A596E19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73E1682E" w14:textId="5491ABCA" w:rsidR="00514855" w:rsidRPr="00D12D0B" w:rsidRDefault="00514855" w:rsidP="00514855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2966A845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625226C5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4A64D41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AEE697C" w14:textId="31EC769F" w:rsidR="00514855" w:rsidRPr="00D12D0B" w:rsidRDefault="00514855" w:rsidP="00514855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D12D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429</w:t>
            </w:r>
          </w:p>
        </w:tc>
        <w:tc>
          <w:tcPr>
            <w:tcW w:w="189" w:type="dxa"/>
            <w:vAlign w:val="bottom"/>
          </w:tcPr>
          <w:p w14:paraId="2751C710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074E84F6" w14:textId="25DC78BC" w:rsidR="00514855" w:rsidRPr="00D12D0B" w:rsidRDefault="00514855" w:rsidP="00514855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D12D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429</w:t>
            </w:r>
          </w:p>
        </w:tc>
        <w:tc>
          <w:tcPr>
            <w:tcW w:w="189" w:type="dxa"/>
          </w:tcPr>
          <w:p w14:paraId="5454000F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0"/>
                <w:tab w:val="decimal" w:pos="73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14:paraId="35932BA6" w14:textId="7DFBF8B5" w:rsidR="00514855" w:rsidRPr="00D12D0B" w:rsidRDefault="00514855" w:rsidP="00514855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14:paraId="69FE3DDE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0"/>
                <w:tab w:val="decimal" w:pos="654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20CB5782" w14:textId="46813329" w:rsidR="00514855" w:rsidRPr="00D12D0B" w:rsidRDefault="00514855" w:rsidP="00514855">
            <w:pPr>
              <w:pStyle w:val="acctfourfigures"/>
              <w:tabs>
                <w:tab w:val="clear" w:pos="765"/>
                <w:tab w:val="decimal" w:pos="654"/>
                <w:tab w:val="decimal" w:pos="680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514855" w:rsidRPr="00D12D0B" w14:paraId="65BB1DA9" w14:textId="33E8DF48" w:rsidTr="00514855">
        <w:trPr>
          <w:gridAfter w:val="2"/>
          <w:wAfter w:w="1656" w:type="dxa"/>
          <w:cantSplit/>
          <w:trHeight w:val="335"/>
        </w:trPr>
        <w:tc>
          <w:tcPr>
            <w:tcW w:w="2970" w:type="dxa"/>
          </w:tcPr>
          <w:p w14:paraId="078E454F" w14:textId="77777777" w:rsidR="00514855" w:rsidRPr="00D12D0B" w:rsidRDefault="00514855" w:rsidP="00514855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แคปปิตัล ซี จำกัด</w:t>
            </w:r>
          </w:p>
        </w:tc>
        <w:tc>
          <w:tcPr>
            <w:tcW w:w="845" w:type="dxa"/>
            <w:vAlign w:val="bottom"/>
          </w:tcPr>
          <w:p w14:paraId="09DCC1FF" w14:textId="7AC45ADF" w:rsidR="00514855" w:rsidRPr="00D12D0B" w:rsidRDefault="00514855" w:rsidP="00514855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D12D0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182" w:type="dxa"/>
            <w:vAlign w:val="bottom"/>
          </w:tcPr>
          <w:p w14:paraId="750B18CB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vAlign w:val="bottom"/>
          </w:tcPr>
          <w:p w14:paraId="45C316B0" w14:textId="5575E7F1" w:rsidR="00514855" w:rsidRPr="00D12D0B" w:rsidRDefault="00514855" w:rsidP="00514855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D12D0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180" w:type="dxa"/>
            <w:gridSpan w:val="2"/>
            <w:vAlign w:val="bottom"/>
          </w:tcPr>
          <w:p w14:paraId="684A29FD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vAlign w:val="bottom"/>
          </w:tcPr>
          <w:p w14:paraId="0039B6C4" w14:textId="3A7FD2E9" w:rsidR="00514855" w:rsidRPr="00D12D0B" w:rsidRDefault="00514855" w:rsidP="0051485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Pr="00D12D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800</w:t>
            </w:r>
          </w:p>
        </w:tc>
        <w:tc>
          <w:tcPr>
            <w:tcW w:w="178" w:type="dxa"/>
            <w:gridSpan w:val="2"/>
            <w:vAlign w:val="bottom"/>
          </w:tcPr>
          <w:p w14:paraId="4125273D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495F252E" w14:textId="251402A0" w:rsidR="00514855" w:rsidRPr="00D12D0B" w:rsidRDefault="00514855" w:rsidP="00514855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Pr="00D12D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800</w:t>
            </w:r>
          </w:p>
        </w:tc>
        <w:tc>
          <w:tcPr>
            <w:tcW w:w="180" w:type="dxa"/>
            <w:vAlign w:val="bottom"/>
          </w:tcPr>
          <w:p w14:paraId="62222BA7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53F18C9E" w14:textId="6E780340" w:rsidR="00514855" w:rsidRPr="00D12D0B" w:rsidRDefault="00514855" w:rsidP="00514855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Pr="00D12D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815</w:t>
            </w:r>
          </w:p>
        </w:tc>
        <w:tc>
          <w:tcPr>
            <w:tcW w:w="181" w:type="dxa"/>
            <w:vAlign w:val="bottom"/>
          </w:tcPr>
          <w:p w14:paraId="74AC7943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17B506D0" w14:textId="17AF7C8F" w:rsidR="00514855" w:rsidRPr="00D12D0B" w:rsidRDefault="00514855" w:rsidP="0051485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Pr="00D12D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815</w:t>
            </w:r>
          </w:p>
        </w:tc>
        <w:tc>
          <w:tcPr>
            <w:tcW w:w="178" w:type="dxa"/>
            <w:vAlign w:val="bottom"/>
          </w:tcPr>
          <w:p w14:paraId="16D31CA0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3BFDEF68" w14:textId="737837C6" w:rsidR="00514855" w:rsidRPr="00D12D0B" w:rsidRDefault="00514855" w:rsidP="00514855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17D634FC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0FBB76F9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5CFF69D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634BBCE" w14:textId="578F70A0" w:rsidR="00514855" w:rsidRPr="00D12D0B" w:rsidRDefault="00514855" w:rsidP="00514855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Pr="00D12D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815</w:t>
            </w:r>
          </w:p>
        </w:tc>
        <w:tc>
          <w:tcPr>
            <w:tcW w:w="189" w:type="dxa"/>
            <w:vAlign w:val="bottom"/>
          </w:tcPr>
          <w:p w14:paraId="20158E5A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7602D53B" w14:textId="1718ACE4" w:rsidR="00514855" w:rsidRPr="00D12D0B" w:rsidRDefault="00514855" w:rsidP="00514855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Pr="00D12D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815</w:t>
            </w:r>
          </w:p>
        </w:tc>
        <w:tc>
          <w:tcPr>
            <w:tcW w:w="189" w:type="dxa"/>
          </w:tcPr>
          <w:p w14:paraId="45D54BB9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0"/>
                <w:tab w:val="decimal" w:pos="73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14:paraId="22C6D785" w14:textId="65948C07" w:rsidR="00514855" w:rsidRPr="00D12D0B" w:rsidRDefault="00514855" w:rsidP="00514855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14:paraId="4146BE97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0"/>
                <w:tab w:val="decimal" w:pos="654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07CAAAD2" w14:textId="0ECCC41C" w:rsidR="00514855" w:rsidRPr="00D12D0B" w:rsidRDefault="00514855" w:rsidP="00514855">
            <w:pPr>
              <w:pStyle w:val="acctfourfigures"/>
              <w:tabs>
                <w:tab w:val="clear" w:pos="765"/>
                <w:tab w:val="decimal" w:pos="654"/>
                <w:tab w:val="decimal" w:pos="680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514855" w:rsidRPr="00D12D0B" w14:paraId="56A2F78F" w14:textId="0507EFB8" w:rsidTr="00514855">
        <w:trPr>
          <w:gridAfter w:val="2"/>
          <w:wAfter w:w="1656" w:type="dxa"/>
          <w:cantSplit/>
          <w:trHeight w:val="272"/>
        </w:trPr>
        <w:tc>
          <w:tcPr>
            <w:tcW w:w="2970" w:type="dxa"/>
          </w:tcPr>
          <w:p w14:paraId="566DC585" w14:textId="77777777" w:rsidR="00514855" w:rsidRPr="00D12D0B" w:rsidRDefault="00514855" w:rsidP="00514855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เซ็นทรัลมาร์เก็ตติ้งกรุ๊ป จำกัด</w:t>
            </w:r>
          </w:p>
        </w:tc>
        <w:tc>
          <w:tcPr>
            <w:tcW w:w="845" w:type="dxa"/>
            <w:vAlign w:val="bottom"/>
          </w:tcPr>
          <w:p w14:paraId="34634FAE" w14:textId="59DF2455" w:rsidR="00514855" w:rsidRPr="00D12D0B" w:rsidRDefault="00514855" w:rsidP="00514855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D12D0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182" w:type="dxa"/>
            <w:vAlign w:val="bottom"/>
          </w:tcPr>
          <w:p w14:paraId="60F49422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vAlign w:val="bottom"/>
          </w:tcPr>
          <w:p w14:paraId="21E3D8F6" w14:textId="7D893610" w:rsidR="00514855" w:rsidRPr="00D12D0B" w:rsidRDefault="00514855" w:rsidP="00514855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D12D0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180" w:type="dxa"/>
            <w:gridSpan w:val="2"/>
            <w:vAlign w:val="bottom"/>
          </w:tcPr>
          <w:p w14:paraId="3D070B77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vAlign w:val="bottom"/>
          </w:tcPr>
          <w:p w14:paraId="524FB39D" w14:textId="54CB0258" w:rsidR="00514855" w:rsidRPr="00D12D0B" w:rsidRDefault="00514855" w:rsidP="0051485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D12D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876</w:t>
            </w:r>
          </w:p>
        </w:tc>
        <w:tc>
          <w:tcPr>
            <w:tcW w:w="178" w:type="dxa"/>
            <w:gridSpan w:val="2"/>
            <w:vAlign w:val="bottom"/>
          </w:tcPr>
          <w:p w14:paraId="56AA70A4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63B01EEA" w14:textId="4CBA41BE" w:rsidR="00514855" w:rsidRPr="00D12D0B" w:rsidRDefault="00514855" w:rsidP="00514855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D12D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876</w:t>
            </w:r>
          </w:p>
        </w:tc>
        <w:tc>
          <w:tcPr>
            <w:tcW w:w="180" w:type="dxa"/>
            <w:vAlign w:val="bottom"/>
          </w:tcPr>
          <w:p w14:paraId="769EE0F4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4828EAB3" w14:textId="0D21AF21" w:rsidR="00514855" w:rsidRPr="00D12D0B" w:rsidRDefault="00514855" w:rsidP="00514855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D12D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901</w:t>
            </w:r>
          </w:p>
        </w:tc>
        <w:tc>
          <w:tcPr>
            <w:tcW w:w="181" w:type="dxa"/>
            <w:vAlign w:val="bottom"/>
          </w:tcPr>
          <w:p w14:paraId="64C0AAD1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4E66134E" w14:textId="3F6F157A" w:rsidR="00514855" w:rsidRPr="00D12D0B" w:rsidRDefault="00514855" w:rsidP="0051485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D12D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901</w:t>
            </w:r>
          </w:p>
        </w:tc>
        <w:tc>
          <w:tcPr>
            <w:tcW w:w="178" w:type="dxa"/>
            <w:vAlign w:val="bottom"/>
          </w:tcPr>
          <w:p w14:paraId="3CFF6915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2D6F2AFD" w14:textId="6600AD80" w:rsidR="00514855" w:rsidRPr="00D12D0B" w:rsidRDefault="00514855" w:rsidP="00514855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1CD0F604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177AC395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BADF395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B668DC5" w14:textId="34E0932D" w:rsidR="00514855" w:rsidRPr="00D12D0B" w:rsidRDefault="00514855" w:rsidP="00514855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D12D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901</w:t>
            </w:r>
          </w:p>
        </w:tc>
        <w:tc>
          <w:tcPr>
            <w:tcW w:w="189" w:type="dxa"/>
            <w:vAlign w:val="bottom"/>
          </w:tcPr>
          <w:p w14:paraId="685994F5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4FB46567" w14:textId="41B84194" w:rsidR="00514855" w:rsidRPr="00D12D0B" w:rsidRDefault="00514855" w:rsidP="00514855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D12D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901</w:t>
            </w:r>
          </w:p>
        </w:tc>
        <w:tc>
          <w:tcPr>
            <w:tcW w:w="189" w:type="dxa"/>
          </w:tcPr>
          <w:p w14:paraId="78CF94A2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0"/>
                <w:tab w:val="decimal" w:pos="73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14:paraId="4E86086E" w14:textId="608C184C" w:rsidR="00514855" w:rsidRPr="00D12D0B" w:rsidRDefault="00514855" w:rsidP="00514855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14:paraId="06FE4E4A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0"/>
                <w:tab w:val="decimal" w:pos="654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1C840684" w14:textId="798D094D" w:rsidR="00514855" w:rsidRPr="00D12D0B" w:rsidRDefault="00514855" w:rsidP="00514855">
            <w:pPr>
              <w:pStyle w:val="acctfourfigures"/>
              <w:tabs>
                <w:tab w:val="clear" w:pos="765"/>
                <w:tab w:val="decimal" w:pos="654"/>
                <w:tab w:val="decimal" w:pos="680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102</w:t>
            </w:r>
          </w:p>
        </w:tc>
      </w:tr>
      <w:tr w:rsidR="00514855" w:rsidRPr="00D12D0B" w14:paraId="44D709AE" w14:textId="0FFAB0ED" w:rsidTr="00514855">
        <w:trPr>
          <w:gridAfter w:val="2"/>
          <w:wAfter w:w="1656" w:type="dxa"/>
          <w:cantSplit/>
          <w:trHeight w:val="20"/>
        </w:trPr>
        <w:tc>
          <w:tcPr>
            <w:tcW w:w="2970" w:type="dxa"/>
          </w:tcPr>
          <w:p w14:paraId="45000C4E" w14:textId="77777777" w:rsidR="00514855" w:rsidRPr="00D12D0B" w:rsidRDefault="00514855" w:rsidP="00514855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เซ็นทรัลกรุ๊ป ออนไลน์ จำกัด</w:t>
            </w:r>
          </w:p>
        </w:tc>
        <w:tc>
          <w:tcPr>
            <w:tcW w:w="845" w:type="dxa"/>
            <w:vAlign w:val="bottom"/>
          </w:tcPr>
          <w:p w14:paraId="408A6797" w14:textId="6081AC84" w:rsidR="00514855" w:rsidRPr="00D12D0B" w:rsidRDefault="00514855" w:rsidP="00514855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</w:t>
            </w:r>
            <w:r w:rsidRPr="00D12D0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82" w:type="dxa"/>
            <w:vAlign w:val="bottom"/>
          </w:tcPr>
          <w:p w14:paraId="18B4E34D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vAlign w:val="bottom"/>
          </w:tcPr>
          <w:p w14:paraId="6E80B379" w14:textId="661D38E8" w:rsidR="00514855" w:rsidRPr="00D12D0B" w:rsidRDefault="00514855" w:rsidP="00514855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</w:t>
            </w:r>
            <w:r w:rsidRPr="00D12D0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80" w:type="dxa"/>
            <w:gridSpan w:val="2"/>
            <w:vAlign w:val="bottom"/>
          </w:tcPr>
          <w:p w14:paraId="5A721321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vAlign w:val="bottom"/>
          </w:tcPr>
          <w:p w14:paraId="6554C1A9" w14:textId="0B25D1AC" w:rsidR="00514855" w:rsidRPr="00D12D0B" w:rsidRDefault="00514855" w:rsidP="0051485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300</w:t>
            </w:r>
          </w:p>
        </w:tc>
        <w:tc>
          <w:tcPr>
            <w:tcW w:w="178" w:type="dxa"/>
            <w:gridSpan w:val="2"/>
            <w:vAlign w:val="bottom"/>
          </w:tcPr>
          <w:p w14:paraId="7F966714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47FD5FAE" w14:textId="0C163BB1" w:rsidR="00514855" w:rsidRPr="00D12D0B" w:rsidRDefault="00514855" w:rsidP="00514855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300</w:t>
            </w:r>
          </w:p>
        </w:tc>
        <w:tc>
          <w:tcPr>
            <w:tcW w:w="180" w:type="dxa"/>
            <w:vAlign w:val="bottom"/>
          </w:tcPr>
          <w:p w14:paraId="5E4C61F6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33570CB5" w14:textId="604848A6" w:rsidR="00514855" w:rsidRPr="00D12D0B" w:rsidRDefault="00514855" w:rsidP="00514855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  <w:vAlign w:val="bottom"/>
          </w:tcPr>
          <w:p w14:paraId="2D8F5CA3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6FE1ADBB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578"/>
              </w:tabs>
              <w:spacing w:line="240" w:lineRule="auto"/>
              <w:ind w:left="-79" w:right="-9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3FD2DAF1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17261AB5" w14:textId="430CEA08" w:rsidR="00514855" w:rsidRPr="00D12D0B" w:rsidRDefault="00514855" w:rsidP="00514855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2BDB4C59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170CCDD3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140C2CF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C7E7105" w14:textId="267AF227" w:rsidR="00514855" w:rsidRPr="00D12D0B" w:rsidRDefault="00514855" w:rsidP="00514855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9" w:type="dxa"/>
            <w:vAlign w:val="bottom"/>
          </w:tcPr>
          <w:p w14:paraId="69C27CEB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653F34BC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9" w:type="dxa"/>
          </w:tcPr>
          <w:p w14:paraId="68896BC6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0"/>
                <w:tab w:val="decimal" w:pos="73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14:paraId="7AF88536" w14:textId="32AACC2E" w:rsidR="00514855" w:rsidRPr="00D12D0B" w:rsidRDefault="00514855" w:rsidP="00514855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14:paraId="2B1B533E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0"/>
                <w:tab w:val="decimal" w:pos="654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1F6225B4" w14:textId="5D67C844" w:rsidR="00514855" w:rsidRPr="00D12D0B" w:rsidRDefault="00514855" w:rsidP="00514855">
            <w:pPr>
              <w:pStyle w:val="acctfourfigures"/>
              <w:tabs>
                <w:tab w:val="clear" w:pos="765"/>
                <w:tab w:val="decimal" w:pos="654"/>
                <w:tab w:val="decimal" w:pos="680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514855" w:rsidRPr="00D12D0B" w14:paraId="4A15EF39" w14:textId="134D274F" w:rsidTr="00514855">
        <w:trPr>
          <w:gridAfter w:val="2"/>
          <w:wAfter w:w="1656" w:type="dxa"/>
          <w:cantSplit/>
          <w:trHeight w:val="20"/>
        </w:trPr>
        <w:tc>
          <w:tcPr>
            <w:tcW w:w="2970" w:type="dxa"/>
          </w:tcPr>
          <w:p w14:paraId="089B3BF2" w14:textId="77777777" w:rsidR="00514855" w:rsidRPr="00D12D0B" w:rsidRDefault="00514855" w:rsidP="00514855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เซ็นเนอร์จี อินโนเวชั่น จำกัด</w:t>
            </w:r>
          </w:p>
        </w:tc>
        <w:tc>
          <w:tcPr>
            <w:tcW w:w="845" w:type="dxa"/>
            <w:vAlign w:val="bottom"/>
          </w:tcPr>
          <w:p w14:paraId="20A40BA7" w14:textId="69C42369" w:rsidR="00514855" w:rsidRPr="00D12D0B" w:rsidRDefault="00514855" w:rsidP="00514855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D12D0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182" w:type="dxa"/>
            <w:vAlign w:val="bottom"/>
          </w:tcPr>
          <w:p w14:paraId="505FB89E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vAlign w:val="bottom"/>
          </w:tcPr>
          <w:p w14:paraId="033A7306" w14:textId="0CB23FA1" w:rsidR="00514855" w:rsidRPr="00D12D0B" w:rsidRDefault="00514855" w:rsidP="00514855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D12D0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180" w:type="dxa"/>
            <w:gridSpan w:val="2"/>
            <w:vAlign w:val="bottom"/>
          </w:tcPr>
          <w:p w14:paraId="745B56B0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vAlign w:val="bottom"/>
          </w:tcPr>
          <w:p w14:paraId="6F198FE7" w14:textId="44E975F2" w:rsidR="00514855" w:rsidRPr="00D12D0B" w:rsidRDefault="00514855" w:rsidP="0051485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</w:p>
        </w:tc>
        <w:tc>
          <w:tcPr>
            <w:tcW w:w="178" w:type="dxa"/>
            <w:gridSpan w:val="2"/>
            <w:vAlign w:val="bottom"/>
          </w:tcPr>
          <w:p w14:paraId="42B28C53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56BE2C49" w14:textId="5E0587EB" w:rsidR="00514855" w:rsidRPr="00D12D0B" w:rsidRDefault="00514855" w:rsidP="00514855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</w:p>
        </w:tc>
        <w:tc>
          <w:tcPr>
            <w:tcW w:w="180" w:type="dxa"/>
            <w:vAlign w:val="bottom"/>
          </w:tcPr>
          <w:p w14:paraId="58B5C815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50C9A61E" w14:textId="5017E2F8" w:rsidR="00514855" w:rsidRPr="00D12D0B" w:rsidRDefault="00514855" w:rsidP="00514855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  <w:vAlign w:val="bottom"/>
          </w:tcPr>
          <w:p w14:paraId="62F6BA97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2E613010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578"/>
              </w:tabs>
              <w:spacing w:line="240" w:lineRule="auto"/>
              <w:ind w:left="-79" w:right="-9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617D9D4B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2B082B07" w14:textId="617B0946" w:rsidR="00514855" w:rsidRPr="00D12D0B" w:rsidRDefault="00514855" w:rsidP="00514855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73676AC8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6178602F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20EC9B5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C5D0E67" w14:textId="55A87C9C" w:rsidR="00514855" w:rsidRPr="00D12D0B" w:rsidRDefault="00514855" w:rsidP="00514855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9" w:type="dxa"/>
            <w:vAlign w:val="bottom"/>
          </w:tcPr>
          <w:p w14:paraId="48FE639A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623FF138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9" w:type="dxa"/>
          </w:tcPr>
          <w:p w14:paraId="2A36A31E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0"/>
                <w:tab w:val="decimal" w:pos="73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14:paraId="0D1C8733" w14:textId="717AC473" w:rsidR="00514855" w:rsidRPr="00D12D0B" w:rsidRDefault="00514855" w:rsidP="00514855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14:paraId="1A7B6614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0"/>
                <w:tab w:val="decimal" w:pos="654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11E9CF07" w14:textId="0DCF5143" w:rsidR="00514855" w:rsidRPr="00D12D0B" w:rsidRDefault="00514855" w:rsidP="00514855">
            <w:pPr>
              <w:pStyle w:val="acctfourfigures"/>
              <w:tabs>
                <w:tab w:val="clear" w:pos="765"/>
                <w:tab w:val="decimal" w:pos="654"/>
                <w:tab w:val="decimal" w:pos="680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514855" w:rsidRPr="00D12D0B" w14:paraId="6CDF1BF9" w14:textId="51B80467" w:rsidTr="00514855">
        <w:trPr>
          <w:gridAfter w:val="2"/>
          <w:wAfter w:w="1656" w:type="dxa"/>
          <w:cantSplit/>
          <w:trHeight w:val="20"/>
        </w:trPr>
        <w:tc>
          <w:tcPr>
            <w:tcW w:w="2970" w:type="dxa"/>
            <w:vAlign w:val="bottom"/>
          </w:tcPr>
          <w:p w14:paraId="46873D8A" w14:textId="77777777" w:rsidR="00514855" w:rsidRPr="00D12D0B" w:rsidRDefault="00514855" w:rsidP="00514855">
            <w:pPr>
              <w:spacing w:line="240" w:lineRule="auto"/>
              <w:ind w:left="197" w:hanging="19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โรบินสัน จำกั</w:t>
            </w:r>
            <w:r w:rsidRPr="00D12D0B"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  <w:t>ด</w:t>
            </w:r>
            <w:r w:rsidRPr="00D12D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(มหาชน)                </w:t>
            </w:r>
          </w:p>
        </w:tc>
        <w:tc>
          <w:tcPr>
            <w:tcW w:w="845" w:type="dxa"/>
            <w:vAlign w:val="bottom"/>
          </w:tcPr>
          <w:p w14:paraId="2D769D0D" w14:textId="5424046E" w:rsidR="00514855" w:rsidRPr="00D12D0B" w:rsidRDefault="00514855" w:rsidP="00514855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72.31</w:t>
            </w:r>
          </w:p>
        </w:tc>
        <w:tc>
          <w:tcPr>
            <w:tcW w:w="182" w:type="dxa"/>
            <w:vAlign w:val="bottom"/>
          </w:tcPr>
          <w:p w14:paraId="3A73C18E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vAlign w:val="bottom"/>
          </w:tcPr>
          <w:p w14:paraId="05D54985" w14:textId="6D782D62" w:rsidR="00514855" w:rsidRPr="00D12D0B" w:rsidRDefault="00514855" w:rsidP="00514855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</w:t>
            </w:r>
            <w:r w:rsidRPr="00D12D0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</w:t>
            </w:r>
          </w:p>
        </w:tc>
        <w:tc>
          <w:tcPr>
            <w:tcW w:w="180" w:type="dxa"/>
            <w:gridSpan w:val="2"/>
            <w:vAlign w:val="bottom"/>
          </w:tcPr>
          <w:p w14:paraId="62721A21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vAlign w:val="bottom"/>
          </w:tcPr>
          <w:p w14:paraId="4E614146" w14:textId="4B5EA32C" w:rsidR="00514855" w:rsidRPr="00D12D0B" w:rsidRDefault="00514855" w:rsidP="0051485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D12D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943</w:t>
            </w:r>
          </w:p>
        </w:tc>
        <w:tc>
          <w:tcPr>
            <w:tcW w:w="178" w:type="dxa"/>
            <w:gridSpan w:val="2"/>
            <w:vAlign w:val="bottom"/>
          </w:tcPr>
          <w:p w14:paraId="0411F9BE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40A6A34C" w14:textId="6EEE77CE" w:rsidR="00514855" w:rsidRPr="00D12D0B" w:rsidRDefault="00514855" w:rsidP="00514855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D12D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943</w:t>
            </w:r>
          </w:p>
        </w:tc>
        <w:tc>
          <w:tcPr>
            <w:tcW w:w="180" w:type="dxa"/>
            <w:vAlign w:val="bottom"/>
          </w:tcPr>
          <w:p w14:paraId="53D37A11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72FEC7BF" w14:textId="0E4982FF" w:rsidR="00514855" w:rsidRPr="00D12D0B" w:rsidRDefault="00514855" w:rsidP="00514855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left="-79"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33,720</w:t>
            </w:r>
          </w:p>
        </w:tc>
        <w:tc>
          <w:tcPr>
            <w:tcW w:w="181" w:type="dxa"/>
            <w:vAlign w:val="bottom"/>
          </w:tcPr>
          <w:p w14:paraId="3341E7F8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026CD90F" w14:textId="58D09764" w:rsidR="00514855" w:rsidRPr="00D12D0B" w:rsidRDefault="00514855" w:rsidP="00514855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804</w:t>
            </w:r>
          </w:p>
        </w:tc>
        <w:tc>
          <w:tcPr>
            <w:tcW w:w="178" w:type="dxa"/>
            <w:vAlign w:val="bottom"/>
          </w:tcPr>
          <w:p w14:paraId="24CFBE43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50C2D174" w14:textId="481FB080" w:rsidR="00514855" w:rsidRPr="00D12D0B" w:rsidRDefault="00514855" w:rsidP="00514855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5CEA3A10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20C2595F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AEB5805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619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19C8EBD" w14:textId="3BC16096" w:rsidR="00514855" w:rsidRPr="00D12D0B" w:rsidRDefault="00514855" w:rsidP="00514855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33,720</w:t>
            </w:r>
          </w:p>
        </w:tc>
        <w:tc>
          <w:tcPr>
            <w:tcW w:w="189" w:type="dxa"/>
            <w:vAlign w:val="bottom"/>
          </w:tcPr>
          <w:p w14:paraId="3E1C90BF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</w:tcPr>
          <w:p w14:paraId="44D2FB2D" w14:textId="79FC12E0" w:rsidR="00514855" w:rsidRPr="00D12D0B" w:rsidRDefault="00514855" w:rsidP="00514855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804</w:t>
            </w:r>
          </w:p>
        </w:tc>
        <w:tc>
          <w:tcPr>
            <w:tcW w:w="189" w:type="dxa"/>
          </w:tcPr>
          <w:p w14:paraId="6CFACAEE" w14:textId="77777777" w:rsidR="00514855" w:rsidRPr="00D12D0B" w:rsidRDefault="00514855" w:rsidP="00514855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6C4807A4" w14:textId="656D36F4" w:rsidR="00514855" w:rsidRPr="00D12D0B" w:rsidRDefault="00514855" w:rsidP="00514855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3,213</w:t>
            </w:r>
          </w:p>
        </w:tc>
        <w:tc>
          <w:tcPr>
            <w:tcW w:w="198" w:type="dxa"/>
            <w:vAlign w:val="bottom"/>
          </w:tcPr>
          <w:p w14:paraId="68E9D00B" w14:textId="54FA2F54" w:rsidR="00514855" w:rsidRPr="00D12D0B" w:rsidRDefault="00514855" w:rsidP="00514855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1B8DBA7D" w14:textId="29E210A6" w:rsidR="00514855" w:rsidRPr="00D12D0B" w:rsidRDefault="00514855" w:rsidP="00514855">
            <w:pPr>
              <w:pStyle w:val="acctfourfigures"/>
              <w:tabs>
                <w:tab w:val="clear" w:pos="765"/>
                <w:tab w:val="decimal" w:pos="654"/>
                <w:tab w:val="decimal" w:pos="680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416</w:t>
            </w:r>
          </w:p>
        </w:tc>
      </w:tr>
      <w:tr w:rsidR="00B751BF" w:rsidRPr="00D12D0B" w14:paraId="53E3A61F" w14:textId="2738036F" w:rsidTr="00115453">
        <w:trPr>
          <w:gridAfter w:val="2"/>
          <w:wAfter w:w="1656" w:type="dxa"/>
          <w:cantSplit/>
          <w:trHeight w:val="371"/>
        </w:trPr>
        <w:tc>
          <w:tcPr>
            <w:tcW w:w="2970" w:type="dxa"/>
          </w:tcPr>
          <w:p w14:paraId="46410177" w14:textId="5A114998" w:rsidR="00B751BF" w:rsidRPr="00D12D0B" w:rsidRDefault="00B751BF" w:rsidP="00B751BF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82" w:type="dxa"/>
            <w:gridSpan w:val="4"/>
            <w:vAlign w:val="bottom"/>
          </w:tcPr>
          <w:p w14:paraId="61A91CF7" w14:textId="1369BA00" w:rsidR="00B751BF" w:rsidRPr="00D12D0B" w:rsidRDefault="00B751BF" w:rsidP="00B751BF">
            <w:pPr>
              <w:pStyle w:val="acctfourfigures"/>
              <w:tabs>
                <w:tab w:val="clear" w:pos="765"/>
                <w:tab w:val="decimal" w:pos="306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FC90D2B" w14:textId="77777777" w:rsidR="00B751BF" w:rsidRPr="00D12D0B" w:rsidRDefault="00B751BF" w:rsidP="00B751B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1" w:type="dxa"/>
            <w:gridSpan w:val="5"/>
            <w:vAlign w:val="bottom"/>
          </w:tcPr>
          <w:p w14:paraId="4F0AF181" w14:textId="77777777" w:rsidR="00B751BF" w:rsidRPr="00D12D0B" w:rsidRDefault="00B751BF" w:rsidP="00B751B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D12D0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ล้านยูโร</w:t>
            </w:r>
            <w:r w:rsidRPr="00D12D0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71DFB541" w14:textId="77777777" w:rsidR="00B751BF" w:rsidRPr="00D12D0B" w:rsidRDefault="00B751BF" w:rsidP="00B751B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84" w:type="dxa"/>
            <w:gridSpan w:val="15"/>
            <w:vAlign w:val="bottom"/>
          </w:tcPr>
          <w:p w14:paraId="2AE891BE" w14:textId="0DBD6C1D" w:rsidR="00B751BF" w:rsidRPr="00D12D0B" w:rsidRDefault="00B751BF" w:rsidP="00B751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B751BF" w:rsidRPr="00D12D0B" w14:paraId="48B0E6BF" w14:textId="372BE663" w:rsidTr="00514855">
        <w:trPr>
          <w:gridAfter w:val="2"/>
          <w:wAfter w:w="1656" w:type="dxa"/>
          <w:cantSplit/>
          <w:trHeight w:val="20"/>
        </w:trPr>
        <w:tc>
          <w:tcPr>
            <w:tcW w:w="2970" w:type="dxa"/>
          </w:tcPr>
          <w:p w14:paraId="5F68CDEC" w14:textId="77777777" w:rsidR="00B751BF" w:rsidRPr="00D12D0B" w:rsidRDefault="00B751BF" w:rsidP="00B751BF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cs/>
              </w:rPr>
              <w:t>CRC Holland B.V.</w:t>
            </w:r>
          </w:p>
        </w:tc>
        <w:tc>
          <w:tcPr>
            <w:tcW w:w="845" w:type="dxa"/>
            <w:vAlign w:val="bottom"/>
          </w:tcPr>
          <w:p w14:paraId="63F65515" w14:textId="7EE3603F" w:rsidR="00B751BF" w:rsidRPr="00D12D0B" w:rsidRDefault="00B751BF" w:rsidP="00B751BF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D12D0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82" w:type="dxa"/>
            <w:vAlign w:val="bottom"/>
          </w:tcPr>
          <w:p w14:paraId="7C2AFF56" w14:textId="77777777" w:rsidR="00B751BF" w:rsidRPr="00D12D0B" w:rsidRDefault="00B751BF" w:rsidP="00B751B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5" w:type="dxa"/>
            <w:vAlign w:val="bottom"/>
          </w:tcPr>
          <w:p w14:paraId="189277FC" w14:textId="61F92409" w:rsidR="00B751BF" w:rsidRPr="00D12D0B" w:rsidRDefault="00B751BF" w:rsidP="00B751BF">
            <w:pPr>
              <w:pStyle w:val="acctfourfigures"/>
              <w:tabs>
                <w:tab w:val="clear" w:pos="765"/>
                <w:tab w:val="decimal" w:pos="302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D12D0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81" w:type="dxa"/>
            <w:gridSpan w:val="2"/>
            <w:vAlign w:val="bottom"/>
          </w:tcPr>
          <w:p w14:paraId="4611CE32" w14:textId="77777777" w:rsidR="00B751BF" w:rsidRPr="00D12D0B" w:rsidRDefault="00B751BF" w:rsidP="00B751B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vAlign w:val="bottom"/>
          </w:tcPr>
          <w:p w14:paraId="3420313A" w14:textId="456E8BE4" w:rsidR="00B751BF" w:rsidRPr="00D12D0B" w:rsidRDefault="00B751BF" w:rsidP="00B751BF">
            <w:pPr>
              <w:pStyle w:val="acctfourfigures"/>
              <w:tabs>
                <w:tab w:val="clear" w:pos="765"/>
                <w:tab w:val="decimal" w:pos="49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</w:rPr>
              <w:t>26</w:t>
            </w:r>
          </w:p>
        </w:tc>
        <w:tc>
          <w:tcPr>
            <w:tcW w:w="178" w:type="dxa"/>
            <w:gridSpan w:val="2"/>
            <w:vAlign w:val="bottom"/>
          </w:tcPr>
          <w:p w14:paraId="520D4879" w14:textId="77777777" w:rsidR="00B751BF" w:rsidRPr="00D12D0B" w:rsidRDefault="00B751BF" w:rsidP="00B751B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gridSpan w:val="2"/>
            <w:vAlign w:val="bottom"/>
          </w:tcPr>
          <w:p w14:paraId="62A231F5" w14:textId="62FA2A67" w:rsidR="00B751BF" w:rsidRPr="00D12D0B" w:rsidRDefault="00B751BF" w:rsidP="00B751BF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</w:p>
        </w:tc>
        <w:tc>
          <w:tcPr>
            <w:tcW w:w="180" w:type="dxa"/>
            <w:vAlign w:val="bottom"/>
          </w:tcPr>
          <w:p w14:paraId="03636258" w14:textId="77777777" w:rsidR="00B751BF" w:rsidRPr="00D12D0B" w:rsidRDefault="00B751BF" w:rsidP="00B751B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16C07162" w14:textId="1BE25A1E" w:rsidR="00B751BF" w:rsidRPr="00D12D0B" w:rsidRDefault="00B751BF" w:rsidP="00B751BF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989</w:t>
            </w:r>
          </w:p>
        </w:tc>
        <w:tc>
          <w:tcPr>
            <w:tcW w:w="181" w:type="dxa"/>
            <w:vAlign w:val="bottom"/>
          </w:tcPr>
          <w:p w14:paraId="6FCA84E8" w14:textId="77777777" w:rsidR="00B751BF" w:rsidRPr="00D12D0B" w:rsidRDefault="00B751BF" w:rsidP="00B751B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47599CFC" w14:textId="23E27325" w:rsidR="00B751BF" w:rsidRPr="00D12D0B" w:rsidRDefault="00B751BF" w:rsidP="00B751BF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81" w:right="-78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989</w:t>
            </w:r>
          </w:p>
        </w:tc>
        <w:tc>
          <w:tcPr>
            <w:tcW w:w="178" w:type="dxa"/>
            <w:vAlign w:val="bottom"/>
          </w:tcPr>
          <w:p w14:paraId="53E84E2E" w14:textId="77777777" w:rsidR="00B751BF" w:rsidRPr="00D12D0B" w:rsidRDefault="00B751BF" w:rsidP="00B751B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120C245D" w14:textId="57D01EC5" w:rsidR="00B751BF" w:rsidRPr="00D12D0B" w:rsidRDefault="00B751BF" w:rsidP="00B751BF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76DBBB9B" w14:textId="77777777" w:rsidR="00B751BF" w:rsidRPr="00D12D0B" w:rsidRDefault="00B751BF" w:rsidP="00B751B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66B90F82" w14:textId="77777777" w:rsidR="00B751BF" w:rsidRPr="00D12D0B" w:rsidRDefault="00B751BF" w:rsidP="00B751BF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494E523" w14:textId="77777777" w:rsidR="00B751BF" w:rsidRPr="00D12D0B" w:rsidRDefault="00B751BF" w:rsidP="00B751B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F2753AB" w14:textId="11D6A524" w:rsidR="00B751BF" w:rsidRPr="00D12D0B" w:rsidRDefault="00B751BF" w:rsidP="00915CB1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989</w:t>
            </w:r>
          </w:p>
        </w:tc>
        <w:tc>
          <w:tcPr>
            <w:tcW w:w="189" w:type="dxa"/>
            <w:vAlign w:val="bottom"/>
          </w:tcPr>
          <w:p w14:paraId="62C1ACCC" w14:textId="77777777" w:rsidR="00B751BF" w:rsidRPr="00D12D0B" w:rsidRDefault="00B751BF" w:rsidP="00B751B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3B0EFA9B" w14:textId="59E18AFF" w:rsidR="00B751BF" w:rsidRPr="00D12D0B" w:rsidRDefault="00B751BF" w:rsidP="00B751BF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989</w:t>
            </w:r>
          </w:p>
        </w:tc>
        <w:tc>
          <w:tcPr>
            <w:tcW w:w="189" w:type="dxa"/>
          </w:tcPr>
          <w:p w14:paraId="0237C5A7" w14:textId="77777777" w:rsidR="00B751BF" w:rsidRPr="00D12D0B" w:rsidRDefault="00B751BF" w:rsidP="00B751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30A64ED1" w14:textId="1BC800E2" w:rsidR="00B751BF" w:rsidRPr="00D12D0B" w:rsidRDefault="00B751BF" w:rsidP="00B751BF">
            <w:pPr>
              <w:pStyle w:val="acctfourfigures"/>
              <w:tabs>
                <w:tab w:val="clear" w:pos="765"/>
                <w:tab w:val="decimal" w:pos="5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8" w:type="dxa"/>
            <w:vAlign w:val="bottom"/>
          </w:tcPr>
          <w:p w14:paraId="772A75C7" w14:textId="77777777" w:rsidR="00B751BF" w:rsidRPr="00D12D0B" w:rsidRDefault="00B751BF" w:rsidP="00B751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2A323EEE" w14:textId="62D6A98D" w:rsidR="00B751BF" w:rsidRPr="00D12D0B" w:rsidRDefault="00B751BF" w:rsidP="00B751BF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12D0B" w:rsidRPr="00D12D0B" w14:paraId="6D80A266" w14:textId="6033830D" w:rsidTr="00115453">
        <w:trPr>
          <w:gridAfter w:val="1"/>
          <w:wAfter w:w="828" w:type="dxa"/>
          <w:cantSplit/>
          <w:trHeight w:val="20"/>
        </w:trPr>
        <w:tc>
          <w:tcPr>
            <w:tcW w:w="2970" w:type="dxa"/>
          </w:tcPr>
          <w:p w14:paraId="717B67B5" w14:textId="2C5A267C" w:rsidR="00D12D0B" w:rsidRPr="00D12D0B" w:rsidRDefault="00D12D0B" w:rsidP="00D12D0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2" w:type="dxa"/>
            <w:gridSpan w:val="3"/>
            <w:vAlign w:val="bottom"/>
          </w:tcPr>
          <w:p w14:paraId="36E0A08C" w14:textId="4BFD7A4B" w:rsidR="00D12D0B" w:rsidRPr="00D12D0B" w:rsidRDefault="00D12D0B" w:rsidP="00D12D0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627BF4EC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0" w:type="dxa"/>
            <w:gridSpan w:val="6"/>
            <w:vAlign w:val="bottom"/>
          </w:tcPr>
          <w:p w14:paraId="3732CBB5" w14:textId="6CB1453E" w:rsidR="00D12D0B" w:rsidRPr="00D12D0B" w:rsidRDefault="00D12D0B" w:rsidP="00D12D0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(ล้านเวียดนามดอง)</w:t>
            </w:r>
          </w:p>
        </w:tc>
        <w:tc>
          <w:tcPr>
            <w:tcW w:w="180" w:type="dxa"/>
            <w:vAlign w:val="bottom"/>
          </w:tcPr>
          <w:p w14:paraId="32BD9FF1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2FADBB71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1" w:type="dxa"/>
            <w:vAlign w:val="bottom"/>
          </w:tcPr>
          <w:p w14:paraId="36FC9E31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144D83DD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81"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CC86263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2E737D81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FA29C5A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3C54DE0B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ED7326D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0B63EB0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" w:type="dxa"/>
            <w:vAlign w:val="bottom"/>
          </w:tcPr>
          <w:p w14:paraId="2A8FBD88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04AE6DA2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9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" w:type="dxa"/>
          </w:tcPr>
          <w:p w14:paraId="32B0A04B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14:paraId="3D0218D1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" w:type="dxa"/>
            <w:vAlign w:val="bottom"/>
          </w:tcPr>
          <w:p w14:paraId="6766CAD8" w14:textId="32F53992" w:rsidR="00D12D0B" w:rsidRPr="00D12D0B" w:rsidRDefault="00D12D0B" w:rsidP="00D12D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27BA5DFA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7279F460" w14:textId="77777777" w:rsidR="00D12D0B" w:rsidRPr="00D12D0B" w:rsidRDefault="00D12D0B" w:rsidP="00D12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D12D0B" w:rsidRPr="00D12D0B" w14:paraId="74E80E16" w14:textId="33B413AB" w:rsidTr="00514855">
        <w:trPr>
          <w:gridAfter w:val="2"/>
          <w:wAfter w:w="1656" w:type="dxa"/>
          <w:cantSplit/>
          <w:trHeight w:val="20"/>
        </w:trPr>
        <w:tc>
          <w:tcPr>
            <w:tcW w:w="2970" w:type="dxa"/>
          </w:tcPr>
          <w:p w14:paraId="4A25A909" w14:textId="77777777" w:rsidR="00D12D0B" w:rsidRPr="00D12D0B" w:rsidRDefault="00D12D0B" w:rsidP="00D12D0B">
            <w:pPr>
              <w:spacing w:line="240" w:lineRule="auto"/>
              <w:ind w:left="193" w:right="-174" w:hanging="193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</w:rPr>
              <w:t>Central Global Service Joint Stock Company</w:t>
            </w:r>
          </w:p>
        </w:tc>
        <w:tc>
          <w:tcPr>
            <w:tcW w:w="845" w:type="dxa"/>
            <w:vAlign w:val="bottom"/>
          </w:tcPr>
          <w:p w14:paraId="25171362" w14:textId="73F04E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D12D0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82" w:type="dxa"/>
            <w:vAlign w:val="bottom"/>
          </w:tcPr>
          <w:p w14:paraId="014F5EC3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5" w:type="dxa"/>
            <w:vAlign w:val="bottom"/>
          </w:tcPr>
          <w:p w14:paraId="5CF30F3E" w14:textId="2C3A44F5" w:rsidR="00D12D0B" w:rsidRPr="00D12D0B" w:rsidRDefault="00D12D0B" w:rsidP="00D12D0B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D12D0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81" w:type="dxa"/>
            <w:gridSpan w:val="2"/>
            <w:vAlign w:val="bottom"/>
          </w:tcPr>
          <w:p w14:paraId="739CA466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vAlign w:val="bottom"/>
          </w:tcPr>
          <w:p w14:paraId="5B5BD16B" w14:textId="3D85FFC2" w:rsidR="00D12D0B" w:rsidRPr="00D12D0B" w:rsidRDefault="00D12D0B" w:rsidP="00D12D0B">
            <w:pPr>
              <w:pStyle w:val="acctfourfigures"/>
              <w:tabs>
                <w:tab w:val="clear" w:pos="765"/>
                <w:tab w:val="decimal" w:pos="49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</w:rPr>
              <w:t>4,200</w:t>
            </w:r>
          </w:p>
        </w:tc>
        <w:tc>
          <w:tcPr>
            <w:tcW w:w="178" w:type="dxa"/>
            <w:gridSpan w:val="2"/>
            <w:vAlign w:val="bottom"/>
          </w:tcPr>
          <w:p w14:paraId="6C7DD328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gridSpan w:val="2"/>
            <w:vAlign w:val="bottom"/>
          </w:tcPr>
          <w:p w14:paraId="321A84D7" w14:textId="662C332D" w:rsidR="00D12D0B" w:rsidRPr="00D12D0B" w:rsidRDefault="00D12D0B" w:rsidP="00D12D0B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D12D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</w:p>
        </w:tc>
        <w:tc>
          <w:tcPr>
            <w:tcW w:w="180" w:type="dxa"/>
            <w:vAlign w:val="bottom"/>
          </w:tcPr>
          <w:p w14:paraId="3E6707BE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11A0E37C" w14:textId="55A7DEAE" w:rsidR="00D12D0B" w:rsidRPr="00D12D0B" w:rsidRDefault="00D12D0B" w:rsidP="00D12D0B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181" w:type="dxa"/>
            <w:vAlign w:val="bottom"/>
          </w:tcPr>
          <w:p w14:paraId="6443CF41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1872EE32" w14:textId="1E1A72EA" w:rsidR="00D12D0B" w:rsidRPr="00D12D0B" w:rsidRDefault="00D12D0B" w:rsidP="00D12D0B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81" w:right="-78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178" w:type="dxa"/>
            <w:vAlign w:val="bottom"/>
          </w:tcPr>
          <w:p w14:paraId="0C28B821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112C73CD" w14:textId="6639543D" w:rsidR="00D12D0B" w:rsidRPr="00D12D0B" w:rsidRDefault="00D12D0B" w:rsidP="00D12D0B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71634095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07B18E6A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1B13CC5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7751740" w14:textId="7289FE50" w:rsidR="00D12D0B" w:rsidRPr="00D12D0B" w:rsidRDefault="00D12D0B" w:rsidP="00915CB1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189" w:type="dxa"/>
            <w:vAlign w:val="bottom"/>
          </w:tcPr>
          <w:p w14:paraId="7209C93D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5F87EF51" w14:textId="4A0330ED" w:rsidR="00D12D0B" w:rsidRPr="00D12D0B" w:rsidRDefault="00D12D0B" w:rsidP="00D12D0B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91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189" w:type="dxa"/>
          </w:tcPr>
          <w:p w14:paraId="7CF4ED1C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5B394095" w14:textId="4BA0EA9B" w:rsidR="00D12D0B" w:rsidRPr="00D12D0B" w:rsidRDefault="00D12D0B" w:rsidP="00D12D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8" w:type="dxa"/>
            <w:vAlign w:val="bottom"/>
          </w:tcPr>
          <w:p w14:paraId="7C7A24F0" w14:textId="7D7D93C6" w:rsidR="00D12D0B" w:rsidRPr="00D12D0B" w:rsidRDefault="00D12D0B" w:rsidP="00D12D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1E63446A" w14:textId="77550D2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9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13BE7" w:rsidRPr="00D12D0B" w14:paraId="3F2232C1" w14:textId="77777777" w:rsidTr="00514855">
        <w:trPr>
          <w:gridAfter w:val="2"/>
          <w:wAfter w:w="1656" w:type="dxa"/>
          <w:cantSplit/>
          <w:trHeight w:val="20"/>
        </w:trPr>
        <w:tc>
          <w:tcPr>
            <w:tcW w:w="2970" w:type="dxa"/>
          </w:tcPr>
          <w:p w14:paraId="0B0E0529" w14:textId="77777777" w:rsidR="00313BE7" w:rsidRPr="00D12D0B" w:rsidRDefault="00313BE7" w:rsidP="00D12D0B">
            <w:pPr>
              <w:spacing w:line="240" w:lineRule="auto"/>
              <w:ind w:left="193" w:right="-174" w:hanging="19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5" w:type="dxa"/>
            <w:vAlign w:val="bottom"/>
          </w:tcPr>
          <w:p w14:paraId="33E8ACBE" w14:textId="77777777" w:rsidR="00313BE7" w:rsidRPr="00D12D0B" w:rsidRDefault="00313BE7" w:rsidP="00D12D0B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0037CD5E" w14:textId="77777777" w:rsidR="00313BE7" w:rsidRPr="00D12D0B" w:rsidRDefault="00313BE7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5" w:type="dxa"/>
            <w:vAlign w:val="bottom"/>
          </w:tcPr>
          <w:p w14:paraId="77CE488A" w14:textId="77777777" w:rsidR="00313BE7" w:rsidRPr="00D12D0B" w:rsidRDefault="00313BE7" w:rsidP="00D12D0B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3FC1DB95" w14:textId="77777777" w:rsidR="00313BE7" w:rsidRPr="00D12D0B" w:rsidRDefault="00313BE7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vAlign w:val="bottom"/>
          </w:tcPr>
          <w:p w14:paraId="0B11B853" w14:textId="77777777" w:rsidR="00313BE7" w:rsidRPr="00D12D0B" w:rsidRDefault="00313BE7" w:rsidP="00D12D0B">
            <w:pPr>
              <w:pStyle w:val="acctfourfigures"/>
              <w:tabs>
                <w:tab w:val="clear" w:pos="765"/>
                <w:tab w:val="decimal" w:pos="49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41D90FC9" w14:textId="77777777" w:rsidR="00313BE7" w:rsidRPr="00D12D0B" w:rsidRDefault="00313BE7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gridSpan w:val="2"/>
            <w:vAlign w:val="bottom"/>
          </w:tcPr>
          <w:p w14:paraId="3F3F5E5F" w14:textId="77777777" w:rsidR="00313BE7" w:rsidRPr="00D12D0B" w:rsidRDefault="00313BE7" w:rsidP="00D12D0B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D143FDE" w14:textId="77777777" w:rsidR="00313BE7" w:rsidRPr="00D12D0B" w:rsidRDefault="00313BE7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0CE3344B" w14:textId="77777777" w:rsidR="00313BE7" w:rsidRPr="00D12D0B" w:rsidRDefault="00313BE7" w:rsidP="00D12D0B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1" w:type="dxa"/>
            <w:vAlign w:val="bottom"/>
          </w:tcPr>
          <w:p w14:paraId="0359D27A" w14:textId="77777777" w:rsidR="00313BE7" w:rsidRPr="00D12D0B" w:rsidRDefault="00313BE7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27EC52C3" w14:textId="77777777" w:rsidR="00313BE7" w:rsidRPr="00D12D0B" w:rsidRDefault="00313BE7" w:rsidP="00D12D0B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81" w:right="-7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302FBE69" w14:textId="77777777" w:rsidR="00313BE7" w:rsidRPr="00D12D0B" w:rsidRDefault="00313BE7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32A88522" w14:textId="77777777" w:rsidR="00313BE7" w:rsidRPr="00D12D0B" w:rsidRDefault="00313BE7" w:rsidP="00D12D0B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06082BAB" w14:textId="77777777" w:rsidR="00313BE7" w:rsidRPr="00D12D0B" w:rsidRDefault="00313BE7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027FE916" w14:textId="77777777" w:rsidR="00313BE7" w:rsidRPr="00D12D0B" w:rsidRDefault="00313BE7" w:rsidP="00D12D0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01D99AF" w14:textId="77777777" w:rsidR="00313BE7" w:rsidRPr="00D12D0B" w:rsidRDefault="00313BE7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A9D73E5" w14:textId="77777777" w:rsidR="00313BE7" w:rsidRPr="00D12D0B" w:rsidRDefault="00313BE7" w:rsidP="00915CB1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vAlign w:val="bottom"/>
          </w:tcPr>
          <w:p w14:paraId="5573CDD5" w14:textId="77777777" w:rsidR="00313BE7" w:rsidRPr="00D12D0B" w:rsidRDefault="00313BE7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56AC566E" w14:textId="77777777" w:rsidR="00313BE7" w:rsidRPr="00D12D0B" w:rsidRDefault="00313BE7" w:rsidP="00D12D0B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9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</w:tcPr>
          <w:p w14:paraId="2C7C8E42" w14:textId="77777777" w:rsidR="00313BE7" w:rsidRPr="00D12D0B" w:rsidRDefault="00313BE7" w:rsidP="00D12D0B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416A3AB7" w14:textId="77777777" w:rsidR="00313BE7" w:rsidRPr="00D12D0B" w:rsidRDefault="00313BE7" w:rsidP="00D12D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" w:type="dxa"/>
            <w:vAlign w:val="bottom"/>
          </w:tcPr>
          <w:p w14:paraId="235B55ED" w14:textId="77777777" w:rsidR="00313BE7" w:rsidRPr="00D12D0B" w:rsidRDefault="00313BE7" w:rsidP="00D12D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01FC179A" w14:textId="77777777" w:rsidR="00313BE7" w:rsidRPr="00D12D0B" w:rsidRDefault="00313BE7" w:rsidP="00D12D0B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9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A1B08" w:rsidRPr="00D12D0B" w14:paraId="685E13E4" w14:textId="14E69100" w:rsidTr="0092269A">
        <w:trPr>
          <w:gridAfter w:val="1"/>
          <w:wAfter w:w="828" w:type="dxa"/>
          <w:cantSplit/>
          <w:trHeight w:val="20"/>
        </w:trPr>
        <w:tc>
          <w:tcPr>
            <w:tcW w:w="2970" w:type="dxa"/>
          </w:tcPr>
          <w:p w14:paraId="0571486C" w14:textId="360BBCA0" w:rsidR="001A1B08" w:rsidRPr="00D12D0B" w:rsidRDefault="001A1B08" w:rsidP="00D12D0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2" w:type="dxa"/>
            <w:gridSpan w:val="3"/>
            <w:vAlign w:val="bottom"/>
          </w:tcPr>
          <w:p w14:paraId="5AD280C9" w14:textId="6EA47D9F" w:rsidR="001A1B08" w:rsidRPr="00D12D0B" w:rsidRDefault="001A1B08" w:rsidP="00C23924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  <w:cs/>
              </w:rPr>
              <w:t>)</w:t>
            </w:r>
            <w:r w:rsidRPr="00D12D0B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ร้อยละ</w:t>
            </w:r>
            <w:r w:rsidRPr="00D12D0B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1" w:type="dxa"/>
            <w:gridSpan w:val="2"/>
            <w:vAlign w:val="bottom"/>
          </w:tcPr>
          <w:p w14:paraId="58A384D9" w14:textId="77777777" w:rsidR="001A1B08" w:rsidRPr="00D12D0B" w:rsidRDefault="001A1B08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0" w:type="dxa"/>
            <w:gridSpan w:val="6"/>
            <w:vAlign w:val="bottom"/>
          </w:tcPr>
          <w:p w14:paraId="142C4CE8" w14:textId="77777777" w:rsidR="001A1B08" w:rsidRPr="00D12D0B" w:rsidRDefault="001A1B08" w:rsidP="00D12D0B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D12D0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ล้านดอลล่าร์สหรัฐ</w:t>
            </w:r>
            <w:r w:rsidRPr="00D12D0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028F0C1E" w14:textId="77777777" w:rsidR="001A1B08" w:rsidRPr="00D12D0B" w:rsidRDefault="001A1B08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84" w:type="dxa"/>
            <w:gridSpan w:val="15"/>
            <w:vAlign w:val="bottom"/>
          </w:tcPr>
          <w:p w14:paraId="172FB3AF" w14:textId="4F045A92" w:rsidR="001A1B08" w:rsidRPr="00D12D0B" w:rsidRDefault="001A1B08" w:rsidP="001A1B0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  <w:tc>
          <w:tcPr>
            <w:tcW w:w="828" w:type="dxa"/>
            <w:vAlign w:val="bottom"/>
          </w:tcPr>
          <w:p w14:paraId="21B681C1" w14:textId="77777777" w:rsidR="001A1B08" w:rsidRPr="00D12D0B" w:rsidRDefault="001A1B08" w:rsidP="00D12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C23924" w:rsidRPr="00D12D0B" w14:paraId="04464C76" w14:textId="77777777" w:rsidTr="00514855">
        <w:trPr>
          <w:gridAfter w:val="1"/>
          <w:wAfter w:w="828" w:type="dxa"/>
          <w:cantSplit/>
          <w:trHeight w:val="20"/>
        </w:trPr>
        <w:tc>
          <w:tcPr>
            <w:tcW w:w="2970" w:type="dxa"/>
          </w:tcPr>
          <w:p w14:paraId="0F140B31" w14:textId="7B50122D" w:rsidR="00C23924" w:rsidRPr="00D12D0B" w:rsidRDefault="00C23924" w:rsidP="00D12D0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D12D0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บริษัทย่อยทางตรง </w:t>
            </w:r>
            <w:r w:rsidRPr="00D12D0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(</w:t>
            </w:r>
            <w:r w:rsidRPr="00D12D0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ต่อ)</w:t>
            </w:r>
          </w:p>
        </w:tc>
        <w:tc>
          <w:tcPr>
            <w:tcW w:w="845" w:type="dxa"/>
            <w:vAlign w:val="bottom"/>
          </w:tcPr>
          <w:p w14:paraId="0EFE209C" w14:textId="77777777" w:rsidR="00C23924" w:rsidRPr="00D12D0B" w:rsidRDefault="00C23924" w:rsidP="00D12D0B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4635B0ED" w14:textId="77777777" w:rsidR="00C23924" w:rsidRPr="00D12D0B" w:rsidRDefault="00C23924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5" w:type="dxa"/>
            <w:vAlign w:val="bottom"/>
          </w:tcPr>
          <w:p w14:paraId="14D14D0A" w14:textId="77777777" w:rsidR="00C23924" w:rsidRPr="00D12D0B" w:rsidRDefault="00C23924" w:rsidP="00D12D0B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3C854369" w14:textId="77777777" w:rsidR="00C23924" w:rsidRPr="00D12D0B" w:rsidRDefault="00C23924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0" w:type="dxa"/>
            <w:gridSpan w:val="6"/>
            <w:vAlign w:val="bottom"/>
          </w:tcPr>
          <w:p w14:paraId="5F77F79F" w14:textId="77777777" w:rsidR="00C23924" w:rsidRPr="00D12D0B" w:rsidRDefault="00C23924" w:rsidP="00D12D0B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8637EDB" w14:textId="77777777" w:rsidR="00C23924" w:rsidRPr="00D12D0B" w:rsidRDefault="00C23924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3C066735" w14:textId="77777777" w:rsidR="00C23924" w:rsidRPr="00D12D0B" w:rsidRDefault="00C23924" w:rsidP="00D12D0B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5CB23950" w14:textId="77777777" w:rsidR="00C23924" w:rsidRPr="00D12D0B" w:rsidRDefault="00C23924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3C4DA2D5" w14:textId="77777777" w:rsidR="00C23924" w:rsidRPr="00D12D0B" w:rsidRDefault="00C23924" w:rsidP="00D12D0B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81"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096C8705" w14:textId="77777777" w:rsidR="00C23924" w:rsidRPr="00D12D0B" w:rsidRDefault="00C23924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238482CA" w14:textId="77777777" w:rsidR="00C23924" w:rsidRPr="00D12D0B" w:rsidRDefault="00C23924" w:rsidP="00D12D0B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D9A4D29" w14:textId="77777777" w:rsidR="00C23924" w:rsidRPr="00D12D0B" w:rsidRDefault="00C23924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138EE634" w14:textId="77777777" w:rsidR="00C23924" w:rsidRPr="00D12D0B" w:rsidRDefault="00C23924" w:rsidP="00D12D0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C22173B" w14:textId="77777777" w:rsidR="00C23924" w:rsidRPr="00D12D0B" w:rsidRDefault="00C23924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2E21111" w14:textId="77777777" w:rsidR="00C23924" w:rsidRPr="00D12D0B" w:rsidRDefault="00C23924" w:rsidP="00D12D0B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" w:type="dxa"/>
            <w:vAlign w:val="bottom"/>
          </w:tcPr>
          <w:p w14:paraId="65B5A2E6" w14:textId="77777777" w:rsidR="00C23924" w:rsidRPr="00D12D0B" w:rsidRDefault="00C23924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043736C9" w14:textId="77777777" w:rsidR="00C23924" w:rsidRPr="00D12D0B" w:rsidRDefault="00C23924" w:rsidP="00D12D0B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9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" w:type="dxa"/>
          </w:tcPr>
          <w:p w14:paraId="553D7FB4" w14:textId="77777777" w:rsidR="00C23924" w:rsidRPr="00D12D0B" w:rsidRDefault="00C23924" w:rsidP="00D12D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14:paraId="33590F8E" w14:textId="77777777" w:rsidR="00C23924" w:rsidRPr="00D12D0B" w:rsidRDefault="00C23924" w:rsidP="00D12D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" w:type="dxa"/>
            <w:vAlign w:val="bottom"/>
          </w:tcPr>
          <w:p w14:paraId="7AB69B64" w14:textId="77777777" w:rsidR="00C23924" w:rsidRPr="00D12D0B" w:rsidRDefault="00C23924" w:rsidP="00D12D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4A743F3E" w14:textId="77777777" w:rsidR="00C23924" w:rsidRPr="00D12D0B" w:rsidRDefault="00C23924" w:rsidP="00D12D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68AB075C" w14:textId="77777777" w:rsidR="00C23924" w:rsidRPr="00D12D0B" w:rsidRDefault="00C23924" w:rsidP="00D12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D12D0B" w:rsidRPr="00D12D0B" w14:paraId="0C388E84" w14:textId="1C0CF327" w:rsidTr="00514855">
        <w:trPr>
          <w:gridAfter w:val="2"/>
          <w:wAfter w:w="1656" w:type="dxa"/>
          <w:cantSplit/>
          <w:trHeight w:val="20"/>
        </w:trPr>
        <w:tc>
          <w:tcPr>
            <w:tcW w:w="2970" w:type="dxa"/>
          </w:tcPr>
          <w:p w14:paraId="7C2DFB79" w14:textId="77777777" w:rsidR="00D12D0B" w:rsidRPr="00D12D0B" w:rsidRDefault="00D12D0B" w:rsidP="00D12D0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cs/>
              </w:rPr>
              <w:t>Hillborough Group Ltd.</w:t>
            </w:r>
          </w:p>
        </w:tc>
        <w:tc>
          <w:tcPr>
            <w:tcW w:w="845" w:type="dxa"/>
            <w:vAlign w:val="bottom"/>
          </w:tcPr>
          <w:p w14:paraId="4C7E1C24" w14:textId="64FF158D" w:rsidR="00D12D0B" w:rsidRPr="00D12D0B" w:rsidRDefault="00D12D0B" w:rsidP="00D12D0B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D12D0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82" w:type="dxa"/>
            <w:vAlign w:val="bottom"/>
          </w:tcPr>
          <w:p w14:paraId="1D0A6899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5" w:type="dxa"/>
            <w:vAlign w:val="bottom"/>
          </w:tcPr>
          <w:p w14:paraId="335B6F0E" w14:textId="3C10A7BD" w:rsidR="00D12D0B" w:rsidRPr="00D12D0B" w:rsidRDefault="00D12D0B" w:rsidP="00D12D0B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D12D0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81" w:type="dxa"/>
            <w:gridSpan w:val="2"/>
            <w:vAlign w:val="bottom"/>
          </w:tcPr>
          <w:p w14:paraId="55C02BC6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vAlign w:val="bottom"/>
          </w:tcPr>
          <w:p w14:paraId="485C33E7" w14:textId="1A74C80D" w:rsidR="00D12D0B" w:rsidRPr="00D12D0B" w:rsidRDefault="00D12D0B" w:rsidP="00D12D0B">
            <w:pPr>
              <w:pStyle w:val="acctfourfigures"/>
              <w:tabs>
                <w:tab w:val="clear" w:pos="765"/>
                <w:tab w:val="decimal" w:pos="49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</w:rPr>
              <w:t>527</w:t>
            </w:r>
          </w:p>
        </w:tc>
        <w:tc>
          <w:tcPr>
            <w:tcW w:w="178" w:type="dxa"/>
            <w:gridSpan w:val="2"/>
            <w:vAlign w:val="bottom"/>
          </w:tcPr>
          <w:p w14:paraId="1440111E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gridSpan w:val="2"/>
            <w:vAlign w:val="bottom"/>
          </w:tcPr>
          <w:p w14:paraId="78DD6A76" w14:textId="7685028B" w:rsidR="00D12D0B" w:rsidRPr="00D12D0B" w:rsidRDefault="00D12D0B" w:rsidP="00D12D0B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527</w:t>
            </w:r>
          </w:p>
        </w:tc>
        <w:tc>
          <w:tcPr>
            <w:tcW w:w="180" w:type="dxa"/>
            <w:vAlign w:val="bottom"/>
          </w:tcPr>
          <w:p w14:paraId="614A2468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74638737" w14:textId="24169261" w:rsidR="00D12D0B" w:rsidRPr="00D12D0B" w:rsidRDefault="00D12D0B" w:rsidP="00D12D0B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Pr="00D12D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255</w:t>
            </w:r>
          </w:p>
        </w:tc>
        <w:tc>
          <w:tcPr>
            <w:tcW w:w="181" w:type="dxa"/>
            <w:vAlign w:val="bottom"/>
          </w:tcPr>
          <w:p w14:paraId="2947363A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2BF8229E" w14:textId="4F1EF9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81" w:right="-78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Pr="00D12D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255</w:t>
            </w:r>
          </w:p>
        </w:tc>
        <w:tc>
          <w:tcPr>
            <w:tcW w:w="178" w:type="dxa"/>
            <w:vAlign w:val="bottom"/>
          </w:tcPr>
          <w:p w14:paraId="6954CF2D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759CF1FF" w14:textId="40619ED9" w:rsidR="00D12D0B" w:rsidRPr="00D12D0B" w:rsidRDefault="00D12D0B" w:rsidP="00D12D0B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20FCBF1F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1B3CC8ED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5F4FC93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28A4A07" w14:textId="32EE31A8" w:rsidR="00D12D0B" w:rsidRPr="00D12D0B" w:rsidRDefault="00D12D0B" w:rsidP="00D12D0B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Pr="00D12D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255</w:t>
            </w:r>
          </w:p>
        </w:tc>
        <w:tc>
          <w:tcPr>
            <w:tcW w:w="189" w:type="dxa"/>
            <w:vAlign w:val="bottom"/>
          </w:tcPr>
          <w:p w14:paraId="2E46B1FB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57439149" w14:textId="6438A39A" w:rsidR="00D12D0B" w:rsidRPr="00D12D0B" w:rsidRDefault="00D12D0B" w:rsidP="00D12D0B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right="7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Pr="00D12D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255</w:t>
            </w:r>
          </w:p>
        </w:tc>
        <w:tc>
          <w:tcPr>
            <w:tcW w:w="189" w:type="dxa"/>
          </w:tcPr>
          <w:p w14:paraId="56297782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0FDA95D7" w14:textId="719C8D5F" w:rsidR="00D12D0B" w:rsidRPr="00D12D0B" w:rsidRDefault="00D12D0B" w:rsidP="00D12D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8" w:type="dxa"/>
            <w:vAlign w:val="bottom"/>
          </w:tcPr>
          <w:p w14:paraId="6926AFF1" w14:textId="559B1142" w:rsidR="00D12D0B" w:rsidRPr="00D12D0B" w:rsidRDefault="00D12D0B" w:rsidP="00D12D0B">
            <w:pPr>
              <w:pStyle w:val="acctfourfigures"/>
              <w:tabs>
                <w:tab w:val="clear" w:pos="765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37D8E9F2" w14:textId="1DE86190" w:rsidR="00D12D0B" w:rsidRPr="00D12D0B" w:rsidRDefault="00D12D0B" w:rsidP="00D12D0B">
            <w:pPr>
              <w:pStyle w:val="acctfourfigures"/>
              <w:tabs>
                <w:tab w:val="clear" w:pos="765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12D0B" w:rsidRPr="00D12D0B" w14:paraId="5D9EB206" w14:textId="77777777" w:rsidTr="00514855">
        <w:trPr>
          <w:gridAfter w:val="2"/>
          <w:wAfter w:w="1656" w:type="dxa"/>
          <w:cantSplit/>
          <w:trHeight w:val="20"/>
        </w:trPr>
        <w:tc>
          <w:tcPr>
            <w:tcW w:w="2970" w:type="dxa"/>
          </w:tcPr>
          <w:p w14:paraId="4C172EF8" w14:textId="44E3EAE5" w:rsidR="00D12D0B" w:rsidRPr="00D12D0B" w:rsidRDefault="00D12D0B" w:rsidP="00D12D0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</w:rPr>
              <w:t>Central US Trading Ltd.</w:t>
            </w:r>
          </w:p>
        </w:tc>
        <w:tc>
          <w:tcPr>
            <w:tcW w:w="845" w:type="dxa"/>
            <w:vAlign w:val="bottom"/>
          </w:tcPr>
          <w:p w14:paraId="15E2B867" w14:textId="28EAB8D6" w:rsidR="00D12D0B" w:rsidRPr="00D12D0B" w:rsidRDefault="00D12D0B" w:rsidP="00D12D0B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D12D0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82" w:type="dxa"/>
            <w:vAlign w:val="bottom"/>
          </w:tcPr>
          <w:p w14:paraId="35C9174B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5" w:type="dxa"/>
            <w:vAlign w:val="bottom"/>
          </w:tcPr>
          <w:p w14:paraId="7E8F63D8" w14:textId="45DA7D6A" w:rsidR="00D12D0B" w:rsidRPr="00D12D0B" w:rsidRDefault="00D12D0B" w:rsidP="00D12D0B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D12D0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81" w:type="dxa"/>
            <w:gridSpan w:val="2"/>
            <w:vAlign w:val="bottom"/>
          </w:tcPr>
          <w:p w14:paraId="5DF6603C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vAlign w:val="bottom"/>
          </w:tcPr>
          <w:p w14:paraId="4FD6C6EC" w14:textId="0D2B55D8" w:rsidR="00D12D0B" w:rsidRPr="00D12D0B" w:rsidRDefault="00D12D0B" w:rsidP="00D12D0B">
            <w:pPr>
              <w:pStyle w:val="acctfourfigures"/>
              <w:tabs>
                <w:tab w:val="clear" w:pos="765"/>
                <w:tab w:val="decimal" w:pos="49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gridSpan w:val="2"/>
            <w:vAlign w:val="bottom"/>
          </w:tcPr>
          <w:p w14:paraId="7D9A1F80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gridSpan w:val="2"/>
            <w:vAlign w:val="bottom"/>
          </w:tcPr>
          <w:p w14:paraId="1CB7748D" w14:textId="0A5C70DA" w:rsidR="00D12D0B" w:rsidRPr="00D12D0B" w:rsidRDefault="00D12D0B" w:rsidP="00D133C3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4FF1339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08914EEC" w14:textId="10FA4C90" w:rsidR="00D12D0B" w:rsidRPr="00D12D0B" w:rsidRDefault="00D12D0B" w:rsidP="00D12D0B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181" w:type="dxa"/>
            <w:vAlign w:val="bottom"/>
          </w:tcPr>
          <w:p w14:paraId="498D65B6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5083D6E0" w14:textId="78C7CF67" w:rsidR="00D12D0B" w:rsidRPr="00D12D0B" w:rsidRDefault="00D12D0B" w:rsidP="00D12D0B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81" w:right="-78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178" w:type="dxa"/>
            <w:vAlign w:val="bottom"/>
          </w:tcPr>
          <w:p w14:paraId="6CD72E75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161E2B9A" w14:textId="7C17B9E1" w:rsidR="00D12D0B" w:rsidRPr="00D12D0B" w:rsidRDefault="00D12D0B" w:rsidP="00D12D0B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1E7B7868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01C6EFDF" w14:textId="5369408E" w:rsidR="00D12D0B" w:rsidRPr="00D12D0B" w:rsidRDefault="00D12D0B" w:rsidP="00D12D0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7ECF96E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929CC60" w14:textId="76F3D7C3" w:rsidR="00D12D0B" w:rsidRPr="00D12D0B" w:rsidRDefault="00D12D0B" w:rsidP="00D12D0B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189" w:type="dxa"/>
            <w:vAlign w:val="bottom"/>
          </w:tcPr>
          <w:p w14:paraId="03926070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218A48D5" w14:textId="3300658E" w:rsidR="00D12D0B" w:rsidRPr="00D12D0B" w:rsidRDefault="00D12D0B" w:rsidP="00D12D0B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right="7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189" w:type="dxa"/>
          </w:tcPr>
          <w:p w14:paraId="5118EA4C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43E1340F" w14:textId="76F38216" w:rsidR="00D12D0B" w:rsidRPr="00D12D0B" w:rsidRDefault="00D12D0B" w:rsidP="00D12D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8" w:type="dxa"/>
            <w:vAlign w:val="bottom"/>
          </w:tcPr>
          <w:p w14:paraId="3197041C" w14:textId="77777777" w:rsidR="00D12D0B" w:rsidRPr="00D12D0B" w:rsidRDefault="00D12D0B" w:rsidP="00D12D0B">
            <w:pPr>
              <w:pStyle w:val="acctfourfigures"/>
              <w:tabs>
                <w:tab w:val="clear" w:pos="765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098565CA" w14:textId="76D28FB5" w:rsidR="00D12D0B" w:rsidRPr="00D12D0B" w:rsidRDefault="00D12D0B" w:rsidP="00D12D0B">
            <w:pPr>
              <w:pStyle w:val="acctfourfigures"/>
              <w:tabs>
                <w:tab w:val="clear" w:pos="765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12D0B" w:rsidRPr="00D12D0B" w14:paraId="04852593" w14:textId="2DAEAFE2" w:rsidTr="00514855">
        <w:trPr>
          <w:gridAfter w:val="2"/>
          <w:wAfter w:w="1656" w:type="dxa"/>
          <w:cantSplit/>
          <w:trHeight w:val="20"/>
        </w:trPr>
        <w:tc>
          <w:tcPr>
            <w:tcW w:w="2970" w:type="dxa"/>
          </w:tcPr>
          <w:p w14:paraId="4C6808AA" w14:textId="77777777" w:rsidR="00D12D0B" w:rsidRPr="00D12D0B" w:rsidRDefault="00D12D0B" w:rsidP="00D12D0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5" w:type="dxa"/>
            <w:vAlign w:val="bottom"/>
          </w:tcPr>
          <w:p w14:paraId="6DC139B0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28CF119F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5" w:type="dxa"/>
            <w:vAlign w:val="bottom"/>
          </w:tcPr>
          <w:p w14:paraId="2AE3BDD4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7DF64946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vAlign w:val="bottom"/>
          </w:tcPr>
          <w:p w14:paraId="6C660BC5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21DE82D3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gridSpan w:val="2"/>
            <w:vAlign w:val="bottom"/>
          </w:tcPr>
          <w:p w14:paraId="704D8EAC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A675B43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1A250012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18806724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11019730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81"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0511CE61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17270CB9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01FD27F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6FDB424D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98B80F4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7DEE996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" w:type="dxa"/>
            <w:vAlign w:val="bottom"/>
          </w:tcPr>
          <w:p w14:paraId="0DB3C3E9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374BB5CD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8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" w:type="dxa"/>
          </w:tcPr>
          <w:p w14:paraId="6E8A40E0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48E7D58C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" w:type="dxa"/>
            <w:vAlign w:val="bottom"/>
          </w:tcPr>
          <w:p w14:paraId="446F7FC3" w14:textId="0FCFF08B" w:rsidR="00D12D0B" w:rsidRPr="00D12D0B" w:rsidRDefault="00D12D0B" w:rsidP="00D12D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219E4E2A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12D0B" w:rsidRPr="00D12D0B" w14:paraId="72AFDBDA" w14:textId="06E00D91" w:rsidTr="00514855">
        <w:trPr>
          <w:cantSplit/>
          <w:trHeight w:val="20"/>
        </w:trPr>
        <w:tc>
          <w:tcPr>
            <w:tcW w:w="2970" w:type="dxa"/>
          </w:tcPr>
          <w:p w14:paraId="02FF21B1" w14:textId="77777777" w:rsidR="00D12D0B" w:rsidRPr="00D12D0B" w:rsidRDefault="00D12D0B" w:rsidP="00D12D0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845" w:type="dxa"/>
          </w:tcPr>
          <w:p w14:paraId="2009DC69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</w:tcPr>
          <w:p w14:paraId="35595A6C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5" w:type="dxa"/>
          </w:tcPr>
          <w:p w14:paraId="3FEEB681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gridSpan w:val="2"/>
          </w:tcPr>
          <w:p w14:paraId="43DC4177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0" w:type="dxa"/>
            <w:gridSpan w:val="6"/>
            <w:vAlign w:val="center"/>
          </w:tcPr>
          <w:p w14:paraId="73C83A75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</w:tcPr>
          <w:p w14:paraId="63779E9A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7F0C5CC6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1850082D" w14:textId="77777777" w:rsidR="00D12D0B" w:rsidRPr="00D12D0B" w:rsidRDefault="00D12D0B" w:rsidP="00D12D0B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51565DB8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81"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79563E99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</w:tcPr>
          <w:p w14:paraId="7CAC5CDA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7B731F56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14:paraId="0A862819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7BCF251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6A8DFDA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" w:type="dxa"/>
          </w:tcPr>
          <w:p w14:paraId="17A05A2E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</w:tcPr>
          <w:p w14:paraId="4F924A48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8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" w:type="dxa"/>
          </w:tcPr>
          <w:p w14:paraId="3A388E3D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551"/>
                <w:tab w:val="decimal" w:pos="619"/>
              </w:tabs>
              <w:spacing w:line="240" w:lineRule="auto"/>
              <w:ind w:left="-79" w:right="8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26B5968C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551"/>
                <w:tab w:val="decimal" w:pos="619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" w:type="dxa"/>
            <w:vAlign w:val="bottom"/>
          </w:tcPr>
          <w:p w14:paraId="7DB06216" w14:textId="00F84596" w:rsidR="00D12D0B" w:rsidRPr="00D12D0B" w:rsidRDefault="00D12D0B" w:rsidP="00D12D0B">
            <w:pPr>
              <w:pStyle w:val="acctfourfigures"/>
              <w:tabs>
                <w:tab w:val="clear" w:pos="765"/>
                <w:tab w:val="decimal" w:pos="551"/>
                <w:tab w:val="decimal" w:pos="619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3D141A65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551"/>
                <w:tab w:val="decimal" w:pos="619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14:paraId="5C751C10" w14:textId="77777777" w:rsidR="00D12D0B" w:rsidRPr="00D12D0B" w:rsidRDefault="00D12D0B" w:rsidP="00D12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28" w:type="dxa"/>
          </w:tcPr>
          <w:p w14:paraId="13C267FC" w14:textId="77777777" w:rsidR="00D12D0B" w:rsidRPr="00D12D0B" w:rsidRDefault="00D12D0B" w:rsidP="00D12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D12D0B" w:rsidRPr="00D12D0B" w14:paraId="22D038DD" w14:textId="47457307" w:rsidTr="00514855">
        <w:trPr>
          <w:gridAfter w:val="2"/>
          <w:wAfter w:w="1656" w:type="dxa"/>
          <w:cantSplit/>
          <w:trHeight w:val="20"/>
        </w:trPr>
        <w:tc>
          <w:tcPr>
            <w:tcW w:w="2970" w:type="dxa"/>
            <w:vAlign w:val="bottom"/>
          </w:tcPr>
          <w:p w14:paraId="5F922FC2" w14:textId="20BAEADA" w:rsidR="00D12D0B" w:rsidRPr="00D12D0B" w:rsidRDefault="00D12D0B" w:rsidP="00D12D0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ซี.อาร์.จี. บริการ จำกัด</w:t>
            </w:r>
            <w:r w:rsidRPr="00D12D0B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Pr="00D12D0B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Pr="00D12D0B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845" w:type="dxa"/>
            <w:vAlign w:val="bottom"/>
          </w:tcPr>
          <w:p w14:paraId="39CFD85B" w14:textId="4FC1B1D3" w:rsidR="00D12D0B" w:rsidRPr="00D12D0B" w:rsidRDefault="00D12D0B" w:rsidP="00D12D0B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</w:t>
            </w:r>
            <w:r w:rsidRPr="00D12D0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</w:t>
            </w:r>
          </w:p>
        </w:tc>
        <w:tc>
          <w:tcPr>
            <w:tcW w:w="182" w:type="dxa"/>
            <w:vAlign w:val="bottom"/>
          </w:tcPr>
          <w:p w14:paraId="75ABFCB0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5" w:type="dxa"/>
            <w:vAlign w:val="bottom"/>
          </w:tcPr>
          <w:p w14:paraId="6209DFC6" w14:textId="69F4A157" w:rsidR="00D12D0B" w:rsidRPr="00D12D0B" w:rsidRDefault="00D12D0B" w:rsidP="00D12D0B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</w:t>
            </w:r>
            <w:r w:rsidRPr="00D12D0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</w:t>
            </w:r>
          </w:p>
        </w:tc>
        <w:tc>
          <w:tcPr>
            <w:tcW w:w="181" w:type="dxa"/>
            <w:gridSpan w:val="2"/>
            <w:vAlign w:val="bottom"/>
          </w:tcPr>
          <w:p w14:paraId="2FDAA83D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vAlign w:val="bottom"/>
          </w:tcPr>
          <w:p w14:paraId="727508EB" w14:textId="4E4F366B" w:rsidR="00D12D0B" w:rsidRPr="00D12D0B" w:rsidRDefault="00D12D0B" w:rsidP="00D12D0B">
            <w:pPr>
              <w:pStyle w:val="acctfourfigures"/>
              <w:tabs>
                <w:tab w:val="clear" w:pos="765"/>
                <w:tab w:val="decimal" w:pos="49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</w:rPr>
              <w:t>1,089</w:t>
            </w:r>
          </w:p>
        </w:tc>
        <w:tc>
          <w:tcPr>
            <w:tcW w:w="178" w:type="dxa"/>
            <w:gridSpan w:val="2"/>
            <w:vAlign w:val="bottom"/>
          </w:tcPr>
          <w:p w14:paraId="0EE41AA2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gridSpan w:val="2"/>
            <w:vAlign w:val="bottom"/>
          </w:tcPr>
          <w:p w14:paraId="5FDE64AF" w14:textId="38F7FDE2" w:rsidR="00D12D0B" w:rsidRPr="00D12D0B" w:rsidRDefault="00D12D0B" w:rsidP="00D12D0B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D12D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089</w:t>
            </w:r>
          </w:p>
        </w:tc>
        <w:tc>
          <w:tcPr>
            <w:tcW w:w="180" w:type="dxa"/>
            <w:vAlign w:val="bottom"/>
          </w:tcPr>
          <w:p w14:paraId="71C97160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580F6DFA" w14:textId="6D57E210" w:rsidR="00D12D0B" w:rsidRPr="00D12D0B" w:rsidRDefault="00D12D0B" w:rsidP="00D12D0B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218</w:t>
            </w:r>
          </w:p>
        </w:tc>
        <w:tc>
          <w:tcPr>
            <w:tcW w:w="181" w:type="dxa"/>
            <w:vAlign w:val="bottom"/>
          </w:tcPr>
          <w:p w14:paraId="62FB04A2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52ED9B82" w14:textId="7C9E4A4D" w:rsidR="00D12D0B" w:rsidRPr="00D12D0B" w:rsidRDefault="00D12D0B" w:rsidP="00D12D0B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81" w:right="-78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218</w:t>
            </w:r>
          </w:p>
        </w:tc>
        <w:tc>
          <w:tcPr>
            <w:tcW w:w="178" w:type="dxa"/>
            <w:vAlign w:val="bottom"/>
          </w:tcPr>
          <w:p w14:paraId="0073B035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713B9CE5" w14:textId="3542DEC8" w:rsidR="00D12D0B" w:rsidRPr="00D12D0B" w:rsidRDefault="00D12D0B" w:rsidP="00D12D0B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16FEED83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4CEA8465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BE5ED4F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ECDC8A4" w14:textId="03A95CF6" w:rsidR="00D12D0B" w:rsidRPr="00D12D0B" w:rsidRDefault="00D12D0B" w:rsidP="00D12D0B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167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218</w:t>
            </w:r>
          </w:p>
        </w:tc>
        <w:tc>
          <w:tcPr>
            <w:tcW w:w="189" w:type="dxa"/>
            <w:vAlign w:val="bottom"/>
          </w:tcPr>
          <w:p w14:paraId="5797065B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5A03D128" w14:textId="61FE3B98" w:rsidR="00D12D0B" w:rsidRPr="00D12D0B" w:rsidRDefault="00D12D0B" w:rsidP="00D12D0B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67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218</w:t>
            </w:r>
          </w:p>
        </w:tc>
        <w:tc>
          <w:tcPr>
            <w:tcW w:w="189" w:type="dxa"/>
          </w:tcPr>
          <w:p w14:paraId="5F7BC67E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2A7ABD3F" w14:textId="241BDDAE" w:rsidR="00D12D0B" w:rsidRPr="00D12D0B" w:rsidRDefault="00D12D0B" w:rsidP="00D12D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8" w:type="dxa"/>
            <w:vAlign w:val="bottom"/>
          </w:tcPr>
          <w:p w14:paraId="57DBB589" w14:textId="353A150B" w:rsidR="00D12D0B" w:rsidRPr="00D12D0B" w:rsidRDefault="00D12D0B" w:rsidP="00D12D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4E5AA151" w14:textId="4A2F8CAF" w:rsidR="00D12D0B" w:rsidRPr="00D12D0B" w:rsidRDefault="00D12D0B" w:rsidP="00D12D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</w:rPr>
              <w:t>1,095</w:t>
            </w:r>
          </w:p>
        </w:tc>
      </w:tr>
      <w:tr w:rsidR="00D12D0B" w:rsidRPr="00D12D0B" w14:paraId="3E3BA97E" w14:textId="77777777" w:rsidTr="00514855">
        <w:trPr>
          <w:gridAfter w:val="2"/>
          <w:wAfter w:w="1656" w:type="dxa"/>
          <w:cantSplit/>
          <w:trHeight w:val="20"/>
        </w:trPr>
        <w:tc>
          <w:tcPr>
            <w:tcW w:w="2970" w:type="dxa"/>
            <w:vAlign w:val="bottom"/>
          </w:tcPr>
          <w:p w14:paraId="2DC28500" w14:textId="65765FB1" w:rsidR="00D12D0B" w:rsidRPr="00D12D0B" w:rsidRDefault="00D12D0B" w:rsidP="00D12D0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เอสเอฟเอ็ม โฮลดิ้ง จำกัด</w:t>
            </w:r>
            <w:r w:rsidRPr="00D12D0B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Pr="00D12D0B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Pr="00D12D0B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845" w:type="dxa"/>
            <w:vAlign w:val="bottom"/>
          </w:tcPr>
          <w:p w14:paraId="1A750CCC" w14:textId="13AB1936" w:rsidR="00D12D0B" w:rsidRPr="00D12D0B" w:rsidRDefault="00D12D0B" w:rsidP="00D12D0B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</w:rPr>
              <w:t>25.00</w:t>
            </w:r>
          </w:p>
        </w:tc>
        <w:tc>
          <w:tcPr>
            <w:tcW w:w="182" w:type="dxa"/>
            <w:vAlign w:val="bottom"/>
          </w:tcPr>
          <w:p w14:paraId="17789FA4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5" w:type="dxa"/>
            <w:vAlign w:val="bottom"/>
          </w:tcPr>
          <w:p w14:paraId="09910C88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181" w:type="dxa"/>
            <w:gridSpan w:val="2"/>
            <w:vAlign w:val="bottom"/>
          </w:tcPr>
          <w:p w14:paraId="1C9A687E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vAlign w:val="bottom"/>
          </w:tcPr>
          <w:p w14:paraId="6AA76E41" w14:textId="568A9D8F" w:rsidR="00D12D0B" w:rsidRPr="00D12D0B" w:rsidRDefault="00D12D0B" w:rsidP="00D12D0B">
            <w:pPr>
              <w:pStyle w:val="acctfourfigures"/>
              <w:tabs>
                <w:tab w:val="clear" w:pos="765"/>
                <w:tab w:val="decimal" w:pos="49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</w:rPr>
              <w:t>1,805</w:t>
            </w:r>
          </w:p>
        </w:tc>
        <w:tc>
          <w:tcPr>
            <w:tcW w:w="178" w:type="dxa"/>
            <w:gridSpan w:val="2"/>
            <w:vAlign w:val="bottom"/>
          </w:tcPr>
          <w:p w14:paraId="343DB491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gridSpan w:val="2"/>
            <w:vAlign w:val="bottom"/>
          </w:tcPr>
          <w:p w14:paraId="3E44E94E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436</w:t>
            </w:r>
          </w:p>
        </w:tc>
        <w:tc>
          <w:tcPr>
            <w:tcW w:w="180" w:type="dxa"/>
            <w:vAlign w:val="bottom"/>
          </w:tcPr>
          <w:p w14:paraId="74B72BE0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321B28B6" w14:textId="6EC6CC4B" w:rsidR="00D12D0B" w:rsidRPr="00D12D0B" w:rsidRDefault="00D12D0B" w:rsidP="00D12D0B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</w:rPr>
              <w:t>3,575</w:t>
            </w:r>
          </w:p>
        </w:tc>
        <w:tc>
          <w:tcPr>
            <w:tcW w:w="181" w:type="dxa"/>
            <w:vAlign w:val="bottom"/>
          </w:tcPr>
          <w:p w14:paraId="56F59D2A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279B464D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81" w:right="-7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3,560</w:t>
            </w:r>
          </w:p>
        </w:tc>
        <w:tc>
          <w:tcPr>
            <w:tcW w:w="178" w:type="dxa"/>
            <w:vAlign w:val="bottom"/>
          </w:tcPr>
          <w:p w14:paraId="0AE4BCFC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0432CE31" w14:textId="616963D0" w:rsidR="00D12D0B" w:rsidRPr="00D12D0B" w:rsidRDefault="00D12D0B" w:rsidP="00D12D0B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2C1CDB95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6A20BC4B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4E468EF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99A4A94" w14:textId="13600C6E" w:rsidR="00D12D0B" w:rsidRPr="00D12D0B" w:rsidRDefault="00D12D0B" w:rsidP="00D12D0B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167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</w:rPr>
              <w:t>3,575</w:t>
            </w:r>
          </w:p>
        </w:tc>
        <w:tc>
          <w:tcPr>
            <w:tcW w:w="189" w:type="dxa"/>
            <w:vAlign w:val="bottom"/>
          </w:tcPr>
          <w:p w14:paraId="3F2BDA9F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106ECAD9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6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3,560</w:t>
            </w:r>
          </w:p>
        </w:tc>
        <w:tc>
          <w:tcPr>
            <w:tcW w:w="189" w:type="dxa"/>
          </w:tcPr>
          <w:p w14:paraId="0568AC72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1BAC3B14" w14:textId="0A1D73EE" w:rsidR="00D12D0B" w:rsidRPr="00D12D0B" w:rsidRDefault="00D12D0B" w:rsidP="00D12D0B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8" w:type="dxa"/>
            <w:vAlign w:val="bottom"/>
          </w:tcPr>
          <w:p w14:paraId="39632171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2B06C837" w14:textId="26F529F5" w:rsidR="00D12D0B" w:rsidRPr="00D12D0B" w:rsidRDefault="00D12D0B" w:rsidP="00D12D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12D0B" w:rsidRPr="00D12D0B" w14:paraId="38684947" w14:textId="77777777" w:rsidTr="00514855">
        <w:trPr>
          <w:gridAfter w:val="2"/>
          <w:wAfter w:w="1656" w:type="dxa"/>
          <w:cantSplit/>
          <w:trHeight w:val="20"/>
        </w:trPr>
        <w:tc>
          <w:tcPr>
            <w:tcW w:w="2970" w:type="dxa"/>
            <w:vAlign w:val="bottom"/>
          </w:tcPr>
          <w:p w14:paraId="141E8761" w14:textId="0941E8EA" w:rsidR="00D12D0B" w:rsidRPr="00D12D0B" w:rsidRDefault="00D12D0B" w:rsidP="00D12D0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2D0B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เซ็นทรัลเพ็ทแอนด์มี จำกัด</w:t>
            </w:r>
            <w:r w:rsidRPr="00D12D0B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Pr="00D12D0B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Pr="00D12D0B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845" w:type="dxa"/>
            <w:vAlign w:val="bottom"/>
          </w:tcPr>
          <w:p w14:paraId="723C4D42" w14:textId="3517FEB9" w:rsidR="00D12D0B" w:rsidRPr="00D12D0B" w:rsidRDefault="00D12D0B" w:rsidP="00D12D0B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</w:rPr>
              <w:t>0.01</w:t>
            </w:r>
          </w:p>
        </w:tc>
        <w:tc>
          <w:tcPr>
            <w:tcW w:w="182" w:type="dxa"/>
            <w:vAlign w:val="bottom"/>
          </w:tcPr>
          <w:p w14:paraId="0E6CBF96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5" w:type="dxa"/>
            <w:vAlign w:val="bottom"/>
          </w:tcPr>
          <w:p w14:paraId="7CFE9277" w14:textId="71A1D254" w:rsidR="00D12D0B" w:rsidRPr="00D12D0B" w:rsidRDefault="00D12D0B" w:rsidP="00D12D0B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2D0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81" w:type="dxa"/>
            <w:gridSpan w:val="2"/>
            <w:vAlign w:val="bottom"/>
          </w:tcPr>
          <w:p w14:paraId="4D45C92E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vAlign w:val="bottom"/>
          </w:tcPr>
          <w:p w14:paraId="0943BD8F" w14:textId="28725D13" w:rsidR="00D12D0B" w:rsidRPr="00D12D0B" w:rsidRDefault="00D12D0B" w:rsidP="00D12D0B">
            <w:pPr>
              <w:pStyle w:val="acctfourfigures"/>
              <w:tabs>
                <w:tab w:val="clear" w:pos="765"/>
                <w:tab w:val="decimal" w:pos="49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78" w:type="dxa"/>
            <w:gridSpan w:val="2"/>
            <w:vAlign w:val="bottom"/>
          </w:tcPr>
          <w:p w14:paraId="06CBD43F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gridSpan w:val="2"/>
            <w:vAlign w:val="bottom"/>
          </w:tcPr>
          <w:p w14:paraId="549A1854" w14:textId="46695800" w:rsidR="00D12D0B" w:rsidRPr="00D12D0B" w:rsidRDefault="00D12D0B" w:rsidP="00D12D0B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6A42522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5231624A" w14:textId="31C4D0DC" w:rsidR="00D12D0B" w:rsidRPr="00D12D0B" w:rsidRDefault="00D12D0B" w:rsidP="00D12D0B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  <w:vAlign w:val="bottom"/>
          </w:tcPr>
          <w:p w14:paraId="4B94A206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2018A4A9" w14:textId="4E1FB738" w:rsidR="00D12D0B" w:rsidRPr="00D12D0B" w:rsidRDefault="00D12D0B" w:rsidP="00D12D0B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81" w:right="-7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6C71B11F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60A4E846" w14:textId="1AD817F0" w:rsidR="00D12D0B" w:rsidRPr="00D12D0B" w:rsidRDefault="00D12D0B" w:rsidP="00D12D0B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316FA291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22BC660D" w14:textId="6E49A8A8" w:rsidR="00D12D0B" w:rsidRPr="00D12D0B" w:rsidRDefault="00D12D0B" w:rsidP="00D12D0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0A3BE3D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4C608DF" w14:textId="481BD1BA" w:rsidR="00D12D0B" w:rsidRPr="00D12D0B" w:rsidRDefault="00D12D0B" w:rsidP="00D12D0B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167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9" w:type="dxa"/>
            <w:vAlign w:val="bottom"/>
          </w:tcPr>
          <w:p w14:paraId="0C4F1D45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522293C4" w14:textId="4D679D01" w:rsidR="00D12D0B" w:rsidRPr="00D12D0B" w:rsidRDefault="00D12D0B" w:rsidP="00D12D0B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6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89" w:type="dxa"/>
          </w:tcPr>
          <w:p w14:paraId="138BACC8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14:paraId="707041AE" w14:textId="0B03B086" w:rsidR="00D12D0B" w:rsidRPr="00D12D0B" w:rsidRDefault="00D12D0B" w:rsidP="00D12D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8" w:type="dxa"/>
            <w:vAlign w:val="bottom"/>
          </w:tcPr>
          <w:p w14:paraId="1D94A5ED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6AAE365C" w14:textId="03A2FB25" w:rsidR="00D12D0B" w:rsidRPr="00D12D0B" w:rsidRDefault="00D12D0B" w:rsidP="00D12D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12D0B" w:rsidRPr="00D12D0B" w14:paraId="1360D8DE" w14:textId="77777777" w:rsidTr="00107EBA">
        <w:trPr>
          <w:gridAfter w:val="2"/>
          <w:wAfter w:w="1656" w:type="dxa"/>
          <w:cantSplit/>
          <w:trHeight w:val="20"/>
        </w:trPr>
        <w:tc>
          <w:tcPr>
            <w:tcW w:w="2970" w:type="dxa"/>
            <w:vAlign w:val="bottom"/>
          </w:tcPr>
          <w:p w14:paraId="36171499" w14:textId="77777777" w:rsidR="00D12D0B" w:rsidRPr="00D12D0B" w:rsidRDefault="00D12D0B" w:rsidP="00D12D0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5" w:type="dxa"/>
            <w:vAlign w:val="bottom"/>
          </w:tcPr>
          <w:p w14:paraId="2E7DFF6F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32BD1499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5" w:type="dxa"/>
            <w:vAlign w:val="bottom"/>
          </w:tcPr>
          <w:p w14:paraId="1ACC122B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21E1B445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0" w:type="dxa"/>
            <w:gridSpan w:val="6"/>
            <w:vAlign w:val="bottom"/>
          </w:tcPr>
          <w:p w14:paraId="318DCD3B" w14:textId="40B9A346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D12D0B"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  <w:t>(</w:t>
            </w:r>
            <w:r w:rsidRPr="00D12D0B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D12D0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ยูโร</w:t>
            </w:r>
            <w:r w:rsidRPr="00D12D0B"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8071D50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33FC477A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564"/>
                <w:tab w:val="decimal" w:pos="619"/>
              </w:tabs>
              <w:spacing w:line="240" w:lineRule="auto"/>
              <w:ind w:left="-79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704EDCBF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1C778BE4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81" w:right="-7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313E7116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438528DE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67D9840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7B46B3A7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266F6CA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3169D98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1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" w:type="dxa"/>
            <w:vAlign w:val="bottom"/>
          </w:tcPr>
          <w:p w14:paraId="35A88D83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1E49A466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6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</w:tcPr>
          <w:p w14:paraId="0A348D50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14:paraId="1D1DE8A4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" w:type="dxa"/>
            <w:vAlign w:val="bottom"/>
          </w:tcPr>
          <w:p w14:paraId="1F72A65C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0C64D58A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12D0B" w:rsidRPr="00D12D0B" w14:paraId="53F45600" w14:textId="77777777" w:rsidTr="00514855">
        <w:trPr>
          <w:gridAfter w:val="2"/>
          <w:wAfter w:w="1656" w:type="dxa"/>
          <w:cantSplit/>
          <w:trHeight w:val="20"/>
        </w:trPr>
        <w:tc>
          <w:tcPr>
            <w:tcW w:w="2970" w:type="dxa"/>
            <w:vAlign w:val="bottom"/>
          </w:tcPr>
          <w:p w14:paraId="5D680B56" w14:textId="068A8CC8" w:rsidR="00D12D0B" w:rsidRPr="00D12D0B" w:rsidRDefault="00D12D0B" w:rsidP="00D12D0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proofErr w:type="spellStart"/>
            <w:r w:rsidRPr="00D12D0B">
              <w:rPr>
                <w:rFonts w:asciiTheme="majorBidi" w:hAnsiTheme="majorBidi" w:cstheme="majorBidi"/>
                <w:sz w:val="24"/>
                <w:szCs w:val="24"/>
              </w:rPr>
              <w:t>Quinam</w:t>
            </w:r>
            <w:proofErr w:type="spellEnd"/>
            <w:r w:rsidRPr="00D12D0B">
              <w:rPr>
                <w:rFonts w:asciiTheme="majorBidi" w:hAnsiTheme="majorBidi" w:cstheme="majorBidi"/>
                <w:sz w:val="24"/>
                <w:szCs w:val="24"/>
              </w:rPr>
              <w:t xml:space="preserve"> B.V.</w:t>
            </w:r>
            <w:r w:rsidRPr="00D12D0B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 xml:space="preserve"> (</w:t>
            </w:r>
            <w:r w:rsidRPr="00D12D0B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Pr="00D12D0B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845" w:type="dxa"/>
            <w:vAlign w:val="bottom"/>
          </w:tcPr>
          <w:p w14:paraId="7B87CFEF" w14:textId="20E25250" w:rsidR="00D12D0B" w:rsidRPr="00D12D0B" w:rsidRDefault="00D12D0B" w:rsidP="00D12D0B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</w:rPr>
              <w:t>0.69</w:t>
            </w:r>
          </w:p>
        </w:tc>
        <w:tc>
          <w:tcPr>
            <w:tcW w:w="182" w:type="dxa"/>
            <w:vAlign w:val="bottom"/>
          </w:tcPr>
          <w:p w14:paraId="24410108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5" w:type="dxa"/>
            <w:vAlign w:val="bottom"/>
          </w:tcPr>
          <w:p w14:paraId="6CD15776" w14:textId="33E30CE4" w:rsidR="00D12D0B" w:rsidRPr="00D12D0B" w:rsidRDefault="00D12D0B" w:rsidP="00D12D0B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81" w:type="dxa"/>
            <w:gridSpan w:val="2"/>
            <w:vAlign w:val="bottom"/>
          </w:tcPr>
          <w:p w14:paraId="3615359D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vAlign w:val="bottom"/>
          </w:tcPr>
          <w:p w14:paraId="66B6A9AA" w14:textId="6BE78747" w:rsidR="00D12D0B" w:rsidRPr="00D12D0B" w:rsidRDefault="00D12D0B" w:rsidP="00D12D0B">
            <w:pPr>
              <w:pStyle w:val="acctfourfigures"/>
              <w:tabs>
                <w:tab w:val="clear" w:pos="765"/>
                <w:tab w:val="decimal" w:pos="49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</w:t>
            </w:r>
          </w:p>
        </w:tc>
        <w:tc>
          <w:tcPr>
            <w:tcW w:w="178" w:type="dxa"/>
            <w:gridSpan w:val="2"/>
            <w:vAlign w:val="bottom"/>
          </w:tcPr>
          <w:p w14:paraId="0897D29A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gridSpan w:val="2"/>
            <w:vAlign w:val="bottom"/>
          </w:tcPr>
          <w:p w14:paraId="43770A61" w14:textId="7353921C" w:rsidR="00D12D0B" w:rsidRPr="00D12D0B" w:rsidRDefault="00D12D0B" w:rsidP="00D12D0B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8D5FA10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53E714F3" w14:textId="67A19197" w:rsidR="00D12D0B" w:rsidRPr="00D12D0B" w:rsidRDefault="00D12D0B" w:rsidP="00D12D0B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</w:rPr>
              <w:t>269</w:t>
            </w:r>
          </w:p>
        </w:tc>
        <w:tc>
          <w:tcPr>
            <w:tcW w:w="181" w:type="dxa"/>
            <w:vAlign w:val="bottom"/>
          </w:tcPr>
          <w:p w14:paraId="631B7FA6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bottom"/>
          </w:tcPr>
          <w:p w14:paraId="30FCE72F" w14:textId="6CE2A6A3" w:rsidR="00D12D0B" w:rsidRPr="00D12D0B" w:rsidRDefault="00D12D0B" w:rsidP="00D12D0B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81" w:right="-7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713DD4C8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vAlign w:val="bottom"/>
          </w:tcPr>
          <w:p w14:paraId="6C18ED45" w14:textId="6F1B2308" w:rsidR="00D12D0B" w:rsidRPr="00D12D0B" w:rsidRDefault="00D12D0B" w:rsidP="00D12D0B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13537092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0312584D" w14:textId="1A9B0502" w:rsidR="00D12D0B" w:rsidRPr="00D12D0B" w:rsidRDefault="00D12D0B" w:rsidP="00D12D0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1D22B7B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6DAFFA7" w14:textId="674C6535" w:rsidR="00D12D0B" w:rsidRPr="00D12D0B" w:rsidRDefault="00D12D0B" w:rsidP="00D12D0B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167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</w:rPr>
              <w:t>269</w:t>
            </w:r>
          </w:p>
        </w:tc>
        <w:tc>
          <w:tcPr>
            <w:tcW w:w="189" w:type="dxa"/>
            <w:vAlign w:val="bottom"/>
          </w:tcPr>
          <w:p w14:paraId="3A8E7EB6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079FEC2E" w14:textId="1AFF1951" w:rsidR="00D12D0B" w:rsidRPr="00D12D0B" w:rsidRDefault="00D12D0B" w:rsidP="00D12D0B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6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89" w:type="dxa"/>
          </w:tcPr>
          <w:p w14:paraId="1D344EF2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</w:tcPr>
          <w:p w14:paraId="7AC55029" w14:textId="2797BFBA" w:rsidR="00D12D0B" w:rsidRPr="00D12D0B" w:rsidRDefault="00D12D0B" w:rsidP="00D12D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8" w:type="dxa"/>
            <w:vAlign w:val="bottom"/>
          </w:tcPr>
          <w:p w14:paraId="7EA12236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06AA726C" w14:textId="1E89733D" w:rsidR="00D12D0B" w:rsidRPr="00D12D0B" w:rsidRDefault="00D12D0B" w:rsidP="00D12D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12D0B" w:rsidRPr="00D12D0B" w14:paraId="0B4B5418" w14:textId="05EB8F19" w:rsidTr="00514855">
        <w:trPr>
          <w:gridAfter w:val="2"/>
          <w:wAfter w:w="1656" w:type="dxa"/>
          <w:cantSplit/>
          <w:trHeight w:val="20"/>
        </w:trPr>
        <w:tc>
          <w:tcPr>
            <w:tcW w:w="2970" w:type="dxa"/>
          </w:tcPr>
          <w:p w14:paraId="292245F0" w14:textId="77777777" w:rsidR="00D12D0B" w:rsidRPr="00D12D0B" w:rsidRDefault="00D12D0B" w:rsidP="00D12D0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2D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45" w:type="dxa"/>
          </w:tcPr>
          <w:p w14:paraId="4964D4DE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</w:tcPr>
          <w:p w14:paraId="3C4730A6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5" w:type="dxa"/>
          </w:tcPr>
          <w:p w14:paraId="12222EA4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gridSpan w:val="2"/>
          </w:tcPr>
          <w:p w14:paraId="4464175B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2" w:type="dxa"/>
            <w:gridSpan w:val="2"/>
          </w:tcPr>
          <w:p w14:paraId="4EE0C65D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gridSpan w:val="2"/>
          </w:tcPr>
          <w:p w14:paraId="2026C27E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gridSpan w:val="2"/>
          </w:tcPr>
          <w:p w14:paraId="0A00140C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00DD3A5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6D7D3F20" w14:textId="5BB60EDA" w:rsidR="00D12D0B" w:rsidRPr="00D12D0B" w:rsidRDefault="00D12D0B" w:rsidP="00D12D0B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81,854</w:t>
            </w:r>
          </w:p>
        </w:tc>
        <w:tc>
          <w:tcPr>
            <w:tcW w:w="181" w:type="dxa"/>
          </w:tcPr>
          <w:p w14:paraId="78EB94D3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14:paraId="00B95991" w14:textId="5E614C0A" w:rsidR="00D12D0B" w:rsidRPr="00D12D0B" w:rsidRDefault="00D12D0B" w:rsidP="00D12D0B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81" w:right="-78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48</w:t>
            </w:r>
            <w:r w:rsidRPr="00D12D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12D0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654</w:t>
            </w:r>
          </w:p>
        </w:tc>
        <w:tc>
          <w:tcPr>
            <w:tcW w:w="178" w:type="dxa"/>
          </w:tcPr>
          <w:p w14:paraId="61ADCD57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double" w:sz="4" w:space="0" w:color="auto"/>
            </w:tcBorders>
          </w:tcPr>
          <w:p w14:paraId="63AB6F40" w14:textId="7F1BE9BB" w:rsidR="00D12D0B" w:rsidRPr="00D12D0B" w:rsidRDefault="00D12D0B" w:rsidP="00D12D0B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42D7DE17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</w:tcPr>
          <w:p w14:paraId="6E6FEB26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569D05FE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0FBBE68" w14:textId="4B3DBD7B" w:rsidR="00D12D0B" w:rsidRPr="00D12D0B" w:rsidRDefault="00D12D0B" w:rsidP="00D12D0B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1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81,854</w:t>
            </w:r>
          </w:p>
        </w:tc>
        <w:tc>
          <w:tcPr>
            <w:tcW w:w="189" w:type="dxa"/>
          </w:tcPr>
          <w:p w14:paraId="34C49385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</w:tcPr>
          <w:p w14:paraId="3890017F" w14:textId="34DADE69" w:rsidR="00D12D0B" w:rsidRPr="00D12D0B" w:rsidRDefault="00D12D0B" w:rsidP="00D12D0B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9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48</w:t>
            </w:r>
            <w:r w:rsidRPr="00D12D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12D0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654</w:t>
            </w:r>
          </w:p>
        </w:tc>
        <w:tc>
          <w:tcPr>
            <w:tcW w:w="189" w:type="dxa"/>
          </w:tcPr>
          <w:p w14:paraId="079648CC" w14:textId="77777777" w:rsidR="00D12D0B" w:rsidRPr="00D12D0B" w:rsidRDefault="00D12D0B" w:rsidP="00D12D0B">
            <w:pPr>
              <w:pStyle w:val="acctfourfigures"/>
              <w:tabs>
                <w:tab w:val="clear" w:pos="765"/>
                <w:tab w:val="decimal" w:pos="554"/>
                <w:tab w:val="decimal" w:pos="619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</w:tcPr>
          <w:p w14:paraId="2B735D8D" w14:textId="3256F7A7" w:rsidR="00D12D0B" w:rsidRPr="00D12D0B" w:rsidRDefault="00D12D0B" w:rsidP="00D12D0B">
            <w:pPr>
              <w:pStyle w:val="acctfourfigures"/>
              <w:tabs>
                <w:tab w:val="clear" w:pos="765"/>
                <w:tab w:val="decimal" w:pos="547"/>
                <w:tab w:val="decimal" w:pos="645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3,213</w:t>
            </w:r>
          </w:p>
        </w:tc>
        <w:tc>
          <w:tcPr>
            <w:tcW w:w="198" w:type="dxa"/>
            <w:tcBorders>
              <w:bottom w:val="nil"/>
            </w:tcBorders>
          </w:tcPr>
          <w:p w14:paraId="745C12D4" w14:textId="104629FB" w:rsidR="00D12D0B" w:rsidRPr="00D12D0B" w:rsidRDefault="00D12D0B" w:rsidP="00D12D0B">
            <w:pPr>
              <w:pStyle w:val="acctfourfigures"/>
              <w:tabs>
                <w:tab w:val="clear" w:pos="765"/>
                <w:tab w:val="decimal" w:pos="551"/>
                <w:tab w:val="decimal" w:pos="619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38DD706C" w14:textId="40AC6934" w:rsidR="00D12D0B" w:rsidRPr="00D12D0B" w:rsidRDefault="00D12D0B" w:rsidP="00D12D0B">
            <w:pPr>
              <w:pStyle w:val="acctfourfigures"/>
              <w:tabs>
                <w:tab w:val="clear" w:pos="765"/>
                <w:tab w:val="decimal" w:pos="551"/>
                <w:tab w:val="decimal" w:pos="619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2D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19,305</w:t>
            </w:r>
          </w:p>
        </w:tc>
      </w:tr>
    </w:tbl>
    <w:p w14:paraId="62795A46" w14:textId="348C2360" w:rsidR="008834BE" w:rsidRPr="00903FD6" w:rsidRDefault="008834BE" w:rsidP="008834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16"/>
          <w:szCs w:val="16"/>
        </w:rPr>
      </w:pPr>
    </w:p>
    <w:p w14:paraId="6A5572B6" w14:textId="546523F5" w:rsidR="00E2086C" w:rsidRPr="00D12D0B" w:rsidRDefault="00514DE7" w:rsidP="00D9237D">
      <w:pPr>
        <w:pStyle w:val="ListParagraph"/>
        <w:numPr>
          <w:ilvl w:val="0"/>
          <w:numId w:val="14"/>
        </w:numPr>
        <w:tabs>
          <w:tab w:val="clear" w:pos="907"/>
          <w:tab w:val="left" w:pos="540"/>
          <w:tab w:val="left" w:pos="720"/>
          <w:tab w:val="left" w:pos="990"/>
        </w:tabs>
        <w:ind w:hanging="450"/>
        <w:rPr>
          <w:rFonts w:asciiTheme="majorBidi" w:hAnsiTheme="majorBidi" w:cstheme="majorBidi"/>
          <w:sz w:val="16"/>
          <w:szCs w:val="16"/>
        </w:rPr>
      </w:pPr>
      <w:r w:rsidRPr="007757F6">
        <w:rPr>
          <w:rFonts w:asciiTheme="majorBidi" w:hAnsiTheme="majorBidi" w:cstheme="majorBidi"/>
          <w:sz w:val="28"/>
          <w:szCs w:val="28"/>
          <w:cs/>
        </w:rPr>
        <w:t xml:space="preserve">  </w:t>
      </w:r>
      <w:r w:rsidR="000B7808" w:rsidRPr="007757F6">
        <w:rPr>
          <w:rFonts w:asciiTheme="majorBidi" w:hAnsiTheme="majorBidi" w:cstheme="majorBidi"/>
          <w:sz w:val="28"/>
          <w:szCs w:val="28"/>
          <w:cs/>
        </w:rPr>
        <w:t>ผู้บริหาร</w:t>
      </w:r>
      <w:r w:rsidR="007757F6">
        <w:rPr>
          <w:rFonts w:asciiTheme="majorBidi" w:hAnsiTheme="majorBidi" w:cstheme="majorBidi" w:hint="cs"/>
          <w:sz w:val="28"/>
          <w:szCs w:val="28"/>
          <w:cs/>
        </w:rPr>
        <w:t>เชื่อ</w:t>
      </w:r>
      <w:r w:rsidR="000B7808" w:rsidRPr="007757F6">
        <w:rPr>
          <w:rFonts w:asciiTheme="majorBidi" w:hAnsiTheme="majorBidi" w:cstheme="majorBidi"/>
          <w:sz w:val="28"/>
          <w:szCs w:val="28"/>
          <w:cs/>
        </w:rPr>
        <w:t>ว่ากลุ่มบริษัทมีอำนาจควบคุมบริษัทย่อย</w:t>
      </w:r>
      <w:r w:rsidRPr="007757F6">
        <w:rPr>
          <w:rFonts w:asciiTheme="majorBidi" w:hAnsiTheme="majorBidi" w:cstheme="majorBidi"/>
          <w:sz w:val="28"/>
          <w:szCs w:val="28"/>
          <w:cs/>
        </w:rPr>
        <w:t>ดังกล่าว</w:t>
      </w:r>
      <w:r w:rsidR="000B7808" w:rsidRPr="007757F6">
        <w:rPr>
          <w:rFonts w:asciiTheme="majorBidi" w:hAnsiTheme="majorBidi" w:cstheme="majorBidi"/>
          <w:sz w:val="28"/>
          <w:szCs w:val="28"/>
          <w:cs/>
        </w:rPr>
        <w:t xml:space="preserve"> เนื่องจาก</w:t>
      </w:r>
      <w:r w:rsidR="00D133C3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="000B7808" w:rsidRPr="007757F6">
        <w:rPr>
          <w:rFonts w:asciiTheme="majorBidi" w:hAnsiTheme="majorBidi" w:cstheme="majorBidi"/>
          <w:sz w:val="28"/>
          <w:szCs w:val="28"/>
          <w:cs/>
        </w:rPr>
        <w:t>มีสิทธิในการออกเสียงเกินกว่ากึ่งหนึ่ง</w:t>
      </w:r>
      <w:r w:rsidR="00D133C3">
        <w:rPr>
          <w:rFonts w:asciiTheme="majorBidi" w:hAnsiTheme="majorBidi" w:cstheme="majorBidi" w:hint="cs"/>
          <w:sz w:val="28"/>
          <w:szCs w:val="28"/>
          <w:cs/>
        </w:rPr>
        <w:t>ผ่านบริษัทย่อยอื่น</w:t>
      </w:r>
    </w:p>
    <w:p w14:paraId="573B08DC" w14:textId="77777777" w:rsidR="00D12D0B" w:rsidRPr="00D12D0B" w:rsidRDefault="00D12D0B" w:rsidP="00D12D0B">
      <w:pPr>
        <w:pStyle w:val="ListParagraph"/>
        <w:tabs>
          <w:tab w:val="clear" w:pos="907"/>
          <w:tab w:val="left" w:pos="540"/>
          <w:tab w:val="left" w:pos="720"/>
          <w:tab w:val="left" w:pos="990"/>
        </w:tabs>
        <w:ind w:left="900"/>
        <w:rPr>
          <w:rFonts w:asciiTheme="majorBidi" w:hAnsiTheme="majorBidi" w:cstheme="majorBidi"/>
          <w:sz w:val="16"/>
          <w:szCs w:val="16"/>
        </w:rPr>
      </w:pPr>
    </w:p>
    <w:p w14:paraId="585493A5" w14:textId="77777777" w:rsidR="00D12D0B" w:rsidRPr="00D12D0B" w:rsidRDefault="00D12D0B" w:rsidP="00D923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autoSpaceDE w:val="0"/>
        <w:autoSpaceDN w:val="0"/>
        <w:adjustRightInd w:val="0"/>
        <w:spacing w:line="240" w:lineRule="auto"/>
        <w:ind w:left="360" w:firstLine="90"/>
        <w:jc w:val="thaiDistribute"/>
        <w:rPr>
          <w:rFonts w:asciiTheme="majorBidi" w:hAnsiTheme="majorBidi" w:cstheme="majorBidi"/>
          <w:sz w:val="22"/>
          <w:szCs w:val="22"/>
        </w:rPr>
      </w:pPr>
      <w:r w:rsidRPr="00D12D0B">
        <w:rPr>
          <w:rFonts w:asciiTheme="majorBidi" w:eastAsia="AngsanaNew" w:hAnsiTheme="majorBidi" w:cstheme="majorBidi" w:hint="cs"/>
          <w:sz w:val="28"/>
          <w:szCs w:val="28"/>
          <w:cs/>
        </w:rPr>
        <w:t>บริษัทไม่มีเงินลงทุนในบริษัทย่อยซึ่งจดทะเบียนในตลาดหลักทรัพย์</w:t>
      </w:r>
      <w:r w:rsidRPr="00D12D0B">
        <w:rPr>
          <w:rFonts w:asciiTheme="majorBidi" w:eastAsia="AngsanaNew" w:hAnsiTheme="majorBidi" w:cstheme="majorBidi"/>
          <w:sz w:val="28"/>
          <w:szCs w:val="28"/>
        </w:rPr>
        <w:t xml:space="preserve"> </w:t>
      </w:r>
      <w:r w:rsidRPr="00D12D0B">
        <w:rPr>
          <w:rFonts w:asciiTheme="majorBidi" w:eastAsia="AngsanaNew" w:hAnsiTheme="majorBidi" w:cstheme="majorBidi"/>
          <w:sz w:val="28"/>
          <w:szCs w:val="28"/>
          <w:cs/>
        </w:rPr>
        <w:t>ดังนั้นจึงไม่มีราคาที่เปิดเผยต่อสาธารณชน</w:t>
      </w:r>
    </w:p>
    <w:p w14:paraId="30CFFA95" w14:textId="77777777" w:rsidR="00D12D0B" w:rsidRPr="00D12D0B" w:rsidRDefault="00D12D0B" w:rsidP="00D12D0B">
      <w:pPr>
        <w:tabs>
          <w:tab w:val="clear" w:pos="907"/>
          <w:tab w:val="left" w:pos="540"/>
          <w:tab w:val="left" w:pos="720"/>
          <w:tab w:val="left" w:pos="990"/>
        </w:tabs>
        <w:ind w:left="360"/>
        <w:rPr>
          <w:rFonts w:asciiTheme="majorBidi" w:hAnsiTheme="majorBidi" w:cstheme="majorBidi"/>
          <w:sz w:val="16"/>
          <w:szCs w:val="16"/>
          <w:cs/>
        </w:rPr>
      </w:pPr>
    </w:p>
    <w:p w14:paraId="7E6E62C4" w14:textId="1D40F12F" w:rsidR="001344BF" w:rsidRPr="00903FD6" w:rsidRDefault="001344BF" w:rsidP="0095336A">
      <w:pPr>
        <w:rPr>
          <w:rFonts w:asciiTheme="majorBidi" w:hAnsiTheme="majorBidi" w:cstheme="majorBidi"/>
          <w:b/>
          <w:bCs/>
          <w:i/>
          <w:iCs/>
          <w:color w:val="0000FF"/>
          <w:sz w:val="22"/>
          <w:szCs w:val="22"/>
          <w:u w:val="single"/>
          <w:cs/>
        </w:rPr>
        <w:sectPr w:rsidR="001344BF" w:rsidRPr="00903FD6" w:rsidSect="00FD71C8">
          <w:headerReference w:type="default" r:id="rId13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4C9B4BA4" w14:textId="702D05E8" w:rsidR="00050899" w:rsidRPr="00903FD6" w:rsidRDefault="00050899" w:rsidP="00050899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903FD6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lastRenderedPageBreak/>
        <w:t>การซื้อเงินลงทุน</w:t>
      </w:r>
    </w:p>
    <w:p w14:paraId="7CB1BC4C" w14:textId="77777777" w:rsidR="00050899" w:rsidRPr="00D12D0B" w:rsidRDefault="00050899" w:rsidP="00050899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991BB20" w14:textId="08A9A5C5" w:rsidR="00050899" w:rsidRDefault="00050899" w:rsidP="00050899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903FD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ระหว่างปี </w:t>
      </w:r>
      <w:r w:rsidR="00C20C7C" w:rsidRPr="00903FD6">
        <w:rPr>
          <w:rFonts w:asciiTheme="majorBidi" w:hAnsiTheme="majorBidi" w:cstheme="majorBidi"/>
          <w:sz w:val="30"/>
          <w:szCs w:val="30"/>
          <w:lang w:val="en-US" w:bidi="th-TH"/>
        </w:rPr>
        <w:t>2563</w:t>
      </w:r>
      <w:r w:rsidRPr="00903FD6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903FD6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>บริษัทได้ลงทุนเพิ่ม</w:t>
      </w:r>
      <w:r w:rsidRPr="00903FD6">
        <w:rPr>
          <w:rFonts w:asciiTheme="majorBidi" w:hAnsiTheme="majorBidi" w:cstheme="majorBidi"/>
          <w:sz w:val="30"/>
          <w:szCs w:val="30"/>
          <w:cs/>
          <w:lang w:val="en-US" w:bidi="th-TH"/>
        </w:rPr>
        <w:t>ในบริษัท</w:t>
      </w:r>
      <w:r w:rsidR="0019055F" w:rsidRPr="00903FD6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903FD6">
        <w:rPr>
          <w:rFonts w:asciiTheme="majorBidi" w:hAnsiTheme="majorBidi" w:cstheme="majorBidi"/>
          <w:sz w:val="30"/>
          <w:szCs w:val="30"/>
          <w:cs/>
          <w:lang w:bidi="th-TH"/>
        </w:rPr>
        <w:t xml:space="preserve">โรบินสัน </w:t>
      </w:r>
      <w:r w:rsidR="00EC1888" w:rsidRPr="00903FD6">
        <w:rPr>
          <w:rFonts w:asciiTheme="majorBidi" w:hAnsiTheme="majorBidi" w:cstheme="majorBidi"/>
          <w:sz w:val="30"/>
          <w:szCs w:val="30"/>
          <w:cs/>
          <w:lang w:val="en-US" w:bidi="th-TH"/>
        </w:rPr>
        <w:t>จำกัด (มหาชน) โดยวิธีแลก</w:t>
      </w:r>
      <w:r w:rsidR="00A43E68" w:rsidRPr="00903FD6">
        <w:rPr>
          <w:rFonts w:asciiTheme="majorBidi" w:hAnsiTheme="majorBidi" w:cstheme="majorBidi"/>
          <w:sz w:val="30"/>
          <w:szCs w:val="30"/>
          <w:cs/>
          <w:lang w:bidi="th-TH"/>
        </w:rPr>
        <w:t>หุ้น</w:t>
      </w:r>
      <w:r w:rsidR="00514DE7" w:rsidRPr="00903FD6">
        <w:rPr>
          <w:rFonts w:asciiTheme="majorBidi" w:hAnsiTheme="majorBidi" w:cstheme="majorBidi"/>
          <w:sz w:val="30"/>
          <w:szCs w:val="30"/>
          <w:cs/>
          <w:lang w:bidi="th-TH"/>
        </w:rPr>
        <w:t>แทนเงินสด</w:t>
      </w:r>
      <w:r w:rsidR="005A5084" w:rsidRPr="00903FD6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A43E68" w:rsidRPr="00903FD6">
        <w:rPr>
          <w:rFonts w:asciiTheme="majorBidi" w:hAnsiTheme="majorBidi" w:cstheme="majorBidi"/>
          <w:sz w:val="30"/>
          <w:szCs w:val="30"/>
          <w:cs/>
          <w:lang w:bidi="th-TH"/>
        </w:rPr>
        <w:t>(</w:t>
      </w:r>
      <w:r w:rsidR="00A43E68" w:rsidRPr="00903FD6">
        <w:rPr>
          <w:rFonts w:asciiTheme="majorBidi" w:hAnsiTheme="majorBidi" w:cstheme="majorBidi"/>
          <w:sz w:val="30"/>
          <w:szCs w:val="30"/>
          <w:lang w:val="en-US" w:bidi="th-TH"/>
        </w:rPr>
        <w:t>Share</w:t>
      </w:r>
      <w:r w:rsidR="00514DE7" w:rsidRPr="00903FD6">
        <w:rPr>
          <w:rFonts w:asciiTheme="majorBidi" w:hAnsiTheme="majorBidi" w:cstheme="majorBidi"/>
          <w:sz w:val="30"/>
          <w:szCs w:val="30"/>
          <w:lang w:val="en-US" w:bidi="th-TH"/>
        </w:rPr>
        <w:t>s</w:t>
      </w:r>
      <w:r w:rsidR="0019055F" w:rsidRPr="00903FD6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A43E68" w:rsidRPr="00903FD6">
        <w:rPr>
          <w:rFonts w:asciiTheme="majorBidi" w:hAnsiTheme="majorBidi" w:cstheme="majorBidi"/>
          <w:sz w:val="30"/>
          <w:szCs w:val="30"/>
          <w:lang w:val="en-US" w:bidi="th-TH"/>
        </w:rPr>
        <w:t>swap)</w:t>
      </w:r>
      <w:r w:rsidR="00FE3991" w:rsidRPr="00903FD6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903FD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เป็นจำนวนเงิน </w:t>
      </w:r>
      <w:r w:rsidR="00C20C7C" w:rsidRPr="00903FD6">
        <w:rPr>
          <w:rFonts w:asciiTheme="majorBidi" w:hAnsiTheme="majorBidi" w:cstheme="majorBidi"/>
          <w:sz w:val="30"/>
          <w:szCs w:val="30"/>
          <w:lang w:val="en-US" w:bidi="th-TH"/>
        </w:rPr>
        <w:t>32</w:t>
      </w:r>
      <w:r w:rsidR="00A43E68" w:rsidRPr="00903FD6">
        <w:rPr>
          <w:rFonts w:asciiTheme="majorBidi" w:hAnsiTheme="majorBidi" w:cstheme="majorBidi"/>
          <w:sz w:val="30"/>
          <w:szCs w:val="30"/>
          <w:lang w:val="en-US" w:bidi="th-TH"/>
        </w:rPr>
        <w:t>,</w:t>
      </w:r>
      <w:r w:rsidR="00C20C7C" w:rsidRPr="00903FD6">
        <w:rPr>
          <w:rFonts w:asciiTheme="majorBidi" w:hAnsiTheme="majorBidi" w:cstheme="majorBidi"/>
          <w:sz w:val="30"/>
          <w:szCs w:val="30"/>
          <w:lang w:val="en-US" w:bidi="th-TH"/>
        </w:rPr>
        <w:t>916</w:t>
      </w:r>
      <w:r w:rsidRPr="00903FD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ล้านบาท </w:t>
      </w:r>
      <w:r w:rsidR="00EC1888" w:rsidRPr="00903FD6">
        <w:rPr>
          <w:rFonts w:asciiTheme="majorBidi" w:hAnsiTheme="majorBidi" w:cstheme="majorBidi"/>
          <w:sz w:val="30"/>
          <w:szCs w:val="30"/>
          <w:cs/>
          <w:lang w:bidi="th-TH"/>
        </w:rPr>
        <w:t xml:space="preserve">(ดูหมายเหตุ </w:t>
      </w:r>
      <w:r w:rsidR="00EC1888" w:rsidRPr="00903FD6">
        <w:rPr>
          <w:rFonts w:asciiTheme="majorBidi" w:hAnsiTheme="majorBidi" w:cstheme="majorBidi"/>
          <w:sz w:val="30"/>
          <w:szCs w:val="30"/>
          <w:lang w:val="en-US" w:bidi="th-TH"/>
        </w:rPr>
        <w:t>13</w:t>
      </w:r>
      <w:r w:rsidR="00EC1888" w:rsidRPr="00903FD6">
        <w:rPr>
          <w:rFonts w:asciiTheme="majorBidi" w:hAnsiTheme="majorBidi" w:cstheme="majorBidi"/>
          <w:sz w:val="30"/>
          <w:szCs w:val="30"/>
          <w:cs/>
          <w:lang w:val="en-US" w:bidi="th-TH"/>
        </w:rPr>
        <w:t>)</w:t>
      </w:r>
    </w:p>
    <w:p w14:paraId="6F4927CB" w14:textId="64887D8C" w:rsidR="007757F6" w:rsidRDefault="007757F6" w:rsidP="00050899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6B96C9A" w14:textId="3135A168" w:rsidR="007757F6" w:rsidRDefault="007757F6" w:rsidP="00D12D0B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pacing w:val="-2"/>
          <w:sz w:val="30"/>
          <w:szCs w:val="30"/>
          <w:lang w:val="en-US" w:bidi="th-TH"/>
        </w:rPr>
      </w:pPr>
      <w:r w:rsidRPr="00903FD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ระหว่างปี </w:t>
      </w:r>
      <w:r w:rsidRPr="00903FD6">
        <w:rPr>
          <w:rFonts w:asciiTheme="majorBidi" w:hAnsiTheme="majorBidi" w:cstheme="majorBidi"/>
          <w:sz w:val="30"/>
          <w:szCs w:val="30"/>
          <w:lang w:val="en-US" w:bidi="th-TH"/>
        </w:rPr>
        <w:t xml:space="preserve">2563 </w:t>
      </w:r>
      <w:r w:rsidRPr="00903FD6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>บริษัทได้ลงทุน</w:t>
      </w:r>
      <w:r w:rsidR="00D12D0B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>ใหม่</w:t>
      </w:r>
      <w:r w:rsidRPr="002139D2">
        <w:rPr>
          <w:rFonts w:asciiTheme="majorBidi" w:hAnsiTheme="majorBidi" w:cstheme="majorBidi"/>
          <w:sz w:val="30"/>
          <w:szCs w:val="30"/>
          <w:cs/>
          <w:lang w:val="en-US" w:bidi="th-TH"/>
        </w:rPr>
        <w:t>ในบริษัท</w:t>
      </w:r>
      <w:r w:rsidRPr="002139D2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2139D2" w:rsidRPr="002139D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เซ็นทรัลเพ็ทแอนด์มี จำ</w:t>
      </w:r>
      <w:r w:rsidRPr="002139D2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กัด </w:t>
      </w:r>
      <w:r w:rsidR="00D12D0B" w:rsidRPr="002139D2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>เป็นจำ</w:t>
      </w:r>
      <w:r w:rsidR="00D12D0B" w:rsidRPr="00D12D0B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>นวนเงิน</w:t>
      </w:r>
      <w:r w:rsidR="00D12D0B" w:rsidRPr="00D12D0B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 </w:t>
      </w:r>
      <w:r w:rsidR="00D12D0B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100</w:t>
      </w:r>
      <w:r w:rsidR="00D12D0B" w:rsidRPr="00D12D0B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 </w:t>
      </w:r>
      <w:r w:rsidR="00D12D0B" w:rsidRPr="00D12D0B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>บาท</w:t>
      </w:r>
    </w:p>
    <w:p w14:paraId="250D75C1" w14:textId="106B4229" w:rsidR="00D12D0B" w:rsidRDefault="00D12D0B" w:rsidP="00D12D0B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pacing w:val="-2"/>
          <w:sz w:val="30"/>
          <w:szCs w:val="30"/>
          <w:lang w:val="en-US" w:bidi="th-TH"/>
        </w:rPr>
      </w:pPr>
    </w:p>
    <w:p w14:paraId="0FE2ED74" w14:textId="6DE744A1" w:rsidR="00D12D0B" w:rsidRDefault="00D12D0B" w:rsidP="00D12D0B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903FD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ระหว่างปี </w:t>
      </w:r>
      <w:r w:rsidRPr="00903FD6">
        <w:rPr>
          <w:rFonts w:asciiTheme="majorBidi" w:hAnsiTheme="majorBidi" w:cstheme="majorBidi"/>
          <w:sz w:val="30"/>
          <w:szCs w:val="30"/>
          <w:lang w:val="en-US" w:bidi="th-TH"/>
        </w:rPr>
        <w:t xml:space="preserve">2563 </w:t>
      </w:r>
      <w:r w:rsidRPr="00903FD6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>บริษัทได้ลงทุนเพิ่ม</w:t>
      </w:r>
      <w:r w:rsidRPr="00903FD6">
        <w:rPr>
          <w:rFonts w:asciiTheme="majorBidi" w:hAnsiTheme="majorBidi" w:cstheme="majorBidi"/>
          <w:sz w:val="30"/>
          <w:szCs w:val="30"/>
          <w:cs/>
          <w:lang w:val="en-US" w:bidi="th-TH"/>
        </w:rPr>
        <w:t>ในบริษัท</w:t>
      </w:r>
      <w:r w:rsidRPr="00903FD6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proofErr w:type="spellStart"/>
      <w:r w:rsidR="00F1064B" w:rsidRPr="00B06E82">
        <w:rPr>
          <w:rFonts w:ascii="Angsana New" w:hAnsi="Angsana New" w:cs="Angsana New" w:hint="cs"/>
          <w:sz w:val="30"/>
          <w:szCs w:val="30"/>
        </w:rPr>
        <w:t>Quinam</w:t>
      </w:r>
      <w:proofErr w:type="spellEnd"/>
      <w:r w:rsidR="00F1064B" w:rsidRPr="00B06E82">
        <w:rPr>
          <w:rFonts w:ascii="Angsana New" w:hAnsi="Angsana New" w:cs="Angsana New" w:hint="cs"/>
          <w:sz w:val="30"/>
          <w:szCs w:val="30"/>
        </w:rPr>
        <w:t xml:space="preserve"> B.V.</w:t>
      </w:r>
      <w:r w:rsidR="00F1064B" w:rsidRPr="00B06E8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03FD6">
        <w:rPr>
          <w:rFonts w:asciiTheme="majorBidi" w:hAnsiTheme="majorBidi" w:cstheme="majorBidi"/>
          <w:sz w:val="30"/>
          <w:szCs w:val="30"/>
          <w:cs/>
          <w:lang w:val="en-US" w:bidi="th-TH"/>
        </w:rPr>
        <w:t>โดย</w:t>
      </w:r>
      <w:r w:rsidR="00C45DF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การ</w:t>
      </w:r>
      <w:r w:rsidR="00F1064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แปลง</w:t>
      </w:r>
      <w:r w:rsidR="006B21D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สินทรัพย์ระหว่างกัน</w:t>
      </w:r>
      <w:r w:rsidR="00F1064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จำนวน</w:t>
      </w:r>
      <w:r w:rsidR="00C45DF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F1064B">
        <w:rPr>
          <w:rFonts w:asciiTheme="majorBidi" w:hAnsiTheme="majorBidi" w:cstheme="majorBidi"/>
          <w:sz w:val="30"/>
          <w:szCs w:val="30"/>
          <w:lang w:val="en-US" w:bidi="th-TH"/>
        </w:rPr>
        <w:t xml:space="preserve">269 </w:t>
      </w:r>
      <w:r w:rsidR="00F1064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ล้านบาท </w:t>
      </w:r>
      <w:r w:rsidR="00C45DFB" w:rsidRPr="00C45DFB">
        <w:rPr>
          <w:rFonts w:asciiTheme="majorBidi" w:hAnsiTheme="majorBidi" w:cstheme="majorBidi" w:hint="cs"/>
          <w:spacing w:val="-6"/>
          <w:sz w:val="30"/>
          <w:szCs w:val="30"/>
          <w:cs/>
          <w:lang w:val="en-US" w:bidi="th-TH"/>
        </w:rPr>
        <w:t>ซึ่ง</w:t>
      </w:r>
      <w:r w:rsidR="00F1064B" w:rsidRPr="00C45DFB">
        <w:rPr>
          <w:rFonts w:asciiTheme="majorBidi" w:hAnsiTheme="majorBidi" w:cstheme="majorBidi" w:hint="cs"/>
          <w:spacing w:val="-6"/>
          <w:sz w:val="30"/>
          <w:szCs w:val="30"/>
          <w:cs/>
          <w:lang w:val="en-US" w:bidi="th-TH"/>
        </w:rPr>
        <w:t>ประกอบด้วยเงิน</w:t>
      </w:r>
      <w:r w:rsidR="006B21DE" w:rsidRPr="00C45DFB">
        <w:rPr>
          <w:rFonts w:asciiTheme="majorBidi" w:hAnsiTheme="majorBidi" w:cstheme="majorBidi" w:hint="cs"/>
          <w:spacing w:val="-6"/>
          <w:sz w:val="30"/>
          <w:szCs w:val="30"/>
          <w:cs/>
          <w:lang w:val="en-US" w:bidi="th-TH"/>
        </w:rPr>
        <w:t>ให้</w:t>
      </w:r>
      <w:r w:rsidR="00F1064B" w:rsidRPr="00C45DFB">
        <w:rPr>
          <w:rFonts w:asciiTheme="majorBidi" w:hAnsiTheme="majorBidi" w:cstheme="majorBidi" w:hint="cs"/>
          <w:spacing w:val="-6"/>
          <w:sz w:val="30"/>
          <w:szCs w:val="30"/>
          <w:cs/>
          <w:lang w:val="en-US" w:bidi="th-TH"/>
        </w:rPr>
        <w:t>กู้</w:t>
      </w:r>
      <w:r w:rsidR="006B21DE" w:rsidRPr="00C45DFB">
        <w:rPr>
          <w:rFonts w:asciiTheme="majorBidi" w:hAnsiTheme="majorBidi" w:cstheme="majorBidi" w:hint="cs"/>
          <w:spacing w:val="-6"/>
          <w:sz w:val="30"/>
          <w:szCs w:val="30"/>
          <w:cs/>
          <w:lang w:val="en-US" w:bidi="th-TH"/>
        </w:rPr>
        <w:t>ยืม</w:t>
      </w:r>
      <w:r w:rsidR="00F1064B" w:rsidRPr="00C45DFB">
        <w:rPr>
          <w:rFonts w:asciiTheme="majorBidi" w:hAnsiTheme="majorBidi" w:cstheme="majorBidi" w:hint="cs"/>
          <w:spacing w:val="-6"/>
          <w:sz w:val="30"/>
          <w:szCs w:val="30"/>
          <w:cs/>
          <w:lang w:val="en-US" w:bidi="th-TH"/>
        </w:rPr>
        <w:t>ระยะสั้น</w:t>
      </w:r>
      <w:r w:rsidR="00C45DFB" w:rsidRPr="00C45DFB">
        <w:rPr>
          <w:rFonts w:asciiTheme="majorBidi" w:hAnsiTheme="majorBidi" w:cstheme="majorBidi" w:hint="cs"/>
          <w:spacing w:val="-6"/>
          <w:sz w:val="30"/>
          <w:szCs w:val="30"/>
          <w:cs/>
          <w:lang w:val="en-US" w:bidi="th-TH"/>
        </w:rPr>
        <w:t>จำนวน</w:t>
      </w:r>
      <w:r w:rsidR="00F1064B" w:rsidRPr="00C45DFB">
        <w:rPr>
          <w:rFonts w:asciiTheme="majorBidi" w:hAnsiTheme="majorBidi" w:cstheme="majorBidi" w:hint="cs"/>
          <w:spacing w:val="-6"/>
          <w:sz w:val="30"/>
          <w:szCs w:val="30"/>
          <w:cs/>
          <w:lang w:val="en-US" w:bidi="th-TH"/>
        </w:rPr>
        <w:t xml:space="preserve"> </w:t>
      </w:r>
      <w:r w:rsidR="00F1064B" w:rsidRPr="00C45DFB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 xml:space="preserve">245 </w:t>
      </w:r>
      <w:r w:rsidR="00F1064B" w:rsidRPr="00C45DFB">
        <w:rPr>
          <w:rFonts w:asciiTheme="majorBidi" w:hAnsiTheme="majorBidi" w:cstheme="majorBidi" w:hint="cs"/>
          <w:spacing w:val="-6"/>
          <w:sz w:val="30"/>
          <w:szCs w:val="30"/>
          <w:cs/>
          <w:lang w:val="en-US" w:bidi="th-TH"/>
        </w:rPr>
        <w:t>ล้านบาท และลูกหนี้อื่น</w:t>
      </w:r>
      <w:r w:rsidR="00C45DFB" w:rsidRPr="00C45DFB">
        <w:rPr>
          <w:rFonts w:asciiTheme="majorBidi" w:hAnsiTheme="majorBidi" w:cstheme="majorBidi" w:hint="cs"/>
          <w:spacing w:val="-6"/>
          <w:sz w:val="30"/>
          <w:szCs w:val="30"/>
          <w:cs/>
          <w:lang w:val="en-US" w:bidi="th-TH"/>
        </w:rPr>
        <w:t>จำนวน</w:t>
      </w:r>
      <w:r w:rsidR="00F1064B" w:rsidRPr="00C45DFB">
        <w:rPr>
          <w:rFonts w:asciiTheme="majorBidi" w:hAnsiTheme="majorBidi" w:cstheme="majorBidi" w:hint="cs"/>
          <w:spacing w:val="-6"/>
          <w:sz w:val="30"/>
          <w:szCs w:val="30"/>
          <w:cs/>
          <w:lang w:val="en-US" w:bidi="th-TH"/>
        </w:rPr>
        <w:t xml:space="preserve"> </w:t>
      </w:r>
      <w:r w:rsidR="00F1064B" w:rsidRPr="00C45DFB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 xml:space="preserve">24 </w:t>
      </w:r>
      <w:r w:rsidR="00F1064B" w:rsidRPr="00C45DFB">
        <w:rPr>
          <w:rFonts w:asciiTheme="majorBidi" w:hAnsiTheme="majorBidi" w:cstheme="majorBidi" w:hint="cs"/>
          <w:spacing w:val="-6"/>
          <w:sz w:val="30"/>
          <w:szCs w:val="30"/>
          <w:cs/>
          <w:lang w:val="en-US" w:bidi="th-TH"/>
        </w:rPr>
        <w:t>ล้านบาท เป็นเงินลงทุนในบริษัท</w:t>
      </w:r>
      <w:r w:rsidR="00F1064B" w:rsidRPr="00A33E25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>ย่อย</w:t>
      </w:r>
      <w:r w:rsidR="00A33E25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 </w:t>
      </w:r>
      <w:r w:rsidRPr="00A33E25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(ดูหมายเหตุ </w:t>
      </w:r>
      <w:r w:rsidR="00F1064B" w:rsidRPr="00A33E25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6</w:t>
      </w:r>
      <w:r w:rsidRPr="00A33E25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>)</w:t>
      </w:r>
    </w:p>
    <w:p w14:paraId="06FDF991" w14:textId="77777777" w:rsidR="00227333" w:rsidRDefault="00227333" w:rsidP="007757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39BB3818" w14:textId="23B1D913" w:rsidR="007757F6" w:rsidRDefault="007757F6" w:rsidP="007757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27333">
        <w:rPr>
          <w:rFonts w:asciiTheme="majorBidi" w:hAnsiTheme="majorBidi" w:cstheme="majorBidi" w:hint="cs"/>
          <w:sz w:val="30"/>
          <w:szCs w:val="30"/>
          <w:cs/>
        </w:rPr>
        <w:t>ที่ประชุมคณะกรรมการบริษัท</w:t>
      </w:r>
      <w:r w:rsidRPr="002273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27333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="006B21D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B21DE">
        <w:rPr>
          <w:rFonts w:asciiTheme="majorBidi" w:hAnsiTheme="majorBidi" w:cstheme="majorBidi"/>
          <w:sz w:val="30"/>
          <w:szCs w:val="30"/>
        </w:rPr>
        <w:t xml:space="preserve">14 </w:t>
      </w:r>
      <w:r w:rsidRPr="00227333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6B21DE">
        <w:rPr>
          <w:rFonts w:asciiTheme="majorBidi" w:hAnsiTheme="majorBidi" w:cstheme="majorBidi"/>
          <w:sz w:val="30"/>
          <w:szCs w:val="30"/>
        </w:rPr>
        <w:t xml:space="preserve"> 2563 </w:t>
      </w:r>
      <w:r w:rsidRPr="00227333">
        <w:rPr>
          <w:rFonts w:asciiTheme="majorBidi" w:hAnsiTheme="majorBidi" w:cstheme="majorBidi" w:hint="cs"/>
          <w:sz w:val="30"/>
          <w:szCs w:val="30"/>
          <w:cs/>
        </w:rPr>
        <w:t>มีมติอนุมัติการเข้าซื้อกิจการของบริษัท</w:t>
      </w:r>
      <w:r w:rsidRPr="002273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27333">
        <w:rPr>
          <w:rFonts w:asciiTheme="majorBidi" w:hAnsiTheme="majorBidi" w:cstheme="majorBidi" w:hint="cs"/>
          <w:sz w:val="30"/>
          <w:szCs w:val="30"/>
          <w:cs/>
        </w:rPr>
        <w:t>ซีโอแอล</w:t>
      </w:r>
      <w:r w:rsidRPr="002273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27333">
        <w:rPr>
          <w:rFonts w:asciiTheme="majorBidi" w:hAnsiTheme="majorBidi" w:cstheme="majorBidi" w:hint="cs"/>
          <w:sz w:val="30"/>
          <w:szCs w:val="30"/>
          <w:cs/>
        </w:rPr>
        <w:t>จำกัด</w:t>
      </w:r>
      <w:r w:rsidRPr="00227333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227333">
        <w:rPr>
          <w:rFonts w:asciiTheme="majorBidi" w:hAnsiTheme="majorBidi" w:cstheme="majorBidi" w:hint="cs"/>
          <w:sz w:val="30"/>
          <w:szCs w:val="30"/>
          <w:cs/>
        </w:rPr>
        <w:t>มหาชน</w:t>
      </w:r>
      <w:r w:rsidRPr="00227333">
        <w:rPr>
          <w:rFonts w:asciiTheme="majorBidi" w:hAnsiTheme="majorBidi" w:cstheme="majorBidi"/>
          <w:sz w:val="30"/>
          <w:szCs w:val="30"/>
          <w:cs/>
        </w:rPr>
        <w:t>) (“</w:t>
      </w:r>
      <w:r w:rsidRPr="00B0642B">
        <w:rPr>
          <w:rFonts w:asciiTheme="majorBidi" w:hAnsiTheme="majorBidi" w:cstheme="majorBidi"/>
          <w:sz w:val="30"/>
          <w:szCs w:val="30"/>
        </w:rPr>
        <w:t xml:space="preserve">COL”) </w:t>
      </w:r>
      <w:r w:rsidRPr="00227333">
        <w:rPr>
          <w:rFonts w:asciiTheme="majorBidi" w:hAnsiTheme="majorBidi" w:cstheme="majorBidi" w:hint="cs"/>
          <w:sz w:val="30"/>
          <w:szCs w:val="30"/>
          <w:cs/>
        </w:rPr>
        <w:t>ในราคาเสนอซื้อหุ้นละ</w:t>
      </w:r>
      <w:r w:rsidR="006B21DE">
        <w:rPr>
          <w:rFonts w:asciiTheme="majorBidi" w:hAnsiTheme="majorBidi" w:cstheme="majorBidi"/>
          <w:sz w:val="30"/>
          <w:szCs w:val="30"/>
        </w:rPr>
        <w:t xml:space="preserve"> 19 </w:t>
      </w:r>
      <w:r w:rsidRPr="00227333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Pr="002273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27333">
        <w:rPr>
          <w:rFonts w:asciiTheme="majorBidi" w:hAnsiTheme="majorBidi" w:cstheme="majorBidi" w:hint="cs"/>
          <w:sz w:val="30"/>
          <w:szCs w:val="30"/>
          <w:cs/>
        </w:rPr>
        <w:t>โดยบริษัท</w:t>
      </w:r>
      <w:r w:rsidRPr="002273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27333">
        <w:rPr>
          <w:rFonts w:asciiTheme="majorBidi" w:hAnsiTheme="majorBidi" w:cstheme="majorBidi" w:hint="cs"/>
          <w:sz w:val="30"/>
          <w:szCs w:val="30"/>
          <w:cs/>
        </w:rPr>
        <w:t>พีบีเอชดี</w:t>
      </w:r>
      <w:r w:rsidRPr="002273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27333">
        <w:rPr>
          <w:rFonts w:asciiTheme="majorBidi" w:hAnsiTheme="majorBidi" w:cstheme="majorBidi" w:hint="cs"/>
          <w:sz w:val="30"/>
          <w:szCs w:val="30"/>
          <w:cs/>
        </w:rPr>
        <w:t>จำกัด</w:t>
      </w:r>
      <w:r w:rsidRPr="00227333">
        <w:rPr>
          <w:rFonts w:asciiTheme="majorBidi" w:hAnsiTheme="majorBidi" w:cstheme="majorBidi"/>
          <w:sz w:val="30"/>
          <w:szCs w:val="30"/>
          <w:cs/>
        </w:rPr>
        <w:t xml:space="preserve"> (“</w:t>
      </w:r>
      <w:r w:rsidRPr="00227333">
        <w:rPr>
          <w:rFonts w:asciiTheme="majorBidi" w:hAnsiTheme="majorBidi" w:cstheme="majorBidi" w:hint="cs"/>
          <w:sz w:val="30"/>
          <w:szCs w:val="30"/>
          <w:cs/>
        </w:rPr>
        <w:t>ผู้ทำคำเสนอซื้อ</w:t>
      </w:r>
      <w:r w:rsidRPr="00227333">
        <w:rPr>
          <w:rFonts w:asciiTheme="majorBidi" w:hAnsiTheme="majorBidi" w:cstheme="majorBidi" w:hint="eastAsia"/>
          <w:sz w:val="30"/>
          <w:szCs w:val="30"/>
          <w:cs/>
        </w:rPr>
        <w:t>”</w:t>
      </w:r>
      <w:r w:rsidRPr="00227333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227333">
        <w:rPr>
          <w:rFonts w:asciiTheme="majorBidi" w:hAnsiTheme="majorBidi" w:cstheme="majorBidi" w:hint="cs"/>
          <w:sz w:val="30"/>
          <w:szCs w:val="30"/>
          <w:cs/>
        </w:rPr>
        <w:t>จะทำคำเสนอซื้อหลักทรัพย์ทั้งหมดหลังจากที่ผู้ถือหุ้นของ</w:t>
      </w:r>
      <w:r w:rsidRPr="002273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0642B">
        <w:rPr>
          <w:rFonts w:asciiTheme="majorBidi" w:hAnsiTheme="majorBidi" w:cstheme="majorBidi"/>
          <w:sz w:val="30"/>
          <w:szCs w:val="30"/>
        </w:rPr>
        <w:t xml:space="preserve">COL </w:t>
      </w:r>
      <w:r w:rsidRPr="00227333">
        <w:rPr>
          <w:rFonts w:asciiTheme="majorBidi" w:hAnsiTheme="majorBidi" w:cstheme="majorBidi" w:hint="cs"/>
          <w:sz w:val="30"/>
          <w:szCs w:val="30"/>
          <w:cs/>
        </w:rPr>
        <w:t>และตลาดหลักทรัพย์แห่งประเทศไทย</w:t>
      </w:r>
      <w:r w:rsidR="00227333">
        <w:rPr>
          <w:rFonts w:asciiTheme="majorBidi" w:hAnsiTheme="majorBidi" w:cstheme="majorBidi"/>
          <w:sz w:val="30"/>
          <w:szCs w:val="30"/>
        </w:rPr>
        <w:t xml:space="preserve"> (“SET”) </w:t>
      </w:r>
      <w:r w:rsidRPr="00227333">
        <w:rPr>
          <w:rFonts w:asciiTheme="majorBidi" w:hAnsiTheme="majorBidi" w:cstheme="majorBidi" w:hint="cs"/>
          <w:sz w:val="30"/>
          <w:szCs w:val="30"/>
          <w:cs/>
        </w:rPr>
        <w:t>อนุมัติการเพิกถอนหลักทรัพย์ของกิจการจากการเป็นหลักทรัพย์จดทะเบียนใน</w:t>
      </w:r>
      <w:r w:rsidR="006B21DE">
        <w:rPr>
          <w:rFonts w:asciiTheme="majorBidi" w:hAnsiTheme="majorBidi" w:cstheme="majorBidi"/>
          <w:sz w:val="30"/>
          <w:szCs w:val="30"/>
        </w:rPr>
        <w:t xml:space="preserve"> </w:t>
      </w:r>
      <w:r w:rsidR="00227333">
        <w:rPr>
          <w:rFonts w:asciiTheme="majorBidi" w:hAnsiTheme="majorBidi" w:cstheme="majorBidi"/>
          <w:sz w:val="30"/>
          <w:szCs w:val="30"/>
        </w:rPr>
        <w:t>SET</w:t>
      </w:r>
      <w:r w:rsidRPr="002273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27333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Pr="002273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05F0F">
        <w:rPr>
          <w:rFonts w:asciiTheme="majorBidi" w:hAnsiTheme="majorBidi" w:cstheme="majorBidi"/>
          <w:sz w:val="30"/>
          <w:szCs w:val="30"/>
        </w:rPr>
        <w:t>21</w:t>
      </w:r>
      <w:r w:rsidRPr="002273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27333">
        <w:rPr>
          <w:rFonts w:asciiTheme="majorBidi" w:hAnsiTheme="majorBidi" w:cstheme="majorBidi" w:hint="cs"/>
          <w:sz w:val="30"/>
          <w:szCs w:val="30"/>
          <w:cs/>
        </w:rPr>
        <w:t>ตุลาคม</w:t>
      </w:r>
      <w:r w:rsidRPr="002273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05F0F">
        <w:rPr>
          <w:rFonts w:asciiTheme="majorBidi" w:hAnsiTheme="majorBidi" w:cstheme="majorBidi"/>
          <w:sz w:val="30"/>
          <w:szCs w:val="30"/>
        </w:rPr>
        <w:t>2563</w:t>
      </w:r>
      <w:r w:rsidRPr="002273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27333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="006B21DE" w:rsidRPr="00227333">
        <w:rPr>
          <w:rFonts w:asciiTheme="majorBidi" w:hAnsiTheme="majorBidi" w:cstheme="majorBidi" w:hint="cs"/>
          <w:sz w:val="30"/>
          <w:szCs w:val="30"/>
          <w:cs/>
        </w:rPr>
        <w:t>ประชุมวิสามัญ</w:t>
      </w:r>
      <w:r w:rsidR="006607D7">
        <w:rPr>
          <w:rFonts w:asciiTheme="majorBidi" w:hAnsiTheme="majorBidi" w:cstheme="majorBidi"/>
          <w:sz w:val="30"/>
          <w:szCs w:val="30"/>
        </w:rPr>
        <w:t xml:space="preserve">            </w:t>
      </w:r>
      <w:r w:rsidR="006B21DE" w:rsidRPr="00227333">
        <w:rPr>
          <w:rFonts w:asciiTheme="majorBidi" w:hAnsiTheme="majorBidi" w:cstheme="majorBidi" w:hint="cs"/>
          <w:sz w:val="30"/>
          <w:szCs w:val="30"/>
          <w:cs/>
        </w:rPr>
        <w:t>ผู้ถือหุ้นของ</w:t>
      </w:r>
      <w:r w:rsidRPr="002273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0642B">
        <w:rPr>
          <w:rFonts w:asciiTheme="majorBidi" w:hAnsiTheme="majorBidi" w:cstheme="majorBidi"/>
          <w:sz w:val="30"/>
          <w:szCs w:val="30"/>
        </w:rPr>
        <w:t xml:space="preserve">COL </w:t>
      </w:r>
      <w:r w:rsidRPr="00227333">
        <w:rPr>
          <w:rFonts w:asciiTheme="majorBidi" w:hAnsiTheme="majorBidi" w:cstheme="majorBidi" w:hint="cs"/>
          <w:sz w:val="30"/>
          <w:szCs w:val="30"/>
          <w:cs/>
        </w:rPr>
        <w:t>ได้มีมติอนุมัติให้เพิกถอนหุ้นของกิจการออกจากการเป็นหลักทรัพย์จดทะเบียนใน</w:t>
      </w:r>
      <w:r w:rsidR="006B21DE">
        <w:rPr>
          <w:rFonts w:asciiTheme="majorBidi" w:hAnsiTheme="majorBidi" w:cstheme="majorBidi"/>
          <w:sz w:val="30"/>
          <w:szCs w:val="30"/>
        </w:rPr>
        <w:t xml:space="preserve"> </w:t>
      </w:r>
      <w:r w:rsidR="00227333">
        <w:rPr>
          <w:rFonts w:asciiTheme="majorBidi" w:hAnsiTheme="majorBidi" w:cstheme="majorBidi"/>
          <w:sz w:val="30"/>
          <w:szCs w:val="30"/>
        </w:rPr>
        <w:t>SET</w:t>
      </w:r>
      <w:r w:rsidR="006B21DE">
        <w:rPr>
          <w:rFonts w:asciiTheme="majorBidi" w:hAnsiTheme="majorBidi" w:cstheme="majorBidi"/>
          <w:sz w:val="30"/>
          <w:szCs w:val="30"/>
        </w:rPr>
        <w:t xml:space="preserve"> </w:t>
      </w:r>
      <w:r w:rsidRPr="00227333">
        <w:rPr>
          <w:rFonts w:asciiTheme="majorBidi" w:hAnsiTheme="majorBidi" w:cstheme="majorBidi" w:hint="cs"/>
          <w:sz w:val="30"/>
          <w:szCs w:val="30"/>
          <w:cs/>
        </w:rPr>
        <w:t>แล้ว</w:t>
      </w:r>
      <w:r w:rsidRPr="002273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B21DE">
        <w:rPr>
          <w:rFonts w:asciiTheme="majorBidi" w:hAnsiTheme="majorBidi" w:cstheme="majorBidi"/>
          <w:sz w:val="30"/>
          <w:szCs w:val="30"/>
        </w:rPr>
        <w:t xml:space="preserve">         </w:t>
      </w:r>
      <w:r w:rsidRPr="00227333">
        <w:rPr>
          <w:rFonts w:asciiTheme="majorBidi" w:hAnsiTheme="majorBidi" w:cstheme="majorBidi" w:hint="cs"/>
          <w:sz w:val="30"/>
          <w:szCs w:val="30"/>
          <w:cs/>
        </w:rPr>
        <w:t>หากเงื่อนไขบังคับก่อนสำเร็จ</w:t>
      </w:r>
      <w:r w:rsidR="001E1DCC">
        <w:rPr>
          <w:rFonts w:asciiTheme="majorBidi" w:hAnsiTheme="majorBidi" w:cstheme="majorBidi"/>
          <w:sz w:val="30"/>
          <w:szCs w:val="30"/>
        </w:rPr>
        <w:t xml:space="preserve"> </w:t>
      </w:r>
      <w:r w:rsidRPr="00227333">
        <w:rPr>
          <w:rFonts w:asciiTheme="majorBidi" w:hAnsiTheme="majorBidi" w:cstheme="majorBidi" w:hint="cs"/>
          <w:sz w:val="30"/>
          <w:szCs w:val="30"/>
          <w:cs/>
        </w:rPr>
        <w:t>บริษัทคาดว่ากระบวนการนี้จะเสร็จสมบูรณ์ในช่วงไตรมาสที่</w:t>
      </w:r>
      <w:r w:rsidRPr="002273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05F0F">
        <w:rPr>
          <w:rFonts w:asciiTheme="majorBidi" w:hAnsiTheme="majorBidi" w:cstheme="majorBidi"/>
          <w:sz w:val="30"/>
          <w:szCs w:val="30"/>
        </w:rPr>
        <w:t>1</w:t>
      </w:r>
      <w:r w:rsidRPr="002273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27333">
        <w:rPr>
          <w:rFonts w:asciiTheme="majorBidi" w:hAnsiTheme="majorBidi" w:cstheme="majorBidi" w:hint="cs"/>
          <w:sz w:val="30"/>
          <w:szCs w:val="30"/>
          <w:cs/>
        </w:rPr>
        <w:t>ของปี</w:t>
      </w:r>
      <w:r w:rsidRPr="002273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05F0F">
        <w:rPr>
          <w:rFonts w:asciiTheme="majorBidi" w:hAnsiTheme="majorBidi" w:cstheme="majorBidi"/>
          <w:sz w:val="30"/>
          <w:szCs w:val="30"/>
        </w:rPr>
        <w:t>256</w:t>
      </w:r>
      <w:r w:rsidR="006607D7">
        <w:rPr>
          <w:rFonts w:asciiTheme="majorBidi" w:hAnsiTheme="majorBidi" w:cstheme="majorBidi"/>
          <w:sz w:val="30"/>
          <w:szCs w:val="30"/>
        </w:rPr>
        <w:t>4</w:t>
      </w:r>
    </w:p>
    <w:p w14:paraId="7E05E536" w14:textId="77777777" w:rsidR="00227333" w:rsidRPr="00B0642B" w:rsidRDefault="00227333" w:rsidP="007757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63B9C6" w14:textId="465D964A" w:rsidR="007757F6" w:rsidRPr="00B0642B" w:rsidRDefault="007757F6" w:rsidP="007757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27333">
        <w:rPr>
          <w:rFonts w:asciiTheme="majorBidi" w:hAnsiTheme="majorBidi" w:cstheme="majorBidi" w:hint="cs"/>
          <w:sz w:val="30"/>
          <w:szCs w:val="30"/>
          <w:cs/>
        </w:rPr>
        <w:t>ในกรณีที่ผู้ถือหุ้นของ</w:t>
      </w:r>
      <w:r w:rsidRPr="002273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0642B">
        <w:rPr>
          <w:rFonts w:asciiTheme="majorBidi" w:hAnsiTheme="majorBidi" w:cstheme="majorBidi"/>
          <w:sz w:val="30"/>
          <w:szCs w:val="30"/>
        </w:rPr>
        <w:t xml:space="preserve">COL </w:t>
      </w:r>
      <w:r w:rsidRPr="00227333">
        <w:rPr>
          <w:rFonts w:asciiTheme="majorBidi" w:hAnsiTheme="majorBidi" w:cstheme="majorBidi" w:hint="cs"/>
          <w:sz w:val="30"/>
          <w:szCs w:val="30"/>
          <w:cs/>
        </w:rPr>
        <w:t>ทุกรายตอบรับการทำคำเสนอซื้อ</w:t>
      </w:r>
      <w:r w:rsidRPr="002273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27333">
        <w:rPr>
          <w:rFonts w:asciiTheme="majorBidi" w:hAnsiTheme="majorBidi" w:cstheme="majorBidi" w:hint="cs"/>
          <w:sz w:val="30"/>
          <w:szCs w:val="30"/>
          <w:cs/>
        </w:rPr>
        <w:t>ผู้ทำคำเสนอซื้อจะรับซื้อหุ้นสามัญของ</w:t>
      </w:r>
      <w:r w:rsidRPr="002273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0642B">
        <w:rPr>
          <w:rFonts w:asciiTheme="majorBidi" w:hAnsiTheme="majorBidi" w:cstheme="majorBidi"/>
          <w:sz w:val="30"/>
          <w:szCs w:val="30"/>
        </w:rPr>
        <w:t xml:space="preserve">COL </w:t>
      </w:r>
      <w:r w:rsidRPr="00227333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Pr="002273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B21DE">
        <w:rPr>
          <w:rFonts w:asciiTheme="majorBidi" w:hAnsiTheme="majorBidi" w:cstheme="majorBidi"/>
          <w:sz w:val="30"/>
          <w:szCs w:val="30"/>
        </w:rPr>
        <w:t>640</w:t>
      </w:r>
      <w:r w:rsidR="00356B9C">
        <w:rPr>
          <w:rFonts w:asciiTheme="majorBidi" w:hAnsiTheme="majorBidi" w:cstheme="majorBidi"/>
          <w:sz w:val="30"/>
          <w:szCs w:val="30"/>
        </w:rPr>
        <w:t xml:space="preserve">,000,000 </w:t>
      </w:r>
      <w:r w:rsidRPr="00227333">
        <w:rPr>
          <w:rFonts w:asciiTheme="majorBidi" w:hAnsiTheme="majorBidi" w:cstheme="majorBidi" w:hint="cs"/>
          <w:sz w:val="30"/>
          <w:szCs w:val="30"/>
          <w:cs/>
        </w:rPr>
        <w:t>หุ้น</w:t>
      </w:r>
      <w:r w:rsidRPr="002273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27333">
        <w:rPr>
          <w:rFonts w:asciiTheme="majorBidi" w:hAnsiTheme="majorBidi" w:cstheme="majorBidi" w:hint="cs"/>
          <w:sz w:val="30"/>
          <w:szCs w:val="30"/>
          <w:cs/>
        </w:rPr>
        <w:t>รวมเป็นมูลค่าทั้งสิ้น</w:t>
      </w:r>
      <w:r w:rsidR="006B21DE">
        <w:rPr>
          <w:rFonts w:asciiTheme="majorBidi" w:hAnsiTheme="majorBidi" w:cstheme="majorBidi"/>
          <w:sz w:val="30"/>
          <w:szCs w:val="30"/>
        </w:rPr>
        <w:t xml:space="preserve"> 12,160 </w:t>
      </w:r>
      <w:r w:rsidRPr="00227333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5DFCD693" w14:textId="47C0BA84" w:rsidR="00C47883" w:rsidRDefault="00C47883" w:rsidP="00050899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7C0301F" w14:textId="4816A38A" w:rsidR="00C47883" w:rsidRDefault="00C47883" w:rsidP="00050899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C47883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การเพิ่มทุน</w:t>
      </w:r>
    </w:p>
    <w:p w14:paraId="278CB6BB" w14:textId="77777777" w:rsidR="00227333" w:rsidRDefault="00227333" w:rsidP="00050899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p w14:paraId="2E47B9ED" w14:textId="5479E1CD" w:rsidR="00227333" w:rsidRPr="00227333" w:rsidRDefault="006A7958" w:rsidP="00050899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6A795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ระหว่างปี </w:t>
      </w:r>
      <w:r w:rsidRPr="006A7958">
        <w:rPr>
          <w:rFonts w:asciiTheme="majorBidi" w:hAnsiTheme="majorBidi" w:cstheme="majorBidi"/>
          <w:sz w:val="30"/>
          <w:szCs w:val="30"/>
          <w:lang w:val="en-US" w:bidi="th-TH"/>
        </w:rPr>
        <w:t xml:space="preserve">2563 </w:t>
      </w:r>
      <w:r w:rsidR="00227333" w:rsidRPr="006A795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บริษัท เอสเอฟเอ็ม โฮลดิ้ง จำกัด </w:t>
      </w:r>
      <w:r w:rsidRPr="006A795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เพิ่มทุน </w:t>
      </w:r>
      <w:r w:rsidRPr="006A795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จำนวน </w:t>
      </w:r>
      <w:r w:rsidRPr="006A7958">
        <w:rPr>
          <w:rFonts w:asciiTheme="majorBidi" w:hAnsiTheme="majorBidi" w:cstheme="majorBidi" w:hint="cs"/>
          <w:sz w:val="30"/>
          <w:szCs w:val="30"/>
          <w:lang w:val="en-US" w:bidi="th-TH"/>
        </w:rPr>
        <w:t>13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,693</w:t>
      </w:r>
      <w:r w:rsidRPr="006A7958">
        <w:rPr>
          <w:rFonts w:asciiTheme="majorBidi" w:hAnsiTheme="majorBidi" w:cstheme="majorBidi" w:hint="cs"/>
          <w:sz w:val="30"/>
          <w:szCs w:val="30"/>
          <w:lang w:val="en-US" w:bidi="th-TH"/>
        </w:rPr>
        <w:t>,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560</w:t>
      </w:r>
      <w:r w:rsidRPr="006A7958">
        <w:rPr>
          <w:rFonts w:asciiTheme="majorBidi" w:hAnsiTheme="majorBidi" w:cstheme="majorBidi" w:hint="cs"/>
          <w:sz w:val="30"/>
          <w:szCs w:val="30"/>
          <w:lang w:val="en-US" w:bidi="th-TH"/>
        </w:rPr>
        <w:t xml:space="preserve"> </w:t>
      </w:r>
      <w:r w:rsidRPr="006A795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หุ้น </w:t>
      </w:r>
      <w:r w:rsidR="006B21D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โดย</w:t>
      </w:r>
      <w:r w:rsidR="00227333" w:rsidRPr="006A7958">
        <w:rPr>
          <w:rFonts w:asciiTheme="majorBidi" w:hAnsiTheme="majorBidi" w:cstheme="majorBidi" w:hint="cs"/>
          <w:sz w:val="30"/>
          <w:szCs w:val="30"/>
          <w:cs/>
          <w:lang w:val="en-US"/>
        </w:rPr>
        <w:t>เป็นส่วนของบริษัท</w:t>
      </w:r>
      <w:r w:rsidR="006B21D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และเป็นส่วนของบริษัท</w:t>
      </w:r>
      <w:r w:rsidR="00227333" w:rsidRPr="006A795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เซ็นทรัล ฟู้ด </w:t>
      </w:r>
      <w:r w:rsidR="008620DD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227333" w:rsidRPr="006A795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รีเทล จำกัด </w:t>
      </w:r>
      <w:r w:rsidR="00227333" w:rsidRPr="006A7958">
        <w:rPr>
          <w:rFonts w:asciiTheme="majorBidi" w:hAnsiTheme="majorBidi" w:cstheme="majorBidi" w:hint="cs"/>
          <w:sz w:val="30"/>
          <w:szCs w:val="30"/>
          <w:lang w:val="en-US" w:bidi="th-TH"/>
        </w:rPr>
        <w:t>(</w:t>
      </w:r>
      <w:r w:rsidR="00227333" w:rsidRPr="006A7958">
        <w:rPr>
          <w:rFonts w:asciiTheme="majorBidi" w:hAnsiTheme="majorBidi" w:cstheme="majorBidi" w:hint="cs"/>
          <w:sz w:val="30"/>
          <w:szCs w:val="30"/>
          <w:cs/>
          <w:lang w:val="en-US"/>
        </w:rPr>
        <w:t>บริษัทถือหุ้น</w:t>
      </w:r>
      <w:r w:rsidR="00356B9C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ทางอ้อม</w:t>
      </w:r>
      <w:r w:rsidR="00227333" w:rsidRPr="006A795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ร้อยละ </w:t>
      </w:r>
      <w:r w:rsidR="00227333" w:rsidRPr="006A7958">
        <w:rPr>
          <w:rFonts w:asciiTheme="majorBidi" w:hAnsiTheme="majorBidi" w:cstheme="majorBidi" w:hint="cs"/>
          <w:sz w:val="30"/>
          <w:szCs w:val="30"/>
          <w:lang w:val="en-US" w:bidi="th-TH"/>
        </w:rPr>
        <w:t>100)</w:t>
      </w:r>
      <w:r w:rsidR="00227333" w:rsidRPr="006A795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เป็นจำนวนเงิน </w:t>
      </w:r>
      <w:r w:rsidR="008620DD">
        <w:rPr>
          <w:rFonts w:asciiTheme="majorBidi" w:hAnsiTheme="majorBidi" w:cstheme="majorBidi"/>
          <w:sz w:val="30"/>
          <w:szCs w:val="30"/>
          <w:lang w:val="en-US" w:bidi="th-TH"/>
        </w:rPr>
        <w:t>15</w:t>
      </w:r>
      <w:r w:rsidR="00227333" w:rsidRPr="006A7958">
        <w:rPr>
          <w:rFonts w:asciiTheme="majorBidi" w:hAnsiTheme="majorBidi" w:cstheme="majorBidi" w:hint="cs"/>
          <w:sz w:val="30"/>
          <w:szCs w:val="30"/>
          <w:lang w:val="en-US" w:bidi="th-TH"/>
        </w:rPr>
        <w:t xml:space="preserve"> </w:t>
      </w:r>
      <w:r w:rsidR="00227333" w:rsidRPr="006A7958">
        <w:rPr>
          <w:rFonts w:asciiTheme="majorBidi" w:hAnsiTheme="majorBidi" w:cstheme="majorBidi" w:hint="cs"/>
          <w:sz w:val="30"/>
          <w:szCs w:val="30"/>
          <w:cs/>
          <w:lang w:val="en-US"/>
        </w:rPr>
        <w:t>ล้านบาท</w:t>
      </w:r>
      <w:r w:rsidR="008620DD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8620D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และ </w:t>
      </w:r>
      <w:r w:rsidR="008620DD">
        <w:rPr>
          <w:rFonts w:asciiTheme="majorBidi" w:hAnsiTheme="majorBidi" w:cstheme="majorBidi"/>
          <w:sz w:val="30"/>
          <w:szCs w:val="30"/>
          <w:lang w:val="en-US" w:bidi="th-TH"/>
        </w:rPr>
        <w:t xml:space="preserve">1,354 </w:t>
      </w:r>
      <w:r w:rsidR="008620D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ล้านบาท ตามลำดับ</w:t>
      </w:r>
      <w:r w:rsidR="00227333" w:rsidRPr="006A795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ทำให้สัดส่วนความเป็นเจ้าของทางตรงของบริษัทลดลงจากร้อยละ </w:t>
      </w:r>
      <w:r w:rsidR="008620DD">
        <w:rPr>
          <w:rFonts w:asciiTheme="majorBidi" w:hAnsiTheme="majorBidi" w:cstheme="majorBidi"/>
          <w:sz w:val="30"/>
          <w:szCs w:val="30"/>
          <w:lang w:val="en-US" w:bidi="th-TH"/>
        </w:rPr>
        <w:t>99.99</w:t>
      </w:r>
      <w:r w:rsidR="00227333" w:rsidRPr="006A7958">
        <w:rPr>
          <w:rFonts w:asciiTheme="majorBidi" w:hAnsiTheme="majorBidi" w:cstheme="majorBidi" w:hint="cs"/>
          <w:sz w:val="30"/>
          <w:szCs w:val="30"/>
          <w:lang w:val="en-US" w:bidi="th-TH"/>
        </w:rPr>
        <w:t xml:space="preserve"> </w:t>
      </w:r>
      <w:r w:rsidR="00227333" w:rsidRPr="006A795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เป็นร้อยละ </w:t>
      </w:r>
      <w:r w:rsidR="00227333" w:rsidRPr="006A7958">
        <w:rPr>
          <w:rFonts w:asciiTheme="majorBidi" w:hAnsiTheme="majorBidi" w:cstheme="majorBidi" w:hint="cs"/>
          <w:sz w:val="30"/>
          <w:szCs w:val="30"/>
          <w:lang w:val="en-US" w:bidi="th-TH"/>
        </w:rPr>
        <w:t>25</w:t>
      </w:r>
      <w:r w:rsidR="006B21DE">
        <w:rPr>
          <w:rFonts w:asciiTheme="majorBidi" w:hAnsiTheme="majorBidi" w:cstheme="majorBidi"/>
          <w:sz w:val="30"/>
          <w:szCs w:val="30"/>
          <w:lang w:val="en-US" w:bidi="th-TH"/>
        </w:rPr>
        <w:t>.00</w:t>
      </w:r>
      <w:r w:rsidR="00227333" w:rsidRPr="006A795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โดยสัดส่วนความเป็นเจ้าของของกลุ่มบริษัทไม่เปลี่ยนแปลง</w:t>
      </w:r>
    </w:p>
    <w:p w14:paraId="5D127122" w14:textId="42D9D368" w:rsidR="00050899" w:rsidRDefault="00050899" w:rsidP="00050899">
      <w:pPr>
        <w:rPr>
          <w:rFonts w:asciiTheme="majorBidi" w:hAnsiTheme="majorBidi" w:cstheme="majorBidi"/>
          <w:sz w:val="30"/>
          <w:szCs w:val="30"/>
        </w:rPr>
      </w:pPr>
    </w:p>
    <w:p w14:paraId="39900829" w14:textId="6595DC64" w:rsidR="00227333" w:rsidRDefault="00227333" w:rsidP="00050899">
      <w:pPr>
        <w:rPr>
          <w:rFonts w:asciiTheme="majorBidi" w:hAnsiTheme="majorBidi" w:cstheme="majorBidi"/>
          <w:sz w:val="30"/>
          <w:szCs w:val="30"/>
        </w:rPr>
      </w:pPr>
    </w:p>
    <w:p w14:paraId="4134DDD1" w14:textId="242E6D93" w:rsidR="00227333" w:rsidRDefault="00227333" w:rsidP="00050899">
      <w:pPr>
        <w:rPr>
          <w:rFonts w:asciiTheme="majorBidi" w:hAnsiTheme="majorBidi" w:cstheme="majorBidi"/>
          <w:sz w:val="30"/>
          <w:szCs w:val="30"/>
        </w:rPr>
      </w:pPr>
    </w:p>
    <w:p w14:paraId="242E614B" w14:textId="22573943" w:rsidR="00227333" w:rsidRDefault="00227333" w:rsidP="00050899">
      <w:pPr>
        <w:rPr>
          <w:rFonts w:asciiTheme="majorBidi" w:hAnsiTheme="majorBidi" w:cstheme="majorBidi"/>
          <w:sz w:val="30"/>
          <w:szCs w:val="30"/>
        </w:rPr>
      </w:pPr>
    </w:p>
    <w:p w14:paraId="073C8FF7" w14:textId="77777777" w:rsidR="00227333" w:rsidRPr="00903FD6" w:rsidRDefault="00227333" w:rsidP="00050899">
      <w:pPr>
        <w:rPr>
          <w:rFonts w:asciiTheme="majorBidi" w:hAnsiTheme="majorBidi" w:cstheme="majorBidi"/>
          <w:sz w:val="30"/>
          <w:szCs w:val="30"/>
        </w:rPr>
      </w:pPr>
    </w:p>
    <w:p w14:paraId="1B8E139B" w14:textId="70C70AF4" w:rsidR="00964E12" w:rsidRPr="00903FD6" w:rsidRDefault="00964E12" w:rsidP="000F0438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903FD6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อสังหาริมทรัพย์เพื่อการลงทุน</w:t>
      </w:r>
    </w:p>
    <w:p w14:paraId="3492EE90" w14:textId="77777777" w:rsidR="00964E12" w:rsidRPr="00903FD6" w:rsidRDefault="00964E12" w:rsidP="00964E12">
      <w:pPr>
        <w:rPr>
          <w:rFonts w:asciiTheme="majorBidi" w:hAnsiTheme="majorBidi" w:cstheme="majorBidi"/>
          <w:sz w:val="30"/>
          <w:szCs w:val="30"/>
        </w:rPr>
      </w:pPr>
    </w:p>
    <w:p w14:paraId="03D6C835" w14:textId="77777777" w:rsidR="00964E12" w:rsidRPr="00903FD6" w:rsidRDefault="00964E12" w:rsidP="007F1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03FD6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รายการเคลื่อนไหวของอสังหาริมทรัพย์เพื่อการลงทุน มีดังนี้</w:t>
      </w:r>
    </w:p>
    <w:p w14:paraId="26018562" w14:textId="77777777" w:rsidR="00AC125E" w:rsidRPr="00903FD6" w:rsidRDefault="00AC125E" w:rsidP="00BD73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90"/>
        <w:gridCol w:w="1080"/>
        <w:gridCol w:w="180"/>
        <w:gridCol w:w="1530"/>
      </w:tblGrid>
      <w:tr w:rsidR="005A5084" w:rsidRPr="00903FD6" w14:paraId="03FBCAD7" w14:textId="77777777" w:rsidTr="005A5084">
        <w:trPr>
          <w:trHeight w:val="20"/>
          <w:tblHeader/>
        </w:trPr>
        <w:tc>
          <w:tcPr>
            <w:tcW w:w="6390" w:type="dxa"/>
            <w:shd w:val="clear" w:color="auto" w:fill="auto"/>
            <w:vAlign w:val="bottom"/>
          </w:tcPr>
          <w:p w14:paraId="2366C9BC" w14:textId="02905933" w:rsidR="005A5084" w:rsidRPr="00903FD6" w:rsidRDefault="005A5084" w:rsidP="005A508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955EF90" w14:textId="6804BAB8" w:rsidR="005A5084" w:rsidRPr="00903FD6" w:rsidRDefault="005A5084" w:rsidP="005A5084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30D43EFB" w14:textId="77777777" w:rsidR="005A5084" w:rsidRPr="00903FD6" w:rsidRDefault="005A5084" w:rsidP="005A5084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530" w:type="dxa"/>
          </w:tcPr>
          <w:p w14:paraId="3CCC0344" w14:textId="77777777" w:rsidR="005A5084" w:rsidRPr="00903FD6" w:rsidRDefault="005A5084" w:rsidP="005A5084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5A5084" w:rsidRPr="00903FD6" w14:paraId="221CD896" w14:textId="77777777" w:rsidTr="005A5084">
        <w:trPr>
          <w:trHeight w:val="20"/>
          <w:tblHeader/>
        </w:trPr>
        <w:tc>
          <w:tcPr>
            <w:tcW w:w="6390" w:type="dxa"/>
          </w:tcPr>
          <w:p w14:paraId="03CD38EB" w14:textId="77777777" w:rsidR="005A5084" w:rsidRPr="00903FD6" w:rsidRDefault="005A5084" w:rsidP="005A508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0D3F79" w14:textId="05202367" w:rsidR="00EC1888" w:rsidRPr="00903FD6" w:rsidRDefault="00EC1888" w:rsidP="00EC188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80" w:type="dxa"/>
          </w:tcPr>
          <w:p w14:paraId="5E48F652" w14:textId="77777777" w:rsidR="005A5084" w:rsidRPr="00903FD6" w:rsidRDefault="005A5084" w:rsidP="005A508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6B982F09" w14:textId="77777777" w:rsidR="005A5084" w:rsidRPr="00903FD6" w:rsidRDefault="005A5084" w:rsidP="005A508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A5084" w:rsidRPr="00903FD6" w14:paraId="57E7F6C4" w14:textId="77777777" w:rsidTr="005A5084">
        <w:trPr>
          <w:trHeight w:val="119"/>
        </w:trPr>
        <w:tc>
          <w:tcPr>
            <w:tcW w:w="6390" w:type="dxa"/>
          </w:tcPr>
          <w:p w14:paraId="47ADBF25" w14:textId="66690158" w:rsidR="005A5084" w:rsidRPr="00903FD6" w:rsidRDefault="005A5084" w:rsidP="005A123E">
            <w:pPr>
              <w:pStyle w:val="acctfourfigures"/>
              <w:tabs>
                <w:tab w:val="clear" w:pos="765"/>
                <w:tab w:val="decimal" w:pos="8"/>
              </w:tabs>
              <w:spacing w:line="240" w:lineRule="atLeast"/>
              <w:ind w:left="-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C20C7C" w:rsidRPr="00903F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903FD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03FD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มกราคม </w:t>
            </w:r>
            <w:r w:rsidR="00C20C7C" w:rsidRPr="00903F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  <w:r w:rsidRPr="00903FD6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 xml:space="preserve"> - </w:t>
            </w:r>
            <w:r w:rsidRPr="00903FD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</w:t>
            </w:r>
            <w:r w:rsidRPr="00903FD6"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  <w:t>รับปรุงใหม่</w:t>
            </w:r>
          </w:p>
        </w:tc>
        <w:tc>
          <w:tcPr>
            <w:tcW w:w="1080" w:type="dxa"/>
            <w:vAlign w:val="bottom"/>
          </w:tcPr>
          <w:p w14:paraId="6F8AC14F" w14:textId="25B6FDF8" w:rsidR="005A5084" w:rsidRPr="00903FD6" w:rsidRDefault="00C20C7C" w:rsidP="005A5084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  <w:r w:rsidR="005A5084" w:rsidRPr="00903FD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(ข)</w:t>
            </w:r>
          </w:p>
        </w:tc>
        <w:tc>
          <w:tcPr>
            <w:tcW w:w="180" w:type="dxa"/>
          </w:tcPr>
          <w:p w14:paraId="3926EFDB" w14:textId="77777777" w:rsidR="005A5084" w:rsidRPr="00903FD6" w:rsidRDefault="005A5084" w:rsidP="005A5084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5CC7DA6" w14:textId="14550C8F" w:rsidR="005A5084" w:rsidRPr="00903FD6" w:rsidRDefault="00FB29B2" w:rsidP="005A5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12,796</w:t>
            </w:r>
          </w:p>
        </w:tc>
      </w:tr>
      <w:tr w:rsidR="005A5084" w:rsidRPr="00903FD6" w14:paraId="73CE7137" w14:textId="77777777" w:rsidTr="005A5084">
        <w:trPr>
          <w:trHeight w:val="20"/>
        </w:trPr>
        <w:tc>
          <w:tcPr>
            <w:tcW w:w="6390" w:type="dxa"/>
          </w:tcPr>
          <w:p w14:paraId="78F29E88" w14:textId="77777777" w:rsidR="005A5084" w:rsidRPr="00903FD6" w:rsidRDefault="005A5084" w:rsidP="005A123E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080" w:type="dxa"/>
          </w:tcPr>
          <w:p w14:paraId="0EB8C5BD" w14:textId="77777777" w:rsidR="005A5084" w:rsidRPr="00903FD6" w:rsidRDefault="005A5084" w:rsidP="005A5084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186A0BA" w14:textId="77777777" w:rsidR="005A5084" w:rsidRPr="00903FD6" w:rsidRDefault="005A5084" w:rsidP="005A5084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4D0DAD6" w14:textId="18B4B7E0" w:rsidR="005A5084" w:rsidRPr="00903FD6" w:rsidRDefault="00306E3D" w:rsidP="005A5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5A5084" w:rsidRPr="00903FD6" w14:paraId="32A78C91" w14:textId="77777777" w:rsidTr="005A5084">
        <w:trPr>
          <w:trHeight w:val="20"/>
        </w:trPr>
        <w:tc>
          <w:tcPr>
            <w:tcW w:w="6390" w:type="dxa"/>
          </w:tcPr>
          <w:p w14:paraId="504F31AD" w14:textId="60C8662C" w:rsidR="005A5084" w:rsidRPr="00903FD6" w:rsidRDefault="005A5084" w:rsidP="005A123E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โอนจากที่ดิน อาคารและอุปกรณ์</w:t>
            </w:r>
          </w:p>
        </w:tc>
        <w:tc>
          <w:tcPr>
            <w:tcW w:w="1080" w:type="dxa"/>
          </w:tcPr>
          <w:p w14:paraId="0931A274" w14:textId="77777777" w:rsidR="005A5084" w:rsidRPr="00903FD6" w:rsidRDefault="005A5084" w:rsidP="005A5084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5031DF22" w14:textId="77777777" w:rsidR="005A5084" w:rsidRPr="00903FD6" w:rsidRDefault="005A5084" w:rsidP="005A5084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449EE86" w14:textId="4FDAE9EE" w:rsidR="005A5084" w:rsidRPr="00903FD6" w:rsidRDefault="00306E3D" w:rsidP="005A5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846</w:t>
            </w:r>
          </w:p>
        </w:tc>
      </w:tr>
      <w:tr w:rsidR="005A5084" w:rsidRPr="00903FD6" w14:paraId="0751DA32" w14:textId="77777777" w:rsidTr="005A5084">
        <w:trPr>
          <w:trHeight w:val="20"/>
        </w:trPr>
        <w:tc>
          <w:tcPr>
            <w:tcW w:w="6390" w:type="dxa"/>
          </w:tcPr>
          <w:p w14:paraId="12B4F09A" w14:textId="69CD00AE" w:rsidR="005A5084" w:rsidRPr="00903FD6" w:rsidRDefault="005A5084" w:rsidP="005A123E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โอน</w:t>
            </w:r>
            <w:r w:rsidR="00927FAA" w:rsidRPr="00903FD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จาก</w:t>
            </w:r>
            <w:r w:rsidRPr="00903FD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080" w:type="dxa"/>
          </w:tcPr>
          <w:p w14:paraId="427F032F" w14:textId="486051F7" w:rsidR="005A5084" w:rsidRPr="00903FD6" w:rsidRDefault="00C20C7C" w:rsidP="005A5084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11</w:t>
            </w:r>
          </w:p>
        </w:tc>
        <w:tc>
          <w:tcPr>
            <w:tcW w:w="180" w:type="dxa"/>
          </w:tcPr>
          <w:p w14:paraId="1DAA079B" w14:textId="77777777" w:rsidR="005A5084" w:rsidRPr="00903FD6" w:rsidRDefault="005A5084" w:rsidP="005A5084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EF27D82" w14:textId="49C706D7" w:rsidR="005A5084" w:rsidRPr="00903FD6" w:rsidRDefault="00306E3D" w:rsidP="005A5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112</w:t>
            </w:r>
          </w:p>
        </w:tc>
      </w:tr>
      <w:tr w:rsidR="005A5084" w:rsidRPr="00903FD6" w14:paraId="4437C938" w14:textId="77777777" w:rsidTr="005A5084">
        <w:trPr>
          <w:trHeight w:val="20"/>
        </w:trPr>
        <w:tc>
          <w:tcPr>
            <w:tcW w:w="6390" w:type="dxa"/>
          </w:tcPr>
          <w:p w14:paraId="3C23ECC3" w14:textId="3ACF926F" w:rsidR="005A5084" w:rsidRPr="00903FD6" w:rsidRDefault="005A5084" w:rsidP="005A123E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จำหน่าย</w:t>
            </w:r>
          </w:p>
        </w:tc>
        <w:tc>
          <w:tcPr>
            <w:tcW w:w="1080" w:type="dxa"/>
          </w:tcPr>
          <w:p w14:paraId="493ED400" w14:textId="77777777" w:rsidR="005A5084" w:rsidRPr="00903FD6" w:rsidRDefault="005A5084" w:rsidP="005A5084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0A57D1B4" w14:textId="77777777" w:rsidR="005A5084" w:rsidRPr="00903FD6" w:rsidRDefault="005A5084" w:rsidP="005A5084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6614A7BA" w14:textId="47E764F1" w:rsidR="005A5084" w:rsidRPr="00903FD6" w:rsidRDefault="00227333" w:rsidP="005A5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</w:tr>
      <w:tr w:rsidR="005A5084" w:rsidRPr="00903FD6" w14:paraId="5A7DCD6C" w14:textId="77777777" w:rsidTr="005A5084">
        <w:trPr>
          <w:trHeight w:val="20"/>
        </w:trPr>
        <w:tc>
          <w:tcPr>
            <w:tcW w:w="6390" w:type="dxa"/>
          </w:tcPr>
          <w:p w14:paraId="51DA360D" w14:textId="2D2EC477" w:rsidR="005A5084" w:rsidRPr="00903FD6" w:rsidRDefault="005A5084" w:rsidP="005A123E">
            <w:pPr>
              <w:pStyle w:val="acctfourfigures"/>
              <w:tabs>
                <w:tab w:val="clear" w:pos="765"/>
                <w:tab w:val="decimal" w:pos="103"/>
              </w:tabs>
              <w:spacing w:line="240" w:lineRule="atLeast"/>
              <w:ind w:left="-7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080" w:type="dxa"/>
          </w:tcPr>
          <w:p w14:paraId="3B58804B" w14:textId="77777777" w:rsidR="005A5084" w:rsidRPr="00903FD6" w:rsidRDefault="005A5084" w:rsidP="005A5084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4D3E827B" w14:textId="77777777" w:rsidR="005A5084" w:rsidRPr="00903FD6" w:rsidRDefault="005A5084" w:rsidP="005A5084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2207C3A" w14:textId="1284F06F" w:rsidR="005A5084" w:rsidRPr="00903FD6" w:rsidRDefault="00306E3D" w:rsidP="005A5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218</w:t>
            </w:r>
          </w:p>
        </w:tc>
      </w:tr>
      <w:tr w:rsidR="005A5084" w:rsidRPr="00903FD6" w14:paraId="26A1B103" w14:textId="77777777" w:rsidTr="005A5084">
        <w:trPr>
          <w:trHeight w:val="20"/>
        </w:trPr>
        <w:tc>
          <w:tcPr>
            <w:tcW w:w="6390" w:type="dxa"/>
          </w:tcPr>
          <w:p w14:paraId="660EF64D" w14:textId="5B6C8C25" w:rsidR="005A5084" w:rsidRPr="00903FD6" w:rsidRDefault="005A5084" w:rsidP="005A123E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903FD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1080" w:type="dxa"/>
          </w:tcPr>
          <w:p w14:paraId="670BCDF3" w14:textId="77777777" w:rsidR="005A5084" w:rsidRPr="00903FD6" w:rsidRDefault="005A5084" w:rsidP="005A5084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4AE8C549" w14:textId="77777777" w:rsidR="005A5084" w:rsidRPr="00903FD6" w:rsidRDefault="005A5084" w:rsidP="005A5084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EE54B79" w14:textId="256774A2" w:rsidR="005A5084" w:rsidRPr="00903FD6" w:rsidRDefault="00306E3D" w:rsidP="005A5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(82</w:t>
            </w:r>
            <w:r w:rsidR="0022733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A5084" w:rsidRPr="00903FD6" w14:paraId="713A7740" w14:textId="77777777" w:rsidTr="005A5084">
        <w:trPr>
          <w:trHeight w:val="20"/>
        </w:trPr>
        <w:tc>
          <w:tcPr>
            <w:tcW w:w="6390" w:type="dxa"/>
            <w:vAlign w:val="bottom"/>
          </w:tcPr>
          <w:p w14:paraId="273E93C3" w14:textId="0A2E4628" w:rsidR="005A5084" w:rsidRPr="00903FD6" w:rsidRDefault="005A5084" w:rsidP="005A123E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ณ วันที่</w:t>
            </w: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  <w:t xml:space="preserve"> </w:t>
            </w:r>
            <w:r w:rsidR="00C20C7C"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</w:t>
            </w: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2C7D58"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กันยายน</w:t>
            </w: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="00C20C7C"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080" w:type="dxa"/>
          </w:tcPr>
          <w:p w14:paraId="26B75D0F" w14:textId="77777777" w:rsidR="005A5084" w:rsidRPr="00903FD6" w:rsidRDefault="005A5084" w:rsidP="005A5084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379CB49" w14:textId="77777777" w:rsidR="005A5084" w:rsidRPr="00903FD6" w:rsidRDefault="005A5084" w:rsidP="005A5084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788A42" w14:textId="04179BBA" w:rsidR="005A5084" w:rsidRPr="00903FD6" w:rsidRDefault="00306E3D" w:rsidP="005A5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13,156</w:t>
            </w:r>
          </w:p>
        </w:tc>
      </w:tr>
    </w:tbl>
    <w:p w14:paraId="6FE4CEA3" w14:textId="77777777" w:rsidR="00CD6E91" w:rsidRPr="00F50672" w:rsidRDefault="00CD6E91" w:rsidP="00AC125E">
      <w:pPr>
        <w:rPr>
          <w:rFonts w:asciiTheme="majorBidi" w:hAnsiTheme="majorBidi" w:cstheme="majorBidi"/>
          <w:sz w:val="30"/>
          <w:szCs w:val="30"/>
        </w:rPr>
      </w:pPr>
    </w:p>
    <w:p w14:paraId="0E2BEDA0" w14:textId="77777777" w:rsidR="00CD6E91" w:rsidRPr="00903FD6" w:rsidRDefault="00CD6E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903FD6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75AA6F39" w14:textId="70EEA48F" w:rsidR="00804175" w:rsidRPr="00903FD6" w:rsidRDefault="00DF4AE6" w:rsidP="00041A72">
      <w:pPr>
        <w:pStyle w:val="Heading1"/>
        <w:keepLines/>
        <w:numPr>
          <w:ilvl w:val="0"/>
          <w:numId w:val="4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903FD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ที่</w:t>
      </w:r>
      <w:r w:rsidR="00804175" w:rsidRPr="00903FD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ดิน อาคารและอุปกรณ์ </w:t>
      </w:r>
      <w:r w:rsidR="00804175" w:rsidRPr="00903FD6">
        <w:rPr>
          <w:rFonts w:asciiTheme="majorBidi" w:hAnsiTheme="majorBidi" w:cstheme="majorBidi"/>
          <w:i/>
          <w:iCs/>
          <w:color w:val="0070C0"/>
          <w:sz w:val="30"/>
          <w:szCs w:val="30"/>
          <w:u w:val="none"/>
          <w:cs/>
          <w:lang w:val="th-TH"/>
        </w:rPr>
        <w:t xml:space="preserve"> </w:t>
      </w:r>
    </w:p>
    <w:p w14:paraId="78176A4E" w14:textId="77777777" w:rsidR="00A92769" w:rsidRPr="00903FD6" w:rsidRDefault="00A92769" w:rsidP="00041A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rPr>
          <w:rFonts w:asciiTheme="majorBidi" w:hAnsiTheme="majorBidi" w:cstheme="majorBidi"/>
          <w:bCs/>
          <w:color w:val="0000FF"/>
          <w:sz w:val="30"/>
          <w:szCs w:val="30"/>
        </w:rPr>
      </w:pPr>
    </w:p>
    <w:p w14:paraId="4484E4FC" w14:textId="35709834" w:rsidR="00804175" w:rsidRPr="00903FD6" w:rsidRDefault="00804175" w:rsidP="00041A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903FD6">
        <w:rPr>
          <w:rFonts w:asciiTheme="majorBidi" w:hAnsiTheme="majorBidi" w:cstheme="majorBidi"/>
          <w:b/>
          <w:sz w:val="30"/>
          <w:szCs w:val="30"/>
          <w:cs/>
        </w:rPr>
        <w:t>ก</w:t>
      </w:r>
      <w:r w:rsidRPr="00903FD6">
        <w:rPr>
          <w:rFonts w:asciiTheme="majorBidi" w:hAnsiTheme="majorBidi" w:cstheme="majorBidi"/>
          <w:sz w:val="30"/>
          <w:szCs w:val="30"/>
          <w:cs/>
        </w:rPr>
        <w:t>ารซื้อ จำหน่าย และโอนที่ดิน อาคารและอุปกรณ์ระหว่างงวด</w:t>
      </w:r>
      <w:r w:rsidR="002C7D58" w:rsidRPr="00903FD6">
        <w:rPr>
          <w:rFonts w:asciiTheme="majorBidi" w:hAnsiTheme="majorBidi" w:cstheme="majorBidi"/>
          <w:sz w:val="30"/>
          <w:szCs w:val="30"/>
          <w:cs/>
        </w:rPr>
        <w:t>เก้า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C20C7C" w:rsidRPr="00903FD6">
        <w:rPr>
          <w:rFonts w:asciiTheme="majorBidi" w:hAnsiTheme="majorBidi" w:cstheme="majorBidi"/>
          <w:sz w:val="30"/>
          <w:szCs w:val="30"/>
        </w:rPr>
        <w:t>30</w:t>
      </w:r>
      <w:r w:rsidR="005A5084"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="002C7D58" w:rsidRPr="00903FD6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C20C7C" w:rsidRPr="00903FD6">
        <w:rPr>
          <w:rFonts w:asciiTheme="majorBidi" w:hAnsiTheme="majorBidi" w:cstheme="majorBidi"/>
          <w:sz w:val="30"/>
          <w:szCs w:val="30"/>
        </w:rPr>
        <w:t>2563</w:t>
      </w:r>
      <w:r w:rsidR="00514DE7"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Pr="00903FD6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C36DF3C" w14:textId="77777777" w:rsidR="004818F4" w:rsidRPr="00903FD6" w:rsidRDefault="004818F4" w:rsidP="006E07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31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29"/>
        <w:gridCol w:w="1660"/>
        <w:gridCol w:w="183"/>
        <w:gridCol w:w="1559"/>
      </w:tblGrid>
      <w:tr w:rsidR="0010225E" w:rsidRPr="00903FD6" w14:paraId="41D2F9C9" w14:textId="77777777" w:rsidTr="003843F0">
        <w:trPr>
          <w:cantSplit/>
          <w:trHeight w:val="74"/>
          <w:tblHeader/>
        </w:trPr>
        <w:tc>
          <w:tcPr>
            <w:tcW w:w="5929" w:type="dxa"/>
          </w:tcPr>
          <w:p w14:paraId="750AE574" w14:textId="77777777" w:rsidR="0010225E" w:rsidRPr="00903FD6" w:rsidRDefault="0010225E" w:rsidP="00BF11A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  <w:gridSpan w:val="3"/>
          </w:tcPr>
          <w:p w14:paraId="3E118974" w14:textId="55822C98" w:rsidR="0010225E" w:rsidRPr="00903FD6" w:rsidRDefault="0010225E" w:rsidP="00BF11A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10225E" w:rsidRPr="00903FD6" w14:paraId="7A3DAF16" w14:textId="77777777" w:rsidTr="003843F0">
        <w:trPr>
          <w:cantSplit/>
          <w:trHeight w:val="1433"/>
          <w:tblHeader/>
        </w:trPr>
        <w:tc>
          <w:tcPr>
            <w:tcW w:w="5929" w:type="dxa"/>
          </w:tcPr>
          <w:p w14:paraId="60D4BB48" w14:textId="77777777" w:rsidR="0010225E" w:rsidRPr="00903FD6" w:rsidRDefault="0010225E" w:rsidP="00482DA8">
            <w:pPr>
              <w:pStyle w:val="acctfourfigures"/>
              <w:shd w:val="clear" w:color="auto" w:fill="FFFFFF"/>
              <w:spacing w:line="240" w:lineRule="atLeast"/>
              <w:ind w:lef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65E582" w14:textId="4B77099C" w:rsidR="0010225E" w:rsidRPr="00903FD6" w:rsidRDefault="0010225E" w:rsidP="00482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4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0" w:type="dxa"/>
            <w:vAlign w:val="bottom"/>
          </w:tcPr>
          <w:p w14:paraId="36595CDF" w14:textId="77777777" w:rsidR="0010225E" w:rsidRPr="00903FD6" w:rsidRDefault="0010225E" w:rsidP="00482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4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06661CC1" w14:textId="77777777" w:rsidR="007F1995" w:rsidRPr="00903FD6" w:rsidRDefault="0010225E" w:rsidP="00482DA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84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การโอนเข้า</w:t>
            </w:r>
            <w:r w:rsidRPr="00903FD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0F168B2D" w14:textId="1C33B2FC" w:rsidR="0010225E" w:rsidRPr="00903FD6" w:rsidRDefault="0010225E" w:rsidP="00482DA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84" w:right="-110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903FD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3" w:type="dxa"/>
            <w:vAlign w:val="bottom"/>
          </w:tcPr>
          <w:p w14:paraId="0A8FD0E7" w14:textId="77777777" w:rsidR="0010225E" w:rsidRPr="00903FD6" w:rsidRDefault="0010225E" w:rsidP="00482DA8">
            <w:pPr>
              <w:pStyle w:val="acctfourfigures"/>
              <w:shd w:val="clear" w:color="auto" w:fill="FFFFFF"/>
              <w:spacing w:line="240" w:lineRule="atLeast"/>
              <w:ind w:left="-84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3DB58E57" w14:textId="77777777" w:rsidR="0010225E" w:rsidRPr="00903FD6" w:rsidRDefault="0010225E" w:rsidP="00482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4" w:right="-92" w:firstLine="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การจำหน่าย</w:t>
            </w:r>
          </w:p>
          <w:p w14:paraId="763254D0" w14:textId="77777777" w:rsidR="007F1995" w:rsidRPr="00903FD6" w:rsidRDefault="0010225E" w:rsidP="00482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4" w:right="-92" w:firstLine="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และการโอนออก</w:t>
            </w:r>
          </w:p>
          <w:p w14:paraId="60FA37DB" w14:textId="03ECB52A" w:rsidR="0010225E" w:rsidRPr="00903FD6" w:rsidRDefault="0010225E" w:rsidP="007F19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4" w:right="-92" w:firstLine="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6E07B0" w:rsidRPr="00903FD6" w14:paraId="5D996338" w14:textId="77777777" w:rsidTr="003843F0">
        <w:trPr>
          <w:cantSplit/>
          <w:trHeight w:val="54"/>
          <w:tblHeader/>
        </w:trPr>
        <w:tc>
          <w:tcPr>
            <w:tcW w:w="5929" w:type="dxa"/>
          </w:tcPr>
          <w:p w14:paraId="1C7419EA" w14:textId="77777777" w:rsidR="006E07B0" w:rsidRPr="00903FD6" w:rsidRDefault="006E07B0" w:rsidP="00482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4" w:right="-92" w:firstLine="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3402" w:type="dxa"/>
            <w:gridSpan w:val="3"/>
            <w:vAlign w:val="bottom"/>
          </w:tcPr>
          <w:p w14:paraId="4A9552E1" w14:textId="722ACA01" w:rsidR="006E07B0" w:rsidRPr="00903FD6" w:rsidRDefault="006E07B0" w:rsidP="00482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4" w:right="-92" w:firstLine="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141412" w:rsidRPr="00903FD6" w14:paraId="44948BB2" w14:textId="77777777" w:rsidTr="003843F0">
        <w:trPr>
          <w:cantSplit/>
        </w:trPr>
        <w:tc>
          <w:tcPr>
            <w:tcW w:w="5929" w:type="dxa"/>
          </w:tcPr>
          <w:p w14:paraId="19CBD3DE" w14:textId="38DEB97B" w:rsidR="00141412" w:rsidRPr="00903FD6" w:rsidRDefault="00141412" w:rsidP="005A123E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01" w:hanging="80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ที่ดินและส่วนปรับปรุงที่ดิน</w:t>
            </w:r>
          </w:p>
        </w:tc>
        <w:tc>
          <w:tcPr>
            <w:tcW w:w="1660" w:type="dxa"/>
          </w:tcPr>
          <w:p w14:paraId="617FCBB4" w14:textId="7383A8E9" w:rsidR="00141412" w:rsidRPr="00903FD6" w:rsidRDefault="00141412" w:rsidP="0014141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</w:t>
            </w:r>
          </w:p>
        </w:tc>
        <w:tc>
          <w:tcPr>
            <w:tcW w:w="183" w:type="dxa"/>
          </w:tcPr>
          <w:p w14:paraId="7EB69141" w14:textId="77777777" w:rsidR="00141412" w:rsidRPr="00903FD6" w:rsidRDefault="00141412" w:rsidP="00141412">
            <w:pPr>
              <w:pStyle w:val="acctfourfigures"/>
              <w:shd w:val="clear" w:color="auto" w:fill="FFFFFF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CEF54CA" w14:textId="1CF3E703" w:rsidR="00141412" w:rsidRPr="00903FD6" w:rsidRDefault="00141412" w:rsidP="0014141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41412" w:rsidRPr="00903FD6" w14:paraId="15D6E99A" w14:textId="77777777" w:rsidTr="003843F0">
        <w:trPr>
          <w:cantSplit/>
        </w:trPr>
        <w:tc>
          <w:tcPr>
            <w:tcW w:w="5929" w:type="dxa"/>
          </w:tcPr>
          <w:p w14:paraId="7A1EB55C" w14:textId="51EDE3F4" w:rsidR="00141412" w:rsidRPr="00903FD6" w:rsidRDefault="00141412" w:rsidP="005A123E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01" w:hanging="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ส่วนปรับปรุงสิทธิการเช่า</w:t>
            </w:r>
          </w:p>
        </w:tc>
        <w:tc>
          <w:tcPr>
            <w:tcW w:w="1660" w:type="dxa"/>
          </w:tcPr>
          <w:p w14:paraId="6421782E" w14:textId="53F21503" w:rsidR="00141412" w:rsidRPr="00903FD6" w:rsidRDefault="00141412" w:rsidP="0014141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144</w:t>
            </w:r>
          </w:p>
        </w:tc>
        <w:tc>
          <w:tcPr>
            <w:tcW w:w="183" w:type="dxa"/>
          </w:tcPr>
          <w:p w14:paraId="730C781D" w14:textId="77777777" w:rsidR="00141412" w:rsidRPr="00903FD6" w:rsidRDefault="00141412" w:rsidP="00141412">
            <w:pPr>
              <w:pStyle w:val="acctfourfigures"/>
              <w:shd w:val="clear" w:color="auto" w:fill="FFFFFF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068F6F5" w14:textId="091CF367" w:rsidR="00141412" w:rsidRPr="00903FD6" w:rsidRDefault="00141412" w:rsidP="0014141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</w:tr>
      <w:tr w:rsidR="00141412" w:rsidRPr="00903FD6" w14:paraId="48EEC62D" w14:textId="77777777" w:rsidTr="003843F0">
        <w:trPr>
          <w:cantSplit/>
        </w:trPr>
        <w:tc>
          <w:tcPr>
            <w:tcW w:w="5929" w:type="dxa"/>
          </w:tcPr>
          <w:p w14:paraId="02905A9F" w14:textId="713F125F" w:rsidR="00141412" w:rsidRPr="00903FD6" w:rsidRDefault="00141412" w:rsidP="005A123E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01" w:hanging="80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อาคาร</w:t>
            </w:r>
            <w:r w:rsidRPr="00903FD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903FD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สิ่งปลูกสร้างและส่วนปรับปรุง</w:t>
            </w:r>
          </w:p>
        </w:tc>
        <w:tc>
          <w:tcPr>
            <w:tcW w:w="1660" w:type="dxa"/>
          </w:tcPr>
          <w:p w14:paraId="5A757EB2" w14:textId="36B26BB1" w:rsidR="00141412" w:rsidRPr="00903FD6" w:rsidRDefault="00141412" w:rsidP="0014141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1,802</w:t>
            </w:r>
          </w:p>
        </w:tc>
        <w:tc>
          <w:tcPr>
            <w:tcW w:w="183" w:type="dxa"/>
          </w:tcPr>
          <w:p w14:paraId="688A4E00" w14:textId="77777777" w:rsidR="00141412" w:rsidRPr="00903FD6" w:rsidRDefault="00141412" w:rsidP="00141412">
            <w:pPr>
              <w:pStyle w:val="acctfourfigures"/>
              <w:shd w:val="clear" w:color="auto" w:fill="FFFFFF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BA520F9" w14:textId="75DA44C2" w:rsidR="00141412" w:rsidRPr="00903FD6" w:rsidRDefault="00141412" w:rsidP="0014141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</w:tr>
      <w:tr w:rsidR="00141412" w:rsidRPr="00903FD6" w14:paraId="34DF4DA3" w14:textId="77777777" w:rsidTr="003843F0">
        <w:trPr>
          <w:cantSplit/>
        </w:trPr>
        <w:tc>
          <w:tcPr>
            <w:tcW w:w="5929" w:type="dxa"/>
          </w:tcPr>
          <w:p w14:paraId="211EF477" w14:textId="06B0AF51" w:rsidR="00141412" w:rsidRPr="00903FD6" w:rsidRDefault="00141412" w:rsidP="005A123E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01" w:hanging="80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อุปกรณ์ระบบสารสนเทศ</w:t>
            </w:r>
          </w:p>
        </w:tc>
        <w:tc>
          <w:tcPr>
            <w:tcW w:w="1660" w:type="dxa"/>
          </w:tcPr>
          <w:p w14:paraId="0789412D" w14:textId="518CB00D" w:rsidR="00141412" w:rsidRPr="00903FD6" w:rsidRDefault="00141412" w:rsidP="0014141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183" w:type="dxa"/>
          </w:tcPr>
          <w:p w14:paraId="379612DF" w14:textId="77777777" w:rsidR="00141412" w:rsidRPr="00903FD6" w:rsidRDefault="00141412" w:rsidP="00141412">
            <w:pPr>
              <w:pStyle w:val="acctfourfigures"/>
              <w:shd w:val="clear" w:color="auto" w:fill="FFFFFF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35EBF58" w14:textId="1D4ABA04" w:rsidR="00141412" w:rsidRPr="00903FD6" w:rsidRDefault="00141412" w:rsidP="0014141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141412" w:rsidRPr="00903FD6" w14:paraId="3CDED822" w14:textId="77777777" w:rsidTr="003843F0">
        <w:trPr>
          <w:cantSplit/>
        </w:trPr>
        <w:tc>
          <w:tcPr>
            <w:tcW w:w="5929" w:type="dxa"/>
          </w:tcPr>
          <w:p w14:paraId="64E6AD2A" w14:textId="65F2C5BC" w:rsidR="00141412" w:rsidRPr="00903FD6" w:rsidRDefault="00141412" w:rsidP="005A123E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01" w:hanging="80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อุปกรณ์ระบบสาธารณูปโภคและระบบงานอาคาร</w:t>
            </w:r>
          </w:p>
        </w:tc>
        <w:tc>
          <w:tcPr>
            <w:tcW w:w="1660" w:type="dxa"/>
          </w:tcPr>
          <w:p w14:paraId="5B2BE868" w14:textId="56CEF661" w:rsidR="00141412" w:rsidRPr="00903FD6" w:rsidRDefault="00141412" w:rsidP="0014141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1,088</w:t>
            </w:r>
          </w:p>
        </w:tc>
        <w:tc>
          <w:tcPr>
            <w:tcW w:w="183" w:type="dxa"/>
          </w:tcPr>
          <w:p w14:paraId="3E7FD2BF" w14:textId="77777777" w:rsidR="00141412" w:rsidRPr="00903FD6" w:rsidRDefault="00141412" w:rsidP="00141412">
            <w:pPr>
              <w:pStyle w:val="acctfourfigures"/>
              <w:shd w:val="clear" w:color="auto" w:fill="FFFFFF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8C4B19E" w14:textId="5CCED9A7" w:rsidR="00141412" w:rsidRPr="00903FD6" w:rsidRDefault="00141412" w:rsidP="0014141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</w:p>
        </w:tc>
      </w:tr>
      <w:tr w:rsidR="00141412" w:rsidRPr="00903FD6" w14:paraId="3802A8B3" w14:textId="77777777" w:rsidTr="003843F0">
        <w:trPr>
          <w:cantSplit/>
        </w:trPr>
        <w:tc>
          <w:tcPr>
            <w:tcW w:w="5929" w:type="dxa"/>
          </w:tcPr>
          <w:p w14:paraId="66CC238A" w14:textId="5E882250" w:rsidR="00141412" w:rsidRPr="00903FD6" w:rsidRDefault="00141412" w:rsidP="005A123E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01" w:hanging="80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เครื่องตกแต่ง ติดตั้ง และอุปกรณ์สำนักงาน</w:t>
            </w:r>
          </w:p>
        </w:tc>
        <w:tc>
          <w:tcPr>
            <w:tcW w:w="1660" w:type="dxa"/>
          </w:tcPr>
          <w:p w14:paraId="5EF4B72E" w14:textId="0680C386" w:rsidR="00141412" w:rsidRPr="00903FD6" w:rsidRDefault="00141412" w:rsidP="0014141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782</w:t>
            </w:r>
          </w:p>
        </w:tc>
        <w:tc>
          <w:tcPr>
            <w:tcW w:w="183" w:type="dxa"/>
          </w:tcPr>
          <w:p w14:paraId="6D24532C" w14:textId="77777777" w:rsidR="00141412" w:rsidRPr="00903FD6" w:rsidRDefault="00141412" w:rsidP="00141412">
            <w:pPr>
              <w:pStyle w:val="acctfourfigures"/>
              <w:shd w:val="clear" w:color="auto" w:fill="FFFFFF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9074C30" w14:textId="14D995B8" w:rsidR="00141412" w:rsidRPr="00903FD6" w:rsidRDefault="00141412" w:rsidP="0014141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141412" w:rsidRPr="00903FD6" w14:paraId="38595761" w14:textId="77777777" w:rsidTr="003843F0">
        <w:trPr>
          <w:cantSplit/>
        </w:trPr>
        <w:tc>
          <w:tcPr>
            <w:tcW w:w="5929" w:type="dxa"/>
          </w:tcPr>
          <w:p w14:paraId="7C1DD5D8" w14:textId="22CF7664" w:rsidR="00141412" w:rsidRPr="00903FD6" w:rsidRDefault="00141412" w:rsidP="005A123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 w:hanging="80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ยานพาหนะ</w:t>
            </w:r>
          </w:p>
        </w:tc>
        <w:tc>
          <w:tcPr>
            <w:tcW w:w="1660" w:type="dxa"/>
          </w:tcPr>
          <w:p w14:paraId="6A6C511D" w14:textId="7A51637F" w:rsidR="00141412" w:rsidRPr="00903FD6" w:rsidRDefault="00141412" w:rsidP="0014141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83" w:type="dxa"/>
          </w:tcPr>
          <w:p w14:paraId="5870A4C5" w14:textId="77777777" w:rsidR="00141412" w:rsidRPr="00903FD6" w:rsidRDefault="00141412" w:rsidP="00141412">
            <w:pPr>
              <w:pStyle w:val="acctfourfigures"/>
              <w:shd w:val="clear" w:color="auto" w:fill="FFFFFF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46DEE3C" w14:textId="1F62ED0F" w:rsidR="00141412" w:rsidRPr="00903FD6" w:rsidRDefault="00141412" w:rsidP="0014141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141412" w:rsidRPr="00903FD6" w14:paraId="610DC0DD" w14:textId="77777777" w:rsidTr="003843F0">
        <w:trPr>
          <w:cantSplit/>
        </w:trPr>
        <w:tc>
          <w:tcPr>
            <w:tcW w:w="5929" w:type="dxa"/>
          </w:tcPr>
          <w:p w14:paraId="1BAD5660" w14:textId="626DDF51" w:rsidR="00141412" w:rsidRPr="00903FD6" w:rsidRDefault="00141412" w:rsidP="005A123E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01" w:hanging="8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สินทรัพย์ระหว่างการก่อสร้าง</w:t>
            </w:r>
          </w:p>
        </w:tc>
        <w:tc>
          <w:tcPr>
            <w:tcW w:w="1660" w:type="dxa"/>
          </w:tcPr>
          <w:p w14:paraId="3E3EE426" w14:textId="312D1DE9" w:rsidR="00141412" w:rsidRPr="00903FD6" w:rsidRDefault="00141412" w:rsidP="0014141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3,465</w:t>
            </w:r>
          </w:p>
        </w:tc>
        <w:tc>
          <w:tcPr>
            <w:tcW w:w="183" w:type="dxa"/>
          </w:tcPr>
          <w:p w14:paraId="0DC368F0" w14:textId="77777777" w:rsidR="00141412" w:rsidRPr="00903FD6" w:rsidRDefault="00141412" w:rsidP="00141412">
            <w:pPr>
              <w:pStyle w:val="acctfourfigures"/>
              <w:shd w:val="clear" w:color="auto" w:fill="FFFFFF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C9D7E94" w14:textId="2AE135BC" w:rsidR="00141412" w:rsidRPr="00903FD6" w:rsidRDefault="00141412" w:rsidP="0014141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2,026</w:t>
            </w:r>
          </w:p>
        </w:tc>
      </w:tr>
      <w:tr w:rsidR="00141412" w:rsidRPr="00903FD6" w14:paraId="00E2F88B" w14:textId="77777777" w:rsidTr="003843F0">
        <w:trPr>
          <w:cantSplit/>
        </w:trPr>
        <w:tc>
          <w:tcPr>
            <w:tcW w:w="5929" w:type="dxa"/>
            <w:shd w:val="clear" w:color="auto" w:fill="auto"/>
          </w:tcPr>
          <w:p w14:paraId="56DFF176" w14:textId="237AE9C4" w:rsidR="00141412" w:rsidRPr="00903FD6" w:rsidRDefault="00141412" w:rsidP="005A123E">
            <w:pPr>
              <w:shd w:val="clear" w:color="auto" w:fill="FFFFFF"/>
              <w:ind w:hanging="80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E6E6E6"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60" w:type="dxa"/>
            <w:tcBorders>
              <w:top w:val="single" w:sz="4" w:space="0" w:color="auto"/>
              <w:bottom w:val="double" w:sz="4" w:space="0" w:color="auto"/>
            </w:tcBorders>
          </w:tcPr>
          <w:p w14:paraId="76F9721F" w14:textId="1CD728B8" w:rsidR="00141412" w:rsidRPr="00903FD6" w:rsidRDefault="00141412" w:rsidP="0014141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7,395</w:t>
            </w:r>
          </w:p>
        </w:tc>
        <w:tc>
          <w:tcPr>
            <w:tcW w:w="183" w:type="dxa"/>
          </w:tcPr>
          <w:p w14:paraId="5A9C0B31" w14:textId="77777777" w:rsidR="00141412" w:rsidRPr="00903FD6" w:rsidRDefault="00141412" w:rsidP="00141412">
            <w:pPr>
              <w:pStyle w:val="acctfourfigures"/>
              <w:shd w:val="clear" w:color="auto" w:fill="FFFFFF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2F664146" w14:textId="0A96C5FB" w:rsidR="00141412" w:rsidRPr="00BF71E9" w:rsidRDefault="00141412" w:rsidP="0014141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2,19</w:t>
            </w:r>
            <w:r w:rsidR="00BF71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</w:tr>
    </w:tbl>
    <w:p w14:paraId="4AB79253" w14:textId="77777777" w:rsidR="00CD6E91" w:rsidRPr="003843F0" w:rsidRDefault="00CD6E91" w:rsidP="002D3FB2">
      <w:pPr>
        <w:rPr>
          <w:rFonts w:asciiTheme="majorBidi" w:hAnsiTheme="majorBidi" w:cstheme="majorBidi"/>
          <w:sz w:val="30"/>
          <w:szCs w:val="30"/>
          <w:cs/>
        </w:rPr>
      </w:pPr>
    </w:p>
    <w:p w14:paraId="52A58EA3" w14:textId="77777777" w:rsidR="00CD6E91" w:rsidRPr="00903FD6" w:rsidRDefault="00CD6E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903FD6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54633AF2" w14:textId="7F7550B1" w:rsidR="00374503" w:rsidRPr="00903FD6" w:rsidRDefault="00374503" w:rsidP="00374503">
      <w:pPr>
        <w:pStyle w:val="Heading1"/>
        <w:keepLines/>
        <w:numPr>
          <w:ilvl w:val="0"/>
          <w:numId w:val="4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903FD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สินทรัพย์สิทธิการใช้</w:t>
      </w:r>
    </w:p>
    <w:p w14:paraId="530FA468" w14:textId="77777777" w:rsidR="00514DE7" w:rsidRPr="003843F0" w:rsidRDefault="00514DE7" w:rsidP="00514DE7">
      <w:pPr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5D5E1488" w14:textId="4F52F2A7" w:rsidR="006E07B0" w:rsidRDefault="00514DE7" w:rsidP="001C03A3">
      <w:pPr>
        <w:tabs>
          <w:tab w:val="left" w:pos="180"/>
        </w:tabs>
        <w:ind w:left="540"/>
        <w:rPr>
          <w:rFonts w:asciiTheme="majorBidi" w:hAnsiTheme="majorBidi" w:cs="Angsana New"/>
          <w:sz w:val="30"/>
          <w:szCs w:val="30"/>
          <w:cs/>
          <w:lang w:val="th-TH"/>
        </w:rPr>
      </w:pPr>
      <w:r w:rsidRPr="00903FD6">
        <w:rPr>
          <w:rFonts w:asciiTheme="majorBidi" w:hAnsiTheme="majorBidi" w:cstheme="majorBidi"/>
          <w:sz w:val="30"/>
          <w:szCs w:val="30"/>
          <w:cs/>
          <w:lang w:val="th-TH"/>
        </w:rPr>
        <w:t>รายการเคลื่อนไหวของสินทรัพย์สิทธิการใช</w:t>
      </w:r>
      <w:r w:rsidR="001C03A3" w:rsidRPr="00903FD6">
        <w:rPr>
          <w:rFonts w:asciiTheme="majorBidi" w:hAnsiTheme="majorBidi" w:cstheme="majorBidi"/>
          <w:sz w:val="30"/>
          <w:szCs w:val="30"/>
          <w:cs/>
          <w:lang w:val="th-TH"/>
        </w:rPr>
        <w:t xml:space="preserve">้ </w:t>
      </w:r>
      <w:r w:rsidRPr="00903FD6">
        <w:rPr>
          <w:rFonts w:asciiTheme="majorBidi" w:hAnsiTheme="majorBidi" w:cstheme="majorBidi"/>
          <w:sz w:val="30"/>
          <w:szCs w:val="30"/>
          <w:cs/>
          <w:lang w:val="th-TH"/>
        </w:rPr>
        <w:t>มีดังนี้</w:t>
      </w:r>
    </w:p>
    <w:p w14:paraId="3C33E2EF" w14:textId="77777777" w:rsidR="00141412" w:rsidRDefault="00141412" w:rsidP="001C03A3">
      <w:pPr>
        <w:tabs>
          <w:tab w:val="left" w:pos="180"/>
        </w:tabs>
        <w:ind w:left="540"/>
        <w:rPr>
          <w:rFonts w:asciiTheme="majorBidi" w:hAnsiTheme="majorBidi" w:cs="Angsana New"/>
          <w:sz w:val="30"/>
          <w:szCs w:val="30"/>
          <w:cs/>
          <w:lang w:val="th-TH"/>
        </w:rPr>
      </w:pPr>
    </w:p>
    <w:tbl>
      <w:tblPr>
        <w:tblW w:w="9634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160"/>
        <w:gridCol w:w="900"/>
        <w:gridCol w:w="198"/>
        <w:gridCol w:w="882"/>
        <w:gridCol w:w="181"/>
        <w:gridCol w:w="899"/>
        <w:gridCol w:w="181"/>
        <w:gridCol w:w="989"/>
        <w:gridCol w:w="178"/>
        <w:gridCol w:w="992"/>
        <w:gridCol w:w="181"/>
        <w:gridCol w:w="809"/>
        <w:gridCol w:w="180"/>
        <w:gridCol w:w="904"/>
      </w:tblGrid>
      <w:tr w:rsidR="00141412" w:rsidRPr="00903FD6" w14:paraId="36BEA6EB" w14:textId="77777777" w:rsidTr="00306E3D">
        <w:trPr>
          <w:cantSplit/>
          <w:tblHeader/>
        </w:trPr>
        <w:tc>
          <w:tcPr>
            <w:tcW w:w="2160" w:type="dxa"/>
            <w:vAlign w:val="bottom"/>
          </w:tcPr>
          <w:p w14:paraId="55317C49" w14:textId="77777777" w:rsidR="00141412" w:rsidRPr="00903FD6" w:rsidRDefault="00141412" w:rsidP="00306E3D">
            <w:pPr>
              <w:tabs>
                <w:tab w:val="clear" w:pos="227"/>
                <w:tab w:val="left" w:pos="102"/>
              </w:tabs>
              <w:ind w:left="290" w:hanging="28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6679CECA" w14:textId="77777777" w:rsidR="00141412" w:rsidRPr="00903FD6" w:rsidRDefault="00141412" w:rsidP="00306E3D">
            <w:pPr>
              <w:tabs>
                <w:tab w:val="clear" w:pos="227"/>
                <w:tab w:val="left" w:pos="102"/>
              </w:tabs>
              <w:ind w:left="187" w:hanging="26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8" w:type="dxa"/>
            <w:vAlign w:val="bottom"/>
          </w:tcPr>
          <w:p w14:paraId="69FF0627" w14:textId="77777777" w:rsidR="00141412" w:rsidRPr="00903FD6" w:rsidRDefault="00141412" w:rsidP="00306E3D">
            <w:pPr>
              <w:tabs>
                <w:tab w:val="clear" w:pos="227"/>
                <w:tab w:val="left" w:pos="102"/>
              </w:tabs>
              <w:ind w:left="187" w:hanging="2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6" w:type="dxa"/>
            <w:gridSpan w:val="11"/>
            <w:vAlign w:val="bottom"/>
          </w:tcPr>
          <w:p w14:paraId="779C0026" w14:textId="77777777" w:rsidR="00141412" w:rsidRPr="00903FD6" w:rsidRDefault="00141412" w:rsidP="00306E3D">
            <w:pPr>
              <w:tabs>
                <w:tab w:val="clear" w:pos="227"/>
                <w:tab w:val="left" w:pos="102"/>
              </w:tabs>
              <w:ind w:left="187" w:hanging="2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41412" w:rsidRPr="00903FD6" w14:paraId="5CC53F9B" w14:textId="77777777" w:rsidTr="00306E3D">
        <w:trPr>
          <w:cantSplit/>
          <w:tblHeader/>
        </w:trPr>
        <w:tc>
          <w:tcPr>
            <w:tcW w:w="2160" w:type="dxa"/>
            <w:vAlign w:val="bottom"/>
            <w:hideMark/>
          </w:tcPr>
          <w:p w14:paraId="4B165B9D" w14:textId="77777777" w:rsidR="00141412" w:rsidRPr="00903FD6" w:rsidRDefault="00141412" w:rsidP="00306E3D">
            <w:pPr>
              <w:tabs>
                <w:tab w:val="clear" w:pos="227"/>
                <w:tab w:val="left" w:pos="102"/>
              </w:tabs>
              <w:ind w:left="290" w:hanging="28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3C5727F" w14:textId="77777777" w:rsidR="00141412" w:rsidRPr="00903FD6" w:rsidRDefault="00141412" w:rsidP="00306E3D">
            <w:pPr>
              <w:tabs>
                <w:tab w:val="clear" w:pos="227"/>
                <w:tab w:val="left" w:pos="102"/>
              </w:tabs>
              <w:ind w:left="187" w:hanging="26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03FD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98" w:type="dxa"/>
            <w:vAlign w:val="bottom"/>
          </w:tcPr>
          <w:p w14:paraId="38C65185" w14:textId="77777777" w:rsidR="00141412" w:rsidRPr="00903FD6" w:rsidRDefault="00141412" w:rsidP="00306E3D">
            <w:pPr>
              <w:tabs>
                <w:tab w:val="clear" w:pos="227"/>
                <w:tab w:val="left" w:pos="102"/>
              </w:tabs>
              <w:ind w:left="187" w:hanging="2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2" w:type="dxa"/>
            <w:vAlign w:val="bottom"/>
            <w:hideMark/>
          </w:tcPr>
          <w:p w14:paraId="2B323DEC" w14:textId="77777777" w:rsidR="00141412" w:rsidRPr="00903FD6" w:rsidRDefault="00141412" w:rsidP="00306E3D">
            <w:pPr>
              <w:tabs>
                <w:tab w:val="clear" w:pos="227"/>
                <w:tab w:val="left" w:pos="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181" w:type="dxa"/>
          </w:tcPr>
          <w:p w14:paraId="417E6212" w14:textId="77777777" w:rsidR="00141412" w:rsidRPr="00903FD6" w:rsidRDefault="00141412" w:rsidP="00306E3D">
            <w:pPr>
              <w:tabs>
                <w:tab w:val="clear" w:pos="227"/>
                <w:tab w:val="left" w:pos="13"/>
              </w:tabs>
              <w:ind w:left="-77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2885367D" w14:textId="77777777" w:rsidR="00141412" w:rsidRPr="00903FD6" w:rsidRDefault="00141412" w:rsidP="00306E3D">
            <w:pPr>
              <w:tabs>
                <w:tab w:val="clear" w:pos="227"/>
                <w:tab w:val="left" w:pos="13"/>
              </w:tabs>
              <w:ind w:left="-77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  <w:r w:rsidRPr="00903FD6">
              <w:rPr>
                <w:rFonts w:asciiTheme="majorBidi" w:hAnsiTheme="majorBidi" w:cstheme="majorBidi"/>
                <w:sz w:val="28"/>
                <w:szCs w:val="28"/>
              </w:rPr>
              <w:t xml:space="preserve">         </w:t>
            </w:r>
            <w:r w:rsidRPr="00903FD6">
              <w:rPr>
                <w:rFonts w:asciiTheme="majorBidi" w:hAnsiTheme="majorBidi" w:cstheme="majorBidi"/>
                <w:sz w:val="28"/>
                <w:szCs w:val="28"/>
                <w:cs/>
              </w:rPr>
              <w:t>สิ่งปลูกสร้างและส่วนปรับปรุง</w:t>
            </w:r>
          </w:p>
        </w:tc>
        <w:tc>
          <w:tcPr>
            <w:tcW w:w="181" w:type="dxa"/>
          </w:tcPr>
          <w:p w14:paraId="19882D1C" w14:textId="77777777" w:rsidR="00141412" w:rsidRPr="00903FD6" w:rsidRDefault="00141412" w:rsidP="00306E3D">
            <w:pPr>
              <w:tabs>
                <w:tab w:val="clear" w:pos="227"/>
                <w:tab w:val="left" w:pos="102"/>
              </w:tabs>
              <w:ind w:left="187" w:hanging="2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18373A88" w14:textId="77777777" w:rsidR="00141412" w:rsidRPr="00903FD6" w:rsidRDefault="00141412" w:rsidP="00306E3D">
            <w:pPr>
              <w:tabs>
                <w:tab w:val="clear" w:pos="227"/>
                <w:tab w:val="left" w:pos="102"/>
              </w:tabs>
              <w:ind w:left="187" w:hanging="2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9CD1F18" w14:textId="77777777" w:rsidR="00141412" w:rsidRPr="00903FD6" w:rsidRDefault="00141412" w:rsidP="00306E3D">
            <w:pPr>
              <w:tabs>
                <w:tab w:val="clear" w:pos="227"/>
                <w:tab w:val="left" w:pos="102"/>
              </w:tabs>
              <w:ind w:left="187" w:hanging="2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D2E8B39" w14:textId="77777777" w:rsidR="00141412" w:rsidRPr="00903FD6" w:rsidRDefault="00141412" w:rsidP="00306E3D">
            <w:pPr>
              <w:tabs>
                <w:tab w:val="clear" w:pos="227"/>
                <w:tab w:val="left" w:pos="102"/>
              </w:tabs>
              <w:ind w:left="187" w:hanging="2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  <w:p w14:paraId="2D9FE9B1" w14:textId="77777777" w:rsidR="00141412" w:rsidRPr="00903FD6" w:rsidRDefault="00141412" w:rsidP="00306E3D">
            <w:pPr>
              <w:tabs>
                <w:tab w:val="clear" w:pos="227"/>
                <w:tab w:val="left" w:pos="102"/>
              </w:tabs>
              <w:ind w:left="187" w:hanging="2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cs/>
              </w:rPr>
              <w:t>ระบบ</w:t>
            </w:r>
          </w:p>
          <w:p w14:paraId="6AD4F900" w14:textId="77777777" w:rsidR="00141412" w:rsidRPr="00903FD6" w:rsidRDefault="00141412" w:rsidP="00306E3D">
            <w:pPr>
              <w:tabs>
                <w:tab w:val="clear" w:pos="227"/>
                <w:tab w:val="clear" w:pos="907"/>
                <w:tab w:val="left" w:pos="102"/>
                <w:tab w:val="left" w:pos="830"/>
              </w:tabs>
              <w:ind w:left="187" w:hanging="26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cs/>
              </w:rPr>
              <w:t>สารสนเทศ</w:t>
            </w:r>
          </w:p>
        </w:tc>
        <w:tc>
          <w:tcPr>
            <w:tcW w:w="178" w:type="dxa"/>
          </w:tcPr>
          <w:p w14:paraId="07615CB4" w14:textId="77777777" w:rsidR="00141412" w:rsidRPr="00903FD6" w:rsidRDefault="00141412" w:rsidP="00306E3D">
            <w:pPr>
              <w:tabs>
                <w:tab w:val="clear" w:pos="227"/>
                <w:tab w:val="left" w:pos="102"/>
                <w:tab w:val="decimal" w:pos="837"/>
              </w:tabs>
              <w:ind w:left="-71" w:hanging="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bottom"/>
            <w:hideMark/>
          </w:tcPr>
          <w:p w14:paraId="3D2E27DA" w14:textId="77777777" w:rsidR="00141412" w:rsidRPr="00903FD6" w:rsidRDefault="00141412" w:rsidP="00306E3D">
            <w:pPr>
              <w:tabs>
                <w:tab w:val="clear" w:pos="227"/>
                <w:tab w:val="left" w:pos="102"/>
                <w:tab w:val="decimal" w:pos="837"/>
              </w:tabs>
              <w:ind w:left="-71" w:hanging="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81" w:type="dxa"/>
          </w:tcPr>
          <w:p w14:paraId="2EBBB475" w14:textId="77777777" w:rsidR="00141412" w:rsidRPr="00903FD6" w:rsidRDefault="00141412" w:rsidP="00306E3D">
            <w:pPr>
              <w:tabs>
                <w:tab w:val="clear" w:pos="227"/>
                <w:tab w:val="left" w:pos="102"/>
              </w:tabs>
              <w:ind w:left="187" w:hanging="26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09" w:type="dxa"/>
            <w:vAlign w:val="bottom"/>
          </w:tcPr>
          <w:p w14:paraId="7206B34F" w14:textId="77777777" w:rsidR="00141412" w:rsidRPr="00903FD6" w:rsidRDefault="00141412" w:rsidP="00306E3D">
            <w:pPr>
              <w:tabs>
                <w:tab w:val="clear" w:pos="227"/>
                <w:tab w:val="left" w:pos="102"/>
              </w:tabs>
              <w:ind w:left="187" w:hanging="2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  <w:p w14:paraId="0619D07E" w14:textId="77777777" w:rsidR="00141412" w:rsidRPr="00903FD6" w:rsidRDefault="00141412" w:rsidP="00306E3D">
            <w:pPr>
              <w:tabs>
                <w:tab w:val="clear" w:pos="227"/>
                <w:tab w:val="left" w:pos="102"/>
              </w:tabs>
              <w:ind w:left="187" w:hanging="2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</w:t>
            </w:r>
          </w:p>
          <w:p w14:paraId="27602FBE" w14:textId="77777777" w:rsidR="00141412" w:rsidRPr="00903FD6" w:rsidRDefault="00141412" w:rsidP="00306E3D">
            <w:pPr>
              <w:tabs>
                <w:tab w:val="clear" w:pos="227"/>
                <w:tab w:val="left" w:pos="102"/>
              </w:tabs>
              <w:ind w:left="187" w:hanging="2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cs/>
              </w:rPr>
              <w:t>การ</w:t>
            </w:r>
          </w:p>
          <w:p w14:paraId="301447D1" w14:textId="77777777" w:rsidR="00141412" w:rsidRPr="00903FD6" w:rsidRDefault="00141412" w:rsidP="00306E3D">
            <w:pPr>
              <w:tabs>
                <w:tab w:val="clear" w:pos="227"/>
                <w:tab w:val="left" w:pos="102"/>
              </w:tabs>
              <w:ind w:left="187" w:hanging="2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180" w:type="dxa"/>
          </w:tcPr>
          <w:p w14:paraId="1513F4D2" w14:textId="77777777" w:rsidR="00141412" w:rsidRPr="00903FD6" w:rsidRDefault="00141412" w:rsidP="00306E3D">
            <w:pPr>
              <w:tabs>
                <w:tab w:val="clear" w:pos="227"/>
                <w:tab w:val="left" w:pos="102"/>
              </w:tabs>
              <w:ind w:left="187" w:hanging="26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4" w:type="dxa"/>
            <w:vAlign w:val="bottom"/>
            <w:hideMark/>
          </w:tcPr>
          <w:p w14:paraId="39A3D23D" w14:textId="77777777" w:rsidR="00141412" w:rsidRPr="00903FD6" w:rsidRDefault="00141412" w:rsidP="00306E3D">
            <w:pPr>
              <w:tabs>
                <w:tab w:val="clear" w:pos="227"/>
                <w:tab w:val="left" w:pos="102"/>
              </w:tabs>
              <w:ind w:left="187" w:hanging="2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41412" w:rsidRPr="00903FD6" w14:paraId="6422577B" w14:textId="77777777" w:rsidTr="00306E3D">
        <w:trPr>
          <w:cantSplit/>
        </w:trPr>
        <w:tc>
          <w:tcPr>
            <w:tcW w:w="2160" w:type="dxa"/>
          </w:tcPr>
          <w:p w14:paraId="16260829" w14:textId="77777777" w:rsidR="00141412" w:rsidRPr="00903FD6" w:rsidRDefault="00141412" w:rsidP="00306E3D">
            <w:pPr>
              <w:tabs>
                <w:tab w:val="clear" w:pos="227"/>
                <w:tab w:val="clear" w:pos="454"/>
                <w:tab w:val="left" w:pos="102"/>
                <w:tab w:val="left" w:pos="544"/>
              </w:tabs>
              <w:ind w:left="184" w:hanging="16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4C13C11F" w14:textId="77777777" w:rsidR="00141412" w:rsidRPr="00903FD6" w:rsidRDefault="00141412" w:rsidP="00306E3D">
            <w:pPr>
              <w:tabs>
                <w:tab w:val="clear" w:pos="227"/>
                <w:tab w:val="left" w:pos="102"/>
              </w:tabs>
              <w:ind w:left="187" w:hanging="2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" w:type="dxa"/>
            <w:vAlign w:val="bottom"/>
          </w:tcPr>
          <w:p w14:paraId="2CE48CE4" w14:textId="77777777" w:rsidR="00141412" w:rsidRPr="00903FD6" w:rsidRDefault="00141412" w:rsidP="00306E3D">
            <w:pPr>
              <w:tabs>
                <w:tab w:val="clear" w:pos="227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6" w:type="dxa"/>
            <w:gridSpan w:val="11"/>
            <w:vAlign w:val="bottom"/>
          </w:tcPr>
          <w:p w14:paraId="56FDDD5F" w14:textId="77777777" w:rsidR="00141412" w:rsidRPr="00903FD6" w:rsidRDefault="00141412" w:rsidP="0030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187" w:hanging="2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3FD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141412" w:rsidRPr="00903FD6" w14:paraId="3AF58351" w14:textId="77777777" w:rsidTr="00306E3D">
        <w:trPr>
          <w:cantSplit/>
        </w:trPr>
        <w:tc>
          <w:tcPr>
            <w:tcW w:w="2160" w:type="dxa"/>
            <w:hideMark/>
          </w:tcPr>
          <w:p w14:paraId="1482FEF3" w14:textId="77777777" w:rsidR="00141412" w:rsidRPr="00903FD6" w:rsidRDefault="00141412" w:rsidP="005A123E">
            <w:pPr>
              <w:tabs>
                <w:tab w:val="clear" w:pos="227"/>
                <w:tab w:val="clear" w:pos="454"/>
                <w:tab w:val="left" w:pos="102"/>
                <w:tab w:val="left" w:pos="544"/>
              </w:tabs>
              <w:ind w:left="184" w:hanging="25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03FD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903FD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903FD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  <w:r w:rsidRPr="00903FD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03FD6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903FD6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900" w:type="dxa"/>
            <w:vAlign w:val="bottom"/>
          </w:tcPr>
          <w:p w14:paraId="007B6E06" w14:textId="77777777" w:rsidR="00141412" w:rsidRPr="00903FD6" w:rsidRDefault="00141412" w:rsidP="00306E3D">
            <w:pPr>
              <w:tabs>
                <w:tab w:val="clear" w:pos="227"/>
                <w:tab w:val="left" w:pos="102"/>
              </w:tabs>
              <w:ind w:left="187" w:hanging="2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3FD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</w:t>
            </w:r>
            <w:r w:rsidRPr="00903FD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(ข)</w:t>
            </w:r>
          </w:p>
        </w:tc>
        <w:tc>
          <w:tcPr>
            <w:tcW w:w="198" w:type="dxa"/>
            <w:vAlign w:val="bottom"/>
          </w:tcPr>
          <w:p w14:paraId="1A388312" w14:textId="77777777" w:rsidR="00141412" w:rsidRPr="00903FD6" w:rsidRDefault="00141412" w:rsidP="00306E3D">
            <w:pPr>
              <w:tabs>
                <w:tab w:val="clear" w:pos="227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2" w:type="dxa"/>
            <w:vAlign w:val="bottom"/>
          </w:tcPr>
          <w:p w14:paraId="0509076F" w14:textId="77777777" w:rsidR="00141412" w:rsidRPr="00C47883" w:rsidRDefault="00141412" w:rsidP="0030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  <w:r w:rsidRPr="00C47883">
              <w:rPr>
                <w:rFonts w:asciiTheme="majorBidi" w:hAnsiTheme="majorBidi" w:cstheme="majorBidi"/>
                <w:sz w:val="28"/>
                <w:szCs w:val="28"/>
              </w:rPr>
              <w:t>18,742</w:t>
            </w:r>
          </w:p>
        </w:tc>
        <w:tc>
          <w:tcPr>
            <w:tcW w:w="181" w:type="dxa"/>
            <w:vAlign w:val="bottom"/>
          </w:tcPr>
          <w:p w14:paraId="466EEDA6" w14:textId="77777777" w:rsidR="00141412" w:rsidRPr="00C47883" w:rsidRDefault="00141412" w:rsidP="0030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98" w:firstLine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289FE3F8" w14:textId="77777777" w:rsidR="00141412" w:rsidRPr="00C47883" w:rsidRDefault="00141412" w:rsidP="0030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ind w:left="-80" w:right="-172" w:firstLine="2"/>
              <w:rPr>
                <w:rFonts w:asciiTheme="majorBidi" w:hAnsiTheme="majorBidi" w:cstheme="majorBidi"/>
                <w:sz w:val="28"/>
                <w:szCs w:val="28"/>
              </w:rPr>
            </w:pPr>
            <w:r w:rsidRPr="00C47883">
              <w:rPr>
                <w:rFonts w:asciiTheme="majorBidi" w:hAnsiTheme="majorBidi" w:cstheme="majorBidi"/>
                <w:sz w:val="28"/>
                <w:szCs w:val="28"/>
              </w:rPr>
              <w:t>51,045</w:t>
            </w:r>
          </w:p>
        </w:tc>
        <w:tc>
          <w:tcPr>
            <w:tcW w:w="181" w:type="dxa"/>
            <w:vAlign w:val="bottom"/>
          </w:tcPr>
          <w:p w14:paraId="18F9570B" w14:textId="77777777" w:rsidR="00141412" w:rsidRPr="00C47883" w:rsidRDefault="00141412" w:rsidP="00306E3D">
            <w:pPr>
              <w:tabs>
                <w:tab w:val="clear" w:pos="227"/>
                <w:tab w:val="clear" w:pos="907"/>
                <w:tab w:val="decimal" w:pos="15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9" w:type="dxa"/>
            <w:vAlign w:val="bottom"/>
          </w:tcPr>
          <w:p w14:paraId="308D1272" w14:textId="77777777" w:rsidR="00141412" w:rsidRPr="00C47883" w:rsidRDefault="00141412" w:rsidP="0030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  <w:r w:rsidRPr="00C4788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8" w:type="dxa"/>
            <w:vAlign w:val="bottom"/>
          </w:tcPr>
          <w:p w14:paraId="2F0963E6" w14:textId="77777777" w:rsidR="00141412" w:rsidRPr="00C47883" w:rsidRDefault="00141412" w:rsidP="0030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bottom"/>
          </w:tcPr>
          <w:p w14:paraId="164A4925" w14:textId="77777777" w:rsidR="00141412" w:rsidRPr="00C47883" w:rsidRDefault="00141412" w:rsidP="0030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  <w:r w:rsidRPr="00C47883">
              <w:rPr>
                <w:rFonts w:asciiTheme="majorBidi" w:hAnsiTheme="majorBidi" w:cstheme="majorBidi"/>
                <w:sz w:val="28"/>
                <w:szCs w:val="28"/>
              </w:rPr>
              <w:t>133</w:t>
            </w:r>
          </w:p>
        </w:tc>
        <w:tc>
          <w:tcPr>
            <w:tcW w:w="181" w:type="dxa"/>
            <w:vAlign w:val="bottom"/>
          </w:tcPr>
          <w:p w14:paraId="3AE4DB12" w14:textId="77777777" w:rsidR="00141412" w:rsidRPr="00C47883" w:rsidRDefault="00141412" w:rsidP="00306E3D">
            <w:pPr>
              <w:tabs>
                <w:tab w:val="clear" w:pos="227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vAlign w:val="bottom"/>
          </w:tcPr>
          <w:p w14:paraId="78B51814" w14:textId="77777777" w:rsidR="00141412" w:rsidRPr="00C47883" w:rsidRDefault="00141412" w:rsidP="0030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  <w:r w:rsidRPr="00C47883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180" w:type="dxa"/>
            <w:vAlign w:val="bottom"/>
          </w:tcPr>
          <w:p w14:paraId="5669AF99" w14:textId="77777777" w:rsidR="00141412" w:rsidRPr="00C47883" w:rsidRDefault="00141412" w:rsidP="0030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vAlign w:val="bottom"/>
          </w:tcPr>
          <w:p w14:paraId="2F8275FF" w14:textId="77777777" w:rsidR="00141412" w:rsidRPr="00C47883" w:rsidRDefault="00141412" w:rsidP="0030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  <w:r w:rsidRPr="00C47883">
              <w:rPr>
                <w:rFonts w:asciiTheme="majorBidi" w:hAnsiTheme="majorBidi" w:cstheme="majorBidi"/>
                <w:sz w:val="28"/>
                <w:szCs w:val="28"/>
              </w:rPr>
              <w:t>69,997</w:t>
            </w:r>
          </w:p>
        </w:tc>
      </w:tr>
      <w:tr w:rsidR="00141412" w:rsidRPr="00903FD6" w14:paraId="5A2AB239" w14:textId="77777777" w:rsidTr="00306E3D">
        <w:trPr>
          <w:cantSplit/>
        </w:trPr>
        <w:tc>
          <w:tcPr>
            <w:tcW w:w="2160" w:type="dxa"/>
            <w:hideMark/>
          </w:tcPr>
          <w:p w14:paraId="77BB7F6F" w14:textId="77777777" w:rsidR="00141412" w:rsidRPr="00903FD6" w:rsidRDefault="00141412" w:rsidP="005A123E">
            <w:pPr>
              <w:tabs>
                <w:tab w:val="clear" w:pos="227"/>
                <w:tab w:val="left" w:pos="102"/>
              </w:tabs>
              <w:ind w:left="290" w:hanging="360"/>
              <w:rPr>
                <w:rFonts w:asciiTheme="majorBidi" w:hAnsiTheme="majorBidi" w:cstheme="majorBidi"/>
                <w:sz w:val="28"/>
                <w:szCs w:val="28"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6F14AA53" w14:textId="77777777" w:rsidR="00141412" w:rsidRPr="00903FD6" w:rsidRDefault="00141412" w:rsidP="00306E3D">
            <w:pPr>
              <w:tabs>
                <w:tab w:val="clear" w:pos="227"/>
                <w:tab w:val="left" w:pos="102"/>
              </w:tabs>
              <w:ind w:left="187" w:hanging="2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" w:type="dxa"/>
            <w:vAlign w:val="bottom"/>
          </w:tcPr>
          <w:p w14:paraId="06D72CAA" w14:textId="77777777" w:rsidR="00141412" w:rsidRPr="00903FD6" w:rsidRDefault="00141412" w:rsidP="00306E3D">
            <w:pPr>
              <w:tabs>
                <w:tab w:val="clear" w:pos="227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2" w:type="dxa"/>
            <w:vAlign w:val="bottom"/>
          </w:tcPr>
          <w:p w14:paraId="07D928A3" w14:textId="77777777" w:rsidR="00141412" w:rsidRPr="00903FD6" w:rsidRDefault="00141412" w:rsidP="0030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1,933</w:t>
            </w:r>
          </w:p>
        </w:tc>
        <w:tc>
          <w:tcPr>
            <w:tcW w:w="181" w:type="dxa"/>
          </w:tcPr>
          <w:p w14:paraId="30F8B581" w14:textId="77777777" w:rsidR="00141412" w:rsidRPr="00903FD6" w:rsidRDefault="00141412" w:rsidP="0030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right="98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5057E9DB" w14:textId="4CAF42A2" w:rsidR="00141412" w:rsidRPr="00903FD6" w:rsidRDefault="00141412" w:rsidP="0030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ind w:left="187" w:right="-172" w:hanging="26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3,6</w:t>
            </w:r>
            <w:r w:rsidR="00FF1D14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1" w:type="dxa"/>
          </w:tcPr>
          <w:p w14:paraId="57B36826" w14:textId="77777777" w:rsidR="00141412" w:rsidRPr="00903FD6" w:rsidRDefault="00141412" w:rsidP="00306E3D">
            <w:pPr>
              <w:tabs>
                <w:tab w:val="clear" w:pos="227"/>
                <w:tab w:val="clear" w:pos="907"/>
                <w:tab w:val="decimal" w:pos="15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18AF61BC" w14:textId="77777777" w:rsidR="00141412" w:rsidRPr="00903FD6" w:rsidRDefault="00141412" w:rsidP="0030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1B451A4D" w14:textId="77777777" w:rsidR="00141412" w:rsidRPr="00903FD6" w:rsidRDefault="00141412" w:rsidP="0030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450ECDDF" w14:textId="77777777" w:rsidR="00141412" w:rsidRPr="00903FD6" w:rsidRDefault="00141412" w:rsidP="0030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63FCABF1" w14:textId="77777777" w:rsidR="00141412" w:rsidRPr="00903FD6" w:rsidRDefault="00141412" w:rsidP="00306E3D">
            <w:pPr>
              <w:tabs>
                <w:tab w:val="clear" w:pos="227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vAlign w:val="bottom"/>
          </w:tcPr>
          <w:p w14:paraId="6F5D24C6" w14:textId="77777777" w:rsidR="00141412" w:rsidRPr="00903FD6" w:rsidRDefault="00141412" w:rsidP="0030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80" w:type="dxa"/>
          </w:tcPr>
          <w:p w14:paraId="6358B32B" w14:textId="77777777" w:rsidR="00141412" w:rsidRPr="00903FD6" w:rsidRDefault="00141412" w:rsidP="0030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vAlign w:val="bottom"/>
          </w:tcPr>
          <w:p w14:paraId="5CDE608C" w14:textId="77777777" w:rsidR="00141412" w:rsidRPr="00903FD6" w:rsidRDefault="00141412" w:rsidP="0030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5,619</w:t>
            </w:r>
          </w:p>
        </w:tc>
      </w:tr>
      <w:tr w:rsidR="00141412" w:rsidRPr="00903FD6" w14:paraId="092FA273" w14:textId="77777777" w:rsidTr="00306E3D">
        <w:trPr>
          <w:cantSplit/>
        </w:trPr>
        <w:tc>
          <w:tcPr>
            <w:tcW w:w="2160" w:type="dxa"/>
          </w:tcPr>
          <w:p w14:paraId="33042CF8" w14:textId="77777777" w:rsidR="00141412" w:rsidRPr="00903FD6" w:rsidRDefault="00141412" w:rsidP="005A123E">
            <w:pPr>
              <w:tabs>
                <w:tab w:val="clear" w:pos="227"/>
                <w:tab w:val="left" w:pos="102"/>
              </w:tabs>
              <w:ind w:left="290" w:hanging="36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cs/>
              </w:rPr>
              <w:t>ได้มาจากการรวมธุรกิจ</w:t>
            </w:r>
          </w:p>
        </w:tc>
        <w:tc>
          <w:tcPr>
            <w:tcW w:w="900" w:type="dxa"/>
          </w:tcPr>
          <w:p w14:paraId="423DEE06" w14:textId="77777777" w:rsidR="00141412" w:rsidRPr="00903FD6" w:rsidRDefault="00141412" w:rsidP="00306E3D">
            <w:pPr>
              <w:tabs>
                <w:tab w:val="clear" w:pos="227"/>
                <w:tab w:val="left" w:pos="102"/>
              </w:tabs>
              <w:ind w:left="187" w:hanging="2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3FD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4(</w:t>
            </w:r>
            <w:r w:rsidRPr="00903FD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ก</w:t>
            </w:r>
            <w:r w:rsidRPr="00903FD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98" w:type="dxa"/>
            <w:vAlign w:val="bottom"/>
          </w:tcPr>
          <w:p w14:paraId="5CE14467" w14:textId="77777777" w:rsidR="00141412" w:rsidRPr="00903FD6" w:rsidRDefault="00141412" w:rsidP="00306E3D">
            <w:pPr>
              <w:tabs>
                <w:tab w:val="clear" w:pos="227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vAlign w:val="bottom"/>
          </w:tcPr>
          <w:p w14:paraId="490A16A8" w14:textId="77777777" w:rsidR="00141412" w:rsidRPr="00903FD6" w:rsidRDefault="00141412" w:rsidP="0030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  <w:tc>
          <w:tcPr>
            <w:tcW w:w="181" w:type="dxa"/>
            <w:tcBorders>
              <w:top w:val="nil"/>
              <w:left w:val="nil"/>
              <w:right w:val="nil"/>
            </w:tcBorders>
          </w:tcPr>
          <w:p w14:paraId="231412CF" w14:textId="77777777" w:rsidR="00141412" w:rsidRPr="00903FD6" w:rsidRDefault="00141412" w:rsidP="0030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right="98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  <w:vAlign w:val="bottom"/>
          </w:tcPr>
          <w:p w14:paraId="542258A1" w14:textId="77777777" w:rsidR="00141412" w:rsidRPr="00903FD6" w:rsidRDefault="00141412" w:rsidP="0030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ind w:left="187" w:right="-172" w:hanging="26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44AEF2A1" w14:textId="77777777" w:rsidR="00141412" w:rsidRPr="00903FD6" w:rsidRDefault="00141412" w:rsidP="00306E3D">
            <w:pPr>
              <w:tabs>
                <w:tab w:val="clear" w:pos="227"/>
                <w:tab w:val="clear" w:pos="907"/>
                <w:tab w:val="decimal" w:pos="15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069ED1AD" w14:textId="77777777" w:rsidR="00141412" w:rsidRPr="00903FD6" w:rsidRDefault="00141412" w:rsidP="0030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15DE7C64" w14:textId="77777777" w:rsidR="00141412" w:rsidRPr="00903FD6" w:rsidRDefault="00141412" w:rsidP="0030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1356D80E" w14:textId="77777777" w:rsidR="00141412" w:rsidRPr="00903FD6" w:rsidRDefault="00141412" w:rsidP="0030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05AB4EC1" w14:textId="77777777" w:rsidR="00141412" w:rsidRPr="00903FD6" w:rsidRDefault="00141412" w:rsidP="00306E3D">
            <w:pPr>
              <w:tabs>
                <w:tab w:val="clear" w:pos="227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vAlign w:val="bottom"/>
          </w:tcPr>
          <w:p w14:paraId="17F90866" w14:textId="77777777" w:rsidR="00141412" w:rsidRPr="00903FD6" w:rsidRDefault="00141412" w:rsidP="0030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7C3F311" w14:textId="77777777" w:rsidR="00141412" w:rsidRPr="00903FD6" w:rsidRDefault="00141412" w:rsidP="0030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  <w:vAlign w:val="bottom"/>
          </w:tcPr>
          <w:p w14:paraId="4350ADFD" w14:textId="77777777" w:rsidR="00141412" w:rsidRPr="00903FD6" w:rsidRDefault="00141412" w:rsidP="0030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</w:tr>
      <w:tr w:rsidR="00141412" w:rsidRPr="00903FD6" w14:paraId="50A16C6C" w14:textId="77777777" w:rsidTr="00306E3D">
        <w:trPr>
          <w:cantSplit/>
        </w:trPr>
        <w:tc>
          <w:tcPr>
            <w:tcW w:w="2160" w:type="dxa"/>
          </w:tcPr>
          <w:p w14:paraId="0377B999" w14:textId="77777777" w:rsidR="00141412" w:rsidRPr="00903FD6" w:rsidRDefault="00141412" w:rsidP="005A123E">
            <w:pPr>
              <w:tabs>
                <w:tab w:val="clear" w:pos="227"/>
                <w:tab w:val="left" w:pos="102"/>
              </w:tabs>
              <w:ind w:left="290" w:hanging="360"/>
              <w:rPr>
                <w:rFonts w:asciiTheme="majorBidi" w:hAnsiTheme="majorBidi" w:cstheme="majorBidi"/>
                <w:sz w:val="28"/>
                <w:szCs w:val="28"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900" w:type="dxa"/>
          </w:tcPr>
          <w:p w14:paraId="2317CF51" w14:textId="77777777" w:rsidR="00141412" w:rsidRPr="00903FD6" w:rsidRDefault="00141412" w:rsidP="00306E3D">
            <w:pPr>
              <w:tabs>
                <w:tab w:val="clear" w:pos="227"/>
                <w:tab w:val="left" w:pos="102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" w:type="dxa"/>
            <w:vAlign w:val="bottom"/>
          </w:tcPr>
          <w:p w14:paraId="63791AC2" w14:textId="77777777" w:rsidR="00141412" w:rsidRPr="00903FD6" w:rsidRDefault="00141412" w:rsidP="00306E3D">
            <w:pPr>
              <w:tabs>
                <w:tab w:val="clear" w:pos="227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vAlign w:val="bottom"/>
          </w:tcPr>
          <w:p w14:paraId="3804777E" w14:textId="77777777" w:rsidR="00141412" w:rsidRPr="00903FD6" w:rsidRDefault="00141412" w:rsidP="0030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181" w:type="dxa"/>
            <w:tcBorders>
              <w:top w:val="nil"/>
              <w:left w:val="nil"/>
              <w:right w:val="nil"/>
            </w:tcBorders>
          </w:tcPr>
          <w:p w14:paraId="1E68EFA6" w14:textId="77777777" w:rsidR="00141412" w:rsidRPr="00903FD6" w:rsidRDefault="00141412" w:rsidP="0030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right="98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  <w:vAlign w:val="bottom"/>
          </w:tcPr>
          <w:p w14:paraId="3ABE62BC" w14:textId="77777777" w:rsidR="00141412" w:rsidRPr="00903FD6" w:rsidRDefault="00141412" w:rsidP="0030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ind w:left="187" w:right="-172" w:hanging="26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1" w:type="dxa"/>
          </w:tcPr>
          <w:p w14:paraId="34DE9F50" w14:textId="77777777" w:rsidR="00141412" w:rsidRPr="00903FD6" w:rsidRDefault="00141412" w:rsidP="00306E3D">
            <w:pPr>
              <w:tabs>
                <w:tab w:val="clear" w:pos="227"/>
                <w:tab w:val="clear" w:pos="907"/>
                <w:tab w:val="decimal" w:pos="15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5B9291CF" w14:textId="77777777" w:rsidR="00141412" w:rsidRPr="00903FD6" w:rsidRDefault="00141412" w:rsidP="0030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20F0928F" w14:textId="77777777" w:rsidR="00141412" w:rsidRPr="00903FD6" w:rsidRDefault="00141412" w:rsidP="0030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4833420E" w14:textId="77777777" w:rsidR="00141412" w:rsidRPr="00903FD6" w:rsidRDefault="00141412" w:rsidP="0030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7179DF36" w14:textId="77777777" w:rsidR="00141412" w:rsidRPr="00903FD6" w:rsidRDefault="00141412" w:rsidP="00306E3D">
            <w:pPr>
              <w:tabs>
                <w:tab w:val="clear" w:pos="227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vAlign w:val="bottom"/>
          </w:tcPr>
          <w:p w14:paraId="6B75096F" w14:textId="77777777" w:rsidR="00141412" w:rsidRPr="00903FD6" w:rsidRDefault="00141412" w:rsidP="0030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(45)</w:t>
            </w:r>
          </w:p>
        </w:tc>
        <w:tc>
          <w:tcPr>
            <w:tcW w:w="180" w:type="dxa"/>
          </w:tcPr>
          <w:p w14:paraId="03F7DA0B" w14:textId="77777777" w:rsidR="00141412" w:rsidRPr="00903FD6" w:rsidRDefault="00141412" w:rsidP="0030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  <w:vAlign w:val="bottom"/>
          </w:tcPr>
          <w:p w14:paraId="56748F11" w14:textId="77777777" w:rsidR="00141412" w:rsidRPr="00903FD6" w:rsidRDefault="00141412" w:rsidP="0030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41412" w:rsidRPr="00903FD6" w14:paraId="0D2113F4" w14:textId="77777777" w:rsidTr="00306E3D">
        <w:trPr>
          <w:cantSplit/>
        </w:trPr>
        <w:tc>
          <w:tcPr>
            <w:tcW w:w="2160" w:type="dxa"/>
          </w:tcPr>
          <w:p w14:paraId="5BC93EA1" w14:textId="77777777" w:rsidR="00141412" w:rsidRPr="00903FD6" w:rsidRDefault="00141412" w:rsidP="005A123E">
            <w:pPr>
              <w:tabs>
                <w:tab w:val="clear" w:pos="227"/>
                <w:tab w:val="left" w:pos="102"/>
              </w:tabs>
              <w:ind w:left="200" w:hanging="254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โอนจาก </w:t>
            </w:r>
            <w:r w:rsidRPr="00903FD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03FD6">
              <w:rPr>
                <w:rFonts w:asciiTheme="majorBidi" w:hAnsiTheme="majorBidi" w:cstheme="majorBidi"/>
                <w:sz w:val="28"/>
                <w:szCs w:val="28"/>
                <w:cs/>
              </w:rPr>
              <w:t>ไป</w:t>
            </w:r>
            <w:r w:rsidRPr="00903FD6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903FD6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</w:t>
            </w:r>
            <w:r w:rsidRPr="00903FD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903FD6">
              <w:rPr>
                <w:rFonts w:asciiTheme="majorBidi" w:hAnsiTheme="majorBidi" w:cstheme="majorBidi"/>
                <w:sz w:val="28"/>
                <w:szCs w:val="28"/>
                <w:cs/>
              </w:rPr>
              <w:t>เพื่อการลงทุน</w:t>
            </w:r>
          </w:p>
        </w:tc>
        <w:tc>
          <w:tcPr>
            <w:tcW w:w="900" w:type="dxa"/>
          </w:tcPr>
          <w:p w14:paraId="527486B2" w14:textId="77777777" w:rsidR="00141412" w:rsidRPr="00903FD6" w:rsidRDefault="00141412" w:rsidP="00306E3D">
            <w:pPr>
              <w:tabs>
                <w:tab w:val="clear" w:pos="227"/>
                <w:tab w:val="left" w:pos="0"/>
              </w:tabs>
              <w:ind w:left="15" w:hanging="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5B603D32" w14:textId="77777777" w:rsidR="00141412" w:rsidRPr="00903FD6" w:rsidRDefault="00141412" w:rsidP="00306E3D">
            <w:pPr>
              <w:tabs>
                <w:tab w:val="clear" w:pos="227"/>
                <w:tab w:val="left" w:pos="0"/>
              </w:tabs>
              <w:ind w:left="15" w:hanging="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16187B89" w14:textId="77777777" w:rsidR="00141412" w:rsidRPr="00903FD6" w:rsidRDefault="00141412" w:rsidP="00306E3D">
            <w:pPr>
              <w:tabs>
                <w:tab w:val="clear" w:pos="227"/>
                <w:tab w:val="left" w:pos="0"/>
              </w:tabs>
              <w:ind w:left="15" w:hanging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3FD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9</w:t>
            </w:r>
          </w:p>
        </w:tc>
        <w:tc>
          <w:tcPr>
            <w:tcW w:w="198" w:type="dxa"/>
            <w:vAlign w:val="bottom"/>
          </w:tcPr>
          <w:p w14:paraId="4447FE7A" w14:textId="77777777" w:rsidR="00141412" w:rsidRPr="00903FD6" w:rsidRDefault="00141412" w:rsidP="00306E3D">
            <w:pPr>
              <w:tabs>
                <w:tab w:val="clear" w:pos="227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vAlign w:val="bottom"/>
          </w:tcPr>
          <w:p w14:paraId="18FA61A5" w14:textId="77777777" w:rsidR="00141412" w:rsidRPr="00903FD6" w:rsidRDefault="00141412" w:rsidP="0030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81" w:type="dxa"/>
            <w:tcBorders>
              <w:top w:val="nil"/>
              <w:left w:val="nil"/>
              <w:right w:val="nil"/>
            </w:tcBorders>
          </w:tcPr>
          <w:p w14:paraId="5880A9D1" w14:textId="77777777" w:rsidR="00141412" w:rsidRPr="00903FD6" w:rsidRDefault="00141412" w:rsidP="0030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right="8" w:hanging="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  <w:vAlign w:val="bottom"/>
          </w:tcPr>
          <w:p w14:paraId="5AFF9D94" w14:textId="77777777" w:rsidR="00141412" w:rsidRPr="00903FD6" w:rsidRDefault="00141412" w:rsidP="0030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ind w:left="27" w:right="-172" w:hanging="10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(172)</w:t>
            </w:r>
          </w:p>
        </w:tc>
        <w:tc>
          <w:tcPr>
            <w:tcW w:w="181" w:type="dxa"/>
          </w:tcPr>
          <w:p w14:paraId="1B4D0AC3" w14:textId="77777777" w:rsidR="00141412" w:rsidRPr="00903FD6" w:rsidRDefault="00141412" w:rsidP="00306E3D">
            <w:pPr>
              <w:tabs>
                <w:tab w:val="clear" w:pos="227"/>
                <w:tab w:val="clear" w:pos="907"/>
                <w:tab w:val="decimal" w:pos="15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75A2A611" w14:textId="77777777" w:rsidR="00141412" w:rsidRPr="00903FD6" w:rsidRDefault="00141412" w:rsidP="0030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  <w:t>-</w:t>
            </w:r>
          </w:p>
        </w:tc>
        <w:tc>
          <w:tcPr>
            <w:tcW w:w="178" w:type="dxa"/>
          </w:tcPr>
          <w:p w14:paraId="7BC9C219" w14:textId="77777777" w:rsidR="00141412" w:rsidRPr="00903FD6" w:rsidRDefault="00141412" w:rsidP="0030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062836E4" w14:textId="77777777" w:rsidR="00141412" w:rsidRPr="00903FD6" w:rsidRDefault="00141412" w:rsidP="0030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  <w:t>-</w:t>
            </w:r>
          </w:p>
        </w:tc>
        <w:tc>
          <w:tcPr>
            <w:tcW w:w="181" w:type="dxa"/>
          </w:tcPr>
          <w:p w14:paraId="4FCE7B67" w14:textId="77777777" w:rsidR="00141412" w:rsidRPr="00903FD6" w:rsidRDefault="00141412" w:rsidP="00306E3D">
            <w:pPr>
              <w:tabs>
                <w:tab w:val="clear" w:pos="227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vAlign w:val="bottom"/>
          </w:tcPr>
          <w:p w14:paraId="3F610F8F" w14:textId="77777777" w:rsidR="00141412" w:rsidRPr="00903FD6" w:rsidRDefault="00141412" w:rsidP="0030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99EC56F" w14:textId="77777777" w:rsidR="00141412" w:rsidRPr="00903FD6" w:rsidRDefault="00141412" w:rsidP="0030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20" w:hanging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  <w:vAlign w:val="bottom"/>
          </w:tcPr>
          <w:p w14:paraId="2B08D6B1" w14:textId="77777777" w:rsidR="00141412" w:rsidRPr="00903FD6" w:rsidRDefault="00141412" w:rsidP="0030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20" w:hanging="7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(112)</w:t>
            </w:r>
          </w:p>
        </w:tc>
      </w:tr>
      <w:tr w:rsidR="00141412" w:rsidRPr="00903FD6" w14:paraId="00EA38CD" w14:textId="77777777" w:rsidTr="00306E3D">
        <w:trPr>
          <w:cantSplit/>
        </w:trPr>
        <w:tc>
          <w:tcPr>
            <w:tcW w:w="2160" w:type="dxa"/>
          </w:tcPr>
          <w:p w14:paraId="49072E57" w14:textId="77777777" w:rsidR="00141412" w:rsidRPr="00903FD6" w:rsidRDefault="00141412" w:rsidP="005A123E">
            <w:pPr>
              <w:tabs>
                <w:tab w:val="clear" w:pos="227"/>
                <w:tab w:val="left" w:pos="380"/>
              </w:tabs>
              <w:ind w:left="290" w:hanging="360"/>
              <w:rPr>
                <w:rFonts w:asciiTheme="majorBidi" w:hAnsiTheme="majorBidi" w:cstheme="majorBidi"/>
                <w:sz w:val="28"/>
                <w:szCs w:val="28"/>
              </w:rPr>
            </w:pPr>
            <w:r w:rsidRPr="00903FD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903FD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03FD6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900" w:type="dxa"/>
          </w:tcPr>
          <w:p w14:paraId="33898A03" w14:textId="77777777" w:rsidR="00141412" w:rsidRPr="00903FD6" w:rsidRDefault="00141412" w:rsidP="00306E3D">
            <w:pPr>
              <w:tabs>
                <w:tab w:val="clear" w:pos="227"/>
                <w:tab w:val="left" w:pos="102"/>
              </w:tabs>
              <w:ind w:left="187" w:hanging="2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" w:type="dxa"/>
            <w:vAlign w:val="bottom"/>
          </w:tcPr>
          <w:p w14:paraId="3E8056BA" w14:textId="77777777" w:rsidR="00141412" w:rsidRPr="00903FD6" w:rsidRDefault="00141412" w:rsidP="00306E3D">
            <w:pPr>
              <w:tabs>
                <w:tab w:val="clear" w:pos="227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5C8BFBE7" w14:textId="77777777" w:rsidR="00141412" w:rsidRPr="00903FD6" w:rsidRDefault="00141412" w:rsidP="0030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(860)</w:t>
            </w:r>
          </w:p>
        </w:tc>
        <w:tc>
          <w:tcPr>
            <w:tcW w:w="181" w:type="dxa"/>
            <w:tcBorders>
              <w:left w:val="nil"/>
              <w:right w:val="nil"/>
            </w:tcBorders>
          </w:tcPr>
          <w:p w14:paraId="014BC110" w14:textId="77777777" w:rsidR="00141412" w:rsidRPr="00903FD6" w:rsidRDefault="00141412" w:rsidP="0030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right="8" w:hanging="2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  <w:vAlign w:val="bottom"/>
          </w:tcPr>
          <w:p w14:paraId="523A24C1" w14:textId="77777777" w:rsidR="00141412" w:rsidRPr="00903FD6" w:rsidRDefault="00141412" w:rsidP="0030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ind w:left="187" w:right="-172" w:hanging="26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(5,885)</w:t>
            </w:r>
          </w:p>
        </w:tc>
        <w:tc>
          <w:tcPr>
            <w:tcW w:w="181" w:type="dxa"/>
          </w:tcPr>
          <w:p w14:paraId="1BA0E4D2" w14:textId="77777777" w:rsidR="00141412" w:rsidRPr="00903FD6" w:rsidRDefault="00141412" w:rsidP="0030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06771007" w14:textId="77777777" w:rsidR="00141412" w:rsidRPr="00903FD6" w:rsidRDefault="00141412" w:rsidP="0030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78" w:type="dxa"/>
          </w:tcPr>
          <w:p w14:paraId="20AE97D0" w14:textId="77777777" w:rsidR="00141412" w:rsidRPr="00903FD6" w:rsidRDefault="00141412" w:rsidP="0030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6502D409" w14:textId="77777777" w:rsidR="00141412" w:rsidRPr="00903FD6" w:rsidRDefault="00141412" w:rsidP="0030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(32)</w:t>
            </w:r>
          </w:p>
        </w:tc>
        <w:tc>
          <w:tcPr>
            <w:tcW w:w="181" w:type="dxa"/>
          </w:tcPr>
          <w:p w14:paraId="388D566E" w14:textId="77777777" w:rsidR="00141412" w:rsidRPr="00903FD6" w:rsidRDefault="00141412" w:rsidP="0030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vAlign w:val="bottom"/>
          </w:tcPr>
          <w:p w14:paraId="213988CA" w14:textId="77777777" w:rsidR="00141412" w:rsidRPr="00903FD6" w:rsidRDefault="00141412" w:rsidP="0030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7416428" w14:textId="77777777" w:rsidR="00141412" w:rsidRPr="00903FD6" w:rsidRDefault="00141412" w:rsidP="0030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0" w:hanging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tcBorders>
              <w:left w:val="nil"/>
              <w:right w:val="nil"/>
            </w:tcBorders>
            <w:vAlign w:val="bottom"/>
          </w:tcPr>
          <w:p w14:paraId="62AC23E7" w14:textId="77777777" w:rsidR="00141412" w:rsidRPr="00903FD6" w:rsidRDefault="00141412" w:rsidP="0030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left="20" w:hanging="7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(6,778)</w:t>
            </w:r>
          </w:p>
        </w:tc>
      </w:tr>
      <w:tr w:rsidR="00141412" w:rsidRPr="00903FD6" w14:paraId="49275253" w14:textId="77777777" w:rsidTr="00306E3D">
        <w:trPr>
          <w:cantSplit/>
        </w:trPr>
        <w:tc>
          <w:tcPr>
            <w:tcW w:w="2160" w:type="dxa"/>
          </w:tcPr>
          <w:p w14:paraId="546215F3" w14:textId="77777777" w:rsidR="0085622A" w:rsidRDefault="00141412" w:rsidP="005A123E">
            <w:pPr>
              <w:tabs>
                <w:tab w:val="clear" w:pos="227"/>
                <w:tab w:val="left" w:pos="380"/>
              </w:tabs>
              <w:ind w:left="290" w:hanging="360"/>
              <w:rPr>
                <w:rFonts w:asciiTheme="majorBidi" w:hAnsiTheme="majorBidi" w:cstheme="majorBidi"/>
                <w:sz w:val="28"/>
                <w:szCs w:val="28"/>
              </w:rPr>
            </w:pPr>
            <w:r w:rsidRPr="004A2EB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รายการ</w:t>
            </w:r>
            <w:r w:rsidR="0085622A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ผลขาดทุนจาก</w:t>
            </w:r>
          </w:p>
          <w:p w14:paraId="3491C8D2" w14:textId="23922A8D" w:rsidR="00141412" w:rsidRPr="004A2EB8" w:rsidRDefault="00141412" w:rsidP="0085622A">
            <w:pPr>
              <w:tabs>
                <w:tab w:val="clear" w:pos="227"/>
                <w:tab w:val="left" w:pos="380"/>
              </w:tabs>
              <w:ind w:left="29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2EB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การด</w:t>
            </w:r>
            <w:r w:rsidR="00F826C8">
              <w:rPr>
                <w:rFonts w:asciiTheme="majorBidi" w:hAnsiTheme="majorBidi" w:cstheme="majorBidi" w:hint="cs"/>
                <w:sz w:val="28"/>
                <w:szCs w:val="28"/>
                <w:cs/>
              </w:rPr>
              <w:t>้</w:t>
            </w:r>
            <w:r w:rsidRPr="004A2EB8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อยค่า</w:t>
            </w:r>
          </w:p>
        </w:tc>
        <w:tc>
          <w:tcPr>
            <w:tcW w:w="900" w:type="dxa"/>
          </w:tcPr>
          <w:p w14:paraId="57D1EA8B" w14:textId="77777777" w:rsidR="00141412" w:rsidRPr="00903FD6" w:rsidRDefault="00141412" w:rsidP="00306E3D">
            <w:pPr>
              <w:tabs>
                <w:tab w:val="clear" w:pos="227"/>
                <w:tab w:val="left" w:pos="102"/>
              </w:tabs>
              <w:ind w:left="187" w:hanging="2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" w:type="dxa"/>
            <w:vAlign w:val="bottom"/>
          </w:tcPr>
          <w:p w14:paraId="2B1FBC10" w14:textId="77777777" w:rsidR="00141412" w:rsidRPr="00903FD6" w:rsidRDefault="00141412" w:rsidP="00306E3D">
            <w:pPr>
              <w:tabs>
                <w:tab w:val="clear" w:pos="227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7B7E80A2" w14:textId="77777777" w:rsidR="00141412" w:rsidRDefault="00141412" w:rsidP="0030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  <w:tcBorders>
              <w:left w:val="nil"/>
              <w:right w:val="nil"/>
            </w:tcBorders>
          </w:tcPr>
          <w:p w14:paraId="3F19CA5A" w14:textId="77777777" w:rsidR="00141412" w:rsidRPr="00903FD6" w:rsidRDefault="00141412" w:rsidP="0030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right="8" w:hanging="2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  <w:vAlign w:val="bottom"/>
          </w:tcPr>
          <w:p w14:paraId="5B74B024" w14:textId="77777777" w:rsidR="00141412" w:rsidRDefault="00141412" w:rsidP="0030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ind w:left="187" w:right="-172" w:hanging="26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1" w:type="dxa"/>
          </w:tcPr>
          <w:p w14:paraId="26963FEE" w14:textId="77777777" w:rsidR="00141412" w:rsidRPr="00903FD6" w:rsidRDefault="00141412" w:rsidP="0030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6D1F41AF" w14:textId="157F63BF" w:rsidR="00141412" w:rsidRDefault="00141412" w:rsidP="0030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6327C790" w14:textId="77777777" w:rsidR="00141412" w:rsidRPr="00903FD6" w:rsidRDefault="00141412" w:rsidP="0030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081FDC39" w14:textId="77777777" w:rsidR="00141412" w:rsidRDefault="00141412" w:rsidP="0030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49502251" w14:textId="77777777" w:rsidR="00141412" w:rsidRPr="00903FD6" w:rsidRDefault="00141412" w:rsidP="0030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vAlign w:val="bottom"/>
          </w:tcPr>
          <w:p w14:paraId="22414C54" w14:textId="77777777" w:rsidR="00141412" w:rsidRDefault="00141412" w:rsidP="0030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E19F042" w14:textId="77777777" w:rsidR="00141412" w:rsidRPr="00903FD6" w:rsidRDefault="00141412" w:rsidP="0030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0" w:hanging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tcBorders>
              <w:left w:val="nil"/>
              <w:right w:val="nil"/>
            </w:tcBorders>
            <w:vAlign w:val="bottom"/>
          </w:tcPr>
          <w:p w14:paraId="0422E13B" w14:textId="77777777" w:rsidR="00141412" w:rsidRDefault="00141412" w:rsidP="0030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left="20" w:hanging="7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141412" w:rsidRPr="00903FD6" w14:paraId="700979C6" w14:textId="77777777" w:rsidTr="00306E3D">
        <w:trPr>
          <w:cantSplit/>
        </w:trPr>
        <w:tc>
          <w:tcPr>
            <w:tcW w:w="2160" w:type="dxa"/>
          </w:tcPr>
          <w:p w14:paraId="048E1558" w14:textId="77777777" w:rsidR="00141412" w:rsidRPr="00903FD6" w:rsidRDefault="00141412" w:rsidP="005A123E">
            <w:pPr>
              <w:tabs>
                <w:tab w:val="clear" w:pos="227"/>
                <w:tab w:val="left" w:pos="380"/>
              </w:tabs>
              <w:ind w:left="290" w:hanging="360"/>
              <w:rPr>
                <w:rFonts w:asciiTheme="majorBidi" w:hAnsiTheme="majorBidi" w:cstheme="majorBidi"/>
                <w:sz w:val="28"/>
                <w:szCs w:val="28"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00" w:type="dxa"/>
          </w:tcPr>
          <w:p w14:paraId="59D5869E" w14:textId="77777777" w:rsidR="00141412" w:rsidRPr="00903FD6" w:rsidRDefault="00141412" w:rsidP="00306E3D">
            <w:pPr>
              <w:tabs>
                <w:tab w:val="clear" w:pos="227"/>
                <w:tab w:val="left" w:pos="102"/>
              </w:tabs>
              <w:ind w:left="187" w:hanging="2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" w:type="dxa"/>
            <w:vAlign w:val="bottom"/>
          </w:tcPr>
          <w:p w14:paraId="6F9A3755" w14:textId="77777777" w:rsidR="00141412" w:rsidRPr="00903FD6" w:rsidRDefault="00141412" w:rsidP="00306E3D">
            <w:pPr>
              <w:tabs>
                <w:tab w:val="clear" w:pos="227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vAlign w:val="bottom"/>
          </w:tcPr>
          <w:p w14:paraId="0A49B337" w14:textId="77777777" w:rsidR="00141412" w:rsidRPr="00903FD6" w:rsidRDefault="00141412" w:rsidP="0030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(32)</w:t>
            </w:r>
          </w:p>
        </w:tc>
        <w:tc>
          <w:tcPr>
            <w:tcW w:w="181" w:type="dxa"/>
            <w:tcBorders>
              <w:top w:val="nil"/>
              <w:left w:val="nil"/>
              <w:right w:val="nil"/>
            </w:tcBorders>
          </w:tcPr>
          <w:p w14:paraId="486CF7DB" w14:textId="77777777" w:rsidR="00141412" w:rsidRPr="00903FD6" w:rsidRDefault="00141412" w:rsidP="0030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right="8" w:hanging="2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  <w:vAlign w:val="bottom"/>
          </w:tcPr>
          <w:p w14:paraId="176D7337" w14:textId="505739E1" w:rsidR="00141412" w:rsidRPr="00903FD6" w:rsidRDefault="00141412" w:rsidP="0030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ind w:left="187" w:right="-172" w:hanging="26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(61</w:t>
            </w:r>
            <w:r w:rsidR="00FF1D1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1" w:type="dxa"/>
          </w:tcPr>
          <w:p w14:paraId="5CE9B29C" w14:textId="77777777" w:rsidR="00141412" w:rsidRPr="00903FD6" w:rsidRDefault="00141412" w:rsidP="0030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0C75FC44" w14:textId="77777777" w:rsidR="00141412" w:rsidRPr="00903FD6" w:rsidRDefault="00141412" w:rsidP="0030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255B7E44" w14:textId="77777777" w:rsidR="00141412" w:rsidRPr="00903FD6" w:rsidRDefault="00141412" w:rsidP="0030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4207CE12" w14:textId="77777777" w:rsidR="00141412" w:rsidRPr="00903FD6" w:rsidRDefault="00141412" w:rsidP="0030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81" w:type="dxa"/>
          </w:tcPr>
          <w:p w14:paraId="40795A70" w14:textId="77777777" w:rsidR="00141412" w:rsidRPr="00903FD6" w:rsidRDefault="00141412" w:rsidP="0030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vAlign w:val="bottom"/>
          </w:tcPr>
          <w:p w14:paraId="0A8F429F" w14:textId="77777777" w:rsidR="00141412" w:rsidRPr="00903FD6" w:rsidRDefault="00141412" w:rsidP="0030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4FB8FA0" w14:textId="77777777" w:rsidR="00141412" w:rsidRPr="00903FD6" w:rsidRDefault="00141412" w:rsidP="0030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0" w:hanging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  <w:vAlign w:val="bottom"/>
          </w:tcPr>
          <w:p w14:paraId="31C1BA01" w14:textId="52F2D194" w:rsidR="00141412" w:rsidRPr="00903FD6" w:rsidRDefault="00141412" w:rsidP="0030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left="20" w:hanging="7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(64</w:t>
            </w:r>
            <w:r w:rsidR="00FF1D1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41412" w:rsidRPr="00903FD6" w14:paraId="240F40E2" w14:textId="77777777" w:rsidTr="00306E3D">
        <w:trPr>
          <w:cantSplit/>
        </w:trPr>
        <w:tc>
          <w:tcPr>
            <w:tcW w:w="2160" w:type="dxa"/>
            <w:hideMark/>
          </w:tcPr>
          <w:p w14:paraId="369190B9" w14:textId="77777777" w:rsidR="00141412" w:rsidRPr="00903FD6" w:rsidRDefault="00141412" w:rsidP="005A123E">
            <w:pPr>
              <w:tabs>
                <w:tab w:val="clear" w:pos="227"/>
              </w:tabs>
              <w:ind w:left="184" w:hanging="254"/>
              <w:rPr>
                <w:rFonts w:asciiTheme="majorBidi" w:hAnsiTheme="majorBidi" w:cstheme="majorBidi"/>
                <w:sz w:val="28"/>
                <w:szCs w:val="28"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ผลต่างจากการปลี่ยนแปลงอัตราแลกเปลี่ยนเงินตราต่างประเทศ</w:t>
            </w:r>
          </w:p>
        </w:tc>
        <w:tc>
          <w:tcPr>
            <w:tcW w:w="900" w:type="dxa"/>
            <w:vAlign w:val="bottom"/>
          </w:tcPr>
          <w:p w14:paraId="0969E359" w14:textId="77777777" w:rsidR="00141412" w:rsidRPr="00903FD6" w:rsidRDefault="00141412" w:rsidP="00306E3D">
            <w:pPr>
              <w:tabs>
                <w:tab w:val="clear" w:pos="227"/>
                <w:tab w:val="left" w:pos="102"/>
              </w:tabs>
              <w:ind w:left="187" w:hanging="2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" w:type="dxa"/>
            <w:vAlign w:val="bottom"/>
          </w:tcPr>
          <w:p w14:paraId="3E439484" w14:textId="77777777" w:rsidR="00141412" w:rsidRPr="00903FD6" w:rsidRDefault="00141412" w:rsidP="00306E3D">
            <w:pPr>
              <w:tabs>
                <w:tab w:val="clear" w:pos="227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A554DC" w14:textId="77777777" w:rsidR="00141412" w:rsidRPr="00903FD6" w:rsidRDefault="00141412" w:rsidP="0030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104</w:t>
            </w:r>
          </w:p>
        </w:tc>
        <w:tc>
          <w:tcPr>
            <w:tcW w:w="181" w:type="dxa"/>
            <w:tcBorders>
              <w:left w:val="nil"/>
              <w:right w:val="nil"/>
            </w:tcBorders>
          </w:tcPr>
          <w:p w14:paraId="7EB54BA4" w14:textId="77777777" w:rsidR="00141412" w:rsidRPr="00903FD6" w:rsidRDefault="00141412" w:rsidP="0030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" w:right="98" w:hanging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23DCF9" w14:textId="77777777" w:rsidR="00141412" w:rsidRPr="00903FD6" w:rsidRDefault="00141412" w:rsidP="0030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ind w:left="7" w:right="-172" w:hanging="8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2,134</w:t>
            </w:r>
          </w:p>
        </w:tc>
        <w:tc>
          <w:tcPr>
            <w:tcW w:w="181" w:type="dxa"/>
          </w:tcPr>
          <w:p w14:paraId="56E102D0" w14:textId="77777777" w:rsidR="00141412" w:rsidRPr="00903FD6" w:rsidRDefault="00141412" w:rsidP="00306E3D">
            <w:pPr>
              <w:tabs>
                <w:tab w:val="clear" w:pos="227"/>
                <w:tab w:val="clear" w:pos="907"/>
                <w:tab w:val="decimal" w:pos="15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1135D4E9" w14:textId="77777777" w:rsidR="00141412" w:rsidRPr="00903FD6" w:rsidRDefault="00141412" w:rsidP="0030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  <w:t>-</w:t>
            </w:r>
          </w:p>
        </w:tc>
        <w:tc>
          <w:tcPr>
            <w:tcW w:w="178" w:type="dxa"/>
          </w:tcPr>
          <w:p w14:paraId="59359EF9" w14:textId="77777777" w:rsidR="00141412" w:rsidRPr="00903FD6" w:rsidRDefault="00141412" w:rsidP="0030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20965D" w14:textId="77777777" w:rsidR="00141412" w:rsidRPr="00903FD6" w:rsidRDefault="00141412" w:rsidP="0030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72355ACE" w14:textId="77777777" w:rsidR="00141412" w:rsidRPr="00903FD6" w:rsidRDefault="00141412" w:rsidP="00306E3D">
            <w:pPr>
              <w:tabs>
                <w:tab w:val="clear" w:pos="227"/>
                <w:tab w:val="clear" w:pos="680"/>
                <w:tab w:val="decimal" w:pos="10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03E975C5" w14:textId="77777777" w:rsidR="00141412" w:rsidRPr="00903FD6" w:rsidRDefault="00141412" w:rsidP="0030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E57AD75" w14:textId="77777777" w:rsidR="00141412" w:rsidRPr="00903FD6" w:rsidRDefault="00141412" w:rsidP="0030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20" w:hanging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A61F64" w14:textId="77777777" w:rsidR="00141412" w:rsidRPr="00903FD6" w:rsidRDefault="00141412" w:rsidP="0030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20" w:hanging="7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2,238</w:t>
            </w:r>
          </w:p>
        </w:tc>
      </w:tr>
      <w:tr w:rsidR="00141412" w:rsidRPr="00903FD6" w14:paraId="61C48FFA" w14:textId="77777777" w:rsidTr="00306E3D">
        <w:trPr>
          <w:cantSplit/>
        </w:trPr>
        <w:tc>
          <w:tcPr>
            <w:tcW w:w="2160" w:type="dxa"/>
            <w:hideMark/>
          </w:tcPr>
          <w:p w14:paraId="7838D3D2" w14:textId="77777777" w:rsidR="00141412" w:rsidRPr="00903FD6" w:rsidRDefault="00141412" w:rsidP="005A123E">
            <w:pPr>
              <w:tabs>
                <w:tab w:val="clear" w:pos="227"/>
                <w:tab w:val="left" w:pos="380"/>
              </w:tabs>
              <w:ind w:left="290" w:hanging="254"/>
              <w:rPr>
                <w:rFonts w:asciiTheme="majorBidi" w:hAnsiTheme="majorBidi" w:cstheme="majorBidi"/>
                <w:sz w:val="28"/>
                <w:szCs w:val="28"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03F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903F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0" w:type="dxa"/>
            <w:vAlign w:val="bottom"/>
          </w:tcPr>
          <w:p w14:paraId="3723288F" w14:textId="77777777" w:rsidR="00141412" w:rsidRPr="00903FD6" w:rsidRDefault="00141412" w:rsidP="00306E3D">
            <w:pPr>
              <w:tabs>
                <w:tab w:val="clear" w:pos="227"/>
                <w:tab w:val="left" w:pos="102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" w:type="dxa"/>
            <w:vAlign w:val="bottom"/>
          </w:tcPr>
          <w:p w14:paraId="5AD7C6CC" w14:textId="77777777" w:rsidR="00141412" w:rsidRPr="00903FD6" w:rsidRDefault="00141412" w:rsidP="00306E3D">
            <w:pPr>
              <w:tabs>
                <w:tab w:val="clear" w:pos="227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F25993" w14:textId="664F5FFC" w:rsidR="00141412" w:rsidRPr="00903FD6" w:rsidRDefault="00141412" w:rsidP="0030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187" w:hanging="2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20,06</w:t>
            </w:r>
            <w:r w:rsidR="00FF1D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81" w:type="dxa"/>
            <w:tcBorders>
              <w:left w:val="nil"/>
              <w:right w:val="nil"/>
            </w:tcBorders>
          </w:tcPr>
          <w:p w14:paraId="46633199" w14:textId="77777777" w:rsidR="00141412" w:rsidRPr="00903FD6" w:rsidRDefault="00141412" w:rsidP="0030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right="98" w:hanging="2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728236" w14:textId="77777777" w:rsidR="00141412" w:rsidRPr="00903FD6" w:rsidRDefault="00141412" w:rsidP="0030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ind w:left="187" w:right="-172" w:hanging="2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50,192</w:t>
            </w:r>
          </w:p>
        </w:tc>
        <w:tc>
          <w:tcPr>
            <w:tcW w:w="181" w:type="dxa"/>
          </w:tcPr>
          <w:p w14:paraId="51FA4455" w14:textId="77777777" w:rsidR="00141412" w:rsidRPr="00903FD6" w:rsidRDefault="00141412" w:rsidP="00306E3D">
            <w:pPr>
              <w:tabs>
                <w:tab w:val="clear" w:pos="227"/>
                <w:tab w:val="clear" w:pos="907"/>
                <w:tab w:val="decimal" w:pos="15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1C4E3E" w14:textId="77777777" w:rsidR="00141412" w:rsidRPr="00903FD6" w:rsidRDefault="00141412" w:rsidP="0030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187" w:hanging="2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1DF26071" w14:textId="77777777" w:rsidR="00141412" w:rsidRPr="00903FD6" w:rsidRDefault="00141412" w:rsidP="0030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left="187" w:hanging="26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6A8033" w14:textId="77777777" w:rsidR="00141412" w:rsidRPr="00903FD6" w:rsidRDefault="00141412" w:rsidP="0030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187" w:hanging="2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100</w:t>
            </w:r>
          </w:p>
        </w:tc>
        <w:tc>
          <w:tcPr>
            <w:tcW w:w="181" w:type="dxa"/>
          </w:tcPr>
          <w:p w14:paraId="6EC52AB9" w14:textId="77777777" w:rsidR="00141412" w:rsidRPr="00903FD6" w:rsidRDefault="00141412" w:rsidP="00306E3D">
            <w:pPr>
              <w:tabs>
                <w:tab w:val="clear" w:pos="227"/>
                <w:tab w:val="clear" w:pos="680"/>
                <w:tab w:val="decimal" w:pos="10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04E156" w14:textId="77777777" w:rsidR="00141412" w:rsidRPr="00903FD6" w:rsidRDefault="00141412" w:rsidP="0030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187" w:hanging="2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</w:t>
            </w:r>
          </w:p>
        </w:tc>
        <w:tc>
          <w:tcPr>
            <w:tcW w:w="180" w:type="dxa"/>
          </w:tcPr>
          <w:p w14:paraId="5F4569E5" w14:textId="77777777" w:rsidR="00141412" w:rsidRPr="00903FD6" w:rsidRDefault="00141412" w:rsidP="0030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hanging="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FC653D" w14:textId="77777777" w:rsidR="00141412" w:rsidRPr="00903FD6" w:rsidRDefault="00141412" w:rsidP="0030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20" w:hanging="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70,397</w:t>
            </w:r>
          </w:p>
        </w:tc>
      </w:tr>
    </w:tbl>
    <w:p w14:paraId="4E73C3BB" w14:textId="77777777" w:rsidR="00514DE7" w:rsidRPr="003843F0" w:rsidRDefault="00514DE7" w:rsidP="006E07B0">
      <w:pPr>
        <w:rPr>
          <w:rFonts w:asciiTheme="majorBidi" w:hAnsiTheme="majorBidi" w:cstheme="majorBidi"/>
          <w:sz w:val="20"/>
          <w:szCs w:val="20"/>
        </w:rPr>
      </w:pPr>
    </w:p>
    <w:p w14:paraId="28FC5226" w14:textId="72E8332D" w:rsidR="00141412" w:rsidRDefault="00141412" w:rsidP="00482DA8">
      <w:pPr>
        <w:autoSpaceDE w:val="0"/>
        <w:autoSpaceDN w:val="0"/>
        <w:adjustRightInd w:val="0"/>
        <w:spacing w:line="240" w:lineRule="auto"/>
        <w:ind w:left="540"/>
        <w:jc w:val="both"/>
        <w:rPr>
          <w:rFonts w:asciiTheme="majorBidi" w:hAnsiTheme="majorBidi" w:cstheme="majorBidi"/>
          <w:sz w:val="16"/>
          <w:szCs w:val="16"/>
        </w:rPr>
      </w:pPr>
    </w:p>
    <w:p w14:paraId="5100281A" w14:textId="7D0451BB" w:rsidR="00141412" w:rsidRDefault="00141412" w:rsidP="00482DA8">
      <w:pPr>
        <w:autoSpaceDE w:val="0"/>
        <w:autoSpaceDN w:val="0"/>
        <w:adjustRightInd w:val="0"/>
        <w:spacing w:line="240" w:lineRule="auto"/>
        <w:ind w:left="540"/>
        <w:jc w:val="both"/>
        <w:rPr>
          <w:rFonts w:asciiTheme="majorBidi" w:hAnsiTheme="majorBidi" w:cstheme="majorBidi"/>
          <w:sz w:val="16"/>
          <w:szCs w:val="16"/>
        </w:rPr>
      </w:pPr>
    </w:p>
    <w:p w14:paraId="29C06BB8" w14:textId="6270BFDB" w:rsidR="007E1E38" w:rsidRDefault="007E1E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  <w:r>
        <w:rPr>
          <w:rFonts w:asciiTheme="majorBidi" w:hAnsiTheme="majorBidi" w:cstheme="majorBidi"/>
          <w:sz w:val="16"/>
          <w:szCs w:val="16"/>
        </w:rPr>
        <w:br w:type="page"/>
      </w:r>
    </w:p>
    <w:tbl>
      <w:tblPr>
        <w:tblW w:w="9000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850"/>
        <w:gridCol w:w="990"/>
        <w:gridCol w:w="180"/>
        <w:gridCol w:w="1980"/>
      </w:tblGrid>
      <w:tr w:rsidR="00B05693" w:rsidRPr="00903FD6" w14:paraId="6E31A25A" w14:textId="77777777" w:rsidTr="002C7D58">
        <w:trPr>
          <w:cantSplit/>
          <w:tblHeader/>
        </w:trPr>
        <w:tc>
          <w:tcPr>
            <w:tcW w:w="5850" w:type="dxa"/>
            <w:vAlign w:val="bottom"/>
          </w:tcPr>
          <w:p w14:paraId="325796D0" w14:textId="0E584662" w:rsidR="00B05693" w:rsidRPr="00903FD6" w:rsidRDefault="00B05693" w:rsidP="003843F0">
            <w:pPr>
              <w:tabs>
                <w:tab w:val="clear" w:pos="227"/>
                <w:tab w:val="left" w:pos="290"/>
              </w:tabs>
              <w:spacing w:line="380" w:lineRule="exact"/>
              <w:ind w:left="290" w:hanging="26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5417085" w14:textId="77777777" w:rsidR="00B05693" w:rsidRPr="00903FD6" w:rsidRDefault="00B05693" w:rsidP="003843F0">
            <w:pPr>
              <w:tabs>
                <w:tab w:val="clear" w:pos="227"/>
                <w:tab w:val="left" w:pos="102"/>
              </w:tabs>
              <w:spacing w:line="380" w:lineRule="exact"/>
              <w:ind w:left="187" w:hanging="26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3D0874D" w14:textId="77777777" w:rsidR="00B05693" w:rsidRPr="00903FD6" w:rsidRDefault="00B05693" w:rsidP="003843F0">
            <w:pPr>
              <w:tabs>
                <w:tab w:val="clear" w:pos="227"/>
                <w:tab w:val="left" w:pos="102"/>
              </w:tabs>
              <w:spacing w:line="380" w:lineRule="exact"/>
              <w:ind w:left="187" w:hanging="26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4445DF64" w14:textId="77777777" w:rsidR="00B05693" w:rsidRPr="00903FD6" w:rsidRDefault="00B05693" w:rsidP="003843F0">
            <w:pPr>
              <w:tabs>
                <w:tab w:val="clear" w:pos="227"/>
                <w:tab w:val="left" w:pos="102"/>
              </w:tabs>
              <w:spacing w:line="380" w:lineRule="exact"/>
              <w:ind w:left="187" w:hanging="26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5693" w:rsidRPr="00903FD6" w14:paraId="0B800789" w14:textId="77777777" w:rsidTr="002C7D58">
        <w:trPr>
          <w:cantSplit/>
          <w:tblHeader/>
        </w:trPr>
        <w:tc>
          <w:tcPr>
            <w:tcW w:w="5850" w:type="dxa"/>
            <w:vAlign w:val="bottom"/>
            <w:hideMark/>
          </w:tcPr>
          <w:p w14:paraId="7DFE930B" w14:textId="197CF4A4" w:rsidR="00B05693" w:rsidRPr="00903FD6" w:rsidRDefault="00B05693" w:rsidP="003843F0">
            <w:pPr>
              <w:tabs>
                <w:tab w:val="clear" w:pos="227"/>
                <w:tab w:val="left" w:pos="290"/>
              </w:tabs>
              <w:spacing w:line="380" w:lineRule="exact"/>
              <w:ind w:left="290" w:hanging="26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15590C3" w14:textId="77777777" w:rsidR="00B05693" w:rsidRPr="00903FD6" w:rsidRDefault="00B05693" w:rsidP="003843F0">
            <w:pPr>
              <w:tabs>
                <w:tab w:val="clear" w:pos="227"/>
                <w:tab w:val="left" w:pos="102"/>
              </w:tabs>
              <w:spacing w:line="380" w:lineRule="exact"/>
              <w:ind w:left="187" w:hanging="26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 </w:t>
            </w:r>
          </w:p>
          <w:p w14:paraId="42511F96" w14:textId="77777777" w:rsidR="00B05693" w:rsidRPr="00903FD6" w:rsidRDefault="00B05693" w:rsidP="003843F0">
            <w:pPr>
              <w:tabs>
                <w:tab w:val="clear" w:pos="227"/>
                <w:tab w:val="left" w:pos="102"/>
              </w:tabs>
              <w:spacing w:line="380" w:lineRule="exact"/>
              <w:ind w:left="187" w:hanging="26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2A5C028F" w14:textId="71B86019" w:rsidR="00B05693" w:rsidRPr="00903FD6" w:rsidRDefault="00B05693" w:rsidP="003843F0">
            <w:pPr>
              <w:tabs>
                <w:tab w:val="clear" w:pos="227"/>
                <w:tab w:val="left" w:pos="102"/>
              </w:tabs>
              <w:spacing w:line="380" w:lineRule="exact"/>
              <w:ind w:left="187" w:hanging="26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34442B1" w14:textId="77777777" w:rsidR="00B05693" w:rsidRPr="00903FD6" w:rsidRDefault="00B05693" w:rsidP="003843F0">
            <w:pPr>
              <w:tabs>
                <w:tab w:val="clear" w:pos="227"/>
                <w:tab w:val="left" w:pos="102"/>
              </w:tabs>
              <w:spacing w:line="380" w:lineRule="exact"/>
              <w:ind w:left="187" w:hanging="26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  <w:hideMark/>
          </w:tcPr>
          <w:p w14:paraId="27AA21ED" w14:textId="77777777" w:rsidR="00B05693" w:rsidRPr="00903FD6" w:rsidRDefault="00B05693" w:rsidP="003843F0">
            <w:pPr>
              <w:tabs>
                <w:tab w:val="clear" w:pos="227"/>
                <w:tab w:val="left" w:pos="-69"/>
              </w:tabs>
              <w:spacing w:line="380" w:lineRule="exact"/>
              <w:ind w:left="21" w:hanging="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  <w:p w14:paraId="54860A80" w14:textId="77777777" w:rsidR="00B05693" w:rsidRPr="00903FD6" w:rsidRDefault="00B05693" w:rsidP="003843F0">
            <w:pPr>
              <w:tabs>
                <w:tab w:val="clear" w:pos="227"/>
                <w:tab w:val="left" w:pos="102"/>
              </w:tabs>
              <w:spacing w:line="380" w:lineRule="exact"/>
              <w:ind w:left="187" w:hanging="2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สิ่งปลูกสร้างและ</w:t>
            </w:r>
          </w:p>
          <w:p w14:paraId="34FFA898" w14:textId="354DC623" w:rsidR="00B05693" w:rsidRPr="00903FD6" w:rsidRDefault="00B05693" w:rsidP="003843F0">
            <w:pPr>
              <w:tabs>
                <w:tab w:val="clear" w:pos="227"/>
                <w:tab w:val="left" w:pos="102"/>
              </w:tabs>
              <w:spacing w:line="380" w:lineRule="exact"/>
              <w:ind w:left="187" w:hanging="2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</w:tr>
      <w:tr w:rsidR="00B05693" w:rsidRPr="00903FD6" w14:paraId="6FF2D473" w14:textId="77777777" w:rsidTr="002C7D58">
        <w:trPr>
          <w:cantSplit/>
        </w:trPr>
        <w:tc>
          <w:tcPr>
            <w:tcW w:w="5850" w:type="dxa"/>
          </w:tcPr>
          <w:p w14:paraId="29C5DC3B" w14:textId="77777777" w:rsidR="00B05693" w:rsidRPr="00903FD6" w:rsidRDefault="00B05693" w:rsidP="003843F0">
            <w:pPr>
              <w:tabs>
                <w:tab w:val="clear" w:pos="227"/>
                <w:tab w:val="left" w:pos="290"/>
              </w:tabs>
              <w:spacing w:line="380" w:lineRule="exact"/>
              <w:ind w:left="290" w:hanging="26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69E9721" w14:textId="494B9073" w:rsidR="00B05693" w:rsidRPr="00903FD6" w:rsidRDefault="00566F90" w:rsidP="003843F0">
            <w:pPr>
              <w:tabs>
                <w:tab w:val="clear" w:pos="227"/>
                <w:tab w:val="left" w:pos="102"/>
              </w:tabs>
              <w:spacing w:line="380" w:lineRule="exact"/>
              <w:ind w:left="187" w:hanging="26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80" w:type="dxa"/>
            <w:vAlign w:val="bottom"/>
          </w:tcPr>
          <w:p w14:paraId="2526CBCD" w14:textId="77777777" w:rsidR="00B05693" w:rsidRPr="00903FD6" w:rsidRDefault="00B05693" w:rsidP="003843F0">
            <w:pPr>
              <w:tabs>
                <w:tab w:val="clear" w:pos="227"/>
                <w:tab w:val="left" w:pos="102"/>
              </w:tabs>
              <w:spacing w:line="380" w:lineRule="exact"/>
              <w:ind w:left="187" w:hanging="2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343B39BC" w14:textId="77777777" w:rsidR="00B05693" w:rsidRPr="00903FD6" w:rsidRDefault="00B05693" w:rsidP="003843F0">
            <w:pPr>
              <w:tabs>
                <w:tab w:val="clear" w:pos="227"/>
                <w:tab w:val="left" w:pos="102"/>
              </w:tabs>
              <w:spacing w:line="380" w:lineRule="exact"/>
              <w:ind w:left="187" w:hanging="2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05693" w:rsidRPr="00903FD6" w14:paraId="57A28BED" w14:textId="77777777" w:rsidTr="002C7D58">
        <w:trPr>
          <w:cantSplit/>
        </w:trPr>
        <w:tc>
          <w:tcPr>
            <w:tcW w:w="5850" w:type="dxa"/>
            <w:hideMark/>
          </w:tcPr>
          <w:p w14:paraId="7EB5648D" w14:textId="148647FB" w:rsidR="00B05693" w:rsidRPr="00903FD6" w:rsidRDefault="00B05693" w:rsidP="005A123E">
            <w:pPr>
              <w:tabs>
                <w:tab w:val="clear" w:pos="227"/>
                <w:tab w:val="left" w:pos="290"/>
              </w:tabs>
              <w:spacing w:line="380" w:lineRule="exact"/>
              <w:ind w:left="290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C20C7C" w:rsidRPr="00903FD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03FD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C20C7C" w:rsidRPr="00903FD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03FD6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990" w:type="dxa"/>
            <w:hideMark/>
          </w:tcPr>
          <w:p w14:paraId="0FDF81DE" w14:textId="1DE37A07" w:rsidR="00B05693" w:rsidRPr="00903FD6" w:rsidRDefault="00C20C7C" w:rsidP="003843F0">
            <w:pPr>
              <w:tabs>
                <w:tab w:val="clear" w:pos="227"/>
                <w:tab w:val="left" w:pos="102"/>
              </w:tabs>
              <w:spacing w:line="380" w:lineRule="exact"/>
              <w:ind w:left="187" w:hanging="26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  <w:r w:rsidR="00F91DBE" w:rsidRPr="00903FD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F91DBE" w:rsidRPr="00903FD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ข)</w:t>
            </w:r>
          </w:p>
        </w:tc>
        <w:tc>
          <w:tcPr>
            <w:tcW w:w="180" w:type="dxa"/>
            <w:vAlign w:val="bottom"/>
          </w:tcPr>
          <w:p w14:paraId="2FE11A48" w14:textId="77777777" w:rsidR="00B05693" w:rsidRPr="00903FD6" w:rsidRDefault="00B05693" w:rsidP="003843F0">
            <w:pPr>
              <w:tabs>
                <w:tab w:val="clear" w:pos="227"/>
                <w:tab w:val="left" w:pos="102"/>
              </w:tabs>
              <w:spacing w:line="380" w:lineRule="exact"/>
              <w:ind w:left="187" w:hanging="2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6F4053BC" w14:textId="5412562C" w:rsidR="00B05693" w:rsidRPr="00903FD6" w:rsidRDefault="00DA6347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380" w:lineRule="exact"/>
              <w:ind w:left="-77" w:right="201" w:hanging="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</w:tr>
      <w:tr w:rsidR="00B05693" w:rsidRPr="00903FD6" w14:paraId="0CE74A04" w14:textId="77777777" w:rsidTr="002C7D58">
        <w:trPr>
          <w:cantSplit/>
        </w:trPr>
        <w:tc>
          <w:tcPr>
            <w:tcW w:w="5850" w:type="dxa"/>
          </w:tcPr>
          <w:p w14:paraId="01F5B845" w14:textId="5B47A7A0" w:rsidR="00B05693" w:rsidRPr="00903FD6" w:rsidRDefault="00B05693" w:rsidP="005A123E">
            <w:pPr>
              <w:tabs>
                <w:tab w:val="clear" w:pos="227"/>
                <w:tab w:val="left" w:pos="290"/>
              </w:tabs>
              <w:spacing w:line="380" w:lineRule="exact"/>
              <w:ind w:left="290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4AAAD176" w14:textId="77777777" w:rsidR="00B05693" w:rsidRPr="00903FD6" w:rsidRDefault="00B05693" w:rsidP="003843F0">
            <w:pPr>
              <w:tabs>
                <w:tab w:val="clear" w:pos="227"/>
                <w:tab w:val="left" w:pos="102"/>
              </w:tabs>
              <w:spacing w:line="380" w:lineRule="exact"/>
              <w:ind w:left="187" w:hanging="26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6326928" w14:textId="77777777" w:rsidR="00B05693" w:rsidRPr="00903FD6" w:rsidRDefault="00B05693" w:rsidP="003843F0">
            <w:pPr>
              <w:tabs>
                <w:tab w:val="clear" w:pos="227"/>
                <w:tab w:val="left" w:pos="102"/>
              </w:tabs>
              <w:spacing w:line="380" w:lineRule="exact"/>
              <w:ind w:left="187" w:hanging="2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26F8E120" w14:textId="5E80C075" w:rsidR="00B05693" w:rsidRPr="00903FD6" w:rsidRDefault="00DA6347" w:rsidP="00D35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  <w:tab w:val="left" w:pos="1600"/>
              </w:tabs>
              <w:spacing w:line="380" w:lineRule="exact"/>
              <w:ind w:left="-77" w:right="201" w:hanging="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B05693" w:rsidRPr="00903FD6" w14:paraId="2200FB85" w14:textId="77777777" w:rsidTr="002C7D58">
        <w:trPr>
          <w:cantSplit/>
        </w:trPr>
        <w:tc>
          <w:tcPr>
            <w:tcW w:w="5850" w:type="dxa"/>
            <w:hideMark/>
          </w:tcPr>
          <w:p w14:paraId="2E317652" w14:textId="67FBBB4C" w:rsidR="00B05693" w:rsidRPr="00903FD6" w:rsidRDefault="00B05693" w:rsidP="005A123E">
            <w:pPr>
              <w:tabs>
                <w:tab w:val="clear" w:pos="227"/>
                <w:tab w:val="left" w:pos="290"/>
              </w:tabs>
              <w:spacing w:line="380" w:lineRule="exact"/>
              <w:ind w:left="290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03FD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990" w:type="dxa"/>
          </w:tcPr>
          <w:p w14:paraId="3A950680" w14:textId="77777777" w:rsidR="00B05693" w:rsidRPr="00903FD6" w:rsidRDefault="00B05693" w:rsidP="003843F0">
            <w:pPr>
              <w:tabs>
                <w:tab w:val="clear" w:pos="227"/>
                <w:tab w:val="left" w:pos="102"/>
              </w:tabs>
              <w:spacing w:line="380" w:lineRule="exact"/>
              <w:ind w:left="187" w:hanging="2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E6F68EE" w14:textId="77777777" w:rsidR="00B05693" w:rsidRPr="00903FD6" w:rsidRDefault="00B05693" w:rsidP="003843F0">
            <w:pPr>
              <w:tabs>
                <w:tab w:val="clear" w:pos="227"/>
                <w:tab w:val="left" w:pos="102"/>
              </w:tabs>
              <w:spacing w:line="380" w:lineRule="exact"/>
              <w:ind w:left="187" w:hanging="2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40A914DD" w14:textId="752A41DE" w:rsidR="00B05693" w:rsidRPr="00903FD6" w:rsidRDefault="00D35663" w:rsidP="00D35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380" w:lineRule="exact"/>
              <w:ind w:left="-77" w:right="124" w:hanging="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(</w:t>
            </w:r>
            <w:r w:rsidR="00FB29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1118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05693" w:rsidRPr="00903FD6" w14:paraId="1E05CE7A" w14:textId="77777777" w:rsidTr="002C7D58">
        <w:trPr>
          <w:cantSplit/>
        </w:trPr>
        <w:tc>
          <w:tcPr>
            <w:tcW w:w="5850" w:type="dxa"/>
          </w:tcPr>
          <w:p w14:paraId="65C770FF" w14:textId="2A2FD44E" w:rsidR="00B05693" w:rsidRPr="00903FD6" w:rsidRDefault="00B05693" w:rsidP="005A123E">
            <w:pPr>
              <w:tabs>
                <w:tab w:val="clear" w:pos="227"/>
                <w:tab w:val="left" w:pos="290"/>
              </w:tabs>
              <w:spacing w:line="380" w:lineRule="exact"/>
              <w:ind w:left="290" w:hanging="36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20C7C" w:rsidRPr="00903F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2C7D58"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C20C7C" w:rsidRPr="00903F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90" w:type="dxa"/>
          </w:tcPr>
          <w:p w14:paraId="2F46E63E" w14:textId="77777777" w:rsidR="00B05693" w:rsidRPr="00903FD6" w:rsidRDefault="00B05693" w:rsidP="003843F0">
            <w:pPr>
              <w:tabs>
                <w:tab w:val="clear" w:pos="227"/>
                <w:tab w:val="left" w:pos="102"/>
              </w:tabs>
              <w:spacing w:line="380" w:lineRule="exact"/>
              <w:ind w:left="187" w:hanging="2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822378F" w14:textId="77777777" w:rsidR="00B05693" w:rsidRPr="00903FD6" w:rsidRDefault="00B05693" w:rsidP="003843F0">
            <w:pPr>
              <w:tabs>
                <w:tab w:val="clear" w:pos="227"/>
                <w:tab w:val="left" w:pos="102"/>
              </w:tabs>
              <w:spacing w:line="380" w:lineRule="exact"/>
              <w:ind w:left="187" w:hanging="2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BA342D" w14:textId="7F8B4437" w:rsidR="00B05693" w:rsidRPr="00903FD6" w:rsidRDefault="00DA6347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380" w:lineRule="exact"/>
              <w:ind w:left="-77" w:right="201" w:hanging="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9111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</w:tbl>
    <w:p w14:paraId="43B4F33D" w14:textId="77777777" w:rsidR="00141412" w:rsidRPr="00141412" w:rsidRDefault="00141412" w:rsidP="00CC794E">
      <w:pPr>
        <w:rPr>
          <w:rFonts w:asciiTheme="majorBidi" w:hAnsiTheme="majorBidi" w:cstheme="majorBidi"/>
          <w:sz w:val="30"/>
          <w:szCs w:val="30"/>
        </w:rPr>
      </w:pPr>
    </w:p>
    <w:p w14:paraId="06760FAF" w14:textId="31DE9989" w:rsidR="004A72D3" w:rsidRPr="00903FD6" w:rsidRDefault="005F4057" w:rsidP="00041A72">
      <w:pPr>
        <w:pStyle w:val="Heading1"/>
        <w:keepLines/>
        <w:numPr>
          <w:ilvl w:val="0"/>
          <w:numId w:val="4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03FD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หนี้สินที่มีภาระดอกเบี้ย</w:t>
      </w:r>
    </w:p>
    <w:p w14:paraId="229CC504" w14:textId="733EDE87" w:rsidR="00385D1E" w:rsidRPr="00903FD6" w:rsidRDefault="00385D1E" w:rsidP="00385D1E">
      <w:pPr>
        <w:rPr>
          <w:rFonts w:asciiTheme="majorBidi" w:hAnsiTheme="majorBidi" w:cstheme="majorBidi"/>
          <w:sz w:val="30"/>
          <w:szCs w:val="30"/>
        </w:rPr>
      </w:pPr>
    </w:p>
    <w:p w14:paraId="7D538577" w14:textId="62245C04" w:rsidR="00141412" w:rsidRPr="00903FD6" w:rsidRDefault="00141412" w:rsidP="00141412">
      <w:pPr>
        <w:pStyle w:val="block"/>
        <w:tabs>
          <w:tab w:val="left" w:pos="540"/>
          <w:tab w:val="left" w:pos="63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</w:pPr>
      <w:r w:rsidRPr="00141412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ระหว่างปี </w:t>
      </w:r>
      <w:r w:rsidRPr="00141412">
        <w:rPr>
          <w:rFonts w:asciiTheme="majorBidi" w:hAnsiTheme="majorBidi" w:cstheme="majorBidi"/>
          <w:sz w:val="30"/>
          <w:szCs w:val="30"/>
          <w:lang w:val="en-US" w:bidi="th-TH"/>
        </w:rPr>
        <w:t xml:space="preserve">2563 </w:t>
      </w:r>
      <w:r w:rsidRPr="00141412">
        <w:rPr>
          <w:rFonts w:asciiTheme="majorBidi" w:hAnsiTheme="majorBidi" w:cstheme="majorBidi"/>
          <w:sz w:val="30"/>
          <w:szCs w:val="30"/>
          <w:cs/>
          <w:lang w:val="en-US" w:bidi="th-TH"/>
        </w:rPr>
        <w:t>กลุ่มบริษัท</w:t>
      </w:r>
      <w:r w:rsidR="0055559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ได้เข้า</w:t>
      </w:r>
      <w:r w:rsidRPr="00141412">
        <w:rPr>
          <w:rFonts w:asciiTheme="majorBidi" w:hAnsiTheme="majorBidi" w:cstheme="majorBidi"/>
          <w:sz w:val="30"/>
          <w:szCs w:val="30"/>
          <w:cs/>
          <w:lang w:val="en-US" w:bidi="th-TH"/>
        </w:rPr>
        <w:t>ทำตั๋วสัญญาใช้เงิน</w:t>
      </w:r>
      <w:r w:rsidRPr="00141412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141412">
        <w:rPr>
          <w:rFonts w:asciiTheme="majorBidi" w:hAnsiTheme="majorBidi" w:cstheme="majorBidi"/>
          <w:sz w:val="30"/>
          <w:szCs w:val="30"/>
          <w:cs/>
          <w:lang w:val="en-US" w:bidi="th-TH"/>
        </w:rPr>
        <w:t>เงินเบิกเกินบัญชี</w:t>
      </w:r>
      <w:r w:rsidR="00705759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70575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สัญญา</w:t>
      </w:r>
      <w:r w:rsidR="00705759" w:rsidRPr="0014141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เงินกู้ยืมระยะสั้น</w:t>
      </w:r>
      <w:r w:rsidRPr="0014141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705759" w:rsidRPr="0014141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และ</w:t>
      </w:r>
      <w:r w:rsidRPr="00141412">
        <w:rPr>
          <w:rFonts w:asciiTheme="majorBidi" w:hAnsiTheme="majorBidi" w:cstheme="majorBidi"/>
          <w:sz w:val="30"/>
          <w:szCs w:val="30"/>
          <w:cs/>
          <w:lang w:val="en-US" w:bidi="th-TH"/>
        </w:rPr>
        <w:t>วงเงินสินเชื่อ</w:t>
      </w:r>
      <w:r w:rsidR="00F51080">
        <w:rPr>
          <w:rFonts w:asciiTheme="majorBidi" w:hAnsiTheme="majorBidi" w:cstheme="majorBidi"/>
          <w:sz w:val="30"/>
          <w:szCs w:val="30"/>
          <w:cs/>
          <w:lang w:val="en-US" w:bidi="th-TH"/>
        </w:rPr>
        <w:br/>
      </w:r>
      <w:r w:rsidRPr="00141412">
        <w:rPr>
          <w:rFonts w:asciiTheme="majorBidi" w:hAnsiTheme="majorBidi" w:cstheme="majorBidi"/>
          <w:sz w:val="30"/>
          <w:szCs w:val="30"/>
          <w:cs/>
          <w:lang w:val="en-US" w:bidi="th-TH"/>
        </w:rPr>
        <w:t>จากสถาบันการเงิ</w:t>
      </w:r>
      <w:r w:rsidR="0052088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น</w:t>
      </w:r>
      <w:r w:rsidRPr="00141412">
        <w:rPr>
          <w:rFonts w:asciiTheme="majorBidi" w:hAnsiTheme="majorBidi" w:cstheme="majorBidi"/>
          <w:sz w:val="30"/>
          <w:szCs w:val="30"/>
          <w:rtl/>
          <w:cs/>
          <w:lang w:val="en-US"/>
        </w:rPr>
        <w:t xml:space="preserve"> </w:t>
      </w:r>
      <w:r w:rsidRPr="00141412">
        <w:rPr>
          <w:rFonts w:asciiTheme="majorBidi" w:hAnsiTheme="majorBidi" w:cstheme="majorBidi"/>
          <w:sz w:val="30"/>
          <w:szCs w:val="30"/>
          <w:cs/>
          <w:lang w:val="en-US" w:bidi="th-TH"/>
        </w:rPr>
        <w:t>ซึ่งมีกำหนดชำระคืนเมื่อทวงถาม</w:t>
      </w:r>
      <w:r w:rsidRPr="00141412">
        <w:rPr>
          <w:rFonts w:asciiTheme="majorBidi" w:hAnsiTheme="majorBidi" w:cstheme="majorBidi"/>
          <w:sz w:val="30"/>
          <w:szCs w:val="30"/>
          <w:rtl/>
          <w:cs/>
          <w:lang w:val="en-US"/>
        </w:rPr>
        <w:t xml:space="preserve"> </w:t>
      </w:r>
      <w:r w:rsidRPr="00141412">
        <w:rPr>
          <w:rFonts w:asciiTheme="majorBidi" w:hAnsiTheme="majorBidi" w:cstheme="majorBidi"/>
          <w:sz w:val="30"/>
          <w:szCs w:val="30"/>
          <w:cs/>
          <w:lang w:val="en-US" w:bidi="th-TH"/>
        </w:rPr>
        <w:t>โดยมีอัตราดอ</w:t>
      </w:r>
      <w:r w:rsidRPr="00141412">
        <w:rPr>
          <w:rFonts w:asciiTheme="majorBidi" w:hAnsiTheme="majorBidi" w:cstheme="majorBidi"/>
          <w:sz w:val="30"/>
          <w:szCs w:val="30"/>
          <w:cs/>
          <w:lang w:bidi="th-TH"/>
        </w:rPr>
        <w:t>กเบี้ยคงที่และผันแปร</w:t>
      </w:r>
    </w:p>
    <w:p w14:paraId="62A5A68B" w14:textId="77777777" w:rsidR="00385D1E" w:rsidRPr="00903FD6" w:rsidRDefault="00385D1E" w:rsidP="00041A72">
      <w:pPr>
        <w:pStyle w:val="block"/>
        <w:tabs>
          <w:tab w:val="left" w:pos="540"/>
          <w:tab w:val="left" w:pos="63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p w14:paraId="7E91ACE2" w14:textId="5F90AE53" w:rsidR="005F4057" w:rsidRPr="00903FD6" w:rsidRDefault="005F4057" w:rsidP="005F4057">
      <w:pPr>
        <w:pStyle w:val="block"/>
        <w:tabs>
          <w:tab w:val="left" w:pos="540"/>
          <w:tab w:val="left" w:pos="63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903FD6">
        <w:rPr>
          <w:rFonts w:asciiTheme="majorBidi" w:hAnsiTheme="majorBidi" w:cstheme="majorBidi"/>
          <w:sz w:val="30"/>
          <w:szCs w:val="30"/>
          <w:cs/>
          <w:lang w:val="en-US" w:bidi="th-TH"/>
        </w:rPr>
        <w:t>ระหว่างปี</w:t>
      </w:r>
      <w:r w:rsidRPr="00903FD6">
        <w:rPr>
          <w:rFonts w:asciiTheme="majorBidi" w:hAnsiTheme="majorBidi" w:cstheme="majorBidi"/>
          <w:sz w:val="30"/>
          <w:szCs w:val="30"/>
          <w:lang w:val="en-US" w:bidi="th-TH"/>
        </w:rPr>
        <w:t xml:space="preserve"> 2563</w:t>
      </w:r>
      <w:r w:rsidRPr="00903FD6">
        <w:rPr>
          <w:rFonts w:asciiTheme="majorBidi" w:hAnsiTheme="majorBidi" w:cstheme="majorBidi"/>
          <w:sz w:val="30"/>
          <w:szCs w:val="30"/>
          <w:rtl/>
          <w:cs/>
          <w:lang w:val="en-US"/>
        </w:rPr>
        <w:t xml:space="preserve"> </w:t>
      </w:r>
      <w:r w:rsidRPr="00903FD6">
        <w:rPr>
          <w:rFonts w:asciiTheme="majorBidi" w:hAnsiTheme="majorBidi" w:cstheme="majorBidi"/>
          <w:sz w:val="30"/>
          <w:szCs w:val="30"/>
          <w:cs/>
          <w:lang w:val="en-US" w:bidi="th-TH"/>
        </w:rPr>
        <w:t>บริษัทย่อยในต่างประเทศ</w:t>
      </w:r>
      <w:r w:rsidR="0055559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ได้เข้า</w:t>
      </w:r>
      <w:r w:rsidRPr="00903FD6">
        <w:rPr>
          <w:rFonts w:asciiTheme="majorBidi" w:hAnsiTheme="majorBidi" w:cstheme="majorBidi"/>
          <w:sz w:val="30"/>
          <w:szCs w:val="30"/>
          <w:cs/>
          <w:lang w:val="en-US" w:bidi="th-TH"/>
        </w:rPr>
        <w:t>ทำสัญญาเงินกู้ยืมระยะยาวจากสถาบันการเงิน</w:t>
      </w:r>
      <w:r w:rsidRPr="00903FD6">
        <w:rPr>
          <w:rFonts w:asciiTheme="majorBidi" w:hAnsiTheme="majorBidi" w:cstheme="majorBidi"/>
          <w:sz w:val="30"/>
          <w:szCs w:val="30"/>
          <w:rtl/>
          <w:cs/>
          <w:lang w:val="en-US"/>
        </w:rPr>
        <w:t xml:space="preserve"> </w:t>
      </w:r>
      <w:r w:rsidRPr="00903FD6">
        <w:rPr>
          <w:rFonts w:asciiTheme="majorBidi" w:hAnsiTheme="majorBidi" w:cstheme="majorBidi"/>
          <w:sz w:val="30"/>
          <w:szCs w:val="30"/>
          <w:cs/>
          <w:lang w:val="en-US" w:bidi="th-TH"/>
        </w:rPr>
        <w:t>ซึ่งมีกำหนดชำระคืนภายในปี</w:t>
      </w:r>
      <w:r w:rsidRPr="00903FD6">
        <w:rPr>
          <w:rFonts w:asciiTheme="majorBidi" w:hAnsiTheme="majorBidi" w:cstheme="majorBidi"/>
          <w:sz w:val="30"/>
          <w:szCs w:val="30"/>
          <w:rtl/>
          <w:cs/>
          <w:lang w:val="en-US"/>
        </w:rPr>
        <w:t xml:space="preserve"> </w:t>
      </w:r>
      <w:r w:rsidRPr="00903FD6">
        <w:rPr>
          <w:rFonts w:asciiTheme="majorBidi" w:hAnsiTheme="majorBidi" w:cstheme="majorBidi"/>
          <w:sz w:val="30"/>
          <w:szCs w:val="30"/>
          <w:lang w:val="en-US" w:bidi="th-TH"/>
        </w:rPr>
        <w:t>2564</w:t>
      </w:r>
      <w:r w:rsidR="00F957B4" w:rsidRPr="00903FD6">
        <w:rPr>
          <w:rFonts w:asciiTheme="majorBidi" w:hAnsiTheme="majorBidi" w:cstheme="majorBidi"/>
          <w:sz w:val="30"/>
          <w:szCs w:val="30"/>
          <w:lang w:val="en-US" w:bidi="th-TH"/>
        </w:rPr>
        <w:t xml:space="preserve"> - 2567</w:t>
      </w:r>
      <w:r w:rsidRPr="00903FD6">
        <w:rPr>
          <w:rFonts w:asciiTheme="majorBidi" w:hAnsiTheme="majorBidi" w:cstheme="majorBidi"/>
          <w:sz w:val="30"/>
          <w:szCs w:val="30"/>
          <w:rtl/>
          <w:cs/>
          <w:lang w:val="en-US"/>
        </w:rPr>
        <w:t xml:space="preserve"> </w:t>
      </w:r>
      <w:r w:rsidRPr="00903FD6">
        <w:rPr>
          <w:rFonts w:asciiTheme="majorBidi" w:hAnsiTheme="majorBidi" w:cstheme="majorBidi"/>
          <w:sz w:val="30"/>
          <w:szCs w:val="30"/>
          <w:cs/>
          <w:lang w:val="en-US" w:bidi="th-TH"/>
        </w:rPr>
        <w:t>โดยมีอัตราดอ</w:t>
      </w:r>
      <w:r w:rsidRPr="00903FD6">
        <w:rPr>
          <w:rFonts w:asciiTheme="majorBidi" w:hAnsiTheme="majorBidi" w:cstheme="majorBidi"/>
          <w:sz w:val="30"/>
          <w:szCs w:val="30"/>
          <w:cs/>
          <w:lang w:bidi="th-TH"/>
        </w:rPr>
        <w:t>กเบี้ยผันแปร</w:t>
      </w:r>
    </w:p>
    <w:p w14:paraId="1F53106E" w14:textId="77777777" w:rsidR="005F4057" w:rsidRPr="00903FD6" w:rsidRDefault="005F4057" w:rsidP="00A1355A">
      <w:pPr>
        <w:pStyle w:val="block"/>
        <w:tabs>
          <w:tab w:val="left" w:pos="540"/>
          <w:tab w:val="left" w:pos="63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247E4F6F" w14:textId="414BD413" w:rsidR="00B93B4F" w:rsidRPr="00903FD6" w:rsidRDefault="00B93B4F" w:rsidP="00041A72">
      <w:pPr>
        <w:pStyle w:val="Heading1"/>
        <w:keepLines/>
        <w:numPr>
          <w:ilvl w:val="0"/>
          <w:numId w:val="4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903FD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ทุนเรือนหุ้น</w:t>
      </w:r>
    </w:p>
    <w:p w14:paraId="75F3B951" w14:textId="4598CBD6" w:rsidR="00B93B4F" w:rsidRDefault="00B93B4F" w:rsidP="00B93B4F">
      <w:pPr>
        <w:rPr>
          <w:rFonts w:asciiTheme="majorBidi" w:hAnsiTheme="majorBidi" w:cs="Angsana New"/>
          <w:sz w:val="30"/>
          <w:szCs w:val="30"/>
          <w:cs/>
          <w:lang w:val="th-TH"/>
        </w:rPr>
      </w:pPr>
    </w:p>
    <w:tbl>
      <w:tblPr>
        <w:tblW w:w="9244" w:type="dxa"/>
        <w:tblInd w:w="556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03"/>
        <w:gridCol w:w="981"/>
        <w:gridCol w:w="1062"/>
        <w:gridCol w:w="180"/>
        <w:gridCol w:w="1144"/>
        <w:gridCol w:w="180"/>
        <w:gridCol w:w="1089"/>
        <w:gridCol w:w="180"/>
        <w:gridCol w:w="1125"/>
      </w:tblGrid>
      <w:tr w:rsidR="003843F0" w14:paraId="4B83EDF5" w14:textId="77777777" w:rsidTr="008A555D">
        <w:trPr>
          <w:cantSplit/>
          <w:tblHeader/>
        </w:trPr>
        <w:tc>
          <w:tcPr>
            <w:tcW w:w="3303" w:type="dxa"/>
          </w:tcPr>
          <w:p w14:paraId="3F9A4091" w14:textId="77777777" w:rsidR="003843F0" w:rsidRPr="006F5480" w:rsidRDefault="003843F0" w:rsidP="008A555D">
            <w:pPr>
              <w:spacing w:line="240" w:lineRule="auto"/>
              <w:ind w:left="187" w:hanging="18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81" w:type="dxa"/>
            <w:hideMark/>
          </w:tcPr>
          <w:p w14:paraId="1BABC9A7" w14:textId="77777777" w:rsidR="003843F0" w:rsidRPr="006F5480" w:rsidRDefault="003843F0" w:rsidP="008A555D">
            <w:pPr>
              <w:tabs>
                <w:tab w:val="clear" w:pos="680"/>
              </w:tabs>
              <w:spacing w:line="240" w:lineRule="auto"/>
              <w:ind w:left="-75" w:right="-169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386" w:type="dxa"/>
            <w:gridSpan w:val="3"/>
            <w:hideMark/>
          </w:tcPr>
          <w:p w14:paraId="2863D061" w14:textId="43849765" w:rsidR="003843F0" w:rsidRPr="006F5480" w:rsidRDefault="003843F0" w:rsidP="008A555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183DE25F" w14:textId="77777777" w:rsidR="003843F0" w:rsidRPr="006F5480" w:rsidRDefault="003843F0" w:rsidP="008A555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4" w:type="dxa"/>
            <w:gridSpan w:val="3"/>
            <w:hideMark/>
          </w:tcPr>
          <w:p w14:paraId="192214C8" w14:textId="2A15BBEB" w:rsidR="003843F0" w:rsidRPr="006F5480" w:rsidRDefault="003843F0" w:rsidP="008A555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3843F0" w14:paraId="040FF99C" w14:textId="77777777" w:rsidTr="008A555D">
        <w:trPr>
          <w:cantSplit/>
          <w:tblHeader/>
        </w:trPr>
        <w:tc>
          <w:tcPr>
            <w:tcW w:w="3303" w:type="dxa"/>
          </w:tcPr>
          <w:p w14:paraId="1F4CBDC7" w14:textId="77777777" w:rsidR="003843F0" w:rsidRPr="006F5480" w:rsidRDefault="003843F0" w:rsidP="008A555D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hideMark/>
          </w:tcPr>
          <w:p w14:paraId="5E1932BD" w14:textId="77777777" w:rsidR="003843F0" w:rsidRPr="006F5480" w:rsidRDefault="003843F0" w:rsidP="008A555D">
            <w:pPr>
              <w:pStyle w:val="acctfourfigures"/>
              <w:tabs>
                <w:tab w:val="decimal" w:pos="371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  <w:t>ต่อหุ้น</w:t>
            </w:r>
          </w:p>
        </w:tc>
        <w:tc>
          <w:tcPr>
            <w:tcW w:w="1062" w:type="dxa"/>
            <w:hideMark/>
          </w:tcPr>
          <w:p w14:paraId="07BC6663" w14:textId="77777777" w:rsidR="003843F0" w:rsidRPr="006F5480" w:rsidRDefault="003843F0" w:rsidP="008A555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จำนวนหุ้น</w:t>
            </w:r>
          </w:p>
        </w:tc>
        <w:tc>
          <w:tcPr>
            <w:tcW w:w="180" w:type="dxa"/>
          </w:tcPr>
          <w:p w14:paraId="61B0A2C1" w14:textId="77777777" w:rsidR="003843F0" w:rsidRPr="006F5480" w:rsidRDefault="003843F0" w:rsidP="008A555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44" w:type="dxa"/>
            <w:hideMark/>
          </w:tcPr>
          <w:p w14:paraId="5060A832" w14:textId="77777777" w:rsidR="003843F0" w:rsidRPr="006F5480" w:rsidRDefault="003843F0" w:rsidP="008A555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จำนวนเงิน</w:t>
            </w:r>
          </w:p>
        </w:tc>
        <w:tc>
          <w:tcPr>
            <w:tcW w:w="180" w:type="dxa"/>
          </w:tcPr>
          <w:p w14:paraId="27215717" w14:textId="77777777" w:rsidR="003843F0" w:rsidRPr="006F5480" w:rsidRDefault="003843F0" w:rsidP="008A555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9" w:type="dxa"/>
            <w:hideMark/>
          </w:tcPr>
          <w:p w14:paraId="4516C76D" w14:textId="77777777" w:rsidR="003843F0" w:rsidRPr="006F5480" w:rsidRDefault="003843F0" w:rsidP="008A555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จำนวนหุ้น</w:t>
            </w:r>
          </w:p>
        </w:tc>
        <w:tc>
          <w:tcPr>
            <w:tcW w:w="180" w:type="dxa"/>
          </w:tcPr>
          <w:p w14:paraId="15ED71AC" w14:textId="77777777" w:rsidR="003843F0" w:rsidRPr="006F5480" w:rsidRDefault="003843F0" w:rsidP="008A555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25" w:type="dxa"/>
            <w:hideMark/>
          </w:tcPr>
          <w:p w14:paraId="512E9B7D" w14:textId="77777777" w:rsidR="003843F0" w:rsidRPr="006F5480" w:rsidRDefault="003843F0" w:rsidP="008A555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จำนวนเงิน</w:t>
            </w:r>
          </w:p>
        </w:tc>
      </w:tr>
      <w:tr w:rsidR="003843F0" w14:paraId="5F38EADA" w14:textId="77777777" w:rsidTr="008A555D">
        <w:trPr>
          <w:cantSplit/>
          <w:tblHeader/>
        </w:trPr>
        <w:tc>
          <w:tcPr>
            <w:tcW w:w="3303" w:type="dxa"/>
            <w:hideMark/>
          </w:tcPr>
          <w:p w14:paraId="73E77810" w14:textId="77777777" w:rsidR="003843F0" w:rsidRPr="006F5480" w:rsidRDefault="003843F0" w:rsidP="008A555D">
            <w:pPr>
              <w:spacing w:line="240" w:lineRule="auto"/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1" w:type="dxa"/>
          </w:tcPr>
          <w:p w14:paraId="11F5E5F7" w14:textId="77777777" w:rsidR="003843F0" w:rsidRPr="006F5480" w:rsidRDefault="003843F0" w:rsidP="008A555D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rtl/>
                <w:cs/>
              </w:rPr>
              <w:t>(</w:t>
            </w:r>
            <w:r w:rsidRPr="006F548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rtl/>
                <w:cs/>
                <w:lang w:bidi="th-TH"/>
              </w:rPr>
              <w:t>บาท</w:t>
            </w:r>
            <w:r w:rsidRPr="006F548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  <w:tc>
          <w:tcPr>
            <w:tcW w:w="4960" w:type="dxa"/>
            <w:gridSpan w:val="7"/>
          </w:tcPr>
          <w:p w14:paraId="2183FACA" w14:textId="7AF49A16" w:rsidR="003843F0" w:rsidRPr="00F47605" w:rsidRDefault="00D553B5" w:rsidP="008A555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3843F0" w:rsidRPr="006F548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rtl/>
                <w:cs/>
                <w:lang w:bidi="th-TH"/>
              </w:rPr>
              <w:t>ล้านหุ้น</w:t>
            </w:r>
            <w:r w:rsidR="003843F0" w:rsidRPr="006F548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="003843F0" w:rsidRPr="006F548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="00F47605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3843F0" w14:paraId="6CC2C8B1" w14:textId="77777777" w:rsidTr="003843F0">
        <w:trPr>
          <w:cantSplit/>
        </w:trPr>
        <w:tc>
          <w:tcPr>
            <w:tcW w:w="3303" w:type="dxa"/>
            <w:hideMark/>
          </w:tcPr>
          <w:p w14:paraId="25969460" w14:textId="77777777" w:rsidR="003843F0" w:rsidRPr="006F5480" w:rsidRDefault="003843F0" w:rsidP="005A123E">
            <w:pPr>
              <w:spacing w:line="240" w:lineRule="auto"/>
              <w:ind w:left="187" w:hanging="287"/>
              <w:rPr>
                <w:rFonts w:asciiTheme="majorBidi" w:hAnsiTheme="majorBidi" w:cstheme="majorBidi"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981" w:type="dxa"/>
          </w:tcPr>
          <w:p w14:paraId="1CC6DEED" w14:textId="77777777" w:rsidR="003843F0" w:rsidRPr="006F5480" w:rsidRDefault="003843F0" w:rsidP="008A555D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1462D87B" w14:textId="77777777" w:rsidR="003843F0" w:rsidRPr="006F5480" w:rsidRDefault="003843F0" w:rsidP="008A555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F17AADF" w14:textId="77777777" w:rsidR="003843F0" w:rsidRPr="006F5480" w:rsidRDefault="003843F0" w:rsidP="008A555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</w:tcPr>
          <w:p w14:paraId="3A02EBBA" w14:textId="77777777" w:rsidR="003843F0" w:rsidRPr="006F5480" w:rsidRDefault="003843F0" w:rsidP="008A555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D1A19B0" w14:textId="77777777" w:rsidR="003843F0" w:rsidRPr="006F5480" w:rsidRDefault="003843F0" w:rsidP="008A555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D58239F" w14:textId="77777777" w:rsidR="003843F0" w:rsidRPr="006F5480" w:rsidRDefault="003843F0" w:rsidP="008A555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95B4476" w14:textId="77777777" w:rsidR="003843F0" w:rsidRPr="006F5480" w:rsidRDefault="003843F0" w:rsidP="008A555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0D5E111A" w14:textId="77777777" w:rsidR="003843F0" w:rsidRPr="006F5480" w:rsidRDefault="003843F0" w:rsidP="008A555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843F0" w14:paraId="554E3FA8" w14:textId="77777777" w:rsidTr="003843F0">
        <w:trPr>
          <w:cantSplit/>
        </w:trPr>
        <w:tc>
          <w:tcPr>
            <w:tcW w:w="3303" w:type="dxa"/>
            <w:hideMark/>
          </w:tcPr>
          <w:p w14:paraId="079A1BA0" w14:textId="77777777" w:rsidR="003843F0" w:rsidRPr="006F5480" w:rsidRDefault="003843F0" w:rsidP="005A123E">
            <w:pPr>
              <w:spacing w:line="240" w:lineRule="auto"/>
              <w:ind w:left="187" w:hanging="2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F548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F54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981" w:type="dxa"/>
          </w:tcPr>
          <w:p w14:paraId="3E227D33" w14:textId="77777777" w:rsidR="003843F0" w:rsidRPr="006F5480" w:rsidRDefault="003843F0" w:rsidP="008A555D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4C29F095" w14:textId="77777777" w:rsidR="003843F0" w:rsidRPr="006F5480" w:rsidRDefault="003843F0" w:rsidP="008A555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FFF62E9" w14:textId="77777777" w:rsidR="003843F0" w:rsidRPr="006F5480" w:rsidRDefault="003843F0" w:rsidP="008A555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</w:tcPr>
          <w:p w14:paraId="03827C3C" w14:textId="77777777" w:rsidR="003843F0" w:rsidRPr="006F5480" w:rsidRDefault="003843F0" w:rsidP="008A555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FE4B960" w14:textId="77777777" w:rsidR="003843F0" w:rsidRPr="006F5480" w:rsidRDefault="003843F0" w:rsidP="008A555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44A87ED4" w14:textId="77777777" w:rsidR="003843F0" w:rsidRPr="006F5480" w:rsidRDefault="003843F0" w:rsidP="008A555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F165486" w14:textId="77777777" w:rsidR="003843F0" w:rsidRPr="006F5480" w:rsidRDefault="003843F0" w:rsidP="008A555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66B5536C" w14:textId="77777777" w:rsidR="003843F0" w:rsidRPr="006F5480" w:rsidRDefault="003843F0" w:rsidP="008A555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843F0" w14:paraId="18990BA6" w14:textId="77777777" w:rsidTr="00726AFB">
        <w:trPr>
          <w:cantSplit/>
        </w:trPr>
        <w:tc>
          <w:tcPr>
            <w:tcW w:w="3303" w:type="dxa"/>
            <w:hideMark/>
          </w:tcPr>
          <w:p w14:paraId="35ECFFAD" w14:textId="77777777" w:rsidR="003843F0" w:rsidRPr="006F5480" w:rsidRDefault="003843F0" w:rsidP="005A123E">
            <w:pPr>
              <w:spacing w:line="240" w:lineRule="auto"/>
              <w:ind w:left="187" w:hanging="287"/>
              <w:rPr>
                <w:rFonts w:asciiTheme="majorBidi" w:hAnsiTheme="majorBidi" w:cstheme="majorBidi"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81" w:type="dxa"/>
            <w:hideMark/>
          </w:tcPr>
          <w:p w14:paraId="60195C0C" w14:textId="77777777" w:rsidR="003843F0" w:rsidRPr="006F5480" w:rsidRDefault="003843F0" w:rsidP="003843F0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062" w:type="dxa"/>
          </w:tcPr>
          <w:p w14:paraId="47ED2E26" w14:textId="23770BCB" w:rsidR="003843F0" w:rsidRPr="006F5480" w:rsidRDefault="00DA6347" w:rsidP="003843F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1102FF5" w14:textId="77777777" w:rsidR="003843F0" w:rsidRPr="006F5480" w:rsidRDefault="003843F0" w:rsidP="003843F0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</w:tcPr>
          <w:p w14:paraId="150CC723" w14:textId="290C29C3" w:rsidR="003843F0" w:rsidRPr="006F5480" w:rsidRDefault="00DA6347" w:rsidP="003843F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6404A61" w14:textId="77777777" w:rsidR="003843F0" w:rsidRPr="006F5480" w:rsidRDefault="003843F0" w:rsidP="003843F0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hideMark/>
          </w:tcPr>
          <w:p w14:paraId="0B723BB7" w14:textId="755AB1E6" w:rsidR="003843F0" w:rsidRPr="006F5480" w:rsidRDefault="003843F0" w:rsidP="003843F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sz w:val="30"/>
                <w:szCs w:val="30"/>
              </w:rPr>
              <w:t>470</w:t>
            </w:r>
          </w:p>
        </w:tc>
        <w:tc>
          <w:tcPr>
            <w:tcW w:w="180" w:type="dxa"/>
          </w:tcPr>
          <w:p w14:paraId="3869921B" w14:textId="77777777" w:rsidR="003843F0" w:rsidRPr="006F5480" w:rsidRDefault="003843F0" w:rsidP="003843F0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hideMark/>
          </w:tcPr>
          <w:p w14:paraId="4516D93E" w14:textId="2F5E735D" w:rsidR="003843F0" w:rsidRPr="006F5480" w:rsidRDefault="003843F0" w:rsidP="003843F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sz w:val="30"/>
                <w:szCs w:val="30"/>
              </w:rPr>
              <w:t>4,700</w:t>
            </w:r>
          </w:p>
        </w:tc>
      </w:tr>
      <w:tr w:rsidR="00C47883" w14:paraId="7599EB75" w14:textId="77777777" w:rsidTr="00726AFB">
        <w:trPr>
          <w:cantSplit/>
        </w:trPr>
        <w:tc>
          <w:tcPr>
            <w:tcW w:w="3303" w:type="dxa"/>
            <w:hideMark/>
          </w:tcPr>
          <w:p w14:paraId="513FE02F" w14:textId="77777777" w:rsidR="00C47883" w:rsidRPr="006F5480" w:rsidRDefault="00C47883" w:rsidP="005A123E">
            <w:pPr>
              <w:spacing w:line="240" w:lineRule="auto"/>
              <w:ind w:left="187" w:hanging="287"/>
              <w:rPr>
                <w:rFonts w:asciiTheme="majorBidi" w:hAnsiTheme="majorBidi" w:cstheme="majorBidi"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81" w:type="dxa"/>
            <w:hideMark/>
          </w:tcPr>
          <w:p w14:paraId="1A885ACB" w14:textId="4A82DF9B" w:rsidR="00C47883" w:rsidRPr="006F5480" w:rsidRDefault="00C47883" w:rsidP="00C47883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7C0FF0EA" w14:textId="5508225E" w:rsidR="00C47883" w:rsidRPr="006F5480" w:rsidRDefault="00DA6347" w:rsidP="00C47883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6,320</w:t>
            </w:r>
          </w:p>
        </w:tc>
        <w:tc>
          <w:tcPr>
            <w:tcW w:w="180" w:type="dxa"/>
          </w:tcPr>
          <w:p w14:paraId="0A9A32AD" w14:textId="77777777" w:rsidR="00C47883" w:rsidRPr="006F5480" w:rsidRDefault="00C47883" w:rsidP="00C47883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5896DF74" w14:textId="4BA99283" w:rsidR="00C47883" w:rsidRPr="006F5480" w:rsidRDefault="00DA6347" w:rsidP="00C47883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6,320</w:t>
            </w:r>
          </w:p>
        </w:tc>
        <w:tc>
          <w:tcPr>
            <w:tcW w:w="180" w:type="dxa"/>
          </w:tcPr>
          <w:p w14:paraId="2F073F5B" w14:textId="77777777" w:rsidR="00C47883" w:rsidRPr="006F5480" w:rsidRDefault="00C47883" w:rsidP="00C47883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44165435" w14:textId="50A610D6" w:rsidR="00C47883" w:rsidRPr="006F5480" w:rsidRDefault="00C47883" w:rsidP="00C47883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7A96067" w14:textId="77777777" w:rsidR="00C47883" w:rsidRPr="006F5480" w:rsidRDefault="00C47883" w:rsidP="00C47883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27E41F85" w14:textId="0DE0D343" w:rsidR="00C47883" w:rsidRPr="006F5480" w:rsidRDefault="00C47883" w:rsidP="00C47883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843F0" w14:paraId="6B4A3261" w14:textId="77777777" w:rsidTr="00726AFB">
        <w:trPr>
          <w:cantSplit/>
        </w:trPr>
        <w:tc>
          <w:tcPr>
            <w:tcW w:w="3303" w:type="dxa"/>
          </w:tcPr>
          <w:p w14:paraId="4C5B7635" w14:textId="77777777" w:rsidR="003843F0" w:rsidRPr="006F5480" w:rsidRDefault="003843F0" w:rsidP="005A123E">
            <w:pPr>
              <w:spacing w:line="240" w:lineRule="auto"/>
              <w:ind w:left="187" w:hanging="287"/>
              <w:rPr>
                <w:rFonts w:asciiTheme="majorBidi" w:hAnsiTheme="majorBidi" w:cstheme="majorBidi"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sz w:val="30"/>
                <w:szCs w:val="30"/>
                <w:cs/>
              </w:rPr>
              <w:t>ลดมูลค่าหุ้น</w:t>
            </w:r>
          </w:p>
        </w:tc>
        <w:tc>
          <w:tcPr>
            <w:tcW w:w="981" w:type="dxa"/>
          </w:tcPr>
          <w:p w14:paraId="6BD29AB4" w14:textId="77777777" w:rsidR="003843F0" w:rsidRPr="006F5480" w:rsidRDefault="003843F0" w:rsidP="003843F0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0985E83A" w14:textId="77777777" w:rsidR="003843F0" w:rsidRPr="006F5480" w:rsidRDefault="003843F0" w:rsidP="003843F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12A9DDC" w14:textId="77777777" w:rsidR="003843F0" w:rsidRPr="006F5480" w:rsidRDefault="003843F0" w:rsidP="003843F0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</w:tcPr>
          <w:p w14:paraId="0AF6E1E2" w14:textId="77777777" w:rsidR="003843F0" w:rsidRPr="006F5480" w:rsidRDefault="003843F0" w:rsidP="003843F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C445060" w14:textId="77777777" w:rsidR="003843F0" w:rsidRPr="006F5480" w:rsidRDefault="003843F0" w:rsidP="003843F0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23CC5256" w14:textId="77777777" w:rsidR="003843F0" w:rsidRPr="006F5480" w:rsidRDefault="003843F0" w:rsidP="003843F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07F7073" w14:textId="77777777" w:rsidR="003843F0" w:rsidRPr="006F5480" w:rsidRDefault="003843F0" w:rsidP="003843F0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6409E95B" w14:textId="77777777" w:rsidR="003843F0" w:rsidRPr="006F5480" w:rsidRDefault="003843F0" w:rsidP="003843F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843F0" w14:paraId="27A2CD1F" w14:textId="77777777" w:rsidTr="003843F0">
        <w:trPr>
          <w:cantSplit/>
        </w:trPr>
        <w:tc>
          <w:tcPr>
            <w:tcW w:w="3303" w:type="dxa"/>
          </w:tcPr>
          <w:p w14:paraId="187BA9C7" w14:textId="77777777" w:rsidR="003843F0" w:rsidRPr="006F5480" w:rsidRDefault="003843F0" w:rsidP="005A123E">
            <w:pPr>
              <w:spacing w:line="240" w:lineRule="auto"/>
              <w:ind w:left="187" w:hanging="287"/>
              <w:rPr>
                <w:rFonts w:asciiTheme="majorBidi" w:hAnsiTheme="majorBidi" w:cstheme="majorBidi"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จากหุ้นละ </w:t>
            </w:r>
            <w:r w:rsidRPr="006F5480">
              <w:rPr>
                <w:rFonts w:asciiTheme="majorBidi" w:hAnsiTheme="majorBidi" w:cstheme="majorBidi"/>
                <w:sz w:val="30"/>
                <w:szCs w:val="30"/>
              </w:rPr>
              <w:t xml:space="preserve">10 </w:t>
            </w:r>
            <w:r w:rsidRPr="006F54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บาทเป็นหุ้นละ </w:t>
            </w:r>
            <w:r w:rsidRPr="006F548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F5480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981" w:type="dxa"/>
          </w:tcPr>
          <w:p w14:paraId="5B2CF88E" w14:textId="77777777" w:rsidR="003843F0" w:rsidRPr="006F5480" w:rsidRDefault="003843F0" w:rsidP="003843F0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62" w:type="dxa"/>
          </w:tcPr>
          <w:p w14:paraId="67484171" w14:textId="436696BD" w:rsidR="003843F0" w:rsidRPr="006F5480" w:rsidRDefault="00DA6347" w:rsidP="003843F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A036E6E" w14:textId="77777777" w:rsidR="003843F0" w:rsidRPr="006F5480" w:rsidRDefault="003843F0" w:rsidP="003843F0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</w:tcPr>
          <w:p w14:paraId="50B05EC2" w14:textId="51B1A0C2" w:rsidR="003843F0" w:rsidRPr="006F5480" w:rsidRDefault="00DA6347" w:rsidP="003843F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930086E" w14:textId="77777777" w:rsidR="003843F0" w:rsidRPr="006F5480" w:rsidRDefault="003843F0" w:rsidP="003843F0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62C0102B" w14:textId="63720D58" w:rsidR="003843F0" w:rsidRPr="006F5480" w:rsidRDefault="003843F0" w:rsidP="003843F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sz w:val="30"/>
                <w:szCs w:val="30"/>
              </w:rPr>
              <w:t>4,700</w:t>
            </w:r>
          </w:p>
        </w:tc>
        <w:tc>
          <w:tcPr>
            <w:tcW w:w="180" w:type="dxa"/>
          </w:tcPr>
          <w:p w14:paraId="7D3921E7" w14:textId="77777777" w:rsidR="003843F0" w:rsidRPr="006F5480" w:rsidRDefault="003843F0" w:rsidP="003843F0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13D6846C" w14:textId="4E837532" w:rsidR="003843F0" w:rsidRPr="006F5480" w:rsidRDefault="003843F0" w:rsidP="003843F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sz w:val="30"/>
                <w:szCs w:val="30"/>
              </w:rPr>
              <w:t>4,700</w:t>
            </w:r>
          </w:p>
        </w:tc>
      </w:tr>
      <w:tr w:rsidR="003843F0" w:rsidRPr="003372B9" w14:paraId="39E14B70" w14:textId="77777777" w:rsidTr="003843F0">
        <w:trPr>
          <w:cantSplit/>
        </w:trPr>
        <w:tc>
          <w:tcPr>
            <w:tcW w:w="3303" w:type="dxa"/>
          </w:tcPr>
          <w:p w14:paraId="2BA3E658" w14:textId="77777777" w:rsidR="003843F0" w:rsidRPr="006F5480" w:rsidRDefault="003843F0" w:rsidP="005A123E">
            <w:pPr>
              <w:spacing w:line="240" w:lineRule="auto"/>
              <w:ind w:left="187" w:hanging="287"/>
              <w:rPr>
                <w:rFonts w:asciiTheme="majorBidi" w:hAnsiTheme="majorBidi" w:cstheme="majorBidi"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981" w:type="dxa"/>
          </w:tcPr>
          <w:p w14:paraId="49C88DC4" w14:textId="77777777" w:rsidR="003843F0" w:rsidRPr="006F5480" w:rsidRDefault="003843F0" w:rsidP="003843F0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F548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62" w:type="dxa"/>
          </w:tcPr>
          <w:p w14:paraId="2DF38334" w14:textId="5AF22596" w:rsidR="003843F0" w:rsidRPr="006F5480" w:rsidRDefault="00DA6347" w:rsidP="003843F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1FD240D" w14:textId="77777777" w:rsidR="003843F0" w:rsidRPr="006F5480" w:rsidRDefault="003843F0" w:rsidP="003843F0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</w:tcPr>
          <w:p w14:paraId="175CEF7A" w14:textId="267112FC" w:rsidR="003843F0" w:rsidRPr="006F5480" w:rsidRDefault="00DA6347" w:rsidP="003843F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35BCC66" w14:textId="77777777" w:rsidR="003843F0" w:rsidRPr="006F5480" w:rsidRDefault="003843F0" w:rsidP="003843F0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3BD3DEB" w14:textId="7418CD08" w:rsidR="003843F0" w:rsidRPr="006F5480" w:rsidRDefault="003843F0" w:rsidP="003843F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sz w:val="30"/>
                <w:szCs w:val="30"/>
              </w:rPr>
              <w:t>1,620</w:t>
            </w:r>
          </w:p>
        </w:tc>
        <w:tc>
          <w:tcPr>
            <w:tcW w:w="180" w:type="dxa"/>
          </w:tcPr>
          <w:p w14:paraId="1DFD4A8C" w14:textId="77777777" w:rsidR="003843F0" w:rsidRPr="006F5480" w:rsidRDefault="003843F0" w:rsidP="003843F0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19219F19" w14:textId="748C40B1" w:rsidR="003843F0" w:rsidRPr="006F5480" w:rsidRDefault="003843F0" w:rsidP="003843F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sz w:val="30"/>
                <w:szCs w:val="30"/>
              </w:rPr>
              <w:t>1,620</w:t>
            </w:r>
          </w:p>
        </w:tc>
      </w:tr>
      <w:tr w:rsidR="003843F0" w14:paraId="062107F5" w14:textId="77777777" w:rsidTr="003843F0">
        <w:trPr>
          <w:cantSplit/>
        </w:trPr>
        <w:tc>
          <w:tcPr>
            <w:tcW w:w="3303" w:type="dxa"/>
            <w:hideMark/>
          </w:tcPr>
          <w:p w14:paraId="1317DADC" w14:textId="77777777" w:rsidR="003843F0" w:rsidRPr="006F5480" w:rsidRDefault="003843F0" w:rsidP="005A123E">
            <w:pPr>
              <w:spacing w:line="240" w:lineRule="auto"/>
              <w:ind w:left="187" w:hanging="287"/>
              <w:rPr>
                <w:rFonts w:asciiTheme="majorBidi" w:hAnsiTheme="majorBidi" w:cstheme="majorBidi"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F54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6F54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81" w:type="dxa"/>
          </w:tcPr>
          <w:p w14:paraId="1533F53A" w14:textId="77777777" w:rsidR="003843F0" w:rsidRPr="006F5480" w:rsidRDefault="003843F0" w:rsidP="003843F0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right w:val="nil"/>
            </w:tcBorders>
          </w:tcPr>
          <w:p w14:paraId="05537A9B" w14:textId="77777777" w:rsidR="003843F0" w:rsidRPr="006F5480" w:rsidRDefault="003843F0" w:rsidP="003843F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E933930" w14:textId="77777777" w:rsidR="003843F0" w:rsidRPr="006F5480" w:rsidRDefault="003843F0" w:rsidP="003843F0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nil"/>
            </w:tcBorders>
          </w:tcPr>
          <w:p w14:paraId="2105DF13" w14:textId="77777777" w:rsidR="003843F0" w:rsidRPr="006F5480" w:rsidRDefault="003843F0" w:rsidP="003843F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94BA075" w14:textId="77777777" w:rsidR="003843F0" w:rsidRPr="006F5480" w:rsidRDefault="003843F0" w:rsidP="003843F0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right w:val="nil"/>
            </w:tcBorders>
          </w:tcPr>
          <w:p w14:paraId="6557B06C" w14:textId="77777777" w:rsidR="003843F0" w:rsidRPr="006F5480" w:rsidRDefault="003843F0" w:rsidP="003843F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0180C41" w14:textId="77777777" w:rsidR="003843F0" w:rsidRPr="006F5480" w:rsidRDefault="003843F0" w:rsidP="003843F0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right w:val="nil"/>
            </w:tcBorders>
          </w:tcPr>
          <w:p w14:paraId="659AFE77" w14:textId="77777777" w:rsidR="003843F0" w:rsidRPr="006F5480" w:rsidRDefault="003843F0" w:rsidP="003843F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843F0" w14:paraId="10677F03" w14:textId="77777777" w:rsidTr="003843F0">
        <w:trPr>
          <w:cantSplit/>
        </w:trPr>
        <w:tc>
          <w:tcPr>
            <w:tcW w:w="3303" w:type="dxa"/>
          </w:tcPr>
          <w:p w14:paraId="41C240A5" w14:textId="77777777" w:rsidR="003843F0" w:rsidRPr="006F5480" w:rsidRDefault="003843F0" w:rsidP="005A123E">
            <w:pPr>
              <w:spacing w:line="240" w:lineRule="auto"/>
              <w:ind w:left="187" w:hanging="2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81" w:type="dxa"/>
          </w:tcPr>
          <w:p w14:paraId="5436DA86" w14:textId="77777777" w:rsidR="003843F0" w:rsidRPr="006F5480" w:rsidRDefault="003843F0" w:rsidP="003843F0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62" w:type="dxa"/>
            <w:tcBorders>
              <w:left w:val="nil"/>
              <w:bottom w:val="double" w:sz="4" w:space="0" w:color="auto"/>
              <w:right w:val="nil"/>
            </w:tcBorders>
          </w:tcPr>
          <w:p w14:paraId="576A25B0" w14:textId="032AE846" w:rsidR="003843F0" w:rsidRPr="006F5480" w:rsidRDefault="00DA6347" w:rsidP="003843F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6,320</w:t>
            </w:r>
          </w:p>
        </w:tc>
        <w:tc>
          <w:tcPr>
            <w:tcW w:w="180" w:type="dxa"/>
          </w:tcPr>
          <w:p w14:paraId="1E34B711" w14:textId="77777777" w:rsidR="003843F0" w:rsidRPr="006F5480" w:rsidRDefault="003843F0" w:rsidP="003843F0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4" w:type="dxa"/>
            <w:tcBorders>
              <w:left w:val="nil"/>
              <w:bottom w:val="double" w:sz="4" w:space="0" w:color="auto"/>
              <w:right w:val="nil"/>
            </w:tcBorders>
          </w:tcPr>
          <w:p w14:paraId="675FD0C1" w14:textId="1DC81291" w:rsidR="003843F0" w:rsidRPr="006F5480" w:rsidRDefault="00DA6347" w:rsidP="003843F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6,320</w:t>
            </w:r>
          </w:p>
        </w:tc>
        <w:tc>
          <w:tcPr>
            <w:tcW w:w="180" w:type="dxa"/>
          </w:tcPr>
          <w:p w14:paraId="61D86430" w14:textId="77777777" w:rsidR="003843F0" w:rsidRPr="006F5480" w:rsidRDefault="003843F0" w:rsidP="003843F0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left w:val="nil"/>
              <w:bottom w:val="double" w:sz="4" w:space="0" w:color="auto"/>
              <w:right w:val="nil"/>
            </w:tcBorders>
          </w:tcPr>
          <w:p w14:paraId="45886ABE" w14:textId="3B2EBCBF" w:rsidR="003843F0" w:rsidRPr="006F5480" w:rsidRDefault="003843F0" w:rsidP="003843F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6,320</w:t>
            </w:r>
          </w:p>
        </w:tc>
        <w:tc>
          <w:tcPr>
            <w:tcW w:w="180" w:type="dxa"/>
          </w:tcPr>
          <w:p w14:paraId="1D73C4AE" w14:textId="77777777" w:rsidR="003843F0" w:rsidRPr="006F5480" w:rsidRDefault="003843F0" w:rsidP="003843F0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left w:val="nil"/>
              <w:bottom w:val="double" w:sz="4" w:space="0" w:color="auto"/>
              <w:right w:val="nil"/>
            </w:tcBorders>
          </w:tcPr>
          <w:p w14:paraId="7D4D0FE3" w14:textId="5A445A27" w:rsidR="003843F0" w:rsidRPr="006F5480" w:rsidRDefault="003843F0" w:rsidP="003843F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6,320</w:t>
            </w:r>
          </w:p>
        </w:tc>
      </w:tr>
      <w:tr w:rsidR="003843F0" w14:paraId="3B827B3D" w14:textId="77777777" w:rsidTr="003843F0">
        <w:trPr>
          <w:cantSplit/>
        </w:trPr>
        <w:tc>
          <w:tcPr>
            <w:tcW w:w="3303" w:type="dxa"/>
            <w:hideMark/>
          </w:tcPr>
          <w:p w14:paraId="71BBE610" w14:textId="77777777" w:rsidR="003843F0" w:rsidRPr="006F5480" w:rsidRDefault="003843F0" w:rsidP="005A123E">
            <w:pPr>
              <w:spacing w:line="240" w:lineRule="auto"/>
              <w:ind w:left="187" w:hanging="287"/>
              <w:rPr>
                <w:rFonts w:asciiTheme="majorBidi" w:hAnsiTheme="majorBidi" w:cstheme="majorBidi"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หุ้นที่ออกและชำระแล้ว</w:t>
            </w:r>
          </w:p>
        </w:tc>
        <w:tc>
          <w:tcPr>
            <w:tcW w:w="981" w:type="dxa"/>
          </w:tcPr>
          <w:p w14:paraId="5075F823" w14:textId="77777777" w:rsidR="003843F0" w:rsidRPr="006F5480" w:rsidRDefault="003843F0" w:rsidP="003843F0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58BD2829" w14:textId="77777777" w:rsidR="003843F0" w:rsidRPr="006F5480" w:rsidRDefault="003843F0" w:rsidP="003843F0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BBA97BD" w14:textId="77777777" w:rsidR="003843F0" w:rsidRPr="006F5480" w:rsidRDefault="003843F0" w:rsidP="003843F0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</w:tcPr>
          <w:p w14:paraId="705C2E9C" w14:textId="77777777" w:rsidR="003843F0" w:rsidRPr="006F5480" w:rsidRDefault="003843F0" w:rsidP="003843F0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B7507BE" w14:textId="77777777" w:rsidR="003843F0" w:rsidRPr="006F5480" w:rsidRDefault="003843F0" w:rsidP="003843F0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73B6BB3E" w14:textId="77777777" w:rsidR="003843F0" w:rsidRPr="006F5480" w:rsidRDefault="003843F0" w:rsidP="003843F0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43A34B5" w14:textId="77777777" w:rsidR="003843F0" w:rsidRPr="006F5480" w:rsidRDefault="003843F0" w:rsidP="003843F0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0804CEE9" w14:textId="77777777" w:rsidR="003843F0" w:rsidRPr="006F5480" w:rsidRDefault="003843F0" w:rsidP="003843F0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843F0" w14:paraId="40D46023" w14:textId="77777777" w:rsidTr="003843F0">
        <w:trPr>
          <w:cantSplit/>
        </w:trPr>
        <w:tc>
          <w:tcPr>
            <w:tcW w:w="3303" w:type="dxa"/>
            <w:hideMark/>
          </w:tcPr>
          <w:p w14:paraId="17BEAEA6" w14:textId="77777777" w:rsidR="003843F0" w:rsidRPr="006F5480" w:rsidRDefault="003843F0" w:rsidP="005A123E">
            <w:pPr>
              <w:spacing w:line="240" w:lineRule="auto"/>
              <w:ind w:left="187" w:hanging="2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F548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F54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981" w:type="dxa"/>
          </w:tcPr>
          <w:p w14:paraId="093EE7D5" w14:textId="77777777" w:rsidR="003843F0" w:rsidRPr="006F5480" w:rsidRDefault="003843F0" w:rsidP="003843F0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4D507B78" w14:textId="77777777" w:rsidR="003843F0" w:rsidRPr="006F5480" w:rsidRDefault="003843F0" w:rsidP="003843F0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39D8110" w14:textId="77777777" w:rsidR="003843F0" w:rsidRPr="006F5480" w:rsidRDefault="003843F0" w:rsidP="003843F0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</w:tcPr>
          <w:p w14:paraId="6C6D0DD0" w14:textId="77777777" w:rsidR="003843F0" w:rsidRPr="006F5480" w:rsidRDefault="003843F0" w:rsidP="003843F0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EB7DDF3" w14:textId="77777777" w:rsidR="003843F0" w:rsidRPr="006F5480" w:rsidRDefault="003843F0" w:rsidP="003843F0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ECA70A4" w14:textId="77777777" w:rsidR="003843F0" w:rsidRPr="006F5480" w:rsidRDefault="003843F0" w:rsidP="003843F0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7503AB8" w14:textId="77777777" w:rsidR="003843F0" w:rsidRPr="006F5480" w:rsidRDefault="003843F0" w:rsidP="003843F0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7BE950F9" w14:textId="77777777" w:rsidR="003843F0" w:rsidRPr="006F5480" w:rsidRDefault="003843F0" w:rsidP="003843F0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02BEB" w14:paraId="01078307" w14:textId="77777777" w:rsidTr="00EF70E6">
        <w:trPr>
          <w:cantSplit/>
        </w:trPr>
        <w:tc>
          <w:tcPr>
            <w:tcW w:w="3303" w:type="dxa"/>
            <w:hideMark/>
          </w:tcPr>
          <w:p w14:paraId="16AF739D" w14:textId="77777777" w:rsidR="00102BEB" w:rsidRPr="006F5480" w:rsidRDefault="00102BEB" w:rsidP="005A123E">
            <w:pPr>
              <w:spacing w:line="240" w:lineRule="auto"/>
              <w:ind w:left="187" w:hanging="287"/>
              <w:rPr>
                <w:rFonts w:asciiTheme="majorBidi" w:hAnsiTheme="majorBidi" w:cstheme="majorBidi"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81" w:type="dxa"/>
            <w:hideMark/>
          </w:tcPr>
          <w:p w14:paraId="63F315D1" w14:textId="77777777" w:rsidR="00102BEB" w:rsidRPr="006F5480" w:rsidRDefault="00102BEB" w:rsidP="00183884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062" w:type="dxa"/>
          </w:tcPr>
          <w:p w14:paraId="7F98CD36" w14:textId="1F7D15DE" w:rsidR="00102BEB" w:rsidRPr="006F5480" w:rsidRDefault="00DA6347" w:rsidP="00183884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4058C1A" w14:textId="77777777" w:rsidR="00102BEB" w:rsidRPr="006F5480" w:rsidRDefault="00102BEB" w:rsidP="00183884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</w:tcPr>
          <w:p w14:paraId="03DC821D" w14:textId="1CBC9591" w:rsidR="00102BEB" w:rsidRPr="006F5480" w:rsidRDefault="00DA6347" w:rsidP="00183884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D783CA5" w14:textId="77777777" w:rsidR="00102BEB" w:rsidRPr="006F5480" w:rsidRDefault="00102BEB" w:rsidP="00183884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hideMark/>
          </w:tcPr>
          <w:p w14:paraId="48BB62ED" w14:textId="77777777" w:rsidR="00102BEB" w:rsidRPr="006F5480" w:rsidRDefault="00102BEB" w:rsidP="00183884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sz w:val="30"/>
                <w:szCs w:val="30"/>
              </w:rPr>
              <w:t>470</w:t>
            </w:r>
          </w:p>
        </w:tc>
        <w:tc>
          <w:tcPr>
            <w:tcW w:w="180" w:type="dxa"/>
          </w:tcPr>
          <w:p w14:paraId="57CF07E5" w14:textId="77777777" w:rsidR="00102BEB" w:rsidRPr="006F5480" w:rsidRDefault="00102BEB" w:rsidP="00183884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hideMark/>
          </w:tcPr>
          <w:p w14:paraId="3C6EC850" w14:textId="77777777" w:rsidR="00102BEB" w:rsidRPr="006F5480" w:rsidRDefault="00102BEB" w:rsidP="00183884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sz w:val="30"/>
                <w:szCs w:val="30"/>
              </w:rPr>
              <w:t>4,700</w:t>
            </w:r>
          </w:p>
        </w:tc>
      </w:tr>
      <w:tr w:rsidR="00102BEB" w14:paraId="2AD0FC78" w14:textId="77777777" w:rsidTr="00EF70E6">
        <w:trPr>
          <w:cantSplit/>
        </w:trPr>
        <w:tc>
          <w:tcPr>
            <w:tcW w:w="3303" w:type="dxa"/>
            <w:hideMark/>
          </w:tcPr>
          <w:p w14:paraId="2E78E5F9" w14:textId="77777777" w:rsidR="00102BEB" w:rsidRPr="006F5480" w:rsidRDefault="00102BEB" w:rsidP="005A123E">
            <w:pPr>
              <w:spacing w:line="240" w:lineRule="auto"/>
              <w:ind w:left="187" w:hanging="287"/>
              <w:rPr>
                <w:rFonts w:asciiTheme="majorBidi" w:hAnsiTheme="majorBidi" w:cstheme="majorBidi"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81" w:type="dxa"/>
            <w:hideMark/>
          </w:tcPr>
          <w:p w14:paraId="6F1B5154" w14:textId="07B8EB1C" w:rsidR="00102BEB" w:rsidRPr="00102BEB" w:rsidRDefault="00102BEB" w:rsidP="00102BEB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060BF57C" w14:textId="7B244D0F" w:rsidR="00102BEB" w:rsidRPr="006F5480" w:rsidRDefault="00DA6347" w:rsidP="00102BE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4,700</w:t>
            </w:r>
          </w:p>
        </w:tc>
        <w:tc>
          <w:tcPr>
            <w:tcW w:w="180" w:type="dxa"/>
          </w:tcPr>
          <w:p w14:paraId="13D5542A" w14:textId="77777777" w:rsidR="00102BEB" w:rsidRPr="006F5480" w:rsidRDefault="00102BEB" w:rsidP="00102BEB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7A0A98FC" w14:textId="2C04FC5E" w:rsidR="00102BEB" w:rsidRPr="006F5480" w:rsidRDefault="00DA6347" w:rsidP="00102BEB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4,700</w:t>
            </w:r>
          </w:p>
        </w:tc>
        <w:tc>
          <w:tcPr>
            <w:tcW w:w="180" w:type="dxa"/>
          </w:tcPr>
          <w:p w14:paraId="039BF190" w14:textId="77777777" w:rsidR="00102BEB" w:rsidRPr="006F5480" w:rsidRDefault="00102BEB" w:rsidP="00102BEB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108ED817" w14:textId="23B04B72" w:rsidR="00102BEB" w:rsidRPr="006F5480" w:rsidRDefault="00102BEB" w:rsidP="00102BE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304955D" w14:textId="77777777" w:rsidR="00102BEB" w:rsidRPr="006F5480" w:rsidRDefault="00102BEB" w:rsidP="00102BEB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71E2F4A9" w14:textId="3D4B2AE2" w:rsidR="00102BEB" w:rsidRPr="006F5480" w:rsidRDefault="00102BEB" w:rsidP="00102BEB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843F0" w:rsidRPr="00297731" w14:paraId="6F0963B2" w14:textId="77777777" w:rsidTr="00EF70E6">
        <w:trPr>
          <w:cantSplit/>
        </w:trPr>
        <w:tc>
          <w:tcPr>
            <w:tcW w:w="3303" w:type="dxa"/>
          </w:tcPr>
          <w:p w14:paraId="41F25090" w14:textId="77777777" w:rsidR="003843F0" w:rsidRPr="006F5480" w:rsidRDefault="003843F0" w:rsidP="005A123E">
            <w:pPr>
              <w:spacing w:line="240" w:lineRule="auto"/>
              <w:ind w:left="187" w:hanging="287"/>
              <w:rPr>
                <w:rFonts w:asciiTheme="majorBidi" w:hAnsiTheme="majorBidi" w:cstheme="majorBidi"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sz w:val="30"/>
                <w:szCs w:val="30"/>
                <w:cs/>
              </w:rPr>
              <w:t>ลดมูลค่าหุ้น</w:t>
            </w:r>
          </w:p>
        </w:tc>
        <w:tc>
          <w:tcPr>
            <w:tcW w:w="981" w:type="dxa"/>
          </w:tcPr>
          <w:p w14:paraId="08097BAF" w14:textId="77777777" w:rsidR="003843F0" w:rsidRPr="006F5480" w:rsidRDefault="003843F0" w:rsidP="003843F0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6EDA941B" w14:textId="77777777" w:rsidR="003843F0" w:rsidRPr="006F5480" w:rsidRDefault="003843F0" w:rsidP="003843F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270BE1A" w14:textId="77777777" w:rsidR="003843F0" w:rsidRPr="006F5480" w:rsidRDefault="003843F0" w:rsidP="003843F0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</w:tcPr>
          <w:p w14:paraId="4A39D3AC" w14:textId="77777777" w:rsidR="003843F0" w:rsidRPr="006F5480" w:rsidRDefault="003843F0" w:rsidP="003843F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77A3A5D" w14:textId="77777777" w:rsidR="003843F0" w:rsidRPr="006F5480" w:rsidRDefault="003843F0" w:rsidP="003843F0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171DC333" w14:textId="77777777" w:rsidR="003843F0" w:rsidRPr="006F5480" w:rsidRDefault="003843F0" w:rsidP="003843F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BD644F4" w14:textId="77777777" w:rsidR="003843F0" w:rsidRPr="006F5480" w:rsidRDefault="003843F0" w:rsidP="003843F0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16204525" w14:textId="77777777" w:rsidR="003843F0" w:rsidRPr="006F5480" w:rsidRDefault="003843F0" w:rsidP="003843F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843F0" w:rsidRPr="00297731" w14:paraId="4C86B871" w14:textId="77777777" w:rsidTr="003843F0">
        <w:trPr>
          <w:cantSplit/>
        </w:trPr>
        <w:tc>
          <w:tcPr>
            <w:tcW w:w="3303" w:type="dxa"/>
          </w:tcPr>
          <w:p w14:paraId="564299E6" w14:textId="77777777" w:rsidR="003843F0" w:rsidRPr="006F5480" w:rsidRDefault="003843F0" w:rsidP="005A123E">
            <w:pPr>
              <w:spacing w:line="240" w:lineRule="auto"/>
              <w:ind w:left="187" w:hanging="287"/>
              <w:rPr>
                <w:rFonts w:asciiTheme="majorBidi" w:hAnsiTheme="majorBidi" w:cstheme="majorBidi"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จากหุ้นละ </w:t>
            </w:r>
            <w:r w:rsidRPr="006F5480">
              <w:rPr>
                <w:rFonts w:asciiTheme="majorBidi" w:hAnsiTheme="majorBidi" w:cstheme="majorBidi"/>
                <w:sz w:val="30"/>
                <w:szCs w:val="30"/>
              </w:rPr>
              <w:t xml:space="preserve">10 </w:t>
            </w:r>
            <w:r w:rsidRPr="006F54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บาทเป็นหุ้นละ </w:t>
            </w:r>
            <w:r w:rsidRPr="006F548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F5480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981" w:type="dxa"/>
          </w:tcPr>
          <w:p w14:paraId="5416FEAB" w14:textId="77777777" w:rsidR="003843F0" w:rsidRPr="006F5480" w:rsidRDefault="003843F0" w:rsidP="003843F0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62" w:type="dxa"/>
          </w:tcPr>
          <w:p w14:paraId="1134D877" w14:textId="56527D7C" w:rsidR="003843F0" w:rsidRPr="006F5480" w:rsidRDefault="00DA6347" w:rsidP="003843F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36107C0" w14:textId="77777777" w:rsidR="003843F0" w:rsidRPr="006F5480" w:rsidRDefault="003843F0" w:rsidP="003843F0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</w:tcPr>
          <w:p w14:paraId="2C732545" w14:textId="35A4E7FF" w:rsidR="003843F0" w:rsidRPr="006F5480" w:rsidRDefault="00DA6347" w:rsidP="003843F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8699DB5" w14:textId="77777777" w:rsidR="003843F0" w:rsidRPr="006F5480" w:rsidRDefault="003843F0" w:rsidP="003843F0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66D41A31" w14:textId="3CC46B81" w:rsidR="003843F0" w:rsidRPr="006F5480" w:rsidRDefault="003843F0" w:rsidP="003843F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sz w:val="30"/>
                <w:szCs w:val="30"/>
              </w:rPr>
              <w:t>4,700</w:t>
            </w:r>
          </w:p>
        </w:tc>
        <w:tc>
          <w:tcPr>
            <w:tcW w:w="180" w:type="dxa"/>
          </w:tcPr>
          <w:p w14:paraId="71FDCA26" w14:textId="77777777" w:rsidR="003843F0" w:rsidRPr="006F5480" w:rsidRDefault="003843F0" w:rsidP="003843F0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304119C7" w14:textId="4C2E1531" w:rsidR="003843F0" w:rsidRPr="006F5480" w:rsidRDefault="003843F0" w:rsidP="003843F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sz w:val="30"/>
                <w:szCs w:val="30"/>
              </w:rPr>
              <w:t>4,700</w:t>
            </w:r>
          </w:p>
        </w:tc>
      </w:tr>
      <w:tr w:rsidR="00102BEB" w:rsidRPr="00297731" w14:paraId="5D36B5AB" w14:textId="77777777" w:rsidTr="00183884">
        <w:trPr>
          <w:cantSplit/>
        </w:trPr>
        <w:tc>
          <w:tcPr>
            <w:tcW w:w="3303" w:type="dxa"/>
          </w:tcPr>
          <w:p w14:paraId="4E4588EF" w14:textId="77777777" w:rsidR="00102BEB" w:rsidRPr="006F5480" w:rsidRDefault="00102BEB" w:rsidP="005A123E">
            <w:pPr>
              <w:spacing w:line="240" w:lineRule="auto"/>
              <w:ind w:left="187" w:hanging="287"/>
              <w:rPr>
                <w:rFonts w:asciiTheme="majorBidi" w:hAnsiTheme="majorBidi" w:cstheme="majorBidi"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981" w:type="dxa"/>
          </w:tcPr>
          <w:p w14:paraId="5CA323BF" w14:textId="16E440E2" w:rsidR="00102BEB" w:rsidRPr="006F5480" w:rsidRDefault="00102BEB" w:rsidP="00183884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62" w:type="dxa"/>
          </w:tcPr>
          <w:p w14:paraId="799F37F1" w14:textId="42AEB70B" w:rsidR="00102BEB" w:rsidRPr="006F5480" w:rsidRDefault="00DA6347" w:rsidP="00183884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1,331</w:t>
            </w:r>
          </w:p>
        </w:tc>
        <w:tc>
          <w:tcPr>
            <w:tcW w:w="180" w:type="dxa"/>
          </w:tcPr>
          <w:p w14:paraId="6C32056B" w14:textId="77777777" w:rsidR="00102BEB" w:rsidRPr="006F5480" w:rsidRDefault="00102BEB" w:rsidP="00183884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</w:tcPr>
          <w:p w14:paraId="5606D73A" w14:textId="3619D001" w:rsidR="00102BEB" w:rsidRPr="006F5480" w:rsidRDefault="00DA6347" w:rsidP="00183884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1,331</w:t>
            </w:r>
          </w:p>
        </w:tc>
        <w:tc>
          <w:tcPr>
            <w:tcW w:w="180" w:type="dxa"/>
          </w:tcPr>
          <w:p w14:paraId="5F7BA190" w14:textId="77777777" w:rsidR="00102BEB" w:rsidRPr="006F5480" w:rsidRDefault="00102BEB" w:rsidP="00183884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24F1F4D2" w14:textId="77777777" w:rsidR="00102BEB" w:rsidRPr="006F5480" w:rsidRDefault="00102BEB" w:rsidP="00183884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149D827" w14:textId="77777777" w:rsidR="00102BEB" w:rsidRPr="006F5480" w:rsidRDefault="00102BEB" w:rsidP="00183884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38F65564" w14:textId="77777777" w:rsidR="00102BEB" w:rsidRPr="006F5480" w:rsidRDefault="00102BEB" w:rsidP="00183884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843F0" w:rsidRPr="00297731" w14:paraId="60277338" w14:textId="77777777" w:rsidTr="003843F0">
        <w:trPr>
          <w:cantSplit/>
        </w:trPr>
        <w:tc>
          <w:tcPr>
            <w:tcW w:w="3303" w:type="dxa"/>
            <w:hideMark/>
          </w:tcPr>
          <w:p w14:paraId="675E9606" w14:textId="77777777" w:rsidR="003843F0" w:rsidRPr="006F5480" w:rsidRDefault="003843F0" w:rsidP="005A123E">
            <w:pPr>
              <w:spacing w:line="240" w:lineRule="auto"/>
              <w:ind w:left="187" w:hanging="287"/>
              <w:rPr>
                <w:rFonts w:asciiTheme="majorBidi" w:hAnsiTheme="majorBidi" w:cstheme="majorBidi"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F54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6F54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81" w:type="dxa"/>
          </w:tcPr>
          <w:p w14:paraId="32AE4F41" w14:textId="77777777" w:rsidR="003843F0" w:rsidRPr="006F5480" w:rsidRDefault="003843F0" w:rsidP="003843F0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right w:val="nil"/>
            </w:tcBorders>
          </w:tcPr>
          <w:p w14:paraId="642339BE" w14:textId="77777777" w:rsidR="003843F0" w:rsidRPr="006F5480" w:rsidRDefault="003843F0" w:rsidP="003843F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66B12A7" w14:textId="77777777" w:rsidR="003843F0" w:rsidRPr="006F5480" w:rsidRDefault="003843F0" w:rsidP="003843F0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nil"/>
            </w:tcBorders>
          </w:tcPr>
          <w:p w14:paraId="44B76856" w14:textId="77777777" w:rsidR="003843F0" w:rsidRPr="006F5480" w:rsidRDefault="003843F0" w:rsidP="003843F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B2A72A6" w14:textId="77777777" w:rsidR="003843F0" w:rsidRPr="006F5480" w:rsidRDefault="003843F0" w:rsidP="003843F0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right w:val="nil"/>
            </w:tcBorders>
          </w:tcPr>
          <w:p w14:paraId="367D281E" w14:textId="77777777" w:rsidR="003843F0" w:rsidRPr="006F5480" w:rsidRDefault="003843F0" w:rsidP="003843F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A78CA41" w14:textId="77777777" w:rsidR="003843F0" w:rsidRPr="006F5480" w:rsidRDefault="003843F0" w:rsidP="003843F0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right w:val="nil"/>
            </w:tcBorders>
          </w:tcPr>
          <w:p w14:paraId="06F42B22" w14:textId="77777777" w:rsidR="003843F0" w:rsidRPr="006F5480" w:rsidRDefault="003843F0" w:rsidP="003843F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843F0" w:rsidRPr="00297731" w14:paraId="0C648BF0" w14:textId="77777777" w:rsidTr="003843F0">
        <w:trPr>
          <w:cantSplit/>
        </w:trPr>
        <w:tc>
          <w:tcPr>
            <w:tcW w:w="3303" w:type="dxa"/>
          </w:tcPr>
          <w:p w14:paraId="441BC26B" w14:textId="77777777" w:rsidR="003843F0" w:rsidRPr="006F5480" w:rsidRDefault="003843F0" w:rsidP="005A123E">
            <w:pPr>
              <w:spacing w:line="240" w:lineRule="auto"/>
              <w:ind w:left="187" w:hanging="2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81" w:type="dxa"/>
          </w:tcPr>
          <w:p w14:paraId="77FE5B22" w14:textId="77777777" w:rsidR="003843F0" w:rsidRPr="006F5480" w:rsidRDefault="003843F0" w:rsidP="003843F0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62" w:type="dxa"/>
            <w:tcBorders>
              <w:left w:val="nil"/>
              <w:bottom w:val="double" w:sz="4" w:space="0" w:color="auto"/>
              <w:right w:val="nil"/>
            </w:tcBorders>
          </w:tcPr>
          <w:p w14:paraId="73FB2681" w14:textId="03799A89" w:rsidR="003843F0" w:rsidRPr="006F5480" w:rsidRDefault="00DA6347" w:rsidP="003843F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6,031</w:t>
            </w:r>
          </w:p>
        </w:tc>
        <w:tc>
          <w:tcPr>
            <w:tcW w:w="180" w:type="dxa"/>
          </w:tcPr>
          <w:p w14:paraId="05010626" w14:textId="77777777" w:rsidR="003843F0" w:rsidRPr="006F5480" w:rsidRDefault="003843F0" w:rsidP="003843F0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4" w:type="dxa"/>
            <w:tcBorders>
              <w:left w:val="nil"/>
              <w:bottom w:val="double" w:sz="4" w:space="0" w:color="auto"/>
              <w:right w:val="nil"/>
            </w:tcBorders>
          </w:tcPr>
          <w:p w14:paraId="135586D8" w14:textId="7F602E22" w:rsidR="003843F0" w:rsidRPr="006F5480" w:rsidRDefault="00DA6347" w:rsidP="003843F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6,031</w:t>
            </w:r>
          </w:p>
        </w:tc>
        <w:tc>
          <w:tcPr>
            <w:tcW w:w="180" w:type="dxa"/>
          </w:tcPr>
          <w:p w14:paraId="5322D84C" w14:textId="77777777" w:rsidR="003843F0" w:rsidRPr="006F5480" w:rsidRDefault="003843F0" w:rsidP="003843F0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left w:val="nil"/>
              <w:bottom w:val="double" w:sz="4" w:space="0" w:color="auto"/>
              <w:right w:val="nil"/>
            </w:tcBorders>
          </w:tcPr>
          <w:p w14:paraId="7AD0AE8D" w14:textId="69673AFA" w:rsidR="003843F0" w:rsidRPr="006F5480" w:rsidRDefault="003843F0" w:rsidP="003843F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4,700</w:t>
            </w:r>
          </w:p>
        </w:tc>
        <w:tc>
          <w:tcPr>
            <w:tcW w:w="180" w:type="dxa"/>
          </w:tcPr>
          <w:p w14:paraId="32C55A59" w14:textId="77777777" w:rsidR="003843F0" w:rsidRPr="006F5480" w:rsidRDefault="003843F0" w:rsidP="003843F0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left w:val="nil"/>
              <w:bottom w:val="double" w:sz="4" w:space="0" w:color="auto"/>
              <w:right w:val="nil"/>
            </w:tcBorders>
          </w:tcPr>
          <w:p w14:paraId="5827DD60" w14:textId="37B7BF2E" w:rsidR="003843F0" w:rsidRPr="006F5480" w:rsidRDefault="003843F0" w:rsidP="003843F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4,700</w:t>
            </w:r>
          </w:p>
        </w:tc>
      </w:tr>
    </w:tbl>
    <w:p w14:paraId="61CB54FF" w14:textId="77777777" w:rsidR="003A1AB5" w:rsidRDefault="003A1AB5" w:rsidP="00332648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0CBF01F" w14:textId="618C6353" w:rsidR="00332648" w:rsidRPr="00903FD6" w:rsidRDefault="00374503" w:rsidP="00332648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03FD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การเสนอขายหุ้นใหม่ต่อประชาชนทั่วไปเป็นครั้งแรก</w:t>
      </w:r>
    </w:p>
    <w:p w14:paraId="4792112F" w14:textId="77777777" w:rsidR="00332648" w:rsidRPr="00903FD6" w:rsidRDefault="00332648" w:rsidP="00B247E0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F7BF932" w14:textId="24751CC6" w:rsidR="00C92A0F" w:rsidRPr="00903FD6" w:rsidRDefault="00C92A0F" w:rsidP="00C92A0F">
      <w:pPr>
        <w:tabs>
          <w:tab w:val="clear" w:pos="454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03FD6">
        <w:rPr>
          <w:rFonts w:asciiTheme="majorBidi" w:hAnsiTheme="majorBidi" w:cstheme="majorBidi"/>
          <w:sz w:val="30"/>
          <w:szCs w:val="30"/>
          <w:cs/>
        </w:rPr>
        <w:t>บริษัทได้เสนอขายหุ้นสามัญจำนวน</w:t>
      </w:r>
      <w:r w:rsidR="00F46E04"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="00C20C7C" w:rsidRPr="00903FD6">
        <w:rPr>
          <w:rFonts w:asciiTheme="majorBidi" w:hAnsiTheme="majorBidi" w:cstheme="majorBidi"/>
          <w:sz w:val="30"/>
          <w:szCs w:val="30"/>
        </w:rPr>
        <w:t>1</w:t>
      </w:r>
      <w:r w:rsidR="00F46E04" w:rsidRPr="00903FD6">
        <w:rPr>
          <w:rFonts w:asciiTheme="majorBidi" w:hAnsiTheme="majorBidi" w:cstheme="majorBidi"/>
          <w:sz w:val="30"/>
          <w:szCs w:val="30"/>
        </w:rPr>
        <w:t>,</w:t>
      </w:r>
      <w:r w:rsidR="00C20C7C" w:rsidRPr="00903FD6">
        <w:rPr>
          <w:rFonts w:asciiTheme="majorBidi" w:hAnsiTheme="majorBidi" w:cstheme="majorBidi"/>
          <w:sz w:val="30"/>
          <w:szCs w:val="30"/>
        </w:rPr>
        <w:t>691</w:t>
      </w:r>
      <w:r w:rsidR="00F46E04"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ล้านหุ้น โดยแบ่งออกเป็น </w:t>
      </w:r>
      <w:r w:rsidR="00F46E04" w:rsidRPr="00903FD6">
        <w:rPr>
          <w:rFonts w:asciiTheme="majorBidi" w:hAnsiTheme="majorBidi" w:cstheme="majorBidi"/>
          <w:sz w:val="30"/>
          <w:szCs w:val="30"/>
        </w:rPr>
        <w:t>(</w:t>
      </w:r>
      <w:r w:rsidR="00C20C7C" w:rsidRPr="00903FD6">
        <w:rPr>
          <w:rFonts w:asciiTheme="majorBidi" w:hAnsiTheme="majorBidi" w:cstheme="majorBidi"/>
          <w:sz w:val="30"/>
          <w:szCs w:val="30"/>
        </w:rPr>
        <w:t>1</w:t>
      </w:r>
      <w:r w:rsidR="00F46E04" w:rsidRPr="00903FD6">
        <w:rPr>
          <w:rFonts w:asciiTheme="majorBidi" w:hAnsiTheme="majorBidi" w:cstheme="majorBidi"/>
          <w:sz w:val="30"/>
          <w:szCs w:val="30"/>
        </w:rPr>
        <w:t>)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 หุ้นสามัญเพิ่มทุนจำนวน </w:t>
      </w:r>
      <w:r w:rsidR="00C20C7C" w:rsidRPr="00903FD6">
        <w:rPr>
          <w:rFonts w:asciiTheme="majorBidi" w:hAnsiTheme="majorBidi" w:cstheme="majorBidi"/>
          <w:sz w:val="30"/>
          <w:szCs w:val="30"/>
        </w:rPr>
        <w:t>1</w:t>
      </w:r>
      <w:r w:rsidR="00F46E04" w:rsidRPr="00903FD6">
        <w:rPr>
          <w:rFonts w:asciiTheme="majorBidi" w:hAnsiTheme="majorBidi" w:cstheme="majorBidi"/>
          <w:sz w:val="30"/>
          <w:szCs w:val="30"/>
        </w:rPr>
        <w:t>,</w:t>
      </w:r>
      <w:r w:rsidR="00C20C7C" w:rsidRPr="00903FD6">
        <w:rPr>
          <w:rFonts w:asciiTheme="majorBidi" w:hAnsiTheme="majorBidi" w:cstheme="majorBidi"/>
          <w:sz w:val="30"/>
          <w:szCs w:val="30"/>
        </w:rPr>
        <w:t>331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 ล้านหุ้น</w:t>
      </w:r>
      <w:r w:rsidR="003A1AB5">
        <w:rPr>
          <w:rFonts w:asciiTheme="majorBidi" w:hAnsiTheme="majorBidi" w:cstheme="majorBidi"/>
          <w:sz w:val="30"/>
          <w:szCs w:val="30"/>
        </w:rPr>
        <w:t xml:space="preserve"> 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46E04" w:rsidRPr="00903FD6">
        <w:rPr>
          <w:rFonts w:asciiTheme="majorBidi" w:hAnsiTheme="majorBidi" w:cstheme="majorBidi"/>
          <w:sz w:val="30"/>
          <w:szCs w:val="30"/>
        </w:rPr>
        <w:t>(</w:t>
      </w:r>
      <w:r w:rsidR="00C20C7C" w:rsidRPr="00903FD6">
        <w:rPr>
          <w:rFonts w:asciiTheme="majorBidi" w:hAnsiTheme="majorBidi" w:cstheme="majorBidi"/>
          <w:sz w:val="30"/>
          <w:szCs w:val="30"/>
        </w:rPr>
        <w:t>2</w:t>
      </w:r>
      <w:r w:rsidR="00F46E04" w:rsidRPr="00903FD6">
        <w:rPr>
          <w:rFonts w:asciiTheme="majorBidi" w:hAnsiTheme="majorBidi" w:cstheme="majorBidi"/>
          <w:sz w:val="30"/>
          <w:szCs w:val="30"/>
        </w:rPr>
        <w:t>)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 หุ้นสามัญเดิมที่เสนอขายโดย </w:t>
      </w:r>
      <w:r w:rsidRPr="00903FD6">
        <w:rPr>
          <w:rFonts w:asciiTheme="majorBidi" w:hAnsiTheme="majorBidi" w:cstheme="majorBidi"/>
          <w:sz w:val="30"/>
          <w:szCs w:val="30"/>
        </w:rPr>
        <w:t xml:space="preserve">Hawthorn Resources Limited </w:t>
      </w:r>
      <w:r w:rsidRPr="00903FD6">
        <w:rPr>
          <w:rFonts w:asciiTheme="majorBidi" w:hAnsiTheme="majorBidi" w:cstheme="majorBidi"/>
          <w:sz w:val="30"/>
          <w:szCs w:val="30"/>
          <w:cs/>
        </w:rPr>
        <w:t>จำนวน</w:t>
      </w:r>
      <w:r w:rsidR="00F46E04"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="00C20C7C" w:rsidRPr="00903FD6">
        <w:rPr>
          <w:rFonts w:asciiTheme="majorBidi" w:hAnsiTheme="majorBidi" w:cstheme="majorBidi"/>
          <w:sz w:val="30"/>
          <w:szCs w:val="30"/>
        </w:rPr>
        <w:t>360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 ล้านหุ้น หุ้นใหม่เสนอขายในราคา</w:t>
      </w:r>
      <w:r w:rsidR="00644625" w:rsidRPr="00903FD6">
        <w:rPr>
          <w:rFonts w:asciiTheme="majorBidi" w:hAnsiTheme="majorBidi" w:cstheme="majorBidi"/>
          <w:sz w:val="30"/>
          <w:szCs w:val="30"/>
        </w:rPr>
        <w:br/>
      </w:r>
      <w:r w:rsidRPr="00903FD6">
        <w:rPr>
          <w:rFonts w:asciiTheme="majorBidi" w:hAnsiTheme="majorBidi" w:cstheme="majorBidi"/>
          <w:sz w:val="30"/>
          <w:szCs w:val="30"/>
          <w:cs/>
        </w:rPr>
        <w:t>หุ้นละ</w:t>
      </w:r>
      <w:r w:rsidR="00F46E04"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="00C20C7C" w:rsidRPr="00903FD6">
        <w:rPr>
          <w:rFonts w:asciiTheme="majorBidi" w:hAnsiTheme="majorBidi" w:cstheme="majorBidi"/>
          <w:sz w:val="30"/>
          <w:szCs w:val="30"/>
        </w:rPr>
        <w:t>42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 บาท (มูลค่าที่ตราไว้ </w:t>
      </w:r>
      <w:r w:rsidR="00C20C7C" w:rsidRPr="00903FD6">
        <w:rPr>
          <w:rFonts w:asciiTheme="majorBidi" w:hAnsiTheme="majorBidi" w:cstheme="majorBidi"/>
          <w:sz w:val="30"/>
          <w:szCs w:val="30"/>
        </w:rPr>
        <w:t>1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 บาท และส่วนเกินมูลค่าหุ้น </w:t>
      </w:r>
      <w:r w:rsidR="00C20C7C" w:rsidRPr="00903FD6">
        <w:rPr>
          <w:rFonts w:asciiTheme="majorBidi" w:hAnsiTheme="majorBidi" w:cstheme="majorBidi"/>
          <w:sz w:val="30"/>
          <w:szCs w:val="30"/>
        </w:rPr>
        <w:t>41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 บาท) บริษัทได้รับเงินจากการขายหุ้นสามัญที่</w:t>
      </w:r>
      <w:r w:rsidR="00634593" w:rsidRPr="00903FD6">
        <w:rPr>
          <w:rFonts w:asciiTheme="majorBidi" w:hAnsiTheme="majorBidi" w:cstheme="majorBidi"/>
          <w:sz w:val="30"/>
          <w:szCs w:val="30"/>
          <w:cs/>
        </w:rPr>
        <w:br/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ออกใหม่ </w:t>
      </w:r>
      <w:r w:rsidR="00C20C7C" w:rsidRPr="00903FD6">
        <w:rPr>
          <w:rFonts w:asciiTheme="majorBidi" w:hAnsiTheme="majorBidi" w:cstheme="majorBidi"/>
          <w:sz w:val="30"/>
          <w:szCs w:val="30"/>
        </w:rPr>
        <w:t>22</w:t>
      </w:r>
      <w:r w:rsidR="00F46E04" w:rsidRPr="00903FD6">
        <w:rPr>
          <w:rFonts w:asciiTheme="majorBidi" w:hAnsiTheme="majorBidi" w:cstheme="majorBidi"/>
          <w:sz w:val="30"/>
          <w:szCs w:val="30"/>
        </w:rPr>
        <w:t>,</w:t>
      </w:r>
      <w:r w:rsidR="00C20C7C" w:rsidRPr="00903FD6">
        <w:rPr>
          <w:rFonts w:asciiTheme="majorBidi" w:hAnsiTheme="majorBidi" w:cstheme="majorBidi"/>
          <w:sz w:val="30"/>
          <w:szCs w:val="30"/>
        </w:rPr>
        <w:t>986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 ล้านบาท และได้รับหุ้นสามัญของบริษัท โรบินสัน จำกัด (มหาชน) (</w:t>
      </w:r>
      <w:r w:rsidRPr="00903FD6">
        <w:rPr>
          <w:rFonts w:asciiTheme="majorBidi" w:hAnsiTheme="majorBidi" w:cstheme="majorBidi"/>
          <w:sz w:val="30"/>
          <w:szCs w:val="30"/>
        </w:rPr>
        <w:t xml:space="preserve">ROBINS) </w:t>
      </w:r>
      <w:r w:rsidRPr="00903FD6">
        <w:rPr>
          <w:rFonts w:asciiTheme="majorBidi" w:hAnsiTheme="majorBidi" w:cstheme="majorBidi"/>
          <w:sz w:val="30"/>
          <w:szCs w:val="30"/>
          <w:cs/>
        </w:rPr>
        <w:t>จากการเสนอขายโดยวิธีแลกหุ้นแทนเงินสด (</w:t>
      </w:r>
      <w:r w:rsidRPr="00903FD6">
        <w:rPr>
          <w:rFonts w:asciiTheme="majorBidi" w:hAnsiTheme="majorBidi" w:cstheme="majorBidi"/>
          <w:sz w:val="30"/>
          <w:szCs w:val="30"/>
        </w:rPr>
        <w:t xml:space="preserve">Share Swap) </w:t>
      </w:r>
      <w:r w:rsidRPr="00903FD6">
        <w:rPr>
          <w:rFonts w:asciiTheme="majorBidi" w:hAnsiTheme="majorBidi" w:cstheme="majorBidi"/>
          <w:sz w:val="30"/>
          <w:szCs w:val="30"/>
          <w:cs/>
        </w:rPr>
        <w:t>เป็นจำนวนเงิน</w:t>
      </w:r>
      <w:r w:rsidR="00F46E04"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="00C20C7C" w:rsidRPr="00903FD6">
        <w:rPr>
          <w:rFonts w:asciiTheme="majorBidi" w:hAnsiTheme="majorBidi" w:cstheme="majorBidi"/>
          <w:sz w:val="30"/>
          <w:szCs w:val="30"/>
        </w:rPr>
        <w:t>32</w:t>
      </w:r>
      <w:r w:rsidR="00F46E04" w:rsidRPr="00903FD6">
        <w:rPr>
          <w:rFonts w:asciiTheme="majorBidi" w:hAnsiTheme="majorBidi" w:cstheme="majorBidi"/>
          <w:sz w:val="30"/>
          <w:szCs w:val="30"/>
        </w:rPr>
        <w:t>,</w:t>
      </w:r>
      <w:r w:rsidR="00C20C7C" w:rsidRPr="00903FD6">
        <w:rPr>
          <w:rFonts w:asciiTheme="majorBidi" w:hAnsiTheme="majorBidi" w:cstheme="majorBidi"/>
          <w:sz w:val="30"/>
          <w:szCs w:val="30"/>
        </w:rPr>
        <w:t>916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 ล้านบาท เป็นจำนวนเงินรวม</w:t>
      </w:r>
      <w:r w:rsidR="00F46E04"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="00C20C7C" w:rsidRPr="00903FD6">
        <w:rPr>
          <w:rFonts w:asciiTheme="majorBidi" w:hAnsiTheme="majorBidi" w:cstheme="majorBidi"/>
          <w:sz w:val="30"/>
          <w:szCs w:val="30"/>
        </w:rPr>
        <w:t>55</w:t>
      </w:r>
      <w:r w:rsidR="00F46E04" w:rsidRPr="00903FD6">
        <w:rPr>
          <w:rFonts w:asciiTheme="majorBidi" w:hAnsiTheme="majorBidi" w:cstheme="majorBidi"/>
          <w:sz w:val="30"/>
          <w:szCs w:val="30"/>
        </w:rPr>
        <w:t>,</w:t>
      </w:r>
      <w:r w:rsidR="00C20C7C" w:rsidRPr="00903FD6">
        <w:rPr>
          <w:rFonts w:asciiTheme="majorBidi" w:hAnsiTheme="majorBidi" w:cstheme="majorBidi"/>
          <w:sz w:val="30"/>
          <w:szCs w:val="30"/>
        </w:rPr>
        <w:t>902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3A1AB5">
        <w:rPr>
          <w:rFonts w:asciiTheme="majorBidi" w:hAnsiTheme="majorBidi" w:cstheme="majorBidi"/>
          <w:sz w:val="30"/>
          <w:szCs w:val="30"/>
        </w:rPr>
        <w:t xml:space="preserve"> 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 ก่อนหักค่าใช้จ่ายที่เกี่ยวข้องกับการเสนอขายหุ้นใหม่ต่อประชาชนทั่วไปเป็นครั้งแรก หุ้นของบริษัทเริ่มการซื้อขายในตลาดหลักทรัพย์แห่งประเทศไทยในวันที่ </w:t>
      </w:r>
      <w:r w:rsidR="00C20C7C" w:rsidRPr="00903FD6">
        <w:rPr>
          <w:rFonts w:asciiTheme="majorBidi" w:hAnsiTheme="majorBidi" w:cstheme="majorBidi"/>
          <w:sz w:val="30"/>
          <w:szCs w:val="30"/>
        </w:rPr>
        <w:t>20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C20C7C" w:rsidRPr="00903FD6">
        <w:rPr>
          <w:rFonts w:asciiTheme="majorBidi" w:hAnsiTheme="majorBidi" w:cstheme="majorBidi"/>
          <w:sz w:val="30"/>
          <w:szCs w:val="30"/>
        </w:rPr>
        <w:t>2563</w:t>
      </w:r>
    </w:p>
    <w:p w14:paraId="18673C26" w14:textId="77777777" w:rsidR="00C92A0F" w:rsidRPr="00903FD6" w:rsidRDefault="00C92A0F" w:rsidP="00C92A0F">
      <w:pPr>
        <w:tabs>
          <w:tab w:val="clear" w:pos="454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F94B727" w14:textId="585C93A4" w:rsidR="00D275D6" w:rsidRPr="00903FD6" w:rsidRDefault="00C92A0F" w:rsidP="00C92A0F">
      <w:pPr>
        <w:tabs>
          <w:tab w:val="clear" w:pos="454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03FD6">
        <w:rPr>
          <w:rFonts w:asciiTheme="majorBidi" w:hAnsiTheme="majorBidi" w:cstheme="majorBidi"/>
          <w:sz w:val="30"/>
          <w:szCs w:val="30"/>
          <w:cs/>
        </w:rPr>
        <w:t>ค่าใช้จ่ายที่เกี่ยวข้องโดยตรงกับการเสนอขายหุ้นจำนวน</w:t>
      </w:r>
      <w:r w:rsidR="00F46E04"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="00C20C7C" w:rsidRPr="00903FD6">
        <w:rPr>
          <w:rFonts w:asciiTheme="majorBidi" w:hAnsiTheme="majorBidi" w:cstheme="majorBidi"/>
          <w:sz w:val="30"/>
          <w:szCs w:val="30"/>
        </w:rPr>
        <w:t>781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 ล้านบาท แสดงหักจากส่วนเกินมูลค่าหุ้นที่ได้รับจากการเสนอขายหุ้นใหม่แก่ผู้ลงทุน ทำให้ส่วนเกินมูลค่าหุ้นมีจำนวนคงเหลือสุทธิเป็นจำนวน</w:t>
      </w:r>
      <w:r w:rsidR="00F46E04"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="00C20C7C" w:rsidRPr="00903FD6">
        <w:rPr>
          <w:rFonts w:asciiTheme="majorBidi" w:hAnsiTheme="majorBidi" w:cstheme="majorBidi"/>
          <w:sz w:val="30"/>
          <w:szCs w:val="30"/>
        </w:rPr>
        <w:t>53</w:t>
      </w:r>
      <w:r w:rsidR="00F46E04" w:rsidRPr="00903FD6">
        <w:rPr>
          <w:rFonts w:asciiTheme="majorBidi" w:hAnsiTheme="majorBidi" w:cstheme="majorBidi"/>
          <w:sz w:val="30"/>
          <w:szCs w:val="30"/>
        </w:rPr>
        <w:t>,</w:t>
      </w:r>
      <w:r w:rsidR="00C20C7C" w:rsidRPr="00903FD6">
        <w:rPr>
          <w:rFonts w:asciiTheme="majorBidi" w:hAnsiTheme="majorBidi" w:cstheme="majorBidi"/>
          <w:sz w:val="30"/>
          <w:szCs w:val="30"/>
        </w:rPr>
        <w:t>790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77042C7B" w14:textId="20452CC7" w:rsidR="008A555D" w:rsidRDefault="008A5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8D3879E" w14:textId="06066A28" w:rsidR="001C7B1C" w:rsidRDefault="001C7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F232506" w14:textId="1F9813C3" w:rsidR="001C7B1C" w:rsidRDefault="00194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/>
      </w:r>
    </w:p>
    <w:p w14:paraId="16592250" w14:textId="74862715" w:rsidR="001C7B1C" w:rsidRDefault="001C7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9965088" w14:textId="77777777" w:rsidR="001C7B1C" w:rsidRDefault="001C7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6043BB98" w14:textId="2C37E2CA" w:rsidR="00C92A0F" w:rsidRPr="00903FD6" w:rsidRDefault="00C92A0F" w:rsidP="00C92A0F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03FD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คำเสนอหุ้น</w:t>
      </w:r>
      <w:r w:rsidR="006450B4" w:rsidRPr="00903FD6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903FD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- บริษัท โรบินสัน จำกัด (มหาชน)</w:t>
      </w:r>
    </w:p>
    <w:p w14:paraId="27E52AC8" w14:textId="77777777" w:rsidR="00C92A0F" w:rsidRPr="00903FD6" w:rsidRDefault="00C92A0F" w:rsidP="00374503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3BD91F37" w14:textId="6F9FEA87" w:rsidR="006450B4" w:rsidRPr="00903FD6" w:rsidRDefault="006450B4" w:rsidP="006450B4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03FD6">
        <w:rPr>
          <w:rFonts w:asciiTheme="majorBidi" w:hAnsiTheme="majorBidi" w:cstheme="majorBidi"/>
          <w:sz w:val="30"/>
          <w:szCs w:val="30"/>
          <w:cs/>
        </w:rPr>
        <w:t>ในการประชุมคณะกรรมการของบริษัทเมื่อวันที่</w:t>
      </w:r>
      <w:r w:rsidRPr="00903FD6">
        <w:rPr>
          <w:rFonts w:asciiTheme="majorBidi" w:hAnsiTheme="majorBidi" w:cstheme="majorBidi"/>
          <w:sz w:val="30"/>
          <w:szCs w:val="30"/>
        </w:rPr>
        <w:t> </w:t>
      </w:r>
      <w:r w:rsidR="00C20C7C" w:rsidRPr="00903FD6">
        <w:rPr>
          <w:rFonts w:asciiTheme="majorBidi" w:hAnsiTheme="majorBidi" w:cstheme="majorBidi"/>
          <w:sz w:val="30"/>
          <w:szCs w:val="30"/>
        </w:rPr>
        <w:t>25</w:t>
      </w:r>
      <w:r w:rsidRPr="00903FD6">
        <w:rPr>
          <w:rFonts w:asciiTheme="majorBidi" w:hAnsiTheme="majorBidi" w:cstheme="majorBidi"/>
          <w:sz w:val="30"/>
          <w:szCs w:val="30"/>
        </w:rPr>
        <w:t> </w:t>
      </w:r>
      <w:r w:rsidRPr="00903FD6">
        <w:rPr>
          <w:rFonts w:asciiTheme="majorBidi" w:hAnsiTheme="majorBidi" w:cstheme="majorBidi"/>
          <w:sz w:val="30"/>
          <w:szCs w:val="30"/>
          <w:cs/>
        </w:rPr>
        <w:t>กรกฎาคม</w:t>
      </w:r>
      <w:r w:rsidRPr="00903FD6">
        <w:rPr>
          <w:rFonts w:asciiTheme="majorBidi" w:hAnsiTheme="majorBidi" w:cstheme="majorBidi"/>
          <w:sz w:val="30"/>
          <w:szCs w:val="30"/>
        </w:rPr>
        <w:t> </w:t>
      </w:r>
      <w:r w:rsidR="00C20C7C" w:rsidRPr="00903FD6">
        <w:rPr>
          <w:rFonts w:asciiTheme="majorBidi" w:hAnsiTheme="majorBidi" w:cstheme="majorBidi"/>
          <w:sz w:val="30"/>
          <w:szCs w:val="30"/>
        </w:rPr>
        <w:t>2562</w:t>
      </w:r>
      <w:r w:rsidRPr="00903FD6">
        <w:rPr>
          <w:rFonts w:asciiTheme="majorBidi" w:hAnsiTheme="majorBidi" w:cstheme="majorBidi"/>
          <w:sz w:val="30"/>
          <w:szCs w:val="30"/>
        </w:rPr>
        <w:t> </w:t>
      </w:r>
      <w:r w:rsidRPr="00903FD6">
        <w:rPr>
          <w:rFonts w:asciiTheme="majorBidi" w:hAnsiTheme="majorBidi" w:cstheme="majorBidi"/>
          <w:sz w:val="30"/>
          <w:szCs w:val="30"/>
          <w:cs/>
        </w:rPr>
        <w:t>เพื่อให้เป็นไปตามแผนการปรับโครงสร้างธุรกิจของบริษัทย่อยและบริษัทร่วม คณะกรรมการบริษัทมีมติให้บริษัททำคำเสนอซื้อหุ้นทั้งหมดของบริษัท</w:t>
      </w:r>
      <w:r w:rsidR="00634593" w:rsidRPr="00903FD6">
        <w:rPr>
          <w:rFonts w:asciiTheme="majorBidi" w:hAnsiTheme="majorBidi" w:cstheme="majorBidi"/>
          <w:sz w:val="30"/>
          <w:szCs w:val="30"/>
          <w:cs/>
        </w:rPr>
        <w:br/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โรบินสัน จำกัด (มหาชน) </w:t>
      </w:r>
      <w:r w:rsidRPr="00903FD6">
        <w:rPr>
          <w:rFonts w:asciiTheme="majorBidi" w:hAnsiTheme="majorBidi" w:cstheme="majorBidi"/>
          <w:sz w:val="30"/>
          <w:szCs w:val="30"/>
        </w:rPr>
        <w:t xml:space="preserve">(“ROBINS”) </w:t>
      </w:r>
      <w:r w:rsidRPr="00903FD6">
        <w:rPr>
          <w:rFonts w:asciiTheme="majorBidi" w:hAnsiTheme="majorBidi" w:cstheme="majorBidi"/>
          <w:sz w:val="30"/>
          <w:szCs w:val="30"/>
          <w:cs/>
        </w:rPr>
        <w:t>ที่ถือโดยผู้ถือหุ้นรายอื่น และจะเสนอซื้อหุ้นในราคาหุ้นละ</w:t>
      </w:r>
      <w:r w:rsidRPr="00903FD6">
        <w:rPr>
          <w:rFonts w:asciiTheme="majorBidi" w:hAnsiTheme="majorBidi" w:cstheme="majorBidi"/>
          <w:sz w:val="30"/>
          <w:szCs w:val="30"/>
        </w:rPr>
        <w:t> </w:t>
      </w:r>
      <w:r w:rsidR="00C20C7C" w:rsidRPr="00903FD6">
        <w:rPr>
          <w:rFonts w:asciiTheme="majorBidi" w:hAnsiTheme="majorBidi" w:cstheme="majorBidi"/>
          <w:sz w:val="30"/>
          <w:szCs w:val="30"/>
        </w:rPr>
        <w:t>66</w:t>
      </w:r>
      <w:r w:rsidRPr="00903FD6">
        <w:rPr>
          <w:rFonts w:asciiTheme="majorBidi" w:hAnsiTheme="majorBidi" w:cstheme="majorBidi"/>
          <w:sz w:val="30"/>
          <w:szCs w:val="30"/>
          <w:cs/>
        </w:rPr>
        <w:t>.</w:t>
      </w:r>
      <w:r w:rsidR="00C20C7C" w:rsidRPr="00903FD6">
        <w:rPr>
          <w:rFonts w:asciiTheme="majorBidi" w:hAnsiTheme="majorBidi" w:cstheme="majorBidi"/>
          <w:sz w:val="30"/>
          <w:szCs w:val="30"/>
        </w:rPr>
        <w:t>50</w:t>
      </w:r>
      <w:r w:rsidRPr="00903FD6">
        <w:rPr>
          <w:rFonts w:asciiTheme="majorBidi" w:hAnsiTheme="majorBidi" w:cstheme="majorBidi"/>
          <w:sz w:val="30"/>
          <w:szCs w:val="30"/>
        </w:rPr>
        <w:t> </w:t>
      </w:r>
      <w:r w:rsidRPr="00903FD6">
        <w:rPr>
          <w:rFonts w:asciiTheme="majorBidi" w:hAnsiTheme="majorBidi" w:cstheme="majorBidi"/>
          <w:sz w:val="30"/>
          <w:szCs w:val="30"/>
          <w:cs/>
        </w:rPr>
        <w:t>บาท โดยจะออกหุ้นสามัญเพิ่มทุนของบริษัทเพื่อชำระเป็นค่าตอบแทน</w:t>
      </w:r>
      <w:r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ราคาหุ้นสามัญเพิ่มทุนของบริษัทเท่ากับ </w:t>
      </w:r>
      <w:r w:rsidR="00C20C7C" w:rsidRPr="00903FD6">
        <w:rPr>
          <w:rFonts w:asciiTheme="majorBidi" w:hAnsiTheme="majorBidi" w:cstheme="majorBidi"/>
          <w:sz w:val="30"/>
          <w:szCs w:val="30"/>
        </w:rPr>
        <w:t>42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 บาท</w:t>
      </w:r>
      <w:r w:rsidR="00644625" w:rsidRPr="00903FD6">
        <w:rPr>
          <w:rFonts w:asciiTheme="majorBidi" w:hAnsiTheme="majorBidi" w:cstheme="majorBidi"/>
          <w:sz w:val="30"/>
          <w:szCs w:val="30"/>
        </w:rPr>
        <w:br/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ต่อหุ้น </w:t>
      </w:r>
    </w:p>
    <w:p w14:paraId="157F1FA2" w14:textId="77777777" w:rsidR="00566F90" w:rsidRPr="00903FD6" w:rsidRDefault="00566F90" w:rsidP="006450B4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52B274E" w14:textId="2F31B04C" w:rsidR="006450B4" w:rsidRPr="00903FD6" w:rsidRDefault="006450B4" w:rsidP="006450B4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03FD6">
        <w:rPr>
          <w:rFonts w:asciiTheme="majorBidi" w:hAnsiTheme="majorBidi" w:cstheme="majorBidi"/>
          <w:sz w:val="30"/>
          <w:szCs w:val="30"/>
          <w:cs/>
        </w:rPr>
        <w:t xml:space="preserve">ระยะเวลาในการรับซื้อหลักทรัพย์เริ่มตั้งแต่วันที่ </w:t>
      </w:r>
      <w:r w:rsidR="00C20C7C" w:rsidRPr="00903FD6">
        <w:rPr>
          <w:rFonts w:asciiTheme="majorBidi" w:hAnsiTheme="majorBidi" w:cstheme="majorBidi"/>
          <w:sz w:val="30"/>
          <w:szCs w:val="30"/>
        </w:rPr>
        <w:t>27</w:t>
      </w:r>
      <w:r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Pr="00903FD6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="00C20C7C" w:rsidRPr="00903FD6">
        <w:rPr>
          <w:rFonts w:asciiTheme="majorBidi" w:hAnsiTheme="majorBidi" w:cstheme="majorBidi"/>
          <w:sz w:val="30"/>
          <w:szCs w:val="30"/>
        </w:rPr>
        <w:t>2562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 ถึงวันที่ </w:t>
      </w:r>
      <w:r w:rsidR="00C20C7C" w:rsidRPr="00903FD6">
        <w:rPr>
          <w:rFonts w:asciiTheme="majorBidi" w:hAnsiTheme="majorBidi" w:cstheme="majorBidi"/>
          <w:sz w:val="30"/>
          <w:szCs w:val="30"/>
        </w:rPr>
        <w:t>3</w:t>
      </w:r>
      <w:r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C20C7C" w:rsidRPr="00903FD6">
        <w:rPr>
          <w:rFonts w:asciiTheme="majorBidi" w:hAnsiTheme="majorBidi" w:cstheme="majorBidi"/>
          <w:sz w:val="30"/>
          <w:szCs w:val="30"/>
        </w:rPr>
        <w:t>2563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 ภายหลังการทำ</w:t>
      </w:r>
      <w:r w:rsidR="00634593" w:rsidRPr="00903FD6">
        <w:rPr>
          <w:rFonts w:asciiTheme="majorBidi" w:hAnsiTheme="majorBidi" w:cstheme="majorBidi"/>
          <w:sz w:val="30"/>
          <w:szCs w:val="30"/>
          <w:cs/>
        </w:rPr>
        <w:br/>
      </w:r>
      <w:r w:rsidRPr="00903FD6">
        <w:rPr>
          <w:rFonts w:asciiTheme="majorBidi" w:hAnsiTheme="majorBidi" w:cstheme="majorBidi"/>
          <w:sz w:val="30"/>
          <w:szCs w:val="30"/>
          <w:cs/>
        </w:rPr>
        <w:t>คำเสนอซื้อหลักทรัพย์เสร็จสิ้น บริษัทซึ่งเป็นผู้ทำคำเสนอซื้อหลักทรัพย์ของ</w:t>
      </w:r>
      <w:r w:rsidRPr="00903FD6">
        <w:rPr>
          <w:rFonts w:asciiTheme="majorBidi" w:hAnsiTheme="majorBidi" w:cstheme="majorBidi"/>
          <w:sz w:val="30"/>
          <w:szCs w:val="30"/>
        </w:rPr>
        <w:t xml:space="preserve"> ROBINS 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ได้รับซื้อหุ้นที่มีผู้แสดงเจตนาขายไว้จำนวน </w:t>
      </w:r>
      <w:r w:rsidR="00C20C7C" w:rsidRPr="00903FD6">
        <w:rPr>
          <w:rFonts w:asciiTheme="majorBidi" w:hAnsiTheme="majorBidi" w:cstheme="majorBidi"/>
          <w:sz w:val="30"/>
          <w:szCs w:val="30"/>
        </w:rPr>
        <w:t>494</w:t>
      </w:r>
      <w:r w:rsidRPr="00903FD6">
        <w:rPr>
          <w:rFonts w:asciiTheme="majorBidi" w:hAnsiTheme="majorBidi" w:cstheme="majorBidi"/>
          <w:sz w:val="30"/>
          <w:szCs w:val="30"/>
        </w:rPr>
        <w:t>,</w:t>
      </w:r>
      <w:r w:rsidR="00C20C7C" w:rsidRPr="00903FD6">
        <w:rPr>
          <w:rFonts w:asciiTheme="majorBidi" w:hAnsiTheme="majorBidi" w:cstheme="majorBidi"/>
          <w:sz w:val="30"/>
          <w:szCs w:val="30"/>
        </w:rPr>
        <w:t>976</w:t>
      </w:r>
      <w:r w:rsidRPr="00903FD6">
        <w:rPr>
          <w:rFonts w:asciiTheme="majorBidi" w:hAnsiTheme="majorBidi" w:cstheme="majorBidi"/>
          <w:sz w:val="30"/>
          <w:szCs w:val="30"/>
        </w:rPr>
        <w:t>,</w:t>
      </w:r>
      <w:r w:rsidR="00C20C7C" w:rsidRPr="00903FD6">
        <w:rPr>
          <w:rFonts w:asciiTheme="majorBidi" w:hAnsiTheme="majorBidi" w:cstheme="majorBidi"/>
          <w:sz w:val="30"/>
          <w:szCs w:val="30"/>
        </w:rPr>
        <w:t>571</w:t>
      </w:r>
      <w:r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Pr="00903FD6">
        <w:rPr>
          <w:rFonts w:asciiTheme="majorBidi" w:hAnsiTheme="majorBidi" w:cstheme="majorBidi"/>
          <w:sz w:val="30"/>
          <w:szCs w:val="30"/>
          <w:cs/>
        </w:rPr>
        <w:t>หุ้น เป็นผลให้บริษัทมีเงินลงทุนในบริษัทย่อยและส่วนของผู้ถือหุ้นเพิ่มขึ้นเป็น</w:t>
      </w:r>
      <w:r w:rsidR="001C7B1C">
        <w:rPr>
          <w:rFonts w:asciiTheme="majorBidi" w:hAnsiTheme="majorBidi" w:cstheme="majorBidi"/>
          <w:sz w:val="30"/>
          <w:szCs w:val="30"/>
        </w:rPr>
        <w:t xml:space="preserve">      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จำนวนเงิน </w:t>
      </w:r>
      <w:r w:rsidR="00C20C7C" w:rsidRPr="00903FD6">
        <w:rPr>
          <w:rFonts w:asciiTheme="majorBidi" w:hAnsiTheme="majorBidi" w:cstheme="majorBidi"/>
          <w:sz w:val="30"/>
          <w:szCs w:val="30"/>
        </w:rPr>
        <w:t>32</w:t>
      </w:r>
      <w:r w:rsidRPr="00903FD6">
        <w:rPr>
          <w:rFonts w:asciiTheme="majorBidi" w:hAnsiTheme="majorBidi" w:cstheme="majorBidi"/>
          <w:sz w:val="30"/>
          <w:szCs w:val="30"/>
        </w:rPr>
        <w:t>,</w:t>
      </w:r>
      <w:r w:rsidR="00C20C7C" w:rsidRPr="00903FD6">
        <w:rPr>
          <w:rFonts w:asciiTheme="majorBidi" w:hAnsiTheme="majorBidi" w:cstheme="majorBidi"/>
          <w:sz w:val="30"/>
          <w:szCs w:val="30"/>
        </w:rPr>
        <w:t>916</w:t>
      </w:r>
      <w:r w:rsidR="008A5D48"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ล้านบาท สัดส่วนการถือหุ้นทางตรงใน </w:t>
      </w:r>
      <w:r w:rsidRPr="00903FD6">
        <w:rPr>
          <w:rFonts w:asciiTheme="majorBidi" w:hAnsiTheme="majorBidi" w:cstheme="majorBidi"/>
          <w:sz w:val="30"/>
          <w:szCs w:val="30"/>
        </w:rPr>
        <w:t xml:space="preserve">ROBINS 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เพิ่มขึ้นจากร้อยละ </w:t>
      </w:r>
      <w:r w:rsidR="00C20C7C" w:rsidRPr="00903FD6">
        <w:rPr>
          <w:rFonts w:asciiTheme="majorBidi" w:hAnsiTheme="majorBidi" w:cstheme="majorBidi"/>
          <w:sz w:val="30"/>
          <w:szCs w:val="30"/>
        </w:rPr>
        <w:t>27</w:t>
      </w:r>
      <w:r w:rsidRPr="00903FD6">
        <w:rPr>
          <w:rFonts w:asciiTheme="majorBidi" w:hAnsiTheme="majorBidi" w:cstheme="majorBidi"/>
          <w:sz w:val="30"/>
          <w:szCs w:val="30"/>
        </w:rPr>
        <w:t>.</w:t>
      </w:r>
      <w:r w:rsidR="00C20C7C" w:rsidRPr="00903FD6">
        <w:rPr>
          <w:rFonts w:asciiTheme="majorBidi" w:hAnsiTheme="majorBidi" w:cstheme="majorBidi"/>
          <w:sz w:val="30"/>
          <w:szCs w:val="30"/>
        </w:rPr>
        <w:t>75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 เป็นร้อยละ </w:t>
      </w:r>
      <w:r w:rsidR="00C20C7C" w:rsidRPr="00903FD6">
        <w:rPr>
          <w:rFonts w:asciiTheme="majorBidi" w:hAnsiTheme="majorBidi" w:cstheme="majorBidi"/>
          <w:sz w:val="30"/>
          <w:szCs w:val="30"/>
        </w:rPr>
        <w:t>72</w:t>
      </w:r>
      <w:r w:rsidRPr="00903FD6">
        <w:rPr>
          <w:rFonts w:asciiTheme="majorBidi" w:hAnsiTheme="majorBidi" w:cstheme="majorBidi"/>
          <w:sz w:val="30"/>
          <w:szCs w:val="30"/>
        </w:rPr>
        <w:t>.</w:t>
      </w:r>
      <w:r w:rsidR="00C20C7C" w:rsidRPr="00903FD6">
        <w:rPr>
          <w:rFonts w:asciiTheme="majorBidi" w:hAnsiTheme="majorBidi" w:cstheme="majorBidi"/>
          <w:sz w:val="30"/>
          <w:szCs w:val="30"/>
        </w:rPr>
        <w:t>31</w:t>
      </w:r>
      <w:r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และสัดส่วนการถือหุ้นทางอ้อมใน </w:t>
      </w:r>
      <w:r w:rsidRPr="00903FD6">
        <w:rPr>
          <w:rFonts w:asciiTheme="majorBidi" w:hAnsiTheme="majorBidi" w:cstheme="majorBidi"/>
          <w:sz w:val="30"/>
          <w:szCs w:val="30"/>
        </w:rPr>
        <w:t xml:space="preserve">ROBINS 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เพิ่มขึ้นจากร้อยละ </w:t>
      </w:r>
      <w:r w:rsidR="00C20C7C" w:rsidRPr="00903FD6">
        <w:rPr>
          <w:rFonts w:asciiTheme="majorBidi" w:hAnsiTheme="majorBidi" w:cstheme="majorBidi"/>
          <w:sz w:val="30"/>
          <w:szCs w:val="30"/>
        </w:rPr>
        <w:t>53</w:t>
      </w:r>
      <w:r w:rsidRPr="00903FD6">
        <w:rPr>
          <w:rFonts w:asciiTheme="majorBidi" w:hAnsiTheme="majorBidi" w:cstheme="majorBidi"/>
          <w:sz w:val="30"/>
          <w:szCs w:val="30"/>
        </w:rPr>
        <w:t>.</w:t>
      </w:r>
      <w:r w:rsidR="00C20C7C" w:rsidRPr="00903FD6">
        <w:rPr>
          <w:rFonts w:asciiTheme="majorBidi" w:hAnsiTheme="majorBidi" w:cstheme="majorBidi"/>
          <w:sz w:val="30"/>
          <w:szCs w:val="30"/>
        </w:rPr>
        <w:t>82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 เป็นร้อยละ </w:t>
      </w:r>
      <w:r w:rsidR="00C20C7C" w:rsidRPr="00903FD6">
        <w:rPr>
          <w:rFonts w:asciiTheme="majorBidi" w:hAnsiTheme="majorBidi" w:cstheme="majorBidi"/>
          <w:sz w:val="30"/>
          <w:szCs w:val="30"/>
        </w:rPr>
        <w:t>98</w:t>
      </w:r>
      <w:r w:rsidRPr="00903FD6">
        <w:rPr>
          <w:rFonts w:asciiTheme="majorBidi" w:hAnsiTheme="majorBidi" w:cstheme="majorBidi"/>
          <w:sz w:val="30"/>
          <w:szCs w:val="30"/>
        </w:rPr>
        <w:t>.</w:t>
      </w:r>
      <w:r w:rsidR="00C20C7C" w:rsidRPr="00903FD6">
        <w:rPr>
          <w:rFonts w:asciiTheme="majorBidi" w:hAnsiTheme="majorBidi" w:cstheme="majorBidi"/>
          <w:sz w:val="30"/>
          <w:szCs w:val="30"/>
        </w:rPr>
        <w:t>39</w:t>
      </w:r>
      <w:r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Pr="00903FD6">
        <w:rPr>
          <w:rFonts w:asciiTheme="majorBidi" w:hAnsiTheme="majorBidi" w:cstheme="majorBidi"/>
          <w:sz w:val="30"/>
          <w:szCs w:val="30"/>
          <w:cs/>
        </w:rPr>
        <w:t>ของจำนวนหุ้นที่ออกและจำหน่ายของบริษัท</w:t>
      </w:r>
    </w:p>
    <w:p w14:paraId="2E75D172" w14:textId="77777777" w:rsidR="00CD6E91" w:rsidRPr="00903FD6" w:rsidRDefault="00CD6E91" w:rsidP="009902C3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B6C7937" w14:textId="5BCA3315" w:rsidR="00CD6E91" w:rsidRPr="00903FD6" w:rsidRDefault="008A5D48" w:rsidP="009902C3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03FD6">
        <w:rPr>
          <w:rFonts w:asciiTheme="majorBidi" w:hAnsiTheme="majorBidi" w:cstheme="majorBidi"/>
          <w:sz w:val="30"/>
          <w:szCs w:val="30"/>
          <w:cs/>
        </w:rPr>
        <w:t xml:space="preserve">มูลค่าตามบัญชีของสินทรัพย์สุทธิของ </w:t>
      </w:r>
      <w:r w:rsidRPr="00903FD6">
        <w:rPr>
          <w:rFonts w:asciiTheme="majorBidi" w:hAnsiTheme="majorBidi" w:cstheme="majorBidi"/>
          <w:sz w:val="30"/>
          <w:szCs w:val="30"/>
        </w:rPr>
        <w:t xml:space="preserve">ROBINS </w:t>
      </w:r>
      <w:r w:rsidRPr="00903FD6">
        <w:rPr>
          <w:rFonts w:asciiTheme="majorBidi" w:hAnsiTheme="majorBidi" w:cstheme="majorBidi"/>
          <w:sz w:val="30"/>
          <w:szCs w:val="30"/>
          <w:cs/>
        </w:rPr>
        <w:t>ในงบการเงินของกลุ่มบริษัท ณ วันที่ซื้อมีจำนวน</w:t>
      </w:r>
      <w:r w:rsidR="00F46E04"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="00C20C7C" w:rsidRPr="00903FD6">
        <w:rPr>
          <w:rFonts w:asciiTheme="majorBidi" w:hAnsiTheme="majorBidi" w:cstheme="majorBidi"/>
          <w:sz w:val="30"/>
          <w:szCs w:val="30"/>
        </w:rPr>
        <w:t>19</w:t>
      </w:r>
      <w:r w:rsidR="00F46E04" w:rsidRPr="00903FD6">
        <w:rPr>
          <w:rFonts w:asciiTheme="majorBidi" w:hAnsiTheme="majorBidi" w:cstheme="majorBidi"/>
          <w:sz w:val="30"/>
          <w:szCs w:val="30"/>
        </w:rPr>
        <w:t>,</w:t>
      </w:r>
      <w:r w:rsidR="00C20C7C" w:rsidRPr="00903FD6">
        <w:rPr>
          <w:rFonts w:asciiTheme="majorBidi" w:hAnsiTheme="majorBidi" w:cstheme="majorBidi"/>
          <w:sz w:val="30"/>
          <w:szCs w:val="30"/>
        </w:rPr>
        <w:t>173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 ล้านบาท กลุ่มบริษัทรับรู้ส่วนได้เสียที่ไม่มีอำนาจควบคุมลดลง </w:t>
      </w:r>
      <w:r w:rsidR="00C20C7C" w:rsidRPr="00903FD6">
        <w:rPr>
          <w:rFonts w:asciiTheme="majorBidi" w:hAnsiTheme="majorBidi" w:cstheme="majorBidi"/>
          <w:sz w:val="30"/>
          <w:szCs w:val="30"/>
        </w:rPr>
        <w:t>11</w:t>
      </w:r>
      <w:r w:rsidR="00F46E04" w:rsidRPr="00903FD6">
        <w:rPr>
          <w:rFonts w:asciiTheme="majorBidi" w:hAnsiTheme="majorBidi" w:cstheme="majorBidi"/>
          <w:sz w:val="30"/>
          <w:szCs w:val="30"/>
        </w:rPr>
        <w:t>,</w:t>
      </w:r>
      <w:r w:rsidR="00C20C7C" w:rsidRPr="00903FD6">
        <w:rPr>
          <w:rFonts w:asciiTheme="majorBidi" w:hAnsiTheme="majorBidi" w:cstheme="majorBidi"/>
          <w:sz w:val="30"/>
          <w:szCs w:val="30"/>
        </w:rPr>
        <w:t>036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 ล้านบาทและส่วนได้เสียอื่นลดลง</w:t>
      </w:r>
      <w:r w:rsidR="00F46E04"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="00C20C7C" w:rsidRPr="00903FD6">
        <w:rPr>
          <w:rFonts w:asciiTheme="majorBidi" w:hAnsiTheme="majorBidi" w:cstheme="majorBidi"/>
          <w:sz w:val="30"/>
          <w:szCs w:val="30"/>
        </w:rPr>
        <w:t>21</w:t>
      </w:r>
      <w:r w:rsidR="00F46E04" w:rsidRPr="00903FD6">
        <w:rPr>
          <w:rFonts w:asciiTheme="majorBidi" w:hAnsiTheme="majorBidi" w:cstheme="majorBidi"/>
          <w:sz w:val="30"/>
          <w:szCs w:val="30"/>
        </w:rPr>
        <w:t>,</w:t>
      </w:r>
      <w:r w:rsidR="00C20C7C" w:rsidRPr="00903FD6">
        <w:rPr>
          <w:rFonts w:asciiTheme="majorBidi" w:hAnsiTheme="majorBidi" w:cstheme="majorBidi"/>
          <w:sz w:val="30"/>
          <w:szCs w:val="30"/>
        </w:rPr>
        <w:t>880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295213DB" w14:textId="77777777" w:rsidR="00CD6E91" w:rsidRPr="00903FD6" w:rsidRDefault="00CD6E91" w:rsidP="009902C3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6FE8F72" w14:textId="1B731750" w:rsidR="001404A4" w:rsidRPr="00903FD6" w:rsidRDefault="00612516" w:rsidP="009902C3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  <w:sectPr w:rsidR="001404A4" w:rsidRPr="00903FD6" w:rsidSect="002D7044">
          <w:headerReference w:type="even" r:id="rId14"/>
          <w:headerReference w:type="default" r:id="rId15"/>
          <w:headerReference w:type="first" r:id="rId16"/>
          <w:footerReference w:type="first" r:id="rId17"/>
          <w:type w:val="nextColumn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  <w:r w:rsidRPr="00903FD6">
        <w:rPr>
          <w:rFonts w:asciiTheme="majorBidi" w:hAnsiTheme="majorBidi" w:cstheme="majorBidi"/>
          <w:sz w:val="30"/>
          <w:szCs w:val="30"/>
        </w:rPr>
        <w:br w:type="page"/>
      </w:r>
    </w:p>
    <w:p w14:paraId="2AAD6544" w14:textId="025D3A13" w:rsidR="00DC5556" w:rsidRPr="00903FD6" w:rsidRDefault="00804175" w:rsidP="007819E7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903FD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ส่วนงาน</w:t>
      </w:r>
      <w:r w:rsidR="004230AE" w:rsidRPr="00903FD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ดำเนินงาน</w:t>
      </w:r>
      <w:r w:rsidR="00472CA7" w:rsidRPr="00903FD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และการจำแนกรายได้</w:t>
      </w:r>
    </w:p>
    <w:p w14:paraId="4D89ACEA" w14:textId="76E34CF4" w:rsidR="00011D05" w:rsidRDefault="00011D05" w:rsidP="00011D05">
      <w:pPr>
        <w:rPr>
          <w:rFonts w:asciiTheme="majorBidi" w:hAnsiTheme="majorBidi" w:cs="Angsana New"/>
          <w:sz w:val="30"/>
          <w:szCs w:val="30"/>
          <w:cs/>
          <w:lang w:val="th-TH"/>
        </w:rPr>
      </w:pPr>
    </w:p>
    <w:tbl>
      <w:tblPr>
        <w:tblW w:w="1356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98"/>
        <w:gridCol w:w="913"/>
        <w:gridCol w:w="258"/>
        <w:gridCol w:w="938"/>
        <w:gridCol w:w="274"/>
        <w:gridCol w:w="911"/>
        <w:gridCol w:w="7"/>
        <w:gridCol w:w="267"/>
        <w:gridCol w:w="7"/>
        <w:gridCol w:w="916"/>
        <w:gridCol w:w="274"/>
        <w:gridCol w:w="915"/>
        <w:gridCol w:w="246"/>
        <w:gridCol w:w="28"/>
        <w:gridCol w:w="916"/>
        <w:gridCol w:w="252"/>
        <w:gridCol w:w="23"/>
        <w:gridCol w:w="917"/>
        <w:gridCol w:w="274"/>
        <w:gridCol w:w="918"/>
        <w:gridCol w:w="14"/>
      </w:tblGrid>
      <w:tr w:rsidR="00102BEB" w:rsidRPr="00DD7702" w14:paraId="7C44D269" w14:textId="77777777" w:rsidTr="000A3A1D">
        <w:trPr>
          <w:trHeight w:val="74"/>
          <w:tblHeader/>
        </w:trPr>
        <w:tc>
          <w:tcPr>
            <w:tcW w:w="4298" w:type="dxa"/>
            <w:vAlign w:val="bottom"/>
          </w:tcPr>
          <w:p w14:paraId="1215C330" w14:textId="01D0C29D" w:rsidR="00102BEB" w:rsidRPr="00DD7702" w:rsidRDefault="00102BEB" w:rsidP="0018388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268" w:type="dxa"/>
            <w:gridSpan w:val="20"/>
          </w:tcPr>
          <w:p w14:paraId="6C470983" w14:textId="6A8120FA" w:rsidR="00102BEB" w:rsidRPr="00102BEB" w:rsidRDefault="00102BEB" w:rsidP="001838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102BE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งบการเงินรวม</w:t>
            </w:r>
          </w:p>
        </w:tc>
      </w:tr>
      <w:tr w:rsidR="00102BEB" w:rsidRPr="00DD7702" w14:paraId="10096554" w14:textId="77777777" w:rsidTr="000A3A1D">
        <w:trPr>
          <w:trHeight w:val="74"/>
          <w:tblHeader/>
        </w:trPr>
        <w:tc>
          <w:tcPr>
            <w:tcW w:w="4298" w:type="dxa"/>
            <w:vAlign w:val="bottom"/>
          </w:tcPr>
          <w:p w14:paraId="42592F31" w14:textId="5822ADC0" w:rsidR="00102BEB" w:rsidRPr="00DD7702" w:rsidRDefault="00102BEB" w:rsidP="005A123E">
            <w:pPr>
              <w:ind w:hanging="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109" w:type="dxa"/>
            <w:gridSpan w:val="3"/>
          </w:tcPr>
          <w:p w14:paraId="727447B6" w14:textId="77777777" w:rsidR="00102BEB" w:rsidRPr="00DD7702" w:rsidRDefault="00102BEB" w:rsidP="008A555D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D77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แฟชั่น</w:t>
            </w:r>
          </w:p>
        </w:tc>
        <w:tc>
          <w:tcPr>
            <w:tcW w:w="274" w:type="dxa"/>
          </w:tcPr>
          <w:p w14:paraId="71EFF3F2" w14:textId="77777777" w:rsidR="00102BEB" w:rsidRPr="00DD7702" w:rsidRDefault="00102BEB" w:rsidP="008A55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108" w:type="dxa"/>
            <w:gridSpan w:val="5"/>
          </w:tcPr>
          <w:p w14:paraId="1D6E7B3C" w14:textId="77777777" w:rsidR="00102BEB" w:rsidRPr="00DD7702" w:rsidRDefault="00102BEB" w:rsidP="008A55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D770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ฟู้ดโปรดักส์</w:t>
            </w:r>
          </w:p>
        </w:tc>
        <w:tc>
          <w:tcPr>
            <w:tcW w:w="274" w:type="dxa"/>
          </w:tcPr>
          <w:p w14:paraId="327A6B10" w14:textId="77777777" w:rsidR="00102BEB" w:rsidRPr="00DD7702" w:rsidRDefault="00102BEB" w:rsidP="008A55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105" w:type="dxa"/>
            <w:gridSpan w:val="4"/>
          </w:tcPr>
          <w:p w14:paraId="1D6A1C7B" w14:textId="77777777" w:rsidR="00102BEB" w:rsidRPr="00DD7702" w:rsidRDefault="00102BEB" w:rsidP="008A55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D770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ฮาร์ดไลน์</w:t>
            </w:r>
          </w:p>
        </w:tc>
        <w:tc>
          <w:tcPr>
            <w:tcW w:w="252" w:type="dxa"/>
          </w:tcPr>
          <w:p w14:paraId="093236FC" w14:textId="77777777" w:rsidR="00102BEB" w:rsidRPr="00DD7702" w:rsidRDefault="00102BEB" w:rsidP="008A55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146" w:type="dxa"/>
            <w:gridSpan w:val="5"/>
          </w:tcPr>
          <w:p w14:paraId="66742056" w14:textId="77777777" w:rsidR="00102BEB" w:rsidRPr="00DD7702" w:rsidRDefault="00102BEB" w:rsidP="008A55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DD77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</w:tr>
      <w:tr w:rsidR="00102BEB" w:rsidRPr="00DD7702" w14:paraId="525CFC70" w14:textId="77777777" w:rsidTr="000A3A1D">
        <w:trPr>
          <w:gridAfter w:val="1"/>
          <w:wAfter w:w="14" w:type="dxa"/>
          <w:trHeight w:val="74"/>
          <w:tblHeader/>
        </w:trPr>
        <w:tc>
          <w:tcPr>
            <w:tcW w:w="4298" w:type="dxa"/>
            <w:vAlign w:val="bottom"/>
          </w:tcPr>
          <w:p w14:paraId="5380F213" w14:textId="67558D82" w:rsidR="00102BEB" w:rsidRPr="00DD7702" w:rsidRDefault="00102BEB" w:rsidP="005A123E">
            <w:pPr>
              <w:ind w:left="-20" w:hanging="2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DD770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สาม</w:t>
            </w:r>
            <w:r w:rsidRPr="00DD770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เดือนสิ้นสุดวันที่</w:t>
            </w:r>
            <w:r w:rsidRPr="00DD770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13" w:type="dxa"/>
          </w:tcPr>
          <w:p w14:paraId="14D3A357" w14:textId="6950255F" w:rsidR="00102BEB" w:rsidRPr="00DD7702" w:rsidRDefault="00102BEB" w:rsidP="008A555D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D770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258" w:type="dxa"/>
          </w:tcPr>
          <w:p w14:paraId="162DEB51" w14:textId="77777777" w:rsidR="00102BEB" w:rsidRPr="00DD7702" w:rsidRDefault="00102BEB" w:rsidP="008A55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38" w:type="dxa"/>
          </w:tcPr>
          <w:p w14:paraId="7AA94A6E" w14:textId="72281A32" w:rsidR="00102BEB" w:rsidRPr="00DD7702" w:rsidRDefault="00102BEB" w:rsidP="008A55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D770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274" w:type="dxa"/>
          </w:tcPr>
          <w:p w14:paraId="4B994D27" w14:textId="77777777" w:rsidR="00102BEB" w:rsidRPr="00DD7702" w:rsidRDefault="00102BEB" w:rsidP="008A55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18" w:type="dxa"/>
            <w:gridSpan w:val="2"/>
          </w:tcPr>
          <w:p w14:paraId="5331C049" w14:textId="52C7973A" w:rsidR="00102BEB" w:rsidRPr="00DD7702" w:rsidRDefault="00102BEB" w:rsidP="008A555D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D770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274" w:type="dxa"/>
            <w:gridSpan w:val="2"/>
          </w:tcPr>
          <w:p w14:paraId="36AA98AC" w14:textId="77777777" w:rsidR="00102BEB" w:rsidRPr="00DD7702" w:rsidRDefault="00102BEB" w:rsidP="008A55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16" w:type="dxa"/>
          </w:tcPr>
          <w:p w14:paraId="49AFC464" w14:textId="275BE58F" w:rsidR="00102BEB" w:rsidRPr="00DD7702" w:rsidRDefault="00102BEB" w:rsidP="008A55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D770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274" w:type="dxa"/>
          </w:tcPr>
          <w:p w14:paraId="770E1C39" w14:textId="77777777" w:rsidR="00102BEB" w:rsidRPr="00DD7702" w:rsidRDefault="00102BEB" w:rsidP="008A55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15" w:type="dxa"/>
          </w:tcPr>
          <w:p w14:paraId="735DA61F" w14:textId="0BB2B7A7" w:rsidR="00102BEB" w:rsidRPr="00DD7702" w:rsidRDefault="00102BEB" w:rsidP="008A555D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D770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274" w:type="dxa"/>
            <w:gridSpan w:val="2"/>
          </w:tcPr>
          <w:p w14:paraId="6ABAF75C" w14:textId="77777777" w:rsidR="00102BEB" w:rsidRPr="00DD7702" w:rsidRDefault="00102BEB" w:rsidP="008A55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16" w:type="dxa"/>
          </w:tcPr>
          <w:p w14:paraId="21B06741" w14:textId="39E6C897" w:rsidR="00102BEB" w:rsidRPr="00DD7702" w:rsidRDefault="00102BEB" w:rsidP="008A55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D770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252" w:type="dxa"/>
          </w:tcPr>
          <w:p w14:paraId="1755C9CF" w14:textId="77777777" w:rsidR="00102BEB" w:rsidRPr="00DD7702" w:rsidRDefault="00102BEB" w:rsidP="008A55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40" w:type="dxa"/>
            <w:gridSpan w:val="2"/>
          </w:tcPr>
          <w:p w14:paraId="512BBF53" w14:textId="5EF4B00D" w:rsidR="00102BEB" w:rsidRPr="00DD7702" w:rsidRDefault="00102BEB" w:rsidP="008A555D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D770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274" w:type="dxa"/>
          </w:tcPr>
          <w:p w14:paraId="1657A4AD" w14:textId="77777777" w:rsidR="00102BEB" w:rsidRPr="00DD7702" w:rsidRDefault="00102BEB" w:rsidP="008A55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18" w:type="dxa"/>
          </w:tcPr>
          <w:p w14:paraId="3B554C4D" w14:textId="28B5B102" w:rsidR="00102BEB" w:rsidRPr="00DD7702" w:rsidRDefault="00102BEB" w:rsidP="008A55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D770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</w:tr>
      <w:tr w:rsidR="00102BEB" w:rsidRPr="00DD7702" w14:paraId="1FD29369" w14:textId="77777777" w:rsidTr="000A3A1D">
        <w:trPr>
          <w:trHeight w:val="382"/>
        </w:trPr>
        <w:tc>
          <w:tcPr>
            <w:tcW w:w="4298" w:type="dxa"/>
            <w:vAlign w:val="bottom"/>
          </w:tcPr>
          <w:p w14:paraId="1F1C0AAA" w14:textId="7024B717" w:rsidR="00102BEB" w:rsidRPr="00DD7702" w:rsidRDefault="00102BEB" w:rsidP="005A123E">
            <w:pPr>
              <w:ind w:left="72" w:right="-115" w:hanging="2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268" w:type="dxa"/>
            <w:gridSpan w:val="20"/>
          </w:tcPr>
          <w:p w14:paraId="5ACA5959" w14:textId="0D7F0ADD" w:rsidR="00102BEB" w:rsidRPr="00E1593B" w:rsidRDefault="00102BEB" w:rsidP="00102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right="-12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770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102BEB" w:rsidRPr="00DD7702" w14:paraId="54F6D4E8" w14:textId="77777777" w:rsidTr="000A3A1D">
        <w:trPr>
          <w:gridAfter w:val="1"/>
          <w:wAfter w:w="14" w:type="dxa"/>
          <w:trHeight w:val="402"/>
        </w:trPr>
        <w:tc>
          <w:tcPr>
            <w:tcW w:w="4298" w:type="dxa"/>
            <w:vAlign w:val="bottom"/>
          </w:tcPr>
          <w:p w14:paraId="5A202C31" w14:textId="18ABE90F" w:rsidR="00102BEB" w:rsidRPr="00102BEB" w:rsidRDefault="00102BEB" w:rsidP="000A3A1D">
            <w:pPr>
              <w:ind w:right="-115" w:hanging="1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  <w:r w:rsidRPr="00102BE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ข้อมูลตามส่วนดำเนินงาน</w:t>
            </w:r>
          </w:p>
        </w:tc>
        <w:tc>
          <w:tcPr>
            <w:tcW w:w="913" w:type="dxa"/>
          </w:tcPr>
          <w:p w14:paraId="1F4C3F40" w14:textId="77777777" w:rsidR="00102BEB" w:rsidRPr="00E1593B" w:rsidRDefault="00102BEB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</w:tcPr>
          <w:p w14:paraId="4B233FDC" w14:textId="77777777" w:rsidR="00102BEB" w:rsidRPr="00E1593B" w:rsidRDefault="00102BEB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8" w:type="dxa"/>
          </w:tcPr>
          <w:p w14:paraId="2255AAF3" w14:textId="3E85F0E6" w:rsidR="00102BEB" w:rsidRPr="00E1593B" w:rsidRDefault="00102BEB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</w:tcPr>
          <w:p w14:paraId="4B8BDF74" w14:textId="77777777" w:rsidR="00102BEB" w:rsidRPr="00E1593B" w:rsidRDefault="00102BEB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gridSpan w:val="2"/>
          </w:tcPr>
          <w:p w14:paraId="5008414D" w14:textId="77777777" w:rsidR="00102BEB" w:rsidRPr="00E1593B" w:rsidRDefault="00102BEB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  <w:gridSpan w:val="2"/>
          </w:tcPr>
          <w:p w14:paraId="67BE10D8" w14:textId="77777777" w:rsidR="00102BEB" w:rsidRPr="00E1593B" w:rsidRDefault="00102BEB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01992190" w14:textId="554B22E1" w:rsidR="00102BEB" w:rsidRPr="00E1593B" w:rsidRDefault="00102BEB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</w:tcPr>
          <w:p w14:paraId="6AA944C9" w14:textId="77777777" w:rsidR="00102BEB" w:rsidRPr="00E1593B" w:rsidRDefault="00102BEB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dxa"/>
          </w:tcPr>
          <w:p w14:paraId="7AC0CB0D" w14:textId="77777777" w:rsidR="00102BEB" w:rsidRPr="00E1593B" w:rsidRDefault="00102BEB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  <w:gridSpan w:val="2"/>
          </w:tcPr>
          <w:p w14:paraId="513ABCF0" w14:textId="77777777" w:rsidR="00102BEB" w:rsidRPr="00E1593B" w:rsidRDefault="00102BEB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556F2FE8" w14:textId="2BF0F09B" w:rsidR="00102BEB" w:rsidRPr="00E1593B" w:rsidRDefault="00102BEB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258DC6A0" w14:textId="77777777" w:rsidR="00102BEB" w:rsidRPr="00E1593B" w:rsidRDefault="00102BEB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  <w:gridSpan w:val="2"/>
          </w:tcPr>
          <w:p w14:paraId="4B09BED1" w14:textId="77777777" w:rsidR="00102BEB" w:rsidRPr="00E1593B" w:rsidRDefault="00102BEB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</w:tcPr>
          <w:p w14:paraId="4FEA37D5" w14:textId="77777777" w:rsidR="00102BEB" w:rsidRPr="00E1593B" w:rsidRDefault="00102BEB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</w:tcPr>
          <w:p w14:paraId="676CD366" w14:textId="1C52B4DB" w:rsidR="00102BEB" w:rsidRPr="00E1593B" w:rsidRDefault="00102BEB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02BEB" w:rsidRPr="00DD7702" w14:paraId="521B18EC" w14:textId="77777777" w:rsidTr="000A3A1D">
        <w:trPr>
          <w:gridAfter w:val="1"/>
          <w:wAfter w:w="14" w:type="dxa"/>
          <w:trHeight w:val="371"/>
        </w:trPr>
        <w:tc>
          <w:tcPr>
            <w:tcW w:w="4298" w:type="dxa"/>
            <w:vAlign w:val="bottom"/>
            <w:hideMark/>
          </w:tcPr>
          <w:p w14:paraId="00E7FBE9" w14:textId="77777777" w:rsidR="00102BEB" w:rsidRPr="00DD7702" w:rsidRDefault="00102BEB" w:rsidP="00541873">
            <w:pPr>
              <w:ind w:left="-20" w:right="-115" w:hanging="2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D770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13" w:type="dxa"/>
          </w:tcPr>
          <w:p w14:paraId="5EB7C5C7" w14:textId="2480B210" w:rsidR="00102BEB" w:rsidRPr="00E1593B" w:rsidRDefault="00FB29B2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13,00</w:t>
            </w:r>
            <w:r w:rsidR="001C7B1C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58" w:type="dxa"/>
          </w:tcPr>
          <w:p w14:paraId="4B2B3C9C" w14:textId="77777777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8" w:type="dxa"/>
          </w:tcPr>
          <w:p w14:paraId="54C0FF64" w14:textId="1278C6D9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16,33</w:t>
            </w:r>
            <w:r w:rsidR="0005183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</w:t>
            </w: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274" w:type="dxa"/>
          </w:tcPr>
          <w:p w14:paraId="0B128D8D" w14:textId="77777777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gridSpan w:val="2"/>
          </w:tcPr>
          <w:p w14:paraId="61CD151D" w14:textId="278ED79B" w:rsidR="00102BEB" w:rsidRPr="00E1593B" w:rsidRDefault="00FB29B2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17,931</w:t>
            </w:r>
          </w:p>
        </w:tc>
        <w:tc>
          <w:tcPr>
            <w:tcW w:w="274" w:type="dxa"/>
            <w:gridSpan w:val="2"/>
          </w:tcPr>
          <w:p w14:paraId="13AFF0E6" w14:textId="77777777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5FB96897" w14:textId="5F36D94B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20,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255</w:t>
            </w: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274" w:type="dxa"/>
          </w:tcPr>
          <w:p w14:paraId="66EE5C2B" w14:textId="77777777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dxa"/>
          </w:tcPr>
          <w:p w14:paraId="6152CC5D" w14:textId="6388709B" w:rsidR="00102BEB" w:rsidRPr="00E1593B" w:rsidRDefault="00FB29B2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13,085</w:t>
            </w:r>
          </w:p>
        </w:tc>
        <w:tc>
          <w:tcPr>
            <w:tcW w:w="274" w:type="dxa"/>
            <w:gridSpan w:val="2"/>
          </w:tcPr>
          <w:p w14:paraId="4076F775" w14:textId="77777777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2F001E05" w14:textId="26667505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13,439 </w:t>
            </w:r>
          </w:p>
        </w:tc>
        <w:tc>
          <w:tcPr>
            <w:tcW w:w="252" w:type="dxa"/>
          </w:tcPr>
          <w:p w14:paraId="4B6C19A2" w14:textId="77777777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  <w:gridSpan w:val="2"/>
          </w:tcPr>
          <w:p w14:paraId="0D20273C" w14:textId="72C64500" w:rsidR="00102BEB" w:rsidRPr="00E1593B" w:rsidRDefault="00FB29B2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44,02</w:t>
            </w:r>
            <w:r w:rsidR="001C7B1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4" w:type="dxa"/>
          </w:tcPr>
          <w:p w14:paraId="258DD1EF" w14:textId="77777777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</w:tcPr>
          <w:p w14:paraId="4CBB8CF3" w14:textId="598290D2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50,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02</w:t>
            </w:r>
            <w:r w:rsidR="001C7B1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</w:t>
            </w: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</w:p>
        </w:tc>
      </w:tr>
      <w:tr w:rsidR="00102BEB" w:rsidRPr="00DD7702" w14:paraId="2C08CB50" w14:textId="77777777" w:rsidTr="000A3A1D">
        <w:trPr>
          <w:gridAfter w:val="1"/>
          <w:wAfter w:w="14" w:type="dxa"/>
          <w:trHeight w:val="382"/>
        </w:trPr>
        <w:tc>
          <w:tcPr>
            <w:tcW w:w="4298" w:type="dxa"/>
            <w:vAlign w:val="bottom"/>
            <w:hideMark/>
          </w:tcPr>
          <w:p w14:paraId="7497FCFC" w14:textId="77777777" w:rsidR="00102BEB" w:rsidRPr="00DD7702" w:rsidRDefault="00102BEB" w:rsidP="00541873">
            <w:pPr>
              <w:ind w:left="-20" w:right="-115" w:hanging="20"/>
              <w:rPr>
                <w:rFonts w:asciiTheme="majorBidi" w:hAnsiTheme="majorBidi" w:cstheme="majorBidi"/>
                <w:sz w:val="28"/>
                <w:szCs w:val="28"/>
                <w:rtl/>
                <w:cs/>
                <w:lang w:eastAsia="en-GB" w:bidi="ar-SA"/>
              </w:rPr>
            </w:pPr>
            <w:r w:rsidRPr="00DD770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D134EE" w14:textId="4CF109BF" w:rsidR="00102BEB" w:rsidRPr="00E1593B" w:rsidRDefault="00FB29B2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1,09</w:t>
            </w:r>
            <w:r w:rsidR="001C7B1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58" w:type="dxa"/>
          </w:tcPr>
          <w:p w14:paraId="45E838CC" w14:textId="77777777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D7B5A2" w14:textId="70756CC7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1,180 </w:t>
            </w:r>
          </w:p>
        </w:tc>
        <w:tc>
          <w:tcPr>
            <w:tcW w:w="274" w:type="dxa"/>
          </w:tcPr>
          <w:p w14:paraId="06600BA7" w14:textId="77777777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ABCCA0" w14:textId="582D61DB" w:rsidR="00102BEB" w:rsidRPr="00E1593B" w:rsidRDefault="00FB29B2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 w:rsidR="001C7B1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4" w:type="dxa"/>
            <w:gridSpan w:val="2"/>
          </w:tcPr>
          <w:p w14:paraId="32D5F07D" w14:textId="77777777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77C77F" w14:textId="31EF4695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54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</w:t>
            </w: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274" w:type="dxa"/>
          </w:tcPr>
          <w:p w14:paraId="122D360C" w14:textId="77777777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7F14D7" w14:textId="0ACA5F6D" w:rsidR="00102BEB" w:rsidRPr="00E1593B" w:rsidRDefault="00FB29B2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194</w:t>
            </w:r>
          </w:p>
        </w:tc>
        <w:tc>
          <w:tcPr>
            <w:tcW w:w="274" w:type="dxa"/>
            <w:gridSpan w:val="2"/>
          </w:tcPr>
          <w:p w14:paraId="054F7BF0" w14:textId="77777777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52552B" w14:textId="054702C2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177 </w:t>
            </w:r>
          </w:p>
        </w:tc>
        <w:tc>
          <w:tcPr>
            <w:tcW w:w="252" w:type="dxa"/>
          </w:tcPr>
          <w:p w14:paraId="78062113" w14:textId="77777777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2FC074" w14:textId="37D4EF68" w:rsidR="00102BEB" w:rsidRPr="00E1593B" w:rsidRDefault="00FB29B2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2,135</w:t>
            </w:r>
          </w:p>
        </w:tc>
        <w:tc>
          <w:tcPr>
            <w:tcW w:w="274" w:type="dxa"/>
          </w:tcPr>
          <w:p w14:paraId="28F6E102" w14:textId="77777777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22CC6A" w14:textId="576393EA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1,90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</w:t>
            </w: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</w:p>
        </w:tc>
      </w:tr>
      <w:tr w:rsidR="00102BEB" w:rsidRPr="00DD7702" w14:paraId="52D7CAAE" w14:textId="77777777" w:rsidTr="000A3A1D">
        <w:trPr>
          <w:gridAfter w:val="1"/>
          <w:wAfter w:w="14" w:type="dxa"/>
          <w:trHeight w:val="281"/>
        </w:trPr>
        <w:tc>
          <w:tcPr>
            <w:tcW w:w="4298" w:type="dxa"/>
            <w:vAlign w:val="bottom"/>
            <w:hideMark/>
          </w:tcPr>
          <w:p w14:paraId="686C7681" w14:textId="1618A08C" w:rsidR="00102BEB" w:rsidRPr="00DD7702" w:rsidRDefault="00102BEB" w:rsidP="00541873">
            <w:pPr>
              <w:ind w:left="-20" w:right="-115" w:hanging="20"/>
              <w:rPr>
                <w:rFonts w:asciiTheme="majorBidi" w:hAnsiTheme="majorBidi" w:cstheme="majorBidi"/>
                <w:sz w:val="28"/>
                <w:szCs w:val="28"/>
                <w:lang w:eastAsia="en-GB" w:bidi="ar-SA"/>
              </w:rPr>
            </w:pPr>
            <w:r w:rsidRPr="00DD77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0B26C8" w14:textId="350D083A" w:rsidR="00102BEB" w:rsidRPr="00E1593B" w:rsidRDefault="00FB29B2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14,10</w:t>
            </w:r>
            <w:r w:rsidR="001C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58" w:type="dxa"/>
          </w:tcPr>
          <w:p w14:paraId="5ADB7A0E" w14:textId="77777777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E65C27" w14:textId="1921B07B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17,51</w:t>
            </w:r>
            <w:r w:rsidR="0005183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</w:t>
            </w: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274" w:type="dxa"/>
          </w:tcPr>
          <w:p w14:paraId="106A21AF" w14:textId="77777777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9ADE10" w14:textId="5E2DD8E5" w:rsidR="00102BEB" w:rsidRPr="00E1593B" w:rsidRDefault="00FB29B2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18,77</w:t>
            </w:r>
            <w:r w:rsidR="001C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4" w:type="dxa"/>
            <w:gridSpan w:val="2"/>
          </w:tcPr>
          <w:p w14:paraId="1A45DB17" w14:textId="77777777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F2BB94" w14:textId="42A6C81F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0</w:t>
            </w: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802</w:t>
            </w: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274" w:type="dxa"/>
          </w:tcPr>
          <w:p w14:paraId="6F12D569" w14:textId="77777777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920346" w14:textId="533ECC3C" w:rsidR="00102BEB" w:rsidRPr="00E1593B" w:rsidRDefault="00FB29B2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13,279</w:t>
            </w:r>
          </w:p>
        </w:tc>
        <w:tc>
          <w:tcPr>
            <w:tcW w:w="274" w:type="dxa"/>
            <w:gridSpan w:val="2"/>
          </w:tcPr>
          <w:p w14:paraId="3C945E16" w14:textId="77777777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EA3AAD" w14:textId="394FC269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13,616 </w:t>
            </w:r>
          </w:p>
        </w:tc>
        <w:tc>
          <w:tcPr>
            <w:tcW w:w="252" w:type="dxa"/>
          </w:tcPr>
          <w:p w14:paraId="1C40BBA0" w14:textId="77777777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6A9CAC" w14:textId="5470E066" w:rsidR="00102BEB" w:rsidRPr="00E1593B" w:rsidRDefault="00FB29B2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46,15</w:t>
            </w:r>
            <w:r w:rsidR="001C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4" w:type="dxa"/>
          </w:tcPr>
          <w:p w14:paraId="6709717C" w14:textId="77777777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539DC0" w14:textId="2C5B2471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</w:t>
            </w: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92</w:t>
            </w:r>
            <w:r w:rsidR="001C7B1C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9</w:t>
            </w: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</w:t>
            </w:r>
          </w:p>
        </w:tc>
      </w:tr>
      <w:tr w:rsidR="00102BEB" w:rsidRPr="00DD7702" w14:paraId="38B9DABB" w14:textId="77777777" w:rsidTr="000A3A1D">
        <w:trPr>
          <w:gridAfter w:val="1"/>
          <w:wAfter w:w="14" w:type="dxa"/>
          <w:trHeight w:val="74"/>
        </w:trPr>
        <w:tc>
          <w:tcPr>
            <w:tcW w:w="4298" w:type="dxa"/>
            <w:vAlign w:val="bottom"/>
          </w:tcPr>
          <w:p w14:paraId="05B9BD88" w14:textId="77777777" w:rsidR="00102BEB" w:rsidRPr="00C73784" w:rsidRDefault="00102BEB" w:rsidP="005A1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hanging="20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</w:p>
        </w:tc>
        <w:tc>
          <w:tcPr>
            <w:tcW w:w="913" w:type="dxa"/>
          </w:tcPr>
          <w:p w14:paraId="41A8B09F" w14:textId="77777777" w:rsidR="00102BEB" w:rsidRPr="00E1593B" w:rsidRDefault="00102BEB" w:rsidP="008A555D">
            <w:pPr>
              <w:tabs>
                <w:tab w:val="clear" w:pos="454"/>
                <w:tab w:val="clear" w:pos="680"/>
                <w:tab w:val="left" w:pos="540"/>
                <w:tab w:val="left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</w:tcPr>
          <w:p w14:paraId="7F8C8FA9" w14:textId="77777777" w:rsidR="00102BEB" w:rsidRPr="00E1593B" w:rsidRDefault="00102BEB" w:rsidP="008A555D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8" w:type="dxa"/>
          </w:tcPr>
          <w:p w14:paraId="4E7046AC" w14:textId="77777777" w:rsidR="00102BEB" w:rsidRPr="00E1593B" w:rsidRDefault="00102BEB" w:rsidP="008A555D">
            <w:pPr>
              <w:tabs>
                <w:tab w:val="clear" w:pos="454"/>
                <w:tab w:val="clear" w:pos="680"/>
                <w:tab w:val="left" w:pos="540"/>
                <w:tab w:val="left" w:pos="77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</w:tcPr>
          <w:p w14:paraId="44540D20" w14:textId="77777777" w:rsidR="00102BEB" w:rsidRPr="00E1593B" w:rsidRDefault="00102BEB" w:rsidP="008A555D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gridSpan w:val="2"/>
          </w:tcPr>
          <w:p w14:paraId="678859E4" w14:textId="77777777" w:rsidR="00102BEB" w:rsidRPr="00E1593B" w:rsidRDefault="00102BEB" w:rsidP="008A555D">
            <w:pPr>
              <w:tabs>
                <w:tab w:val="clear" w:pos="680"/>
                <w:tab w:val="clear" w:pos="907"/>
                <w:tab w:val="left" w:pos="540"/>
                <w:tab w:val="left" w:pos="86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  <w:gridSpan w:val="2"/>
          </w:tcPr>
          <w:p w14:paraId="74ED74CA" w14:textId="77777777" w:rsidR="00102BEB" w:rsidRPr="00E1593B" w:rsidRDefault="00102BEB" w:rsidP="008A555D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54A657FA" w14:textId="77777777" w:rsidR="00102BEB" w:rsidRPr="00E1593B" w:rsidRDefault="00102BEB" w:rsidP="008A555D">
            <w:pPr>
              <w:tabs>
                <w:tab w:val="clear" w:pos="680"/>
                <w:tab w:val="clear" w:pos="907"/>
                <w:tab w:val="left" w:pos="540"/>
                <w:tab w:val="left" w:pos="86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</w:tcPr>
          <w:p w14:paraId="0C89EF8F" w14:textId="77777777" w:rsidR="00102BEB" w:rsidRPr="00E1593B" w:rsidRDefault="00102BEB" w:rsidP="008A555D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dxa"/>
          </w:tcPr>
          <w:p w14:paraId="22B7FD58" w14:textId="77777777" w:rsidR="00102BEB" w:rsidRPr="00E1593B" w:rsidRDefault="00102BEB" w:rsidP="008A555D">
            <w:pPr>
              <w:tabs>
                <w:tab w:val="clear" w:pos="680"/>
                <w:tab w:val="left" w:pos="540"/>
                <w:tab w:val="left" w:pos="77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  <w:gridSpan w:val="2"/>
          </w:tcPr>
          <w:p w14:paraId="077EDBE2" w14:textId="77777777" w:rsidR="00102BEB" w:rsidRPr="00E1593B" w:rsidRDefault="00102BEB" w:rsidP="008A555D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28C62872" w14:textId="77777777" w:rsidR="00102BEB" w:rsidRPr="00E1593B" w:rsidRDefault="00102BEB" w:rsidP="008A555D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073E3F33" w14:textId="77777777" w:rsidR="00102BEB" w:rsidRPr="00E1593B" w:rsidRDefault="00102BEB" w:rsidP="008A555D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  <w:gridSpan w:val="2"/>
          </w:tcPr>
          <w:p w14:paraId="7A0B46EA" w14:textId="77777777" w:rsidR="00102BEB" w:rsidRPr="00E1593B" w:rsidRDefault="00102BEB" w:rsidP="008A555D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</w:tcPr>
          <w:p w14:paraId="1DAC727A" w14:textId="77777777" w:rsidR="00102BEB" w:rsidRPr="00E1593B" w:rsidRDefault="00102BEB" w:rsidP="008A555D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</w:tcPr>
          <w:p w14:paraId="7BB06259" w14:textId="77777777" w:rsidR="00102BEB" w:rsidRPr="00E1593B" w:rsidRDefault="00102BEB" w:rsidP="008A555D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35F85" w:rsidRPr="00DD7702" w14:paraId="44AF2129" w14:textId="77777777" w:rsidTr="000A3A1D">
        <w:trPr>
          <w:gridAfter w:val="1"/>
          <w:wAfter w:w="14" w:type="dxa"/>
          <w:trHeight w:val="392"/>
        </w:trPr>
        <w:tc>
          <w:tcPr>
            <w:tcW w:w="4298" w:type="dxa"/>
          </w:tcPr>
          <w:p w14:paraId="7E54B90B" w14:textId="5C95163C" w:rsidR="00F35F85" w:rsidRPr="00F35F85" w:rsidRDefault="00F35F85" w:rsidP="005A123E">
            <w:pPr>
              <w:ind w:left="-20" w:right="-115" w:hanging="2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35F8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913" w:type="dxa"/>
          </w:tcPr>
          <w:p w14:paraId="134BCC24" w14:textId="77777777" w:rsidR="00F35F85" w:rsidRPr="00E1593B" w:rsidRDefault="00F35F85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58" w:type="dxa"/>
          </w:tcPr>
          <w:p w14:paraId="5DE33F58" w14:textId="77777777" w:rsidR="00F35F85" w:rsidRPr="00E1593B" w:rsidRDefault="00F35F85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38" w:type="dxa"/>
          </w:tcPr>
          <w:p w14:paraId="7201EAA2" w14:textId="77777777" w:rsidR="00F35F85" w:rsidRPr="00E1593B" w:rsidRDefault="00F35F85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4" w:type="dxa"/>
          </w:tcPr>
          <w:p w14:paraId="4E93369F" w14:textId="77777777" w:rsidR="00F35F85" w:rsidRPr="00E1593B" w:rsidRDefault="00F35F85" w:rsidP="00183884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8" w:type="dxa"/>
            <w:gridSpan w:val="2"/>
            <w:vAlign w:val="bottom"/>
          </w:tcPr>
          <w:p w14:paraId="00A34FA7" w14:textId="77777777" w:rsidR="00F35F85" w:rsidRPr="00E1593B" w:rsidRDefault="00F35F85" w:rsidP="00183884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  <w:gridSpan w:val="2"/>
          </w:tcPr>
          <w:p w14:paraId="14335DA3" w14:textId="77777777" w:rsidR="00F35F85" w:rsidRPr="00E1593B" w:rsidRDefault="00F35F85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 w:right="-4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16" w:type="dxa"/>
            <w:vAlign w:val="bottom"/>
          </w:tcPr>
          <w:p w14:paraId="119BF0E3" w14:textId="77777777" w:rsidR="00F35F85" w:rsidRPr="00E1593B" w:rsidRDefault="00F35F85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 w:right="-4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4" w:type="dxa"/>
          </w:tcPr>
          <w:p w14:paraId="2674FC10" w14:textId="77777777" w:rsidR="00F35F85" w:rsidRPr="00E1593B" w:rsidRDefault="00F35F85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5" w:type="dxa"/>
          </w:tcPr>
          <w:p w14:paraId="70F6A77F" w14:textId="77777777" w:rsidR="00F35F85" w:rsidRPr="00E1593B" w:rsidRDefault="00F35F85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  <w:gridSpan w:val="2"/>
          </w:tcPr>
          <w:p w14:paraId="4184A5BD" w14:textId="77777777" w:rsidR="00F35F85" w:rsidRPr="00E1593B" w:rsidRDefault="00F35F85" w:rsidP="00183884">
            <w:pPr>
              <w:tabs>
                <w:tab w:val="clear" w:pos="454"/>
                <w:tab w:val="decimal" w:pos="436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6" w:type="dxa"/>
          </w:tcPr>
          <w:p w14:paraId="18D729CA" w14:textId="77777777" w:rsidR="00F35F85" w:rsidRPr="00E1593B" w:rsidRDefault="00F35F85" w:rsidP="00183884">
            <w:pPr>
              <w:tabs>
                <w:tab w:val="clear" w:pos="454"/>
                <w:tab w:val="decimal" w:pos="436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gridSpan w:val="2"/>
          </w:tcPr>
          <w:p w14:paraId="116AF3F7" w14:textId="77777777" w:rsidR="00F35F85" w:rsidRPr="00E1593B" w:rsidRDefault="00F35F85" w:rsidP="00183884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Align w:val="bottom"/>
          </w:tcPr>
          <w:p w14:paraId="4F1E0C71" w14:textId="77777777" w:rsidR="00F35F85" w:rsidRPr="00E1593B" w:rsidRDefault="00F35F85" w:rsidP="00183884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</w:tcPr>
          <w:p w14:paraId="4ED0305A" w14:textId="77777777" w:rsidR="00F35F85" w:rsidRPr="00E1593B" w:rsidRDefault="00F35F85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 w:right="-4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18" w:type="dxa"/>
            <w:vAlign w:val="bottom"/>
          </w:tcPr>
          <w:p w14:paraId="23DBDCB7" w14:textId="77777777" w:rsidR="00F35F85" w:rsidRPr="00E1593B" w:rsidRDefault="00F35F85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 w:right="-4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102BEB" w:rsidRPr="00DD7702" w14:paraId="008F352C" w14:textId="77777777" w:rsidTr="000A3A1D">
        <w:trPr>
          <w:gridAfter w:val="1"/>
          <w:wAfter w:w="14" w:type="dxa"/>
          <w:trHeight w:val="392"/>
        </w:trPr>
        <w:tc>
          <w:tcPr>
            <w:tcW w:w="4298" w:type="dxa"/>
          </w:tcPr>
          <w:p w14:paraId="4D090F13" w14:textId="77777777" w:rsidR="00102BEB" w:rsidRPr="00DD7702" w:rsidRDefault="00102BEB" w:rsidP="005A123E">
            <w:pPr>
              <w:ind w:left="-20" w:right="-115" w:hanging="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77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ส่วนงานภูมิศาสตร์หลัก</w:t>
            </w:r>
          </w:p>
        </w:tc>
        <w:tc>
          <w:tcPr>
            <w:tcW w:w="913" w:type="dxa"/>
          </w:tcPr>
          <w:p w14:paraId="6F942F41" w14:textId="77777777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58" w:type="dxa"/>
          </w:tcPr>
          <w:p w14:paraId="22E5CB46" w14:textId="77777777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38" w:type="dxa"/>
          </w:tcPr>
          <w:p w14:paraId="64B3FD3E" w14:textId="77777777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4" w:type="dxa"/>
          </w:tcPr>
          <w:p w14:paraId="680711EE" w14:textId="77777777" w:rsidR="00102BEB" w:rsidRPr="00E1593B" w:rsidRDefault="00102BEB" w:rsidP="008A555D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8" w:type="dxa"/>
            <w:gridSpan w:val="2"/>
            <w:vAlign w:val="bottom"/>
          </w:tcPr>
          <w:p w14:paraId="7247D291" w14:textId="77777777" w:rsidR="00102BEB" w:rsidRPr="00E1593B" w:rsidRDefault="00102BEB" w:rsidP="008A555D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  <w:gridSpan w:val="2"/>
          </w:tcPr>
          <w:p w14:paraId="4865EF39" w14:textId="77777777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 w:right="-4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16" w:type="dxa"/>
            <w:vAlign w:val="bottom"/>
          </w:tcPr>
          <w:p w14:paraId="099742F0" w14:textId="77777777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 w:right="-4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4" w:type="dxa"/>
          </w:tcPr>
          <w:p w14:paraId="0AEFB3E1" w14:textId="77777777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5" w:type="dxa"/>
          </w:tcPr>
          <w:p w14:paraId="28D4652E" w14:textId="77777777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  <w:gridSpan w:val="2"/>
          </w:tcPr>
          <w:p w14:paraId="773A5027" w14:textId="77777777" w:rsidR="00102BEB" w:rsidRPr="00E1593B" w:rsidRDefault="00102BEB" w:rsidP="008A555D">
            <w:pPr>
              <w:tabs>
                <w:tab w:val="clear" w:pos="454"/>
                <w:tab w:val="decimal" w:pos="436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6" w:type="dxa"/>
          </w:tcPr>
          <w:p w14:paraId="1321DC16" w14:textId="77777777" w:rsidR="00102BEB" w:rsidRPr="00E1593B" w:rsidRDefault="00102BEB" w:rsidP="008A555D">
            <w:pPr>
              <w:tabs>
                <w:tab w:val="clear" w:pos="454"/>
                <w:tab w:val="decimal" w:pos="436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gridSpan w:val="2"/>
          </w:tcPr>
          <w:p w14:paraId="2F18B39D" w14:textId="77777777" w:rsidR="00102BEB" w:rsidRPr="00E1593B" w:rsidRDefault="00102BEB" w:rsidP="008A555D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Align w:val="bottom"/>
          </w:tcPr>
          <w:p w14:paraId="61AF5CDC" w14:textId="77777777" w:rsidR="00102BEB" w:rsidRPr="00E1593B" w:rsidRDefault="00102BEB" w:rsidP="008A555D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</w:tcPr>
          <w:p w14:paraId="1F8A410F" w14:textId="77777777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 w:right="-4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18" w:type="dxa"/>
            <w:vAlign w:val="bottom"/>
          </w:tcPr>
          <w:p w14:paraId="15EEADD3" w14:textId="77777777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 w:right="-4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102BEB" w:rsidRPr="00DD7702" w14:paraId="21426FDD" w14:textId="77777777" w:rsidTr="000A3A1D">
        <w:trPr>
          <w:gridAfter w:val="1"/>
          <w:wAfter w:w="14" w:type="dxa"/>
          <w:trHeight w:val="382"/>
        </w:trPr>
        <w:tc>
          <w:tcPr>
            <w:tcW w:w="4298" w:type="dxa"/>
          </w:tcPr>
          <w:p w14:paraId="10F79155" w14:textId="77777777" w:rsidR="00102BEB" w:rsidRPr="00DD7702" w:rsidRDefault="00102BEB" w:rsidP="005A123E">
            <w:pPr>
              <w:ind w:left="-20" w:right="-115" w:hanging="20"/>
              <w:rPr>
                <w:rFonts w:asciiTheme="majorBidi" w:hAnsiTheme="majorBidi" w:cstheme="majorBidi"/>
                <w:sz w:val="28"/>
                <w:szCs w:val="28"/>
              </w:rPr>
            </w:pPr>
            <w:r w:rsidRPr="00DD770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13" w:type="dxa"/>
          </w:tcPr>
          <w:p w14:paraId="048F3423" w14:textId="6018838B" w:rsidR="00102BEB" w:rsidRPr="00E1593B" w:rsidRDefault="00FB29B2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10,67</w:t>
            </w:r>
            <w:r w:rsidR="001C7B1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</w:t>
            </w:r>
          </w:p>
        </w:tc>
        <w:tc>
          <w:tcPr>
            <w:tcW w:w="258" w:type="dxa"/>
          </w:tcPr>
          <w:p w14:paraId="04CFE1EC" w14:textId="77777777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8" w:type="dxa"/>
          </w:tcPr>
          <w:p w14:paraId="361AC33C" w14:textId="7254822E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62F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12,871 </w:t>
            </w:r>
          </w:p>
        </w:tc>
        <w:tc>
          <w:tcPr>
            <w:tcW w:w="274" w:type="dxa"/>
          </w:tcPr>
          <w:p w14:paraId="3BC0A23C" w14:textId="77777777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gridSpan w:val="2"/>
          </w:tcPr>
          <w:p w14:paraId="681CBA40" w14:textId="22C55F8C" w:rsidR="00102BEB" w:rsidRPr="00E1593B" w:rsidRDefault="00FB29B2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10,765</w:t>
            </w:r>
          </w:p>
        </w:tc>
        <w:tc>
          <w:tcPr>
            <w:tcW w:w="274" w:type="dxa"/>
            <w:gridSpan w:val="2"/>
          </w:tcPr>
          <w:p w14:paraId="31221D04" w14:textId="77777777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04BFEE49" w14:textId="1E04665D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13,084 </w:t>
            </w:r>
          </w:p>
        </w:tc>
        <w:tc>
          <w:tcPr>
            <w:tcW w:w="274" w:type="dxa"/>
          </w:tcPr>
          <w:p w14:paraId="5225131A" w14:textId="77777777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dxa"/>
          </w:tcPr>
          <w:p w14:paraId="735AA934" w14:textId="535B35DA" w:rsidR="00102BEB" w:rsidRPr="00E1593B" w:rsidRDefault="00FB29B2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10,402</w:t>
            </w:r>
          </w:p>
        </w:tc>
        <w:tc>
          <w:tcPr>
            <w:tcW w:w="274" w:type="dxa"/>
            <w:gridSpan w:val="2"/>
          </w:tcPr>
          <w:p w14:paraId="781A2B25" w14:textId="77777777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1EF62301" w14:textId="78C17B30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10,194 </w:t>
            </w:r>
          </w:p>
        </w:tc>
        <w:tc>
          <w:tcPr>
            <w:tcW w:w="275" w:type="dxa"/>
            <w:gridSpan w:val="2"/>
          </w:tcPr>
          <w:p w14:paraId="5D9DAA8A" w14:textId="77777777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7" w:type="dxa"/>
          </w:tcPr>
          <w:p w14:paraId="04A45F8E" w14:textId="63E377D1" w:rsidR="00102BEB" w:rsidRPr="00E1593B" w:rsidRDefault="00FB29B2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31,84</w:t>
            </w:r>
            <w:r w:rsidR="001C7B1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4" w:type="dxa"/>
          </w:tcPr>
          <w:p w14:paraId="30F281E2" w14:textId="77777777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</w:tcPr>
          <w:p w14:paraId="626D96E3" w14:textId="19093A80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36,149 </w:t>
            </w:r>
          </w:p>
        </w:tc>
      </w:tr>
      <w:tr w:rsidR="00102BEB" w:rsidRPr="00DD7702" w14:paraId="343E91FE" w14:textId="77777777" w:rsidTr="000A3A1D">
        <w:trPr>
          <w:gridAfter w:val="1"/>
          <w:wAfter w:w="14" w:type="dxa"/>
          <w:trHeight w:val="382"/>
        </w:trPr>
        <w:tc>
          <w:tcPr>
            <w:tcW w:w="4298" w:type="dxa"/>
          </w:tcPr>
          <w:p w14:paraId="0CCA2C42" w14:textId="77777777" w:rsidR="00102BEB" w:rsidRPr="00DD7702" w:rsidRDefault="00102BEB" w:rsidP="005A123E">
            <w:pPr>
              <w:ind w:left="-20" w:right="-115" w:hanging="20"/>
              <w:rPr>
                <w:rFonts w:asciiTheme="majorBidi" w:hAnsiTheme="majorBidi" w:cstheme="majorBidi"/>
                <w:sz w:val="28"/>
                <w:szCs w:val="28"/>
              </w:rPr>
            </w:pPr>
            <w:r w:rsidRPr="00DD770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อิตาลี</w:t>
            </w:r>
          </w:p>
        </w:tc>
        <w:tc>
          <w:tcPr>
            <w:tcW w:w="913" w:type="dxa"/>
          </w:tcPr>
          <w:p w14:paraId="43109194" w14:textId="3E2619BD" w:rsidR="00102BEB" w:rsidRPr="00E1593B" w:rsidRDefault="00FB29B2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2,274</w:t>
            </w:r>
          </w:p>
        </w:tc>
        <w:tc>
          <w:tcPr>
            <w:tcW w:w="258" w:type="dxa"/>
          </w:tcPr>
          <w:p w14:paraId="6DADBE0B" w14:textId="77777777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8" w:type="dxa"/>
          </w:tcPr>
          <w:p w14:paraId="3D609FB0" w14:textId="0CB81B9F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62F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3,363 </w:t>
            </w:r>
          </w:p>
        </w:tc>
        <w:tc>
          <w:tcPr>
            <w:tcW w:w="274" w:type="dxa"/>
          </w:tcPr>
          <w:p w14:paraId="3EDAE7CC" w14:textId="77777777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gridSpan w:val="2"/>
          </w:tcPr>
          <w:p w14:paraId="6EFB542C" w14:textId="7B6501A5" w:rsidR="00102BEB" w:rsidRPr="00E1593B" w:rsidRDefault="00FB29B2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4" w:type="dxa"/>
            <w:gridSpan w:val="2"/>
          </w:tcPr>
          <w:p w14:paraId="3AD91EBC" w14:textId="77777777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367CEACA" w14:textId="528FEAD2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4" w:type="dxa"/>
          </w:tcPr>
          <w:p w14:paraId="71480EB6" w14:textId="77777777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dxa"/>
          </w:tcPr>
          <w:p w14:paraId="74695952" w14:textId="36F0F3E1" w:rsidR="00102BEB" w:rsidRPr="00E1593B" w:rsidRDefault="00FB29B2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4" w:type="dxa"/>
            <w:gridSpan w:val="2"/>
          </w:tcPr>
          <w:p w14:paraId="08948CB6" w14:textId="77777777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45E6E793" w14:textId="5D5746E0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5" w:type="dxa"/>
            <w:gridSpan w:val="2"/>
          </w:tcPr>
          <w:p w14:paraId="3E1A0C45" w14:textId="77777777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7" w:type="dxa"/>
          </w:tcPr>
          <w:p w14:paraId="0855892A" w14:textId="3008596F" w:rsidR="00102BEB" w:rsidRPr="00E1593B" w:rsidRDefault="00FB29B2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2,274</w:t>
            </w:r>
          </w:p>
        </w:tc>
        <w:tc>
          <w:tcPr>
            <w:tcW w:w="274" w:type="dxa"/>
          </w:tcPr>
          <w:p w14:paraId="547BB86B" w14:textId="77777777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</w:tcPr>
          <w:p w14:paraId="295EC880" w14:textId="70D2DD41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3,363 </w:t>
            </w:r>
          </w:p>
        </w:tc>
      </w:tr>
      <w:tr w:rsidR="00102BEB" w:rsidRPr="00DD7702" w14:paraId="7CDF7223" w14:textId="77777777" w:rsidTr="000A3A1D">
        <w:trPr>
          <w:gridAfter w:val="1"/>
          <w:wAfter w:w="14" w:type="dxa"/>
          <w:trHeight w:val="382"/>
        </w:trPr>
        <w:tc>
          <w:tcPr>
            <w:tcW w:w="4298" w:type="dxa"/>
          </w:tcPr>
          <w:p w14:paraId="5F739FA7" w14:textId="77777777" w:rsidR="00102BEB" w:rsidRPr="00DD7702" w:rsidRDefault="00102BEB" w:rsidP="005A123E">
            <w:pPr>
              <w:ind w:left="-20" w:right="-115" w:hanging="20"/>
              <w:rPr>
                <w:rFonts w:asciiTheme="majorBidi" w:hAnsiTheme="majorBidi" w:cstheme="majorBidi"/>
                <w:sz w:val="28"/>
                <w:szCs w:val="28"/>
              </w:rPr>
            </w:pPr>
            <w:r w:rsidRPr="00DD770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13" w:type="dxa"/>
          </w:tcPr>
          <w:p w14:paraId="71C0B676" w14:textId="3E14C581" w:rsidR="00102BEB" w:rsidRPr="00E1593B" w:rsidRDefault="00FB29B2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30</w:t>
            </w:r>
          </w:p>
        </w:tc>
        <w:tc>
          <w:tcPr>
            <w:tcW w:w="258" w:type="dxa"/>
          </w:tcPr>
          <w:p w14:paraId="0924C32F" w14:textId="77777777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8" w:type="dxa"/>
          </w:tcPr>
          <w:p w14:paraId="62608E5B" w14:textId="71AD4AA6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62F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65 </w:t>
            </w:r>
          </w:p>
        </w:tc>
        <w:tc>
          <w:tcPr>
            <w:tcW w:w="274" w:type="dxa"/>
          </w:tcPr>
          <w:p w14:paraId="2D422050" w14:textId="77777777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gridSpan w:val="2"/>
          </w:tcPr>
          <w:p w14:paraId="5CDE5C13" w14:textId="480D4AFD" w:rsidR="00102BEB" w:rsidRPr="00E1593B" w:rsidRDefault="00FB29B2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7,166</w:t>
            </w:r>
          </w:p>
        </w:tc>
        <w:tc>
          <w:tcPr>
            <w:tcW w:w="274" w:type="dxa"/>
            <w:gridSpan w:val="2"/>
          </w:tcPr>
          <w:p w14:paraId="597F3BE3" w14:textId="77777777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01295E64" w14:textId="39ECA712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7,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170</w:t>
            </w: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274" w:type="dxa"/>
          </w:tcPr>
          <w:p w14:paraId="2B16DD86" w14:textId="77777777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dxa"/>
          </w:tcPr>
          <w:p w14:paraId="273D2431" w14:textId="38ED6C6D" w:rsidR="00102BEB" w:rsidRPr="00E1593B" w:rsidRDefault="00FB29B2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2,683</w:t>
            </w:r>
          </w:p>
        </w:tc>
        <w:tc>
          <w:tcPr>
            <w:tcW w:w="274" w:type="dxa"/>
            <w:gridSpan w:val="2"/>
          </w:tcPr>
          <w:p w14:paraId="6FA227DA" w14:textId="77777777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3ADFD9A8" w14:textId="53AB6643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3,245 </w:t>
            </w:r>
          </w:p>
        </w:tc>
        <w:tc>
          <w:tcPr>
            <w:tcW w:w="275" w:type="dxa"/>
            <w:gridSpan w:val="2"/>
          </w:tcPr>
          <w:p w14:paraId="36AE11EC" w14:textId="77777777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7" w:type="dxa"/>
          </w:tcPr>
          <w:p w14:paraId="4EF25B95" w14:textId="1724B61E" w:rsidR="00102BEB" w:rsidRPr="00E1593B" w:rsidRDefault="00FB29B2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9,879</w:t>
            </w:r>
          </w:p>
        </w:tc>
        <w:tc>
          <w:tcPr>
            <w:tcW w:w="274" w:type="dxa"/>
          </w:tcPr>
          <w:p w14:paraId="42B03C98" w14:textId="77777777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</w:tcPr>
          <w:p w14:paraId="7E116869" w14:textId="774C7C38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10,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480</w:t>
            </w: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</w:p>
        </w:tc>
      </w:tr>
      <w:tr w:rsidR="00102BEB" w:rsidRPr="00DD7702" w14:paraId="08914326" w14:textId="77777777" w:rsidTr="000A3A1D">
        <w:trPr>
          <w:gridAfter w:val="1"/>
          <w:wAfter w:w="14" w:type="dxa"/>
          <w:trHeight w:val="92"/>
        </w:trPr>
        <w:tc>
          <w:tcPr>
            <w:tcW w:w="4298" w:type="dxa"/>
          </w:tcPr>
          <w:p w14:paraId="232A9B6F" w14:textId="77777777" w:rsidR="00102BEB" w:rsidRPr="00DD7702" w:rsidRDefault="00102BEB" w:rsidP="005A123E">
            <w:pPr>
              <w:ind w:left="-20" w:right="-115" w:hanging="20"/>
              <w:rPr>
                <w:rFonts w:asciiTheme="majorBidi" w:hAnsiTheme="majorBidi" w:cstheme="majorBidi"/>
                <w:sz w:val="28"/>
                <w:szCs w:val="28"/>
              </w:rPr>
            </w:pPr>
            <w:r w:rsidRPr="00DD770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913" w:type="dxa"/>
            <w:tcBorders>
              <w:bottom w:val="single" w:sz="4" w:space="0" w:color="auto"/>
            </w:tcBorders>
          </w:tcPr>
          <w:p w14:paraId="3499A866" w14:textId="3E82A5D0" w:rsidR="00102BEB" w:rsidRPr="00E1593B" w:rsidRDefault="00FB29B2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27</w:t>
            </w:r>
          </w:p>
        </w:tc>
        <w:tc>
          <w:tcPr>
            <w:tcW w:w="258" w:type="dxa"/>
          </w:tcPr>
          <w:p w14:paraId="05DE17F1" w14:textId="77777777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</w:tcPr>
          <w:p w14:paraId="34492595" w14:textId="01C57E8F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62F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3</w:t>
            </w:r>
            <w:r w:rsidR="0005183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</w:t>
            </w:r>
            <w:r w:rsidRPr="006962F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274" w:type="dxa"/>
          </w:tcPr>
          <w:p w14:paraId="7533A555" w14:textId="77777777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gridSpan w:val="2"/>
            <w:tcBorders>
              <w:bottom w:val="single" w:sz="4" w:space="0" w:color="auto"/>
            </w:tcBorders>
          </w:tcPr>
          <w:p w14:paraId="595AB6C6" w14:textId="4137FF28" w:rsidR="00102BEB" w:rsidRPr="00E1593B" w:rsidRDefault="00FB29B2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4" w:type="dxa"/>
            <w:gridSpan w:val="2"/>
          </w:tcPr>
          <w:p w14:paraId="08229E61" w14:textId="77777777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14:paraId="3322978D" w14:textId="09305B16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1 </w:t>
            </w:r>
          </w:p>
        </w:tc>
        <w:tc>
          <w:tcPr>
            <w:tcW w:w="274" w:type="dxa"/>
          </w:tcPr>
          <w:p w14:paraId="511CCB6C" w14:textId="77777777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14:paraId="58B4C7D9" w14:textId="2AECDC3F" w:rsidR="00102BEB" w:rsidRPr="00E1593B" w:rsidRDefault="00FB29B2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4" w:type="dxa"/>
            <w:gridSpan w:val="2"/>
          </w:tcPr>
          <w:p w14:paraId="2A63B2F7" w14:textId="77777777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14:paraId="4DD56D1F" w14:textId="565A40BB" w:rsidR="00102BEB" w:rsidRPr="00E1593B" w:rsidRDefault="00102BEB" w:rsidP="0019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5" w:type="dxa"/>
            <w:gridSpan w:val="2"/>
          </w:tcPr>
          <w:p w14:paraId="1DD36D33" w14:textId="77777777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</w:tcPr>
          <w:p w14:paraId="5310EEFB" w14:textId="6A55A04C" w:rsidR="00102BEB" w:rsidRPr="00E1593B" w:rsidRDefault="00FB29B2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274" w:type="dxa"/>
          </w:tcPr>
          <w:p w14:paraId="4BACE887" w14:textId="77777777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14:paraId="4361589C" w14:textId="08E3ED32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3</w:t>
            </w:r>
            <w:r w:rsidR="001C7B1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</w:t>
            </w: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</w:p>
        </w:tc>
      </w:tr>
      <w:tr w:rsidR="00102BEB" w:rsidRPr="00DD7702" w14:paraId="63AA88D6" w14:textId="77777777" w:rsidTr="000A3A1D">
        <w:trPr>
          <w:gridAfter w:val="1"/>
          <w:wAfter w:w="14" w:type="dxa"/>
          <w:trHeight w:val="92"/>
        </w:trPr>
        <w:tc>
          <w:tcPr>
            <w:tcW w:w="4298" w:type="dxa"/>
          </w:tcPr>
          <w:p w14:paraId="47C9C08D" w14:textId="1FBC86E5" w:rsidR="00102BEB" w:rsidRPr="00C73784" w:rsidRDefault="00102BEB" w:rsidP="005A123E">
            <w:pPr>
              <w:ind w:left="-20" w:right="-115" w:hanging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3784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="00F35F85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13" w:type="dxa"/>
            <w:tcBorders>
              <w:top w:val="single" w:sz="4" w:space="0" w:color="auto"/>
              <w:bottom w:val="double" w:sz="4" w:space="0" w:color="auto"/>
            </w:tcBorders>
          </w:tcPr>
          <w:p w14:paraId="21ECC075" w14:textId="40A6B453" w:rsidR="00102BEB" w:rsidRPr="006962F5" w:rsidRDefault="00FB29B2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13,00</w:t>
            </w:r>
            <w:r w:rsidR="001C7B1C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7</w:t>
            </w:r>
          </w:p>
        </w:tc>
        <w:tc>
          <w:tcPr>
            <w:tcW w:w="258" w:type="dxa"/>
          </w:tcPr>
          <w:p w14:paraId="12A01D2D" w14:textId="77777777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</w:tcPr>
          <w:p w14:paraId="238C0491" w14:textId="39FB03BB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62F5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16,33</w:t>
            </w:r>
            <w:r w:rsidR="0005183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</w:t>
            </w:r>
            <w:r w:rsidRPr="006962F5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274" w:type="dxa"/>
          </w:tcPr>
          <w:p w14:paraId="4D97F183" w14:textId="77777777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9190954" w14:textId="3BCF6B35" w:rsidR="00102BEB" w:rsidRPr="00E1593B" w:rsidRDefault="00FB29B2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17,931</w:t>
            </w:r>
          </w:p>
        </w:tc>
        <w:tc>
          <w:tcPr>
            <w:tcW w:w="274" w:type="dxa"/>
            <w:gridSpan w:val="2"/>
          </w:tcPr>
          <w:p w14:paraId="3087B415" w14:textId="77777777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</w:tcPr>
          <w:p w14:paraId="611457ED" w14:textId="20929063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20,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255</w:t>
            </w: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274" w:type="dxa"/>
          </w:tcPr>
          <w:p w14:paraId="647E182E" w14:textId="77777777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double" w:sz="4" w:space="0" w:color="auto"/>
            </w:tcBorders>
          </w:tcPr>
          <w:p w14:paraId="54728AEE" w14:textId="523A2064" w:rsidR="00102BEB" w:rsidRPr="00E1593B" w:rsidRDefault="00FB29B2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13,085</w:t>
            </w:r>
          </w:p>
        </w:tc>
        <w:tc>
          <w:tcPr>
            <w:tcW w:w="274" w:type="dxa"/>
            <w:gridSpan w:val="2"/>
          </w:tcPr>
          <w:p w14:paraId="4948ADB8" w14:textId="77777777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</w:tcPr>
          <w:p w14:paraId="043D3CD8" w14:textId="52052C23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13,439 </w:t>
            </w:r>
          </w:p>
        </w:tc>
        <w:tc>
          <w:tcPr>
            <w:tcW w:w="275" w:type="dxa"/>
            <w:gridSpan w:val="2"/>
          </w:tcPr>
          <w:p w14:paraId="3616E4CC" w14:textId="77777777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double" w:sz="4" w:space="0" w:color="auto"/>
            </w:tcBorders>
          </w:tcPr>
          <w:p w14:paraId="275447E5" w14:textId="5948805C" w:rsidR="00102BEB" w:rsidRPr="00E1593B" w:rsidRDefault="00FB29B2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44,02</w:t>
            </w:r>
            <w:r w:rsidR="001C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4" w:type="dxa"/>
          </w:tcPr>
          <w:p w14:paraId="6756D13D" w14:textId="77777777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08A60215" w14:textId="05925D0A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50,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02</w:t>
            </w:r>
            <w:r w:rsidR="001C7B1C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5</w:t>
            </w: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</w:t>
            </w:r>
          </w:p>
        </w:tc>
      </w:tr>
      <w:tr w:rsidR="00102BEB" w:rsidRPr="00DD7702" w14:paraId="20ACB629" w14:textId="77777777" w:rsidTr="000A3A1D">
        <w:trPr>
          <w:gridAfter w:val="1"/>
          <w:wAfter w:w="14" w:type="dxa"/>
          <w:trHeight w:val="92"/>
        </w:trPr>
        <w:tc>
          <w:tcPr>
            <w:tcW w:w="4298" w:type="dxa"/>
          </w:tcPr>
          <w:p w14:paraId="20507633" w14:textId="77777777" w:rsidR="00102BEB" w:rsidRPr="00C73784" w:rsidRDefault="00102BEB" w:rsidP="008A555D">
            <w:pPr>
              <w:ind w:left="72" w:right="-115" w:hanging="7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</w:tcPr>
          <w:p w14:paraId="49D3510D" w14:textId="77777777" w:rsidR="00102BEB" w:rsidRPr="00FB7DB0" w:rsidRDefault="00102BEB" w:rsidP="008A555D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8" w:type="dxa"/>
          </w:tcPr>
          <w:p w14:paraId="4AD94759" w14:textId="77777777" w:rsidR="00102BEB" w:rsidRPr="00FB7DB0" w:rsidRDefault="00102BEB" w:rsidP="008A555D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0C930331" w14:textId="77777777" w:rsidR="00102BEB" w:rsidRPr="00FB7DB0" w:rsidRDefault="00102BEB" w:rsidP="008A555D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</w:tcPr>
          <w:p w14:paraId="7EEE2AD1" w14:textId="77777777" w:rsidR="00102BEB" w:rsidRPr="00FB7DB0" w:rsidRDefault="00102BEB" w:rsidP="008A555D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</w:tcBorders>
          </w:tcPr>
          <w:p w14:paraId="11ED80BA" w14:textId="77777777" w:rsidR="00102BEB" w:rsidRPr="00FB7DB0" w:rsidRDefault="00102BEB" w:rsidP="008A555D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  <w:gridSpan w:val="2"/>
          </w:tcPr>
          <w:p w14:paraId="5F700927" w14:textId="77777777" w:rsidR="00102BEB" w:rsidRPr="00FB7DB0" w:rsidRDefault="00102BEB" w:rsidP="008A555D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681C161A" w14:textId="77777777" w:rsidR="00102BEB" w:rsidRPr="00FB7DB0" w:rsidRDefault="00102BEB" w:rsidP="008A555D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</w:tcPr>
          <w:p w14:paraId="1888C3BB" w14:textId="77777777" w:rsidR="00102BEB" w:rsidRPr="00FB7DB0" w:rsidRDefault="00102BEB" w:rsidP="008A555D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</w:tcPr>
          <w:p w14:paraId="51C9A012" w14:textId="77777777" w:rsidR="00102BEB" w:rsidRPr="00FB7DB0" w:rsidRDefault="00102BEB" w:rsidP="008A555D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  <w:gridSpan w:val="2"/>
          </w:tcPr>
          <w:p w14:paraId="3F0EA2CA" w14:textId="77777777" w:rsidR="00102BEB" w:rsidRPr="00FB7DB0" w:rsidRDefault="00102BEB" w:rsidP="008A555D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2F87E777" w14:textId="77777777" w:rsidR="00102BEB" w:rsidRPr="00FB7DB0" w:rsidRDefault="00102BEB" w:rsidP="008A555D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gridSpan w:val="2"/>
          </w:tcPr>
          <w:p w14:paraId="1055B0F2" w14:textId="77777777" w:rsidR="00102BEB" w:rsidRPr="00FB7DB0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tcBorders>
              <w:top w:val="single" w:sz="4" w:space="0" w:color="auto"/>
            </w:tcBorders>
          </w:tcPr>
          <w:p w14:paraId="4271E687" w14:textId="77777777" w:rsidR="00102BEB" w:rsidRPr="00FB7DB0" w:rsidRDefault="00102BEB" w:rsidP="008A555D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</w:tcPr>
          <w:p w14:paraId="26A5AA7D" w14:textId="77777777" w:rsidR="00102BEB" w:rsidRPr="00FB7DB0" w:rsidRDefault="00102BEB" w:rsidP="008A555D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3C8A4CAF" w14:textId="77777777" w:rsidR="00102BEB" w:rsidRPr="00FB7DB0" w:rsidRDefault="00102BEB" w:rsidP="008A555D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02BEB" w:rsidRPr="00DD7702" w14:paraId="38B7EB3B" w14:textId="77777777" w:rsidTr="000A3A1D">
        <w:trPr>
          <w:gridAfter w:val="1"/>
          <w:wAfter w:w="14" w:type="dxa"/>
          <w:trHeight w:val="92"/>
        </w:trPr>
        <w:tc>
          <w:tcPr>
            <w:tcW w:w="4298" w:type="dxa"/>
          </w:tcPr>
          <w:p w14:paraId="1CD4FB8B" w14:textId="77777777" w:rsidR="00102BEB" w:rsidRPr="00C73784" w:rsidRDefault="00102BEB" w:rsidP="008A555D">
            <w:pPr>
              <w:ind w:left="72" w:right="-115" w:hanging="7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3" w:type="dxa"/>
          </w:tcPr>
          <w:p w14:paraId="31C2C343" w14:textId="77777777" w:rsidR="00102BEB" w:rsidRPr="00FB7DB0" w:rsidRDefault="00102BEB" w:rsidP="008A555D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8" w:type="dxa"/>
          </w:tcPr>
          <w:p w14:paraId="17C9AAEC" w14:textId="77777777" w:rsidR="00102BEB" w:rsidRPr="00FB7DB0" w:rsidRDefault="00102BEB" w:rsidP="008A555D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8" w:type="dxa"/>
          </w:tcPr>
          <w:p w14:paraId="2EAEE173" w14:textId="77777777" w:rsidR="00102BEB" w:rsidRPr="00FB7DB0" w:rsidRDefault="00102BEB" w:rsidP="008A555D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</w:tcPr>
          <w:p w14:paraId="060BB7B9" w14:textId="77777777" w:rsidR="00102BEB" w:rsidRPr="00FB7DB0" w:rsidRDefault="00102BEB" w:rsidP="008A555D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8" w:type="dxa"/>
            <w:gridSpan w:val="2"/>
          </w:tcPr>
          <w:p w14:paraId="0A93D780" w14:textId="77777777" w:rsidR="00102BEB" w:rsidRPr="00FB7DB0" w:rsidRDefault="00102BEB" w:rsidP="008A555D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  <w:gridSpan w:val="2"/>
          </w:tcPr>
          <w:p w14:paraId="64BF122E" w14:textId="77777777" w:rsidR="00102BEB" w:rsidRPr="00FB7DB0" w:rsidRDefault="00102BEB" w:rsidP="008A555D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6" w:type="dxa"/>
          </w:tcPr>
          <w:p w14:paraId="11294FE5" w14:textId="77777777" w:rsidR="00102BEB" w:rsidRPr="00FB7DB0" w:rsidRDefault="00102BEB" w:rsidP="008A555D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</w:tcPr>
          <w:p w14:paraId="78EACE38" w14:textId="77777777" w:rsidR="00102BEB" w:rsidRPr="00FB7DB0" w:rsidRDefault="00102BEB" w:rsidP="008A555D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5" w:type="dxa"/>
          </w:tcPr>
          <w:p w14:paraId="62F625DD" w14:textId="77777777" w:rsidR="00102BEB" w:rsidRPr="00FB7DB0" w:rsidRDefault="00102BEB" w:rsidP="008A555D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  <w:gridSpan w:val="2"/>
          </w:tcPr>
          <w:p w14:paraId="1817824E" w14:textId="77777777" w:rsidR="00102BEB" w:rsidRPr="00FB7DB0" w:rsidRDefault="00102BEB" w:rsidP="008A555D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6" w:type="dxa"/>
          </w:tcPr>
          <w:p w14:paraId="58EE96D8" w14:textId="77777777" w:rsidR="00102BEB" w:rsidRPr="00FB7DB0" w:rsidRDefault="00102BEB" w:rsidP="008A555D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gridSpan w:val="2"/>
          </w:tcPr>
          <w:p w14:paraId="34628045" w14:textId="77777777" w:rsidR="00102BEB" w:rsidRPr="00FB7DB0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</w:tcPr>
          <w:p w14:paraId="41DFA345" w14:textId="77777777" w:rsidR="00102BEB" w:rsidRPr="00FB7DB0" w:rsidRDefault="00102BEB" w:rsidP="008A555D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</w:tcPr>
          <w:p w14:paraId="3B875D7E" w14:textId="77777777" w:rsidR="00102BEB" w:rsidRPr="00FB7DB0" w:rsidRDefault="00102BEB" w:rsidP="008A555D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8" w:type="dxa"/>
          </w:tcPr>
          <w:p w14:paraId="531A72EE" w14:textId="77777777" w:rsidR="00102BEB" w:rsidRPr="00FB7DB0" w:rsidRDefault="00102BEB" w:rsidP="008A555D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35F85" w:rsidRPr="00DD7702" w14:paraId="7174631D" w14:textId="77777777" w:rsidTr="000A3A1D">
        <w:trPr>
          <w:gridAfter w:val="1"/>
          <w:wAfter w:w="14" w:type="dxa"/>
          <w:trHeight w:val="92"/>
        </w:trPr>
        <w:tc>
          <w:tcPr>
            <w:tcW w:w="4298" w:type="dxa"/>
          </w:tcPr>
          <w:p w14:paraId="2C620B9C" w14:textId="77777777" w:rsidR="00F35F85" w:rsidRPr="00C73784" w:rsidRDefault="00F35F85" w:rsidP="008A555D">
            <w:pPr>
              <w:ind w:left="72" w:right="-115" w:hanging="7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3" w:type="dxa"/>
          </w:tcPr>
          <w:p w14:paraId="486435B0" w14:textId="77777777" w:rsidR="00F35F85" w:rsidRPr="00FB7DB0" w:rsidRDefault="00F35F85" w:rsidP="008A555D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8" w:type="dxa"/>
          </w:tcPr>
          <w:p w14:paraId="476C8EDB" w14:textId="77777777" w:rsidR="00F35F85" w:rsidRPr="00FB7DB0" w:rsidRDefault="00F35F85" w:rsidP="008A555D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8" w:type="dxa"/>
          </w:tcPr>
          <w:p w14:paraId="2AB1534F" w14:textId="77777777" w:rsidR="00F35F85" w:rsidRPr="00FB7DB0" w:rsidRDefault="00F35F85" w:rsidP="008A555D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</w:tcPr>
          <w:p w14:paraId="6FD5B8D1" w14:textId="77777777" w:rsidR="00F35F85" w:rsidRPr="00FB7DB0" w:rsidRDefault="00F35F85" w:rsidP="008A555D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8" w:type="dxa"/>
            <w:gridSpan w:val="2"/>
          </w:tcPr>
          <w:p w14:paraId="75200FD3" w14:textId="77777777" w:rsidR="00F35F85" w:rsidRPr="00FB7DB0" w:rsidRDefault="00F35F85" w:rsidP="008A555D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  <w:gridSpan w:val="2"/>
          </w:tcPr>
          <w:p w14:paraId="6A0C130D" w14:textId="77777777" w:rsidR="00F35F85" w:rsidRPr="00FB7DB0" w:rsidRDefault="00F35F85" w:rsidP="008A555D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6" w:type="dxa"/>
          </w:tcPr>
          <w:p w14:paraId="6C43CE3C" w14:textId="77777777" w:rsidR="00F35F85" w:rsidRPr="00FB7DB0" w:rsidRDefault="00F35F85" w:rsidP="008A555D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</w:tcPr>
          <w:p w14:paraId="004BBEF3" w14:textId="77777777" w:rsidR="00F35F85" w:rsidRPr="00FB7DB0" w:rsidRDefault="00F35F85" w:rsidP="008A555D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5" w:type="dxa"/>
          </w:tcPr>
          <w:p w14:paraId="74E91A29" w14:textId="77777777" w:rsidR="00F35F85" w:rsidRPr="00FB7DB0" w:rsidRDefault="00F35F85" w:rsidP="008A555D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  <w:gridSpan w:val="2"/>
          </w:tcPr>
          <w:p w14:paraId="2D9D8557" w14:textId="77777777" w:rsidR="00F35F85" w:rsidRPr="00FB7DB0" w:rsidRDefault="00F35F85" w:rsidP="008A555D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6" w:type="dxa"/>
          </w:tcPr>
          <w:p w14:paraId="0F1138CB" w14:textId="77777777" w:rsidR="00F35F85" w:rsidRPr="00FB7DB0" w:rsidRDefault="00F35F85" w:rsidP="008A555D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gridSpan w:val="2"/>
          </w:tcPr>
          <w:p w14:paraId="22BC8396" w14:textId="77777777" w:rsidR="00F35F85" w:rsidRPr="00FB7DB0" w:rsidRDefault="00F35F85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</w:tcPr>
          <w:p w14:paraId="3510E20B" w14:textId="77777777" w:rsidR="00F35F85" w:rsidRPr="00FB7DB0" w:rsidRDefault="00F35F85" w:rsidP="008A555D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</w:tcPr>
          <w:p w14:paraId="63BC7D96" w14:textId="77777777" w:rsidR="00F35F85" w:rsidRPr="00FB7DB0" w:rsidRDefault="00F35F85" w:rsidP="008A555D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8" w:type="dxa"/>
          </w:tcPr>
          <w:p w14:paraId="512AC92B" w14:textId="77777777" w:rsidR="00F35F85" w:rsidRPr="00FB7DB0" w:rsidRDefault="00F35F85" w:rsidP="008A555D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A7C19" w:rsidRPr="00DD7702" w14:paraId="46C924E4" w14:textId="77777777" w:rsidTr="0085622A">
        <w:trPr>
          <w:gridAfter w:val="1"/>
          <w:wAfter w:w="14" w:type="dxa"/>
          <w:trHeight w:val="92"/>
        </w:trPr>
        <w:tc>
          <w:tcPr>
            <w:tcW w:w="4298" w:type="dxa"/>
          </w:tcPr>
          <w:p w14:paraId="02C7F6F3" w14:textId="2978C7CD" w:rsidR="004A7C19" w:rsidRPr="00DD7702" w:rsidRDefault="004A7C19" w:rsidP="003153D5">
            <w:pPr>
              <w:ind w:left="72" w:right="-115" w:hanging="1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54" w:type="dxa"/>
            <w:gridSpan w:val="19"/>
          </w:tcPr>
          <w:p w14:paraId="0187836A" w14:textId="2C908B18" w:rsidR="004A7C19" w:rsidRPr="00DD7702" w:rsidRDefault="004A7C19" w:rsidP="004A7C19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770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692AFD" w:rsidRPr="00DD7702" w14:paraId="798D06D1" w14:textId="77777777" w:rsidTr="000A3A1D">
        <w:trPr>
          <w:gridAfter w:val="1"/>
          <w:wAfter w:w="14" w:type="dxa"/>
          <w:trHeight w:val="92"/>
        </w:trPr>
        <w:tc>
          <w:tcPr>
            <w:tcW w:w="4298" w:type="dxa"/>
          </w:tcPr>
          <w:p w14:paraId="0F392F1C" w14:textId="1995D286" w:rsidR="00692AFD" w:rsidRPr="00DD7702" w:rsidRDefault="00692AFD" w:rsidP="00E542A4">
            <w:pPr>
              <w:ind w:left="72" w:right="-115" w:hanging="9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DD77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913" w:type="dxa"/>
          </w:tcPr>
          <w:p w14:paraId="1FD0FDF8" w14:textId="77777777" w:rsidR="00692AFD" w:rsidRPr="00DD7702" w:rsidRDefault="00692AFD" w:rsidP="008A555D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</w:tcPr>
          <w:p w14:paraId="2FABE0CC" w14:textId="77777777" w:rsidR="00692AFD" w:rsidRPr="00DD7702" w:rsidRDefault="00692AFD" w:rsidP="008A555D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8" w:type="dxa"/>
          </w:tcPr>
          <w:p w14:paraId="6FDBB372" w14:textId="77777777" w:rsidR="00692AFD" w:rsidRPr="00DD7702" w:rsidRDefault="00692AFD" w:rsidP="008A555D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</w:tcPr>
          <w:p w14:paraId="5A80053D" w14:textId="77777777" w:rsidR="00692AFD" w:rsidRPr="00DD7702" w:rsidRDefault="00692AFD" w:rsidP="008A555D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gridSpan w:val="2"/>
          </w:tcPr>
          <w:p w14:paraId="7C55D37E" w14:textId="77777777" w:rsidR="00692AFD" w:rsidRPr="00DD7702" w:rsidRDefault="00692AFD" w:rsidP="008A555D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  <w:gridSpan w:val="2"/>
          </w:tcPr>
          <w:p w14:paraId="039F7CEB" w14:textId="77777777" w:rsidR="00692AFD" w:rsidRPr="00DD7702" w:rsidRDefault="00692AFD" w:rsidP="008A555D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  <w:vAlign w:val="bottom"/>
          </w:tcPr>
          <w:p w14:paraId="1887E577" w14:textId="77777777" w:rsidR="00692AFD" w:rsidRPr="00DD7702" w:rsidRDefault="00692AFD" w:rsidP="008A555D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</w:tcPr>
          <w:p w14:paraId="307AD282" w14:textId="77777777" w:rsidR="00692AFD" w:rsidRPr="00DD7702" w:rsidRDefault="00692AFD" w:rsidP="008A555D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dxa"/>
          </w:tcPr>
          <w:p w14:paraId="72EA9B9E" w14:textId="77777777" w:rsidR="00692AFD" w:rsidRPr="00DD7702" w:rsidRDefault="00692AFD" w:rsidP="008A555D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  <w:gridSpan w:val="2"/>
          </w:tcPr>
          <w:p w14:paraId="2D60E6CC" w14:textId="77777777" w:rsidR="00692AFD" w:rsidRPr="00DD7702" w:rsidRDefault="00692AFD" w:rsidP="008A555D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  <w:vAlign w:val="bottom"/>
          </w:tcPr>
          <w:p w14:paraId="7982F73F" w14:textId="77777777" w:rsidR="00692AFD" w:rsidRPr="00DD7702" w:rsidRDefault="00692AFD" w:rsidP="008A555D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  <w:gridSpan w:val="2"/>
          </w:tcPr>
          <w:p w14:paraId="3054359B" w14:textId="77777777" w:rsidR="00692AFD" w:rsidRPr="00DD7702" w:rsidRDefault="00692AFD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7" w:type="dxa"/>
          </w:tcPr>
          <w:p w14:paraId="29994FC1" w14:textId="77777777" w:rsidR="00692AFD" w:rsidRPr="00DD7702" w:rsidRDefault="00692AFD" w:rsidP="008A555D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</w:tcPr>
          <w:p w14:paraId="79956DC9" w14:textId="77777777" w:rsidR="00692AFD" w:rsidRPr="00DD7702" w:rsidRDefault="00692AFD" w:rsidP="008A555D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vAlign w:val="bottom"/>
          </w:tcPr>
          <w:p w14:paraId="74A1AD94" w14:textId="77777777" w:rsidR="00692AFD" w:rsidRPr="00DD7702" w:rsidRDefault="00692AFD" w:rsidP="008A555D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B29B2" w:rsidRPr="00DD7702" w14:paraId="2F850BC5" w14:textId="77777777" w:rsidTr="000A3A1D">
        <w:trPr>
          <w:gridAfter w:val="1"/>
          <w:wAfter w:w="14" w:type="dxa"/>
          <w:trHeight w:val="371"/>
        </w:trPr>
        <w:tc>
          <w:tcPr>
            <w:tcW w:w="4298" w:type="dxa"/>
          </w:tcPr>
          <w:p w14:paraId="2D991F30" w14:textId="190B5057" w:rsidR="00FB29B2" w:rsidRPr="00DD7702" w:rsidRDefault="00FB29B2" w:rsidP="00E542A4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702">
              <w:rPr>
                <w:rFonts w:asciiTheme="majorBidi" w:hAnsiTheme="majorBidi" w:cstheme="majorBidi"/>
                <w:sz w:val="28"/>
                <w:szCs w:val="28"/>
                <w:cs/>
              </w:rPr>
              <w:t>การขาย</w:t>
            </w:r>
          </w:p>
        </w:tc>
        <w:tc>
          <w:tcPr>
            <w:tcW w:w="913" w:type="dxa"/>
          </w:tcPr>
          <w:p w14:paraId="664E4A01" w14:textId="08DC4E01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11,79</w:t>
            </w:r>
            <w:r w:rsidR="00C704E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58" w:type="dxa"/>
          </w:tcPr>
          <w:p w14:paraId="6479F2D6" w14:textId="77777777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8" w:type="dxa"/>
          </w:tcPr>
          <w:p w14:paraId="3565D9DA" w14:textId="39B95ADF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14,845 </w:t>
            </w:r>
          </w:p>
        </w:tc>
        <w:tc>
          <w:tcPr>
            <w:tcW w:w="274" w:type="dxa"/>
          </w:tcPr>
          <w:p w14:paraId="1F635F6E" w14:textId="77777777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gridSpan w:val="2"/>
          </w:tcPr>
          <w:p w14:paraId="4250D3A1" w14:textId="779ADEDF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17,42</w:t>
            </w:r>
            <w:r w:rsidR="00C704E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4" w:type="dxa"/>
            <w:gridSpan w:val="2"/>
          </w:tcPr>
          <w:p w14:paraId="31D3AB12" w14:textId="77777777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20569461" w14:textId="02FF2B77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19,641 </w:t>
            </w:r>
          </w:p>
        </w:tc>
        <w:tc>
          <w:tcPr>
            <w:tcW w:w="274" w:type="dxa"/>
          </w:tcPr>
          <w:p w14:paraId="3487019D" w14:textId="77777777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dxa"/>
          </w:tcPr>
          <w:p w14:paraId="3A55BC9A" w14:textId="38C68C4D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1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2,925</w:t>
            </w: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274" w:type="dxa"/>
            <w:gridSpan w:val="2"/>
          </w:tcPr>
          <w:p w14:paraId="06312E40" w14:textId="77777777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27C7F99C" w14:textId="22DFBC67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13,294 </w:t>
            </w:r>
          </w:p>
        </w:tc>
        <w:tc>
          <w:tcPr>
            <w:tcW w:w="275" w:type="dxa"/>
            <w:gridSpan w:val="2"/>
          </w:tcPr>
          <w:p w14:paraId="6C894508" w14:textId="77777777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7" w:type="dxa"/>
          </w:tcPr>
          <w:p w14:paraId="692A357F" w14:textId="4E8593BC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42,140</w:t>
            </w:r>
          </w:p>
        </w:tc>
        <w:tc>
          <w:tcPr>
            <w:tcW w:w="274" w:type="dxa"/>
          </w:tcPr>
          <w:p w14:paraId="13533C9B" w14:textId="77777777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</w:tcPr>
          <w:p w14:paraId="7B48B642" w14:textId="48437D71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47,780 </w:t>
            </w:r>
          </w:p>
        </w:tc>
      </w:tr>
      <w:tr w:rsidR="00FB29B2" w:rsidRPr="00DD7702" w14:paraId="159FDBD6" w14:textId="77777777" w:rsidTr="000A3A1D">
        <w:trPr>
          <w:gridAfter w:val="1"/>
          <w:wAfter w:w="14" w:type="dxa"/>
          <w:trHeight w:val="382"/>
        </w:trPr>
        <w:tc>
          <w:tcPr>
            <w:tcW w:w="4298" w:type="dxa"/>
          </w:tcPr>
          <w:p w14:paraId="1E215FE8" w14:textId="6215D65F" w:rsidR="00FB29B2" w:rsidRPr="00DD7702" w:rsidRDefault="00FB29B2" w:rsidP="00E542A4">
            <w:pPr>
              <w:ind w:right="-115" w:hanging="2"/>
              <w:rPr>
                <w:rFonts w:asciiTheme="majorBidi" w:hAnsiTheme="majorBidi" w:cstheme="majorBidi"/>
                <w:sz w:val="28"/>
                <w:szCs w:val="28"/>
              </w:rPr>
            </w:pPr>
            <w:r w:rsidRPr="00DD7702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บริการ</w:t>
            </w:r>
            <w:r w:rsidRPr="00DD7702">
              <w:rPr>
                <w:rFonts w:asciiTheme="majorBidi" w:hAnsiTheme="majorBidi" w:cstheme="majorBidi"/>
                <w:sz w:val="28"/>
                <w:szCs w:val="28"/>
                <w:cs/>
              </w:rPr>
              <w:t>เช่า</w:t>
            </w:r>
          </w:p>
        </w:tc>
        <w:tc>
          <w:tcPr>
            <w:tcW w:w="913" w:type="dxa"/>
          </w:tcPr>
          <w:p w14:paraId="01690ADF" w14:textId="21BA3282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1,02</w:t>
            </w:r>
            <w:r w:rsidR="00C704E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58" w:type="dxa"/>
          </w:tcPr>
          <w:p w14:paraId="35D2BA58" w14:textId="77777777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8" w:type="dxa"/>
          </w:tcPr>
          <w:p w14:paraId="704397AF" w14:textId="2A6F6AF6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1,277 </w:t>
            </w:r>
          </w:p>
        </w:tc>
        <w:tc>
          <w:tcPr>
            <w:tcW w:w="274" w:type="dxa"/>
          </w:tcPr>
          <w:p w14:paraId="6C1F1872" w14:textId="77777777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gridSpan w:val="2"/>
          </w:tcPr>
          <w:p w14:paraId="7FF9C1A0" w14:textId="3F43DD73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C704E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4" w:type="dxa"/>
            <w:gridSpan w:val="2"/>
          </w:tcPr>
          <w:p w14:paraId="2B860CD7" w14:textId="77777777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50A7555E" w14:textId="4E002E04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430</w:t>
            </w: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274" w:type="dxa"/>
          </w:tcPr>
          <w:p w14:paraId="3E82D901" w14:textId="77777777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dxa"/>
          </w:tcPr>
          <w:p w14:paraId="3CCBDDBF" w14:textId="49890CFA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82</w:t>
            </w: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274" w:type="dxa"/>
            <w:gridSpan w:val="2"/>
          </w:tcPr>
          <w:p w14:paraId="7406AED1" w14:textId="77777777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3F6D7E3D" w14:textId="14FDCC72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9</w:t>
            </w:r>
            <w:r w:rsidR="00C704E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</w:t>
            </w: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275" w:type="dxa"/>
            <w:gridSpan w:val="2"/>
          </w:tcPr>
          <w:p w14:paraId="1F0F8F47" w14:textId="77777777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7" w:type="dxa"/>
          </w:tcPr>
          <w:p w14:paraId="32F851FD" w14:textId="1BCC3F50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1,477</w:t>
            </w:r>
          </w:p>
        </w:tc>
        <w:tc>
          <w:tcPr>
            <w:tcW w:w="274" w:type="dxa"/>
          </w:tcPr>
          <w:p w14:paraId="7B6E1D6A" w14:textId="77777777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</w:tcPr>
          <w:p w14:paraId="4A6B68CA" w14:textId="0651FA07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1,</w:t>
            </w:r>
            <w:r w:rsidR="00C704E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799</w:t>
            </w: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</w:p>
        </w:tc>
      </w:tr>
      <w:tr w:rsidR="00FB29B2" w:rsidRPr="00DD7702" w14:paraId="026D954B" w14:textId="77777777" w:rsidTr="000A3A1D">
        <w:trPr>
          <w:gridAfter w:val="1"/>
          <w:wAfter w:w="14" w:type="dxa"/>
          <w:trHeight w:val="119"/>
        </w:trPr>
        <w:tc>
          <w:tcPr>
            <w:tcW w:w="4298" w:type="dxa"/>
          </w:tcPr>
          <w:p w14:paraId="30C15B0A" w14:textId="7ACDE043" w:rsidR="00FB29B2" w:rsidRPr="00DD7702" w:rsidRDefault="00FB29B2" w:rsidP="00E542A4">
            <w:pPr>
              <w:ind w:right="-115" w:hanging="2"/>
              <w:rPr>
                <w:rFonts w:asciiTheme="majorBidi" w:hAnsiTheme="majorBidi" w:cstheme="majorBidi"/>
                <w:sz w:val="28"/>
                <w:szCs w:val="28"/>
              </w:rPr>
            </w:pPr>
            <w:r w:rsidRPr="00DD7702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การให้บริการ</w:t>
            </w:r>
          </w:p>
        </w:tc>
        <w:tc>
          <w:tcPr>
            <w:tcW w:w="913" w:type="dxa"/>
          </w:tcPr>
          <w:p w14:paraId="04CE4E40" w14:textId="7CFB80BB" w:rsidR="00FB29B2" w:rsidRPr="00E1593B" w:rsidRDefault="00306E3D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C704E5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58" w:type="dxa"/>
          </w:tcPr>
          <w:p w14:paraId="799CA8E4" w14:textId="77777777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8" w:type="dxa"/>
          </w:tcPr>
          <w:p w14:paraId="0A082326" w14:textId="04BFE6CD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201 </w:t>
            </w:r>
          </w:p>
        </w:tc>
        <w:tc>
          <w:tcPr>
            <w:tcW w:w="274" w:type="dxa"/>
          </w:tcPr>
          <w:p w14:paraId="75392711" w14:textId="77777777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gridSpan w:val="2"/>
          </w:tcPr>
          <w:p w14:paraId="2C9CB535" w14:textId="44C110A1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  <w:tc>
          <w:tcPr>
            <w:tcW w:w="274" w:type="dxa"/>
            <w:gridSpan w:val="2"/>
          </w:tcPr>
          <w:p w14:paraId="12E079D0" w14:textId="77777777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48ADE5F2" w14:textId="214946DC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151</w:t>
            </w: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274" w:type="dxa"/>
          </w:tcPr>
          <w:p w14:paraId="525B5665" w14:textId="77777777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dxa"/>
          </w:tcPr>
          <w:p w14:paraId="150E4699" w14:textId="545A9F0D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71</w:t>
            </w: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274" w:type="dxa"/>
            <w:gridSpan w:val="2"/>
          </w:tcPr>
          <w:p w14:paraId="5FB71041" w14:textId="77777777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0CF7820E" w14:textId="62B16E12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51 </w:t>
            </w:r>
          </w:p>
        </w:tc>
        <w:tc>
          <w:tcPr>
            <w:tcW w:w="275" w:type="dxa"/>
            <w:gridSpan w:val="2"/>
          </w:tcPr>
          <w:p w14:paraId="3906B32F" w14:textId="77777777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7" w:type="dxa"/>
          </w:tcPr>
          <w:p w14:paraId="5114D97B" w14:textId="41DC7F77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704E5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274" w:type="dxa"/>
          </w:tcPr>
          <w:p w14:paraId="27E8217F" w14:textId="77777777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</w:tcPr>
          <w:p w14:paraId="0F59C880" w14:textId="0E55C542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403</w:t>
            </w: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</w:p>
        </w:tc>
      </w:tr>
      <w:tr w:rsidR="00FB29B2" w:rsidRPr="00DD7702" w14:paraId="09D44BA1" w14:textId="77777777" w:rsidTr="000A3A1D">
        <w:trPr>
          <w:gridAfter w:val="1"/>
          <w:wAfter w:w="14" w:type="dxa"/>
          <w:trHeight w:val="382"/>
        </w:trPr>
        <w:tc>
          <w:tcPr>
            <w:tcW w:w="4298" w:type="dxa"/>
          </w:tcPr>
          <w:p w14:paraId="410519F7" w14:textId="47215DCE" w:rsidR="00FB29B2" w:rsidRPr="00DD7702" w:rsidRDefault="00FB29B2" w:rsidP="00E542A4">
            <w:pPr>
              <w:ind w:right="-115" w:hanging="2"/>
              <w:rPr>
                <w:rFonts w:asciiTheme="majorBidi" w:hAnsiTheme="majorBidi" w:cstheme="majorBidi"/>
                <w:sz w:val="28"/>
                <w:szCs w:val="28"/>
              </w:rPr>
            </w:pPr>
            <w:r w:rsidRPr="00DD7702">
              <w:rPr>
                <w:rFonts w:asciiTheme="majorBidi" w:hAnsiTheme="majorBidi" w:cstheme="majorBidi"/>
                <w:sz w:val="28"/>
                <w:szCs w:val="28"/>
                <w:cs/>
              </w:rPr>
              <w:t>การลงทุน</w:t>
            </w:r>
          </w:p>
        </w:tc>
        <w:tc>
          <w:tcPr>
            <w:tcW w:w="913" w:type="dxa"/>
          </w:tcPr>
          <w:p w14:paraId="7BC1E9A7" w14:textId="5F253AD7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704E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58" w:type="dxa"/>
          </w:tcPr>
          <w:p w14:paraId="592DA31A" w14:textId="77777777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8" w:type="dxa"/>
          </w:tcPr>
          <w:p w14:paraId="46D70AF7" w14:textId="30020028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="00C704E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</w:t>
            </w: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274" w:type="dxa"/>
          </w:tcPr>
          <w:p w14:paraId="42CC7C7F" w14:textId="77777777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gridSpan w:val="2"/>
          </w:tcPr>
          <w:p w14:paraId="39D0FB04" w14:textId="2BCA6AFB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274" w:type="dxa"/>
            <w:gridSpan w:val="2"/>
          </w:tcPr>
          <w:p w14:paraId="213A8AFE" w14:textId="77777777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5DF2F123" w14:textId="381A266A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33</w:t>
            </w: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274" w:type="dxa"/>
          </w:tcPr>
          <w:p w14:paraId="4C19B4C4" w14:textId="77777777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dxa"/>
          </w:tcPr>
          <w:p w14:paraId="11389002" w14:textId="1283F07E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7</w:t>
            </w: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274" w:type="dxa"/>
            <w:gridSpan w:val="2"/>
          </w:tcPr>
          <w:p w14:paraId="41F9572C" w14:textId="77777777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1592008A" w14:textId="7035A920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="00C704E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</w:t>
            </w: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275" w:type="dxa"/>
            <w:gridSpan w:val="2"/>
          </w:tcPr>
          <w:p w14:paraId="7FE3EBAF" w14:textId="77777777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7" w:type="dxa"/>
          </w:tcPr>
          <w:p w14:paraId="65D59F85" w14:textId="052035AF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274" w:type="dxa"/>
          </w:tcPr>
          <w:p w14:paraId="4F559066" w14:textId="77777777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</w:tcPr>
          <w:p w14:paraId="20918627" w14:textId="796213AB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</w:t>
            </w:r>
            <w:r w:rsidR="00C704E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</w:t>
            </w:r>
          </w:p>
        </w:tc>
      </w:tr>
      <w:tr w:rsidR="00FB29B2" w:rsidRPr="00DD7702" w14:paraId="3B2D6327" w14:textId="77777777" w:rsidTr="000A3A1D">
        <w:trPr>
          <w:gridAfter w:val="1"/>
          <w:wAfter w:w="14" w:type="dxa"/>
          <w:trHeight w:val="392"/>
        </w:trPr>
        <w:tc>
          <w:tcPr>
            <w:tcW w:w="4298" w:type="dxa"/>
          </w:tcPr>
          <w:p w14:paraId="30662194" w14:textId="6F7D0877" w:rsidR="00FB29B2" w:rsidRPr="00DD7702" w:rsidRDefault="00FB29B2" w:rsidP="00FB29B2">
            <w:pPr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7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13" w:type="dxa"/>
            <w:tcBorders>
              <w:top w:val="single" w:sz="4" w:space="0" w:color="auto"/>
              <w:bottom w:val="double" w:sz="4" w:space="0" w:color="auto"/>
            </w:tcBorders>
          </w:tcPr>
          <w:p w14:paraId="5922E62F" w14:textId="221161DB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13,00</w:t>
            </w:r>
            <w:r w:rsidR="00C704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58" w:type="dxa"/>
          </w:tcPr>
          <w:p w14:paraId="2AE5747D" w14:textId="77777777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</w:tcPr>
          <w:p w14:paraId="3FB2A9F7" w14:textId="68A9A547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16,33</w:t>
            </w:r>
            <w:r w:rsidR="00C704E5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</w:t>
            </w: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274" w:type="dxa"/>
          </w:tcPr>
          <w:p w14:paraId="442F384E" w14:textId="77777777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28FDE6D" w14:textId="781323D9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17,931</w:t>
            </w:r>
          </w:p>
        </w:tc>
        <w:tc>
          <w:tcPr>
            <w:tcW w:w="274" w:type="dxa"/>
            <w:gridSpan w:val="2"/>
          </w:tcPr>
          <w:p w14:paraId="4454F07C" w14:textId="77777777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</w:tcPr>
          <w:p w14:paraId="099AACAD" w14:textId="6E7DF930" w:rsidR="00FB29B2" w:rsidRPr="00E1593B" w:rsidRDefault="00FB29B2" w:rsidP="000E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20,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255</w:t>
            </w: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274" w:type="dxa"/>
          </w:tcPr>
          <w:p w14:paraId="0DDF2458" w14:textId="77777777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double" w:sz="4" w:space="0" w:color="auto"/>
            </w:tcBorders>
          </w:tcPr>
          <w:p w14:paraId="4481FFFD" w14:textId="5DFE758A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13,085</w:t>
            </w: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274" w:type="dxa"/>
            <w:gridSpan w:val="2"/>
          </w:tcPr>
          <w:p w14:paraId="4A465358" w14:textId="77777777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</w:tcPr>
          <w:p w14:paraId="06F826EC" w14:textId="42AF7272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13,439 </w:t>
            </w:r>
          </w:p>
        </w:tc>
        <w:tc>
          <w:tcPr>
            <w:tcW w:w="275" w:type="dxa"/>
            <w:gridSpan w:val="2"/>
          </w:tcPr>
          <w:p w14:paraId="6A3712E1" w14:textId="77777777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double" w:sz="4" w:space="0" w:color="auto"/>
            </w:tcBorders>
          </w:tcPr>
          <w:p w14:paraId="5DDC3846" w14:textId="62E5AFC2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44,02</w:t>
            </w:r>
            <w:r w:rsidR="00C704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4" w:type="dxa"/>
          </w:tcPr>
          <w:p w14:paraId="6467BCE7" w14:textId="77777777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7AC6E433" w14:textId="175967EF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50,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02</w:t>
            </w:r>
            <w:r w:rsidR="00C704E5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5</w:t>
            </w: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</w:t>
            </w:r>
          </w:p>
        </w:tc>
      </w:tr>
      <w:tr w:rsidR="00102BEB" w:rsidRPr="002551EF" w14:paraId="79752943" w14:textId="77777777" w:rsidTr="000A3A1D">
        <w:trPr>
          <w:gridAfter w:val="1"/>
          <w:wAfter w:w="14" w:type="dxa"/>
          <w:trHeight w:val="371"/>
        </w:trPr>
        <w:tc>
          <w:tcPr>
            <w:tcW w:w="4298" w:type="dxa"/>
          </w:tcPr>
          <w:p w14:paraId="574194ED" w14:textId="77777777" w:rsidR="00102BEB" w:rsidRPr="009D317A" w:rsidRDefault="00102BEB" w:rsidP="008A555D">
            <w:pPr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13" w:type="dxa"/>
          </w:tcPr>
          <w:p w14:paraId="09FB2610" w14:textId="77777777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</w:tcPr>
          <w:p w14:paraId="02EFDEC0" w14:textId="77777777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8" w:type="dxa"/>
          </w:tcPr>
          <w:p w14:paraId="4741224C" w14:textId="77777777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</w:tcPr>
          <w:p w14:paraId="28CDA072" w14:textId="77777777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1" w:type="dxa"/>
          </w:tcPr>
          <w:p w14:paraId="7390EFEE" w14:textId="77777777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4" w:type="dxa"/>
            <w:gridSpan w:val="2"/>
          </w:tcPr>
          <w:p w14:paraId="1A517859" w14:textId="77777777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3" w:type="dxa"/>
            <w:gridSpan w:val="2"/>
          </w:tcPr>
          <w:p w14:paraId="42829D9D" w14:textId="77777777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</w:tcPr>
          <w:p w14:paraId="27E55B1D" w14:textId="77777777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5" w:type="dxa"/>
          </w:tcPr>
          <w:p w14:paraId="24E54187" w14:textId="77777777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6" w:type="dxa"/>
          </w:tcPr>
          <w:p w14:paraId="0A0F914B" w14:textId="77777777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  <w:gridSpan w:val="2"/>
          </w:tcPr>
          <w:p w14:paraId="12459509" w14:textId="77777777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  <w:gridSpan w:val="2"/>
          </w:tcPr>
          <w:p w14:paraId="460A8421" w14:textId="77777777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7" w:type="dxa"/>
          </w:tcPr>
          <w:p w14:paraId="1C7BAD8C" w14:textId="77777777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</w:tcPr>
          <w:p w14:paraId="4FBD993E" w14:textId="77777777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</w:tcPr>
          <w:p w14:paraId="37ACC102" w14:textId="77777777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02BEB" w:rsidRPr="002551EF" w14:paraId="6CB7539A" w14:textId="77777777" w:rsidTr="000A3A1D">
        <w:trPr>
          <w:gridAfter w:val="1"/>
          <w:wAfter w:w="14" w:type="dxa"/>
          <w:trHeight w:val="392"/>
        </w:trPr>
        <w:tc>
          <w:tcPr>
            <w:tcW w:w="4298" w:type="dxa"/>
          </w:tcPr>
          <w:p w14:paraId="1EBCF0BE" w14:textId="77777777" w:rsidR="00102BEB" w:rsidRPr="002551EF" w:rsidRDefault="00102BEB" w:rsidP="008A555D">
            <w:pPr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1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913" w:type="dxa"/>
          </w:tcPr>
          <w:p w14:paraId="516C772C" w14:textId="77777777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</w:tcPr>
          <w:p w14:paraId="4924BE22" w14:textId="77777777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8" w:type="dxa"/>
          </w:tcPr>
          <w:p w14:paraId="219EEE74" w14:textId="77777777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</w:tcPr>
          <w:p w14:paraId="692E9248" w14:textId="77777777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1" w:type="dxa"/>
          </w:tcPr>
          <w:p w14:paraId="3AAED290" w14:textId="77777777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4" w:type="dxa"/>
            <w:gridSpan w:val="2"/>
          </w:tcPr>
          <w:p w14:paraId="5FD0A232" w14:textId="77777777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3" w:type="dxa"/>
            <w:gridSpan w:val="2"/>
          </w:tcPr>
          <w:p w14:paraId="61EB47BB" w14:textId="77777777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</w:tcPr>
          <w:p w14:paraId="1A2BBC89" w14:textId="77777777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5" w:type="dxa"/>
          </w:tcPr>
          <w:p w14:paraId="1AEC80F4" w14:textId="77777777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6" w:type="dxa"/>
          </w:tcPr>
          <w:p w14:paraId="7E1BD86B" w14:textId="77777777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  <w:gridSpan w:val="2"/>
            <w:vAlign w:val="bottom"/>
          </w:tcPr>
          <w:p w14:paraId="0D4A8187" w14:textId="77777777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  <w:gridSpan w:val="2"/>
          </w:tcPr>
          <w:p w14:paraId="290FD067" w14:textId="77777777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7" w:type="dxa"/>
          </w:tcPr>
          <w:p w14:paraId="5EBAD6EF" w14:textId="77777777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</w:tcPr>
          <w:p w14:paraId="40D46EA8" w14:textId="77777777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</w:tcPr>
          <w:p w14:paraId="30A60916" w14:textId="77777777" w:rsidR="00102BEB" w:rsidRPr="00E1593B" w:rsidRDefault="00102BEB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B29B2" w:rsidRPr="007B7CF2" w14:paraId="356D652C" w14:textId="77777777" w:rsidTr="000A3A1D">
        <w:trPr>
          <w:gridAfter w:val="1"/>
          <w:wAfter w:w="14" w:type="dxa"/>
          <w:trHeight w:val="382"/>
        </w:trPr>
        <w:tc>
          <w:tcPr>
            <w:tcW w:w="4298" w:type="dxa"/>
            <w:vAlign w:val="bottom"/>
          </w:tcPr>
          <w:p w14:paraId="500F2724" w14:textId="77777777" w:rsidR="00FB29B2" w:rsidRPr="002551EF" w:rsidRDefault="00FB29B2" w:rsidP="00FB29B2">
            <w:pPr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2551EF">
              <w:rPr>
                <w:rFonts w:asciiTheme="majorBidi" w:hAnsiTheme="majorBidi" w:cstheme="majorBidi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13" w:type="dxa"/>
          </w:tcPr>
          <w:p w14:paraId="705D7501" w14:textId="478BE7E1" w:rsidR="00FB29B2" w:rsidRPr="00E1593B" w:rsidRDefault="00FB29B2" w:rsidP="000E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11,985</w:t>
            </w:r>
          </w:p>
        </w:tc>
        <w:tc>
          <w:tcPr>
            <w:tcW w:w="258" w:type="dxa"/>
          </w:tcPr>
          <w:p w14:paraId="4C5E9AE7" w14:textId="77777777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8" w:type="dxa"/>
          </w:tcPr>
          <w:p w14:paraId="64696D5A" w14:textId="0B57BC87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15,05</w:t>
            </w:r>
            <w:r w:rsidR="00C704E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</w:t>
            </w: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274" w:type="dxa"/>
          </w:tcPr>
          <w:p w14:paraId="3B9502F1" w14:textId="77777777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</w:tcPr>
          <w:p w14:paraId="5E9EAAF2" w14:textId="0A1F30BC" w:rsidR="00FB29B2" w:rsidRPr="00E1593B" w:rsidRDefault="00FB29B2" w:rsidP="000E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17,55</w:t>
            </w:r>
            <w:r w:rsidR="00C704E5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4" w:type="dxa"/>
            <w:gridSpan w:val="2"/>
          </w:tcPr>
          <w:p w14:paraId="0810E620" w14:textId="77777777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3" w:type="dxa"/>
            <w:gridSpan w:val="2"/>
          </w:tcPr>
          <w:p w14:paraId="0B5915CC" w14:textId="79A131C5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19</w:t>
            </w: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825</w:t>
            </w: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274" w:type="dxa"/>
          </w:tcPr>
          <w:p w14:paraId="73A5E11D" w14:textId="77777777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dxa"/>
          </w:tcPr>
          <w:p w14:paraId="3DBA039B" w14:textId="51D756DA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13,003</w:t>
            </w:r>
          </w:p>
        </w:tc>
        <w:tc>
          <w:tcPr>
            <w:tcW w:w="246" w:type="dxa"/>
          </w:tcPr>
          <w:p w14:paraId="242924B5" w14:textId="77777777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  <w:gridSpan w:val="2"/>
          </w:tcPr>
          <w:p w14:paraId="5971ED99" w14:textId="4BF4C103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13,34</w:t>
            </w:r>
            <w:r w:rsidR="00C704E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</w:t>
            </w: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275" w:type="dxa"/>
            <w:gridSpan w:val="2"/>
          </w:tcPr>
          <w:p w14:paraId="041F09F9" w14:textId="77777777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7" w:type="dxa"/>
          </w:tcPr>
          <w:p w14:paraId="35CE5692" w14:textId="07EE86F7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42,54</w:t>
            </w:r>
            <w:r w:rsidR="00C704E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4" w:type="dxa"/>
          </w:tcPr>
          <w:p w14:paraId="47DBF2F5" w14:textId="77777777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</w:tcPr>
          <w:p w14:paraId="5C048BA0" w14:textId="02FC9B27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48,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22</w:t>
            </w:r>
            <w:r w:rsidR="00C704E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</w:t>
            </w: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</w:p>
        </w:tc>
      </w:tr>
      <w:tr w:rsidR="00FB29B2" w:rsidRPr="007B7CF2" w14:paraId="650B5593" w14:textId="77777777" w:rsidTr="000A3A1D">
        <w:trPr>
          <w:gridAfter w:val="1"/>
          <w:wAfter w:w="14" w:type="dxa"/>
          <w:trHeight w:val="382"/>
        </w:trPr>
        <w:tc>
          <w:tcPr>
            <w:tcW w:w="4298" w:type="dxa"/>
            <w:vAlign w:val="bottom"/>
          </w:tcPr>
          <w:p w14:paraId="40CF1FFA" w14:textId="77777777" w:rsidR="00FB29B2" w:rsidRPr="002551EF" w:rsidRDefault="00FB29B2" w:rsidP="00FB29B2">
            <w:pPr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2551EF">
              <w:rPr>
                <w:rFonts w:asciiTheme="majorBidi" w:hAnsiTheme="majorBidi" w:cstheme="majorBidi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913" w:type="dxa"/>
            <w:tcBorders>
              <w:bottom w:val="single" w:sz="4" w:space="0" w:color="auto"/>
            </w:tcBorders>
          </w:tcPr>
          <w:p w14:paraId="650A8F3D" w14:textId="5F7BC3E9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1,02</w:t>
            </w:r>
            <w:r w:rsidR="00C704E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58" w:type="dxa"/>
          </w:tcPr>
          <w:p w14:paraId="6125F3B2" w14:textId="77777777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</w:tcPr>
          <w:p w14:paraId="0802DA05" w14:textId="0F133117" w:rsidR="00FB29B2" w:rsidRPr="00E1593B" w:rsidRDefault="00FB29B2" w:rsidP="000E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1,277 </w:t>
            </w:r>
          </w:p>
        </w:tc>
        <w:tc>
          <w:tcPr>
            <w:tcW w:w="274" w:type="dxa"/>
          </w:tcPr>
          <w:p w14:paraId="7072A9EF" w14:textId="77777777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</w:tcPr>
          <w:p w14:paraId="79EE37E6" w14:textId="560F6DD0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C704E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4" w:type="dxa"/>
            <w:gridSpan w:val="2"/>
          </w:tcPr>
          <w:p w14:paraId="42E358FB" w14:textId="77777777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3" w:type="dxa"/>
            <w:gridSpan w:val="2"/>
            <w:tcBorders>
              <w:bottom w:val="single" w:sz="4" w:space="0" w:color="auto"/>
            </w:tcBorders>
          </w:tcPr>
          <w:p w14:paraId="26D97AB7" w14:textId="586AA912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430</w:t>
            </w: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274" w:type="dxa"/>
          </w:tcPr>
          <w:p w14:paraId="004576AE" w14:textId="77777777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14:paraId="03E6AD88" w14:textId="7DDDA1E1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8</w:t>
            </w:r>
            <w:r w:rsidR="0085421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</w:t>
            </w: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246" w:type="dxa"/>
          </w:tcPr>
          <w:p w14:paraId="439BF65A" w14:textId="77777777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  <w:gridSpan w:val="2"/>
            <w:tcBorders>
              <w:bottom w:val="single" w:sz="4" w:space="0" w:color="auto"/>
            </w:tcBorders>
          </w:tcPr>
          <w:p w14:paraId="5146A888" w14:textId="3C9C8524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9</w:t>
            </w:r>
            <w:r w:rsidR="00C704E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</w:t>
            </w: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275" w:type="dxa"/>
            <w:gridSpan w:val="2"/>
          </w:tcPr>
          <w:p w14:paraId="1BED147D" w14:textId="77777777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</w:tcPr>
          <w:p w14:paraId="7137BA27" w14:textId="39D5C5E8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1,477</w:t>
            </w:r>
          </w:p>
        </w:tc>
        <w:tc>
          <w:tcPr>
            <w:tcW w:w="274" w:type="dxa"/>
          </w:tcPr>
          <w:p w14:paraId="01ED5399" w14:textId="77777777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14:paraId="08ACB794" w14:textId="1D076054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1,</w:t>
            </w:r>
            <w:r w:rsidR="00C704E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799</w:t>
            </w: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</w:p>
        </w:tc>
      </w:tr>
      <w:tr w:rsidR="00FB29B2" w:rsidRPr="007B7CF2" w14:paraId="07F51CB6" w14:textId="77777777" w:rsidTr="000A3A1D">
        <w:trPr>
          <w:gridAfter w:val="1"/>
          <w:wAfter w:w="14" w:type="dxa"/>
          <w:trHeight w:val="392"/>
        </w:trPr>
        <w:tc>
          <w:tcPr>
            <w:tcW w:w="4298" w:type="dxa"/>
          </w:tcPr>
          <w:p w14:paraId="7EDECAB2" w14:textId="77777777" w:rsidR="00FB29B2" w:rsidRPr="002551EF" w:rsidRDefault="00FB29B2" w:rsidP="00FB29B2">
            <w:pPr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1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13" w:type="dxa"/>
            <w:tcBorders>
              <w:top w:val="single" w:sz="4" w:space="0" w:color="auto"/>
              <w:bottom w:val="double" w:sz="4" w:space="0" w:color="auto"/>
            </w:tcBorders>
          </w:tcPr>
          <w:p w14:paraId="44130B92" w14:textId="671F10EE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13,00</w:t>
            </w:r>
            <w:r w:rsidR="00C704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58" w:type="dxa"/>
          </w:tcPr>
          <w:p w14:paraId="29AFB216" w14:textId="77777777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</w:tcPr>
          <w:p w14:paraId="544FCBDC" w14:textId="4C75A257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16,33</w:t>
            </w:r>
            <w:r w:rsidR="00C704E5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</w:t>
            </w: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274" w:type="dxa"/>
          </w:tcPr>
          <w:p w14:paraId="144C96E8" w14:textId="77777777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double" w:sz="4" w:space="0" w:color="auto"/>
            </w:tcBorders>
          </w:tcPr>
          <w:p w14:paraId="59460FE8" w14:textId="0BD5214D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17,931</w:t>
            </w:r>
          </w:p>
        </w:tc>
        <w:tc>
          <w:tcPr>
            <w:tcW w:w="274" w:type="dxa"/>
            <w:gridSpan w:val="2"/>
          </w:tcPr>
          <w:p w14:paraId="6FDD1803" w14:textId="77777777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FEF180A" w14:textId="03965F2D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20,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255</w:t>
            </w: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274" w:type="dxa"/>
          </w:tcPr>
          <w:p w14:paraId="6279EF4E" w14:textId="77777777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double" w:sz="4" w:space="0" w:color="auto"/>
            </w:tcBorders>
          </w:tcPr>
          <w:p w14:paraId="7ADE5B99" w14:textId="334F1CF0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13,085</w:t>
            </w: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246" w:type="dxa"/>
          </w:tcPr>
          <w:p w14:paraId="3F6CFBBC" w14:textId="77777777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3023E93" w14:textId="04501D23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13,439 </w:t>
            </w:r>
          </w:p>
        </w:tc>
        <w:tc>
          <w:tcPr>
            <w:tcW w:w="275" w:type="dxa"/>
            <w:gridSpan w:val="2"/>
          </w:tcPr>
          <w:p w14:paraId="788BC89E" w14:textId="77777777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double" w:sz="4" w:space="0" w:color="auto"/>
            </w:tcBorders>
          </w:tcPr>
          <w:p w14:paraId="259C3C21" w14:textId="2D43B43E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44,02</w:t>
            </w:r>
            <w:r w:rsidR="00C704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4" w:type="dxa"/>
          </w:tcPr>
          <w:p w14:paraId="75BB72A9" w14:textId="77777777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332AB1D6" w14:textId="154F53FE" w:rsidR="00FB29B2" w:rsidRPr="00E1593B" w:rsidRDefault="00FB29B2" w:rsidP="00FB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50,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02</w:t>
            </w:r>
            <w:r w:rsidR="00C704E5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5</w:t>
            </w: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</w:t>
            </w:r>
          </w:p>
        </w:tc>
      </w:tr>
      <w:tr w:rsidR="00F35F85" w:rsidRPr="007B7CF2" w14:paraId="10FCEA80" w14:textId="77777777" w:rsidTr="000A3A1D">
        <w:trPr>
          <w:gridAfter w:val="1"/>
          <w:wAfter w:w="14" w:type="dxa"/>
          <w:trHeight w:val="382"/>
        </w:trPr>
        <w:tc>
          <w:tcPr>
            <w:tcW w:w="4298" w:type="dxa"/>
          </w:tcPr>
          <w:p w14:paraId="075FDAD2" w14:textId="77777777" w:rsidR="00F35F85" w:rsidRPr="002551EF" w:rsidRDefault="00F35F85" w:rsidP="008A555D">
            <w:pPr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3" w:type="dxa"/>
            <w:tcBorders>
              <w:top w:val="double" w:sz="4" w:space="0" w:color="auto"/>
            </w:tcBorders>
          </w:tcPr>
          <w:p w14:paraId="035A71C6" w14:textId="77777777" w:rsidR="00F35F85" w:rsidRPr="00E1593B" w:rsidRDefault="00F35F85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8" w:type="dxa"/>
          </w:tcPr>
          <w:p w14:paraId="3FCB7758" w14:textId="77777777" w:rsidR="00F35F85" w:rsidRPr="00E1593B" w:rsidRDefault="00F35F85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8" w:type="dxa"/>
            <w:tcBorders>
              <w:top w:val="double" w:sz="4" w:space="0" w:color="auto"/>
            </w:tcBorders>
          </w:tcPr>
          <w:p w14:paraId="7BAE5091" w14:textId="77777777" w:rsidR="00F35F85" w:rsidRPr="00E1593B" w:rsidRDefault="00F35F85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74" w:type="dxa"/>
          </w:tcPr>
          <w:p w14:paraId="6955D691" w14:textId="77777777" w:rsidR="00F35F85" w:rsidRPr="00E1593B" w:rsidRDefault="00F35F85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1" w:type="dxa"/>
            <w:tcBorders>
              <w:top w:val="double" w:sz="4" w:space="0" w:color="auto"/>
            </w:tcBorders>
          </w:tcPr>
          <w:p w14:paraId="1D155750" w14:textId="77777777" w:rsidR="00F35F85" w:rsidRPr="00E1593B" w:rsidRDefault="00F35F85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4" w:type="dxa"/>
            <w:gridSpan w:val="2"/>
          </w:tcPr>
          <w:p w14:paraId="56C35B59" w14:textId="77777777" w:rsidR="00F35F85" w:rsidRPr="00E1593B" w:rsidRDefault="00F35F85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3" w:type="dxa"/>
            <w:gridSpan w:val="2"/>
            <w:tcBorders>
              <w:top w:val="double" w:sz="4" w:space="0" w:color="auto"/>
            </w:tcBorders>
          </w:tcPr>
          <w:p w14:paraId="1F944385" w14:textId="77777777" w:rsidR="00F35F85" w:rsidRPr="00E1593B" w:rsidRDefault="00F35F85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74" w:type="dxa"/>
          </w:tcPr>
          <w:p w14:paraId="15EF0529" w14:textId="77777777" w:rsidR="00F35F85" w:rsidRPr="00E1593B" w:rsidRDefault="00F35F85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5" w:type="dxa"/>
            <w:tcBorders>
              <w:top w:val="double" w:sz="4" w:space="0" w:color="auto"/>
            </w:tcBorders>
          </w:tcPr>
          <w:p w14:paraId="0DA5A015" w14:textId="77777777" w:rsidR="00F35F85" w:rsidRPr="00E1593B" w:rsidRDefault="00F35F85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46" w:type="dxa"/>
          </w:tcPr>
          <w:p w14:paraId="25FB0339" w14:textId="77777777" w:rsidR="00F35F85" w:rsidRPr="00E1593B" w:rsidRDefault="00F35F85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4" w:type="dxa"/>
            <w:gridSpan w:val="2"/>
            <w:tcBorders>
              <w:top w:val="double" w:sz="4" w:space="0" w:color="auto"/>
            </w:tcBorders>
          </w:tcPr>
          <w:p w14:paraId="29B76106" w14:textId="77777777" w:rsidR="00F35F85" w:rsidRPr="00E1593B" w:rsidRDefault="00F35F85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75" w:type="dxa"/>
            <w:gridSpan w:val="2"/>
          </w:tcPr>
          <w:p w14:paraId="7B11E94F" w14:textId="77777777" w:rsidR="00F35F85" w:rsidRPr="00E1593B" w:rsidRDefault="00F35F85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tcBorders>
              <w:top w:val="double" w:sz="4" w:space="0" w:color="auto"/>
            </w:tcBorders>
          </w:tcPr>
          <w:p w14:paraId="79307C7F" w14:textId="77777777" w:rsidR="00F35F85" w:rsidRPr="00E1593B" w:rsidRDefault="00F35F85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</w:tcPr>
          <w:p w14:paraId="54251DA1" w14:textId="77777777" w:rsidR="00F35F85" w:rsidRPr="00E1593B" w:rsidRDefault="00F35F85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</w:tcPr>
          <w:p w14:paraId="2EEE8F51" w14:textId="77777777" w:rsidR="00F35F85" w:rsidRPr="00E1593B" w:rsidRDefault="00F35F85" w:rsidP="008A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</w:tr>
      <w:tr w:rsidR="00F35F85" w:rsidRPr="00DD7702" w14:paraId="66716618" w14:textId="77777777" w:rsidTr="000A3A1D">
        <w:trPr>
          <w:gridAfter w:val="1"/>
          <w:wAfter w:w="14" w:type="dxa"/>
          <w:trHeight w:val="382"/>
        </w:trPr>
        <w:tc>
          <w:tcPr>
            <w:tcW w:w="4298" w:type="dxa"/>
          </w:tcPr>
          <w:p w14:paraId="2AC213A8" w14:textId="446630F0" w:rsidR="00F35F85" w:rsidRPr="00F35F85" w:rsidRDefault="00F35F85" w:rsidP="00F35F85">
            <w:pPr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F35F85">
              <w:rPr>
                <w:rFonts w:asciiTheme="majorBidi" w:hAnsiTheme="majorBidi" w:cstheme="majorBidi"/>
                <w:sz w:val="28"/>
                <w:szCs w:val="28"/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913" w:type="dxa"/>
          </w:tcPr>
          <w:p w14:paraId="7278E195" w14:textId="02809743" w:rsidR="00F35F85" w:rsidRPr="00F35F85" w:rsidRDefault="0085421C" w:rsidP="00C83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</w:t>
            </w:r>
            <w:r w:rsidR="006830E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</w:t>
            </w:r>
          </w:p>
        </w:tc>
        <w:tc>
          <w:tcPr>
            <w:tcW w:w="258" w:type="dxa"/>
          </w:tcPr>
          <w:p w14:paraId="2272F666" w14:textId="77777777" w:rsidR="00F35F85" w:rsidRPr="00F35F85" w:rsidRDefault="00F35F85" w:rsidP="00F35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8" w:type="dxa"/>
          </w:tcPr>
          <w:p w14:paraId="1183A5DB" w14:textId="2BCFA30F" w:rsidR="00F35F85" w:rsidRPr="00F35F85" w:rsidRDefault="00FB29B2" w:rsidP="00F35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 1,2</w:t>
            </w:r>
            <w:r w:rsidR="006830E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50</w:t>
            </w:r>
          </w:p>
        </w:tc>
        <w:tc>
          <w:tcPr>
            <w:tcW w:w="274" w:type="dxa"/>
          </w:tcPr>
          <w:p w14:paraId="027E8E51" w14:textId="77777777" w:rsidR="00F35F85" w:rsidRPr="00F35F85" w:rsidRDefault="00F35F85" w:rsidP="00F35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11" w:type="dxa"/>
          </w:tcPr>
          <w:p w14:paraId="4C265F0A" w14:textId="05BABDDD" w:rsidR="00F35F85" w:rsidRPr="00F35F85" w:rsidRDefault="0085421C" w:rsidP="00F35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417</w:t>
            </w:r>
          </w:p>
        </w:tc>
        <w:tc>
          <w:tcPr>
            <w:tcW w:w="274" w:type="dxa"/>
            <w:gridSpan w:val="2"/>
          </w:tcPr>
          <w:p w14:paraId="7718E384" w14:textId="77777777" w:rsidR="00F35F85" w:rsidRPr="00F35F85" w:rsidRDefault="00F35F85" w:rsidP="00F35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23" w:type="dxa"/>
            <w:gridSpan w:val="2"/>
          </w:tcPr>
          <w:p w14:paraId="0FB356FA" w14:textId="2A5D7D6F" w:rsidR="00F35F85" w:rsidRPr="00F35F85" w:rsidRDefault="00FB29B2" w:rsidP="00F35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3</w:t>
            </w:r>
            <w:r w:rsidR="006830E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61</w:t>
            </w:r>
          </w:p>
        </w:tc>
        <w:tc>
          <w:tcPr>
            <w:tcW w:w="274" w:type="dxa"/>
          </w:tcPr>
          <w:p w14:paraId="6E1C6153" w14:textId="77777777" w:rsidR="00F35F85" w:rsidRPr="00F35F85" w:rsidRDefault="00F35F85" w:rsidP="00F35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dxa"/>
          </w:tcPr>
          <w:p w14:paraId="51CEA94F" w14:textId="4B196762" w:rsidR="00F35F85" w:rsidRPr="00F35F85" w:rsidRDefault="00FE6443" w:rsidP="00BF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522</w:t>
            </w:r>
          </w:p>
        </w:tc>
        <w:tc>
          <w:tcPr>
            <w:tcW w:w="246" w:type="dxa"/>
          </w:tcPr>
          <w:p w14:paraId="004214CB" w14:textId="77777777" w:rsidR="00F35F85" w:rsidRPr="00F35F85" w:rsidRDefault="00F35F85" w:rsidP="00F35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  <w:gridSpan w:val="2"/>
          </w:tcPr>
          <w:p w14:paraId="48D43552" w14:textId="1A91969E" w:rsidR="00F35F85" w:rsidRPr="00F35F85" w:rsidRDefault="00FB29B2" w:rsidP="00F35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58</w:t>
            </w:r>
            <w:r w:rsidR="006830E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</w:t>
            </w:r>
            <w:r w:rsidR="00F35F85" w:rsidRPr="00F35F8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275" w:type="dxa"/>
            <w:gridSpan w:val="2"/>
          </w:tcPr>
          <w:p w14:paraId="100E63A5" w14:textId="77777777" w:rsidR="00F35F85" w:rsidRPr="00F35F85" w:rsidRDefault="00F35F85" w:rsidP="00F35F85">
            <w:pPr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7" w:type="dxa"/>
          </w:tcPr>
          <w:p w14:paraId="131174D4" w14:textId="242CF573" w:rsidR="00F35F85" w:rsidRPr="00F35F85" w:rsidRDefault="0085421C" w:rsidP="00F35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="006830E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4" w:type="dxa"/>
          </w:tcPr>
          <w:p w14:paraId="1FBBB239" w14:textId="77777777" w:rsidR="00F35F85" w:rsidRPr="00F35F85" w:rsidRDefault="00F35F85" w:rsidP="00F35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</w:tcPr>
          <w:p w14:paraId="7EB0F9F0" w14:textId="14EAF1EC" w:rsidR="00F35F85" w:rsidRPr="00F35F85" w:rsidRDefault="00FB29B2" w:rsidP="004A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right="-33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2,19</w:t>
            </w:r>
            <w:r w:rsidR="006830E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</w:t>
            </w:r>
          </w:p>
        </w:tc>
      </w:tr>
      <w:tr w:rsidR="00F35F85" w:rsidRPr="00DD7702" w14:paraId="1CA9AA93" w14:textId="77777777" w:rsidTr="000A3A1D">
        <w:trPr>
          <w:gridAfter w:val="1"/>
          <w:wAfter w:w="14" w:type="dxa"/>
          <w:trHeight w:val="764"/>
        </w:trPr>
        <w:tc>
          <w:tcPr>
            <w:tcW w:w="4298" w:type="dxa"/>
          </w:tcPr>
          <w:p w14:paraId="256C9C72" w14:textId="06D5BA91" w:rsidR="00F35F85" w:rsidRPr="00F35F85" w:rsidRDefault="00F35F85" w:rsidP="00010527">
            <w:pPr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5F85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กำไรตามส่วนงานก่อนหักดอกเบี้ย</w:t>
            </w:r>
            <w:r w:rsidR="0001052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10527" w:rsidRPr="00F35F85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ภาษีเงินได้</w:t>
            </w:r>
            <w:r w:rsidR="0001052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10527" w:rsidRPr="00F35F85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ค่าเสื่อม</w:t>
            </w:r>
            <w:r w:rsidR="00010527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A230B6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F35F85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ราคาและค่าตัดจำหน่าย</w:t>
            </w:r>
          </w:p>
        </w:tc>
        <w:tc>
          <w:tcPr>
            <w:tcW w:w="913" w:type="dxa"/>
          </w:tcPr>
          <w:p w14:paraId="6DE63A5C" w14:textId="77777777" w:rsidR="00FB29B2" w:rsidRDefault="00FB29B2" w:rsidP="00E4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52BA9269" w14:textId="5796F4BC" w:rsidR="00F35F85" w:rsidRPr="00F35F85" w:rsidRDefault="0085421C" w:rsidP="00E4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-33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2,9</w:t>
            </w:r>
            <w:r w:rsidR="006830E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39</w:t>
            </w:r>
          </w:p>
        </w:tc>
        <w:tc>
          <w:tcPr>
            <w:tcW w:w="258" w:type="dxa"/>
          </w:tcPr>
          <w:p w14:paraId="5A8FAD8B" w14:textId="77777777" w:rsidR="00F35F85" w:rsidRPr="00F35F85" w:rsidRDefault="00F35F85" w:rsidP="00F35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8" w:type="dxa"/>
          </w:tcPr>
          <w:p w14:paraId="5501A0CF" w14:textId="77777777" w:rsidR="00F35F85" w:rsidRPr="00F35F85" w:rsidRDefault="00F35F85" w:rsidP="00F35F85">
            <w:pPr>
              <w:ind w:right="-33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35F8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</w:p>
          <w:p w14:paraId="3A8313F2" w14:textId="77777777" w:rsidR="00F35F85" w:rsidRPr="00F35F85" w:rsidRDefault="00F35F85" w:rsidP="00F35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35F8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2,763</w:t>
            </w:r>
          </w:p>
        </w:tc>
        <w:tc>
          <w:tcPr>
            <w:tcW w:w="274" w:type="dxa"/>
          </w:tcPr>
          <w:p w14:paraId="51A0F039" w14:textId="77777777" w:rsidR="00F35F85" w:rsidRPr="00F35F85" w:rsidRDefault="00F35F85" w:rsidP="00F35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</w:tcPr>
          <w:p w14:paraId="6B4BF43D" w14:textId="77777777" w:rsidR="00F35F85" w:rsidRDefault="00F35F85" w:rsidP="00F35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62C9539" w14:textId="1025085F" w:rsidR="00FB29B2" w:rsidRPr="00F35F85" w:rsidRDefault="0085421C" w:rsidP="00F35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1,958</w:t>
            </w:r>
          </w:p>
        </w:tc>
        <w:tc>
          <w:tcPr>
            <w:tcW w:w="274" w:type="dxa"/>
            <w:gridSpan w:val="2"/>
          </w:tcPr>
          <w:p w14:paraId="17656F5F" w14:textId="77777777" w:rsidR="00F35F85" w:rsidRPr="00F35F85" w:rsidRDefault="00F35F85" w:rsidP="00F35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3" w:type="dxa"/>
            <w:gridSpan w:val="2"/>
          </w:tcPr>
          <w:p w14:paraId="296E43D0" w14:textId="77777777" w:rsidR="00F35F85" w:rsidRPr="00F35F85" w:rsidRDefault="00F35F85" w:rsidP="00F35F85">
            <w:pPr>
              <w:ind w:right="-33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062C542A" w14:textId="10619667" w:rsidR="00F35F85" w:rsidRPr="00F35F85" w:rsidRDefault="00F35F85" w:rsidP="00F35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right="-33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35F8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1,1</w:t>
            </w:r>
            <w:r w:rsidR="006830E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41</w:t>
            </w:r>
            <w:r w:rsidRPr="00F35F8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274" w:type="dxa"/>
          </w:tcPr>
          <w:p w14:paraId="6DA57B50" w14:textId="77777777" w:rsidR="00F35F85" w:rsidRPr="00F35F85" w:rsidRDefault="00F35F85" w:rsidP="00F35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dxa"/>
          </w:tcPr>
          <w:p w14:paraId="4C0AA713" w14:textId="77777777" w:rsidR="00F35F85" w:rsidRDefault="00F35F85" w:rsidP="00F35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ind w:right="-33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0078A4C7" w14:textId="71F5F833" w:rsidR="00FB29B2" w:rsidRPr="00F35F85" w:rsidRDefault="00FE6443" w:rsidP="00BF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ind w:right="-33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1,24</w:t>
            </w:r>
            <w:r w:rsidR="006830E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</w:t>
            </w:r>
          </w:p>
        </w:tc>
        <w:tc>
          <w:tcPr>
            <w:tcW w:w="246" w:type="dxa"/>
          </w:tcPr>
          <w:p w14:paraId="2F560B62" w14:textId="77777777" w:rsidR="00F35F85" w:rsidRPr="00F35F85" w:rsidRDefault="00F35F85" w:rsidP="00F35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  <w:gridSpan w:val="2"/>
          </w:tcPr>
          <w:p w14:paraId="12FF8513" w14:textId="77777777" w:rsidR="00F35F85" w:rsidRPr="00F35F85" w:rsidRDefault="00F35F85" w:rsidP="00F35F85">
            <w:pPr>
              <w:ind w:right="-33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6FA0DA0B" w14:textId="77777777" w:rsidR="00F35F85" w:rsidRPr="00F35F85" w:rsidRDefault="00F35F85" w:rsidP="00F35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ind w:right="-33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35F8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1,022 </w:t>
            </w:r>
          </w:p>
        </w:tc>
        <w:tc>
          <w:tcPr>
            <w:tcW w:w="275" w:type="dxa"/>
            <w:gridSpan w:val="2"/>
          </w:tcPr>
          <w:p w14:paraId="08D9B9AB" w14:textId="77777777" w:rsidR="00F35F85" w:rsidRPr="00F35F85" w:rsidRDefault="00F35F85" w:rsidP="00F35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7" w:type="dxa"/>
          </w:tcPr>
          <w:p w14:paraId="164C8F57" w14:textId="77777777" w:rsidR="00F35F85" w:rsidRDefault="00F35F85" w:rsidP="00F35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3B492F0" w14:textId="4A5896E1" w:rsidR="00FB29B2" w:rsidRPr="00F35F85" w:rsidRDefault="0085421C" w:rsidP="00F35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6,14</w:t>
            </w:r>
            <w:r w:rsidR="006830E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4" w:type="dxa"/>
          </w:tcPr>
          <w:p w14:paraId="6175D568" w14:textId="77777777" w:rsidR="00F35F85" w:rsidRPr="00F35F85" w:rsidRDefault="00F35F85" w:rsidP="00F35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</w:tcPr>
          <w:p w14:paraId="3BAC1A4A" w14:textId="77777777" w:rsidR="00F35F85" w:rsidRPr="00F35F85" w:rsidRDefault="00F35F85" w:rsidP="00F35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right="-33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0088D6EB" w14:textId="50AB6A4D" w:rsidR="00F35F85" w:rsidRPr="00F35F85" w:rsidRDefault="00F35F85" w:rsidP="000E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right="-33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35F8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4,92</w:t>
            </w:r>
            <w:r w:rsidR="006830E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</w:t>
            </w:r>
          </w:p>
        </w:tc>
      </w:tr>
      <w:tr w:rsidR="000A3A1D" w:rsidRPr="00DD7702" w14:paraId="75C0766B" w14:textId="77777777" w:rsidTr="000A3A1D">
        <w:trPr>
          <w:gridAfter w:val="1"/>
          <w:wAfter w:w="14" w:type="dxa"/>
          <w:trHeight w:val="764"/>
        </w:trPr>
        <w:tc>
          <w:tcPr>
            <w:tcW w:w="4298" w:type="dxa"/>
          </w:tcPr>
          <w:p w14:paraId="065BBA53" w14:textId="77777777" w:rsidR="000A3A1D" w:rsidRPr="00F35F85" w:rsidRDefault="000A3A1D" w:rsidP="00F35F85">
            <w:pPr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3" w:type="dxa"/>
          </w:tcPr>
          <w:p w14:paraId="0807B63B" w14:textId="77777777" w:rsidR="000A3A1D" w:rsidRDefault="000A3A1D" w:rsidP="00FB29B2">
            <w:pPr>
              <w:tabs>
                <w:tab w:val="clear" w:pos="680"/>
                <w:tab w:val="decimal" w:pos="676"/>
              </w:tabs>
              <w:ind w:right="-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</w:tcPr>
          <w:p w14:paraId="2AE6B221" w14:textId="77777777" w:rsidR="000A3A1D" w:rsidRPr="00F35F85" w:rsidRDefault="000A3A1D" w:rsidP="00F35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8" w:type="dxa"/>
          </w:tcPr>
          <w:p w14:paraId="6F4C5468" w14:textId="77777777" w:rsidR="000A3A1D" w:rsidRPr="00F35F85" w:rsidRDefault="000A3A1D" w:rsidP="00F35F85">
            <w:pPr>
              <w:ind w:right="-33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4" w:type="dxa"/>
          </w:tcPr>
          <w:p w14:paraId="5E4F115E" w14:textId="77777777" w:rsidR="000A3A1D" w:rsidRPr="00F35F85" w:rsidRDefault="000A3A1D" w:rsidP="00F35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</w:tcPr>
          <w:p w14:paraId="1A5A1918" w14:textId="77777777" w:rsidR="000A3A1D" w:rsidRDefault="000A3A1D" w:rsidP="00F35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  <w:gridSpan w:val="2"/>
          </w:tcPr>
          <w:p w14:paraId="0D816E4F" w14:textId="77777777" w:rsidR="000A3A1D" w:rsidRPr="00F35F85" w:rsidRDefault="000A3A1D" w:rsidP="00F35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3" w:type="dxa"/>
            <w:gridSpan w:val="2"/>
          </w:tcPr>
          <w:p w14:paraId="39719634" w14:textId="77777777" w:rsidR="000A3A1D" w:rsidRPr="00F35F85" w:rsidRDefault="000A3A1D" w:rsidP="00F35F85">
            <w:pPr>
              <w:ind w:right="-33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4" w:type="dxa"/>
          </w:tcPr>
          <w:p w14:paraId="559C29FF" w14:textId="77777777" w:rsidR="000A3A1D" w:rsidRPr="00F35F85" w:rsidRDefault="000A3A1D" w:rsidP="00F35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dxa"/>
          </w:tcPr>
          <w:p w14:paraId="6304050F" w14:textId="77777777" w:rsidR="000A3A1D" w:rsidRDefault="000A3A1D" w:rsidP="00F35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ind w:right="-33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46" w:type="dxa"/>
          </w:tcPr>
          <w:p w14:paraId="2C430018" w14:textId="77777777" w:rsidR="000A3A1D" w:rsidRPr="00F35F85" w:rsidRDefault="000A3A1D" w:rsidP="00F35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  <w:gridSpan w:val="2"/>
          </w:tcPr>
          <w:p w14:paraId="216764EC" w14:textId="77777777" w:rsidR="000A3A1D" w:rsidRPr="00F35F85" w:rsidRDefault="000A3A1D" w:rsidP="00F35F85">
            <w:pPr>
              <w:ind w:right="-33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5" w:type="dxa"/>
            <w:gridSpan w:val="2"/>
          </w:tcPr>
          <w:p w14:paraId="16978129" w14:textId="77777777" w:rsidR="000A3A1D" w:rsidRPr="00F35F85" w:rsidRDefault="000A3A1D" w:rsidP="00F35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7" w:type="dxa"/>
          </w:tcPr>
          <w:p w14:paraId="4D42CA0D" w14:textId="77777777" w:rsidR="000A3A1D" w:rsidRDefault="000A3A1D" w:rsidP="00F35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</w:tcPr>
          <w:p w14:paraId="164E2B7E" w14:textId="77777777" w:rsidR="000A3A1D" w:rsidRPr="00F35F85" w:rsidRDefault="000A3A1D" w:rsidP="00F35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</w:tcPr>
          <w:p w14:paraId="4FE74149" w14:textId="77777777" w:rsidR="000A3A1D" w:rsidRPr="00F35F85" w:rsidRDefault="000A3A1D" w:rsidP="00F35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right="-33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</w:tbl>
    <w:p w14:paraId="738BCC19" w14:textId="77777777" w:rsidR="000A3A1D" w:rsidRDefault="000A3A1D"/>
    <w:tbl>
      <w:tblPr>
        <w:tblW w:w="13512" w:type="dxa"/>
        <w:jc w:val="center"/>
        <w:tblLayout w:type="fixed"/>
        <w:tblLook w:val="01E0" w:firstRow="1" w:lastRow="1" w:firstColumn="1" w:lastColumn="1" w:noHBand="0" w:noVBand="0"/>
      </w:tblPr>
      <w:tblGrid>
        <w:gridCol w:w="4406"/>
        <w:gridCol w:w="899"/>
        <w:gridCol w:w="258"/>
        <w:gridCol w:w="921"/>
        <w:gridCol w:w="270"/>
        <w:gridCol w:w="896"/>
        <w:gridCol w:w="269"/>
        <w:gridCol w:w="7"/>
        <w:gridCol w:w="899"/>
        <w:gridCol w:w="270"/>
        <w:gridCol w:w="899"/>
        <w:gridCol w:w="265"/>
        <w:gridCol w:w="909"/>
        <w:gridCol w:w="266"/>
        <w:gridCol w:w="906"/>
        <w:gridCol w:w="270"/>
        <w:gridCol w:w="902"/>
      </w:tblGrid>
      <w:tr w:rsidR="00310895" w:rsidRPr="00DD7702" w14:paraId="5AC13384" w14:textId="77777777" w:rsidTr="000A3A1D">
        <w:trPr>
          <w:trHeight w:val="74"/>
          <w:tblHeader/>
          <w:jc w:val="center"/>
        </w:trPr>
        <w:tc>
          <w:tcPr>
            <w:tcW w:w="4406" w:type="dxa"/>
            <w:vAlign w:val="bottom"/>
          </w:tcPr>
          <w:p w14:paraId="4EA91E5C" w14:textId="7BE4006F" w:rsidR="00310895" w:rsidRPr="00DD7702" w:rsidRDefault="00310895" w:rsidP="0018388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106" w:type="dxa"/>
            <w:gridSpan w:val="16"/>
          </w:tcPr>
          <w:p w14:paraId="515591A4" w14:textId="6472BFB6" w:rsidR="00310895" w:rsidRPr="00F35F85" w:rsidRDefault="00310895" w:rsidP="001838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F35F8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งบการเงินรวม</w:t>
            </w:r>
          </w:p>
        </w:tc>
      </w:tr>
      <w:tr w:rsidR="00F35F85" w:rsidRPr="00DD7702" w14:paraId="197696B6" w14:textId="77777777" w:rsidTr="000A3A1D">
        <w:trPr>
          <w:trHeight w:val="74"/>
          <w:tblHeader/>
          <w:jc w:val="center"/>
        </w:trPr>
        <w:tc>
          <w:tcPr>
            <w:tcW w:w="4406" w:type="dxa"/>
            <w:vAlign w:val="bottom"/>
          </w:tcPr>
          <w:p w14:paraId="669BA0C0" w14:textId="5F5D414E" w:rsidR="00F35F85" w:rsidRPr="00DD7702" w:rsidRDefault="00F35F85" w:rsidP="008A555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078" w:type="dxa"/>
            <w:gridSpan w:val="3"/>
          </w:tcPr>
          <w:p w14:paraId="7B72DDB5" w14:textId="77777777" w:rsidR="00F35F85" w:rsidRPr="00DD7702" w:rsidRDefault="00F35F85" w:rsidP="008A555D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D77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แฟชั่น</w:t>
            </w:r>
          </w:p>
        </w:tc>
        <w:tc>
          <w:tcPr>
            <w:tcW w:w="270" w:type="dxa"/>
          </w:tcPr>
          <w:p w14:paraId="00B0618B" w14:textId="77777777" w:rsidR="00F35F85" w:rsidRPr="00DD7702" w:rsidRDefault="00F35F85" w:rsidP="008A55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071" w:type="dxa"/>
            <w:gridSpan w:val="4"/>
          </w:tcPr>
          <w:p w14:paraId="099ABD7C" w14:textId="77777777" w:rsidR="00F35F85" w:rsidRPr="00DD7702" w:rsidRDefault="00F35F85" w:rsidP="008A55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D770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ฟู้ดโปรดักส์</w:t>
            </w:r>
          </w:p>
        </w:tc>
        <w:tc>
          <w:tcPr>
            <w:tcW w:w="270" w:type="dxa"/>
          </w:tcPr>
          <w:p w14:paraId="1063E311" w14:textId="77777777" w:rsidR="00F35F85" w:rsidRPr="00DD7702" w:rsidRDefault="00F35F85" w:rsidP="008A55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073" w:type="dxa"/>
            <w:gridSpan w:val="3"/>
          </w:tcPr>
          <w:p w14:paraId="630AB7D0" w14:textId="77777777" w:rsidR="00F35F85" w:rsidRPr="00DD7702" w:rsidRDefault="00F35F85" w:rsidP="008A55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D770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ฮาร์ดไลน์</w:t>
            </w:r>
          </w:p>
        </w:tc>
        <w:tc>
          <w:tcPr>
            <w:tcW w:w="266" w:type="dxa"/>
          </w:tcPr>
          <w:p w14:paraId="76D7B011" w14:textId="77777777" w:rsidR="00F35F85" w:rsidRPr="00DD7702" w:rsidRDefault="00F35F85" w:rsidP="008A55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078" w:type="dxa"/>
            <w:gridSpan w:val="3"/>
          </w:tcPr>
          <w:p w14:paraId="4B8A7350" w14:textId="77777777" w:rsidR="00F35F85" w:rsidRPr="00DD7702" w:rsidRDefault="00F35F85" w:rsidP="008A55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DD77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</w:tr>
      <w:tr w:rsidR="00F35F85" w:rsidRPr="00DD7702" w14:paraId="24ADE6D8" w14:textId="77777777" w:rsidTr="00F61DF0">
        <w:trPr>
          <w:trHeight w:val="74"/>
          <w:tblHeader/>
          <w:jc w:val="center"/>
        </w:trPr>
        <w:tc>
          <w:tcPr>
            <w:tcW w:w="4406" w:type="dxa"/>
            <w:vAlign w:val="bottom"/>
          </w:tcPr>
          <w:p w14:paraId="75808501" w14:textId="6F09A073" w:rsidR="00F35F85" w:rsidRPr="00DD7702" w:rsidRDefault="00F35F85" w:rsidP="00F76F5C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DD770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เก้า</w:t>
            </w:r>
            <w:r w:rsidRPr="00DD770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เดือนสิ้นสุดวันที่</w:t>
            </w:r>
            <w:r w:rsidRPr="00DD770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899" w:type="dxa"/>
          </w:tcPr>
          <w:p w14:paraId="5E7B5CBD" w14:textId="68142DF4" w:rsidR="00F35F85" w:rsidRPr="00DD7702" w:rsidRDefault="00F35F85" w:rsidP="00F76F5C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D770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258" w:type="dxa"/>
          </w:tcPr>
          <w:p w14:paraId="3DA1B5B9" w14:textId="77777777" w:rsidR="00F35F85" w:rsidRPr="00DD7702" w:rsidRDefault="00F35F85" w:rsidP="00F76F5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21" w:type="dxa"/>
          </w:tcPr>
          <w:p w14:paraId="7FC545BB" w14:textId="037D04BD" w:rsidR="00F35F85" w:rsidRPr="00DD7702" w:rsidRDefault="00F35F85" w:rsidP="00F76F5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D770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4E111ABB" w14:textId="77777777" w:rsidR="00F35F85" w:rsidRPr="00DD7702" w:rsidRDefault="00F35F85" w:rsidP="00F76F5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96" w:type="dxa"/>
          </w:tcPr>
          <w:p w14:paraId="013B6542" w14:textId="2FD814AF" w:rsidR="00F35F85" w:rsidRPr="00DD7702" w:rsidRDefault="00F35F85" w:rsidP="00F76F5C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D770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276" w:type="dxa"/>
            <w:gridSpan w:val="2"/>
          </w:tcPr>
          <w:p w14:paraId="5EA848FA" w14:textId="77777777" w:rsidR="00F35F85" w:rsidRPr="00DD7702" w:rsidRDefault="00F35F85" w:rsidP="00F76F5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99" w:type="dxa"/>
          </w:tcPr>
          <w:p w14:paraId="79047AE8" w14:textId="44F47890" w:rsidR="00F35F85" w:rsidRPr="00DD7702" w:rsidRDefault="00F35F85" w:rsidP="00F76F5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D770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3BEC04A7" w14:textId="77777777" w:rsidR="00F35F85" w:rsidRPr="00DD7702" w:rsidRDefault="00F35F85" w:rsidP="00F76F5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99" w:type="dxa"/>
          </w:tcPr>
          <w:p w14:paraId="687B4392" w14:textId="0CCCF2C3" w:rsidR="00F35F85" w:rsidRPr="00DD7702" w:rsidRDefault="00F35F85" w:rsidP="00F76F5C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D770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265" w:type="dxa"/>
          </w:tcPr>
          <w:p w14:paraId="5BDC2E20" w14:textId="77777777" w:rsidR="00F35F85" w:rsidRPr="00DD7702" w:rsidRDefault="00F35F85" w:rsidP="00F76F5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9" w:type="dxa"/>
          </w:tcPr>
          <w:p w14:paraId="28E265A8" w14:textId="1E6256E8" w:rsidR="00F35F85" w:rsidRPr="00DD7702" w:rsidRDefault="00F35F85" w:rsidP="00F76F5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D770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266" w:type="dxa"/>
          </w:tcPr>
          <w:p w14:paraId="4A4B9173" w14:textId="77777777" w:rsidR="00F35F85" w:rsidRPr="00DD7702" w:rsidRDefault="00F35F85" w:rsidP="00F76F5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6" w:type="dxa"/>
          </w:tcPr>
          <w:p w14:paraId="5017BC06" w14:textId="64F91592" w:rsidR="00F35F85" w:rsidRPr="00DD7702" w:rsidRDefault="00F35F85" w:rsidP="00F76F5C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D770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39950474" w14:textId="77777777" w:rsidR="00F35F85" w:rsidRPr="00DD7702" w:rsidRDefault="00F35F85" w:rsidP="00F76F5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2" w:type="dxa"/>
          </w:tcPr>
          <w:p w14:paraId="24D89A8D" w14:textId="7AFB190A" w:rsidR="00F35F85" w:rsidRPr="00DD7702" w:rsidRDefault="00F35F85" w:rsidP="00F76F5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D770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</w:tr>
      <w:tr w:rsidR="00310895" w:rsidRPr="00DD7702" w14:paraId="1EA58E12" w14:textId="77777777" w:rsidTr="000A3A1D">
        <w:trPr>
          <w:jc w:val="center"/>
        </w:trPr>
        <w:tc>
          <w:tcPr>
            <w:tcW w:w="4406" w:type="dxa"/>
            <w:vAlign w:val="bottom"/>
          </w:tcPr>
          <w:p w14:paraId="4DF7425D" w14:textId="3E972E57" w:rsidR="00310895" w:rsidRPr="00DD7702" w:rsidRDefault="00310895" w:rsidP="00183884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106" w:type="dxa"/>
            <w:gridSpan w:val="16"/>
          </w:tcPr>
          <w:p w14:paraId="64474EC3" w14:textId="1983B237" w:rsidR="00310895" w:rsidRPr="00E1593B" w:rsidRDefault="00310895" w:rsidP="00310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770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310895" w:rsidRPr="00DD7702" w14:paraId="2397A211" w14:textId="77777777" w:rsidTr="00F61DF0">
        <w:trPr>
          <w:jc w:val="center"/>
        </w:trPr>
        <w:tc>
          <w:tcPr>
            <w:tcW w:w="4406" w:type="dxa"/>
            <w:vAlign w:val="bottom"/>
          </w:tcPr>
          <w:p w14:paraId="61FF8C51" w14:textId="6D07AB1E" w:rsidR="00310895" w:rsidRPr="00DD7702" w:rsidRDefault="00310895" w:rsidP="00183884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02BE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ข้อมูลตามส่วนดำเนินงาน</w:t>
            </w:r>
          </w:p>
        </w:tc>
        <w:tc>
          <w:tcPr>
            <w:tcW w:w="899" w:type="dxa"/>
          </w:tcPr>
          <w:p w14:paraId="23B6F690" w14:textId="77777777" w:rsidR="00310895" w:rsidRPr="00E1593B" w:rsidRDefault="00310895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8" w:type="dxa"/>
          </w:tcPr>
          <w:p w14:paraId="3D1DC4CF" w14:textId="77777777" w:rsidR="00310895" w:rsidRPr="00E1593B" w:rsidRDefault="00310895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</w:tcPr>
          <w:p w14:paraId="3A141284" w14:textId="2B35DFBC" w:rsidR="00310895" w:rsidRPr="00E1593B" w:rsidRDefault="00310895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F171936" w14:textId="77777777" w:rsidR="00310895" w:rsidRPr="00E1593B" w:rsidRDefault="00310895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242EFC7E" w14:textId="77777777" w:rsidR="00310895" w:rsidRPr="00E1593B" w:rsidRDefault="00310895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" w:type="dxa"/>
            <w:gridSpan w:val="2"/>
          </w:tcPr>
          <w:p w14:paraId="39993960" w14:textId="77777777" w:rsidR="00310895" w:rsidRPr="00E1593B" w:rsidRDefault="00310895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463AFC47" w14:textId="51545461" w:rsidR="00310895" w:rsidRPr="00E1593B" w:rsidRDefault="00310895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FED18EA" w14:textId="77777777" w:rsidR="00310895" w:rsidRPr="00E1593B" w:rsidRDefault="00310895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25E1C325" w14:textId="77777777" w:rsidR="00310895" w:rsidRPr="00E1593B" w:rsidRDefault="00310895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610818C3" w14:textId="77777777" w:rsidR="00310895" w:rsidRPr="00E1593B" w:rsidRDefault="00310895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</w:tcPr>
          <w:p w14:paraId="0EAAE522" w14:textId="781ED167" w:rsidR="00310895" w:rsidRPr="00E1593B" w:rsidRDefault="00310895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4D24F93B" w14:textId="77777777" w:rsidR="00310895" w:rsidRPr="00E1593B" w:rsidRDefault="00310895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</w:tcPr>
          <w:p w14:paraId="1E7A28E6" w14:textId="77777777" w:rsidR="00310895" w:rsidRPr="00E1593B" w:rsidRDefault="00310895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7FB893" w14:textId="77777777" w:rsidR="00310895" w:rsidRPr="00E1593B" w:rsidRDefault="00310895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71D8C201" w14:textId="0B3129D7" w:rsidR="00310895" w:rsidRPr="00E1593B" w:rsidRDefault="00310895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35F85" w:rsidRPr="00DD7702" w14:paraId="22CC9C39" w14:textId="77777777" w:rsidTr="00F61DF0">
        <w:trPr>
          <w:jc w:val="center"/>
        </w:trPr>
        <w:tc>
          <w:tcPr>
            <w:tcW w:w="4406" w:type="dxa"/>
            <w:vAlign w:val="bottom"/>
            <w:hideMark/>
          </w:tcPr>
          <w:p w14:paraId="108E7536" w14:textId="77777777" w:rsidR="00F35F85" w:rsidRPr="00DD7702" w:rsidRDefault="00F35F85" w:rsidP="00F76F5C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D770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99" w:type="dxa"/>
          </w:tcPr>
          <w:p w14:paraId="44335B74" w14:textId="2C32C5C0" w:rsidR="00F35F85" w:rsidRPr="00E1593B" w:rsidRDefault="00FE4563" w:rsidP="000A3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35,451</w:t>
            </w:r>
          </w:p>
        </w:tc>
        <w:tc>
          <w:tcPr>
            <w:tcW w:w="258" w:type="dxa"/>
          </w:tcPr>
          <w:p w14:paraId="01485762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</w:tcPr>
          <w:p w14:paraId="4F4D0B7D" w14:textId="490394AF" w:rsidR="00F35F85" w:rsidRPr="00E1593B" w:rsidRDefault="00F35F85" w:rsidP="000A3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50,634</w:t>
            </w:r>
          </w:p>
        </w:tc>
        <w:tc>
          <w:tcPr>
            <w:tcW w:w="270" w:type="dxa"/>
          </w:tcPr>
          <w:p w14:paraId="59BE9FCA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0104E479" w14:textId="79CAB859" w:rsidR="00F35F85" w:rsidRPr="00E1593B" w:rsidRDefault="00FE4563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58,522</w:t>
            </w:r>
          </w:p>
        </w:tc>
        <w:tc>
          <w:tcPr>
            <w:tcW w:w="276" w:type="dxa"/>
            <w:gridSpan w:val="2"/>
          </w:tcPr>
          <w:p w14:paraId="33BDB280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0F75A95A" w14:textId="28C3825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62,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147</w:t>
            </w:r>
          </w:p>
        </w:tc>
        <w:tc>
          <w:tcPr>
            <w:tcW w:w="270" w:type="dxa"/>
          </w:tcPr>
          <w:p w14:paraId="2FEEA04D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70886773" w14:textId="435A8C7D" w:rsidR="00F35F85" w:rsidRPr="00E1593B" w:rsidRDefault="00FE4563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38,812</w:t>
            </w:r>
          </w:p>
        </w:tc>
        <w:tc>
          <w:tcPr>
            <w:tcW w:w="265" w:type="dxa"/>
          </w:tcPr>
          <w:p w14:paraId="3BF5952F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</w:tcPr>
          <w:p w14:paraId="57690B9B" w14:textId="0907FF48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36,213</w:t>
            </w:r>
          </w:p>
        </w:tc>
        <w:tc>
          <w:tcPr>
            <w:tcW w:w="266" w:type="dxa"/>
          </w:tcPr>
          <w:p w14:paraId="459C8D6B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</w:tcPr>
          <w:p w14:paraId="21EA180A" w14:textId="4AE499A4" w:rsidR="00F35F85" w:rsidRPr="00E1593B" w:rsidRDefault="00FE4563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132,785</w:t>
            </w:r>
          </w:p>
        </w:tc>
        <w:tc>
          <w:tcPr>
            <w:tcW w:w="270" w:type="dxa"/>
          </w:tcPr>
          <w:p w14:paraId="2CA90D21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6C696821" w14:textId="01612C6A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14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</w:t>
            </w: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994</w:t>
            </w:r>
          </w:p>
        </w:tc>
      </w:tr>
      <w:tr w:rsidR="00F35F85" w:rsidRPr="00DD7702" w14:paraId="44075780" w14:textId="77777777" w:rsidTr="00F61DF0">
        <w:trPr>
          <w:jc w:val="center"/>
        </w:trPr>
        <w:tc>
          <w:tcPr>
            <w:tcW w:w="4406" w:type="dxa"/>
            <w:vAlign w:val="bottom"/>
            <w:hideMark/>
          </w:tcPr>
          <w:p w14:paraId="1E91EF48" w14:textId="77777777" w:rsidR="00F35F85" w:rsidRPr="00DD7702" w:rsidRDefault="00F35F85" w:rsidP="00F76F5C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  <w:rtl/>
                <w:cs/>
                <w:lang w:eastAsia="en-GB" w:bidi="ar-SA"/>
              </w:rPr>
            </w:pPr>
            <w:r w:rsidRPr="00DD770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9555F3" w14:textId="49E9086B" w:rsidR="00F35F85" w:rsidRPr="00E1593B" w:rsidRDefault="00FE4563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7,768</w:t>
            </w:r>
          </w:p>
        </w:tc>
        <w:tc>
          <w:tcPr>
            <w:tcW w:w="258" w:type="dxa"/>
          </w:tcPr>
          <w:p w14:paraId="7F0F3F56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FDD44F" w14:textId="28A135C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27,671</w:t>
            </w:r>
          </w:p>
        </w:tc>
        <w:tc>
          <w:tcPr>
            <w:tcW w:w="270" w:type="dxa"/>
          </w:tcPr>
          <w:p w14:paraId="52C69D29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880C28" w14:textId="00E78BB6" w:rsidR="00F35F85" w:rsidRPr="00E1593B" w:rsidRDefault="00FE4563" w:rsidP="000A3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1,808</w:t>
            </w:r>
          </w:p>
        </w:tc>
        <w:tc>
          <w:tcPr>
            <w:tcW w:w="276" w:type="dxa"/>
            <w:gridSpan w:val="2"/>
          </w:tcPr>
          <w:p w14:paraId="06472158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D6D308" w14:textId="1FA467C1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652</w:t>
            </w:r>
          </w:p>
        </w:tc>
        <w:tc>
          <w:tcPr>
            <w:tcW w:w="270" w:type="dxa"/>
          </w:tcPr>
          <w:p w14:paraId="596ABE3C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10E606" w14:textId="256D32E3" w:rsidR="00F35F85" w:rsidRPr="00E1593B" w:rsidRDefault="00FE4563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654</w:t>
            </w:r>
          </w:p>
        </w:tc>
        <w:tc>
          <w:tcPr>
            <w:tcW w:w="265" w:type="dxa"/>
          </w:tcPr>
          <w:p w14:paraId="76557966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1F3CC2" w14:textId="31665A43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645</w:t>
            </w:r>
          </w:p>
        </w:tc>
        <w:tc>
          <w:tcPr>
            <w:tcW w:w="266" w:type="dxa"/>
          </w:tcPr>
          <w:p w14:paraId="620D8120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1F9CEA" w14:textId="3B777E53" w:rsidR="00F35F85" w:rsidRPr="00E1593B" w:rsidRDefault="00FE4563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10,2</w:t>
            </w:r>
            <w:r w:rsidR="007739BC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270" w:type="dxa"/>
          </w:tcPr>
          <w:p w14:paraId="46D39340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C4DAB6" w14:textId="576F19C2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29,968</w:t>
            </w:r>
          </w:p>
        </w:tc>
      </w:tr>
      <w:tr w:rsidR="00F35F85" w:rsidRPr="00DD7702" w14:paraId="2651FB19" w14:textId="77777777" w:rsidTr="00F61DF0">
        <w:trPr>
          <w:trHeight w:val="60"/>
          <w:jc w:val="center"/>
        </w:trPr>
        <w:tc>
          <w:tcPr>
            <w:tcW w:w="4406" w:type="dxa"/>
            <w:vAlign w:val="bottom"/>
            <w:hideMark/>
          </w:tcPr>
          <w:p w14:paraId="68B4AC1A" w14:textId="6CB1C994" w:rsidR="00F35F85" w:rsidRPr="00DD7702" w:rsidRDefault="00F35F85" w:rsidP="00F76F5C">
            <w:pPr>
              <w:ind w:right="-115"/>
              <w:rPr>
                <w:rFonts w:asciiTheme="majorBidi" w:hAnsiTheme="majorBidi" w:cstheme="majorBidi"/>
                <w:sz w:val="28"/>
                <w:szCs w:val="28"/>
                <w:lang w:eastAsia="en-GB" w:bidi="ar-SA"/>
              </w:rPr>
            </w:pPr>
            <w:r w:rsidRPr="00DD77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3B6325" w14:textId="26B84CBB" w:rsidR="00F35F85" w:rsidRPr="00E1593B" w:rsidRDefault="00FE4563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43,219</w:t>
            </w:r>
          </w:p>
        </w:tc>
        <w:tc>
          <w:tcPr>
            <w:tcW w:w="258" w:type="dxa"/>
          </w:tcPr>
          <w:p w14:paraId="5F576C63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E60C2C" w14:textId="41BD4654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78,305</w:t>
            </w:r>
          </w:p>
        </w:tc>
        <w:tc>
          <w:tcPr>
            <w:tcW w:w="270" w:type="dxa"/>
          </w:tcPr>
          <w:p w14:paraId="0F6DD7A4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F67863" w14:textId="4FC49184" w:rsidR="00F35F85" w:rsidRPr="00E1593B" w:rsidRDefault="00FE4563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60,330</w:t>
            </w:r>
          </w:p>
        </w:tc>
        <w:tc>
          <w:tcPr>
            <w:tcW w:w="276" w:type="dxa"/>
            <w:gridSpan w:val="2"/>
          </w:tcPr>
          <w:p w14:paraId="21751E39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152349" w14:textId="3BB66997" w:rsidR="00F35F85" w:rsidRPr="00E1593B" w:rsidRDefault="00F35F85" w:rsidP="000A3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</w:t>
            </w: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799</w:t>
            </w:r>
          </w:p>
        </w:tc>
        <w:tc>
          <w:tcPr>
            <w:tcW w:w="270" w:type="dxa"/>
          </w:tcPr>
          <w:p w14:paraId="36F7724D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E8B216" w14:textId="054A5EB8" w:rsidR="00F35F85" w:rsidRPr="00E1593B" w:rsidRDefault="00FE4563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39,466</w:t>
            </w:r>
          </w:p>
        </w:tc>
        <w:tc>
          <w:tcPr>
            <w:tcW w:w="265" w:type="dxa"/>
          </w:tcPr>
          <w:p w14:paraId="7304E615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FBA9A5" w14:textId="5730BE36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36,858</w:t>
            </w:r>
          </w:p>
        </w:tc>
        <w:tc>
          <w:tcPr>
            <w:tcW w:w="266" w:type="dxa"/>
          </w:tcPr>
          <w:p w14:paraId="5788093C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D71FB6" w14:textId="1D52C8FE" w:rsidR="00F35F85" w:rsidRPr="00E1593B" w:rsidRDefault="00FE4563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143,01</w:t>
            </w:r>
            <w:r w:rsidR="00773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0FE84596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C2555F" w14:textId="041E2CCF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8</w:t>
            </w: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962</w:t>
            </w:r>
          </w:p>
        </w:tc>
      </w:tr>
      <w:tr w:rsidR="00F35F85" w:rsidRPr="00DD7702" w14:paraId="54B181E2" w14:textId="77777777" w:rsidTr="00F61DF0">
        <w:trPr>
          <w:trHeight w:val="74"/>
          <w:jc w:val="center"/>
        </w:trPr>
        <w:tc>
          <w:tcPr>
            <w:tcW w:w="4406" w:type="dxa"/>
            <w:vAlign w:val="bottom"/>
          </w:tcPr>
          <w:p w14:paraId="546EE437" w14:textId="77777777" w:rsidR="00F35F85" w:rsidRPr="00C73784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hanging="180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</w:p>
        </w:tc>
        <w:tc>
          <w:tcPr>
            <w:tcW w:w="899" w:type="dxa"/>
          </w:tcPr>
          <w:p w14:paraId="3D35FF3A" w14:textId="77777777" w:rsidR="00F35F85" w:rsidRPr="00E1593B" w:rsidRDefault="00F35F85" w:rsidP="00F76F5C">
            <w:pPr>
              <w:tabs>
                <w:tab w:val="clear" w:pos="454"/>
                <w:tab w:val="clear" w:pos="680"/>
                <w:tab w:val="left" w:pos="540"/>
                <w:tab w:val="left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</w:tcPr>
          <w:p w14:paraId="5B8D2777" w14:textId="77777777" w:rsidR="00F35F85" w:rsidRPr="00E1593B" w:rsidRDefault="00F35F85" w:rsidP="00F76F5C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</w:tcPr>
          <w:p w14:paraId="512FE070" w14:textId="77777777" w:rsidR="00F35F85" w:rsidRPr="00E1593B" w:rsidRDefault="00F35F85" w:rsidP="00F76F5C">
            <w:pPr>
              <w:tabs>
                <w:tab w:val="clear" w:pos="454"/>
                <w:tab w:val="clear" w:pos="680"/>
                <w:tab w:val="left" w:pos="540"/>
                <w:tab w:val="left" w:pos="77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C20B38" w14:textId="77777777" w:rsidR="00F35F85" w:rsidRPr="00E1593B" w:rsidRDefault="00F35F85" w:rsidP="00F76F5C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133537B7" w14:textId="77777777" w:rsidR="00F35F85" w:rsidRPr="00E1593B" w:rsidRDefault="00F35F85" w:rsidP="00F76F5C">
            <w:pPr>
              <w:tabs>
                <w:tab w:val="clear" w:pos="680"/>
                <w:tab w:val="clear" w:pos="907"/>
                <w:tab w:val="left" w:pos="540"/>
                <w:tab w:val="left" w:pos="86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" w:type="dxa"/>
            <w:gridSpan w:val="2"/>
          </w:tcPr>
          <w:p w14:paraId="7BA72F2F" w14:textId="77777777" w:rsidR="00F35F85" w:rsidRPr="00E1593B" w:rsidRDefault="00F35F85" w:rsidP="00F76F5C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57CA17C2" w14:textId="77777777" w:rsidR="00F35F85" w:rsidRPr="00E1593B" w:rsidRDefault="00F35F85" w:rsidP="00F76F5C">
            <w:pPr>
              <w:tabs>
                <w:tab w:val="clear" w:pos="680"/>
                <w:tab w:val="clear" w:pos="907"/>
                <w:tab w:val="left" w:pos="540"/>
                <w:tab w:val="left" w:pos="86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FE46B6" w14:textId="77777777" w:rsidR="00F35F85" w:rsidRPr="00E1593B" w:rsidRDefault="00F35F85" w:rsidP="00F76F5C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7BEBC121" w14:textId="77777777" w:rsidR="00F35F85" w:rsidRPr="00E1593B" w:rsidRDefault="00F35F85" w:rsidP="00F76F5C">
            <w:pPr>
              <w:tabs>
                <w:tab w:val="clear" w:pos="680"/>
                <w:tab w:val="left" w:pos="540"/>
                <w:tab w:val="left" w:pos="77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1E5D0980" w14:textId="77777777" w:rsidR="00F35F85" w:rsidRPr="00E1593B" w:rsidRDefault="00F35F85" w:rsidP="00F76F5C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</w:tcPr>
          <w:p w14:paraId="72422660" w14:textId="77777777" w:rsidR="00F35F85" w:rsidRPr="00E1593B" w:rsidRDefault="00F35F85" w:rsidP="00F76F5C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62D295A5" w14:textId="77777777" w:rsidR="00F35F85" w:rsidRPr="00E1593B" w:rsidRDefault="00F35F85" w:rsidP="00F76F5C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</w:tcPr>
          <w:p w14:paraId="43C3B42E" w14:textId="77777777" w:rsidR="00F35F85" w:rsidRPr="00E1593B" w:rsidRDefault="00F35F85" w:rsidP="00F76F5C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5E42F5D" w14:textId="77777777" w:rsidR="00F35F85" w:rsidRPr="00E1593B" w:rsidRDefault="00F35F85" w:rsidP="00F76F5C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5DF9D6C7" w14:textId="77777777" w:rsidR="00F35F85" w:rsidRPr="00E1593B" w:rsidRDefault="00F35F85" w:rsidP="00F76F5C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10895" w:rsidRPr="00DD7702" w14:paraId="6F9C7E45" w14:textId="77777777" w:rsidTr="00F61DF0">
        <w:trPr>
          <w:jc w:val="center"/>
        </w:trPr>
        <w:tc>
          <w:tcPr>
            <w:tcW w:w="4406" w:type="dxa"/>
          </w:tcPr>
          <w:p w14:paraId="09434D57" w14:textId="779A5FA9" w:rsidR="00310895" w:rsidRPr="00310895" w:rsidRDefault="00310895" w:rsidP="00183884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1089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การจำแนกรายได้</w:t>
            </w:r>
          </w:p>
        </w:tc>
        <w:tc>
          <w:tcPr>
            <w:tcW w:w="899" w:type="dxa"/>
          </w:tcPr>
          <w:p w14:paraId="75FAA824" w14:textId="77777777" w:rsidR="00310895" w:rsidRPr="00E1593B" w:rsidRDefault="00310895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58" w:type="dxa"/>
          </w:tcPr>
          <w:p w14:paraId="2C116D5B" w14:textId="77777777" w:rsidR="00310895" w:rsidRPr="00E1593B" w:rsidRDefault="00310895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21" w:type="dxa"/>
          </w:tcPr>
          <w:p w14:paraId="339D14B3" w14:textId="77777777" w:rsidR="00310895" w:rsidRPr="00E1593B" w:rsidRDefault="00310895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2C2FEC4C" w14:textId="77777777" w:rsidR="00310895" w:rsidRPr="00E1593B" w:rsidRDefault="00310895" w:rsidP="00183884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6" w:type="dxa"/>
            <w:vAlign w:val="bottom"/>
          </w:tcPr>
          <w:p w14:paraId="4588EE36" w14:textId="77777777" w:rsidR="00310895" w:rsidRPr="00E1593B" w:rsidRDefault="00310895" w:rsidP="00183884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6" w:type="dxa"/>
            <w:gridSpan w:val="2"/>
          </w:tcPr>
          <w:p w14:paraId="312755D9" w14:textId="77777777" w:rsidR="00310895" w:rsidRPr="00E1593B" w:rsidRDefault="00310895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 w:right="-4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99" w:type="dxa"/>
            <w:vAlign w:val="bottom"/>
          </w:tcPr>
          <w:p w14:paraId="4D154391" w14:textId="77777777" w:rsidR="00310895" w:rsidRPr="00E1593B" w:rsidRDefault="00310895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 w:right="-4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43CDF46E" w14:textId="77777777" w:rsidR="00310895" w:rsidRPr="00E1593B" w:rsidRDefault="00310895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</w:tcPr>
          <w:p w14:paraId="4F27093C" w14:textId="77777777" w:rsidR="00310895" w:rsidRPr="00E1593B" w:rsidRDefault="00310895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279A2481" w14:textId="77777777" w:rsidR="00310895" w:rsidRPr="00E1593B" w:rsidRDefault="00310895" w:rsidP="00183884">
            <w:pPr>
              <w:tabs>
                <w:tab w:val="clear" w:pos="454"/>
                <w:tab w:val="decimal" w:pos="436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9" w:type="dxa"/>
          </w:tcPr>
          <w:p w14:paraId="5F773D4E" w14:textId="77777777" w:rsidR="00310895" w:rsidRPr="00E1593B" w:rsidRDefault="00310895" w:rsidP="00183884">
            <w:pPr>
              <w:tabs>
                <w:tab w:val="clear" w:pos="454"/>
                <w:tab w:val="decimal" w:pos="436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</w:tcPr>
          <w:p w14:paraId="7C77CE5F" w14:textId="77777777" w:rsidR="00310895" w:rsidRPr="00E1593B" w:rsidRDefault="00310895" w:rsidP="00183884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6" w:type="dxa"/>
            <w:vAlign w:val="bottom"/>
          </w:tcPr>
          <w:p w14:paraId="1B350814" w14:textId="77777777" w:rsidR="00310895" w:rsidRPr="00E1593B" w:rsidRDefault="00310895" w:rsidP="00183884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C839A97" w14:textId="77777777" w:rsidR="00310895" w:rsidRPr="00E1593B" w:rsidRDefault="00310895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 w:right="-4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2" w:type="dxa"/>
            <w:vAlign w:val="bottom"/>
          </w:tcPr>
          <w:p w14:paraId="3FCE7CF4" w14:textId="77777777" w:rsidR="00310895" w:rsidRPr="00E1593B" w:rsidRDefault="00310895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 w:right="-4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F35F85" w:rsidRPr="00DD7702" w14:paraId="08A18AE4" w14:textId="77777777" w:rsidTr="00F61DF0">
        <w:trPr>
          <w:jc w:val="center"/>
        </w:trPr>
        <w:tc>
          <w:tcPr>
            <w:tcW w:w="4406" w:type="dxa"/>
          </w:tcPr>
          <w:p w14:paraId="38D0A307" w14:textId="77777777" w:rsidR="00F35F85" w:rsidRPr="00DD7702" w:rsidRDefault="00F35F85" w:rsidP="00F76F5C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77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ส่วนงานภูมิศาสตร์หลัก</w:t>
            </w:r>
          </w:p>
        </w:tc>
        <w:tc>
          <w:tcPr>
            <w:tcW w:w="899" w:type="dxa"/>
          </w:tcPr>
          <w:p w14:paraId="370B1AE9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58" w:type="dxa"/>
          </w:tcPr>
          <w:p w14:paraId="40142E8B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21" w:type="dxa"/>
          </w:tcPr>
          <w:p w14:paraId="614A526D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7B4907D2" w14:textId="77777777" w:rsidR="00F35F85" w:rsidRPr="00E1593B" w:rsidRDefault="00F35F85" w:rsidP="00F76F5C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6" w:type="dxa"/>
            <w:vAlign w:val="bottom"/>
          </w:tcPr>
          <w:p w14:paraId="3BBDF688" w14:textId="77777777" w:rsidR="00F35F85" w:rsidRPr="00E1593B" w:rsidRDefault="00F35F85" w:rsidP="00F76F5C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6" w:type="dxa"/>
            <w:gridSpan w:val="2"/>
          </w:tcPr>
          <w:p w14:paraId="01A780F9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 w:right="-4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99" w:type="dxa"/>
            <w:vAlign w:val="bottom"/>
          </w:tcPr>
          <w:p w14:paraId="120B8177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 w:right="-4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5E725DC3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</w:tcPr>
          <w:p w14:paraId="6483FBA2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36596CB0" w14:textId="77777777" w:rsidR="00F35F85" w:rsidRPr="00E1593B" w:rsidRDefault="00F35F85" w:rsidP="00F76F5C">
            <w:pPr>
              <w:tabs>
                <w:tab w:val="clear" w:pos="454"/>
                <w:tab w:val="decimal" w:pos="436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9" w:type="dxa"/>
          </w:tcPr>
          <w:p w14:paraId="1FAB78ED" w14:textId="77777777" w:rsidR="00F35F85" w:rsidRPr="00E1593B" w:rsidRDefault="00F35F85" w:rsidP="00F76F5C">
            <w:pPr>
              <w:tabs>
                <w:tab w:val="clear" w:pos="454"/>
                <w:tab w:val="decimal" w:pos="436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</w:tcPr>
          <w:p w14:paraId="0E9F1C4F" w14:textId="77777777" w:rsidR="00F35F85" w:rsidRPr="00E1593B" w:rsidRDefault="00F35F85" w:rsidP="00F76F5C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6" w:type="dxa"/>
            <w:vAlign w:val="bottom"/>
          </w:tcPr>
          <w:p w14:paraId="090DBF2C" w14:textId="77777777" w:rsidR="00F35F85" w:rsidRPr="00E1593B" w:rsidRDefault="00F35F85" w:rsidP="00F76F5C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F6B9E7F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 w:right="-4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2" w:type="dxa"/>
            <w:vAlign w:val="bottom"/>
          </w:tcPr>
          <w:p w14:paraId="0EAC7217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 w:right="-4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F35F85" w:rsidRPr="00DD7702" w14:paraId="4A874F3C" w14:textId="77777777" w:rsidTr="00F61DF0">
        <w:trPr>
          <w:jc w:val="center"/>
        </w:trPr>
        <w:tc>
          <w:tcPr>
            <w:tcW w:w="4406" w:type="dxa"/>
          </w:tcPr>
          <w:p w14:paraId="3859F896" w14:textId="77777777" w:rsidR="00F35F85" w:rsidRPr="00DD7702" w:rsidRDefault="00F35F85" w:rsidP="00F76F5C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DD770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899" w:type="dxa"/>
          </w:tcPr>
          <w:p w14:paraId="6EA26F53" w14:textId="6747696A" w:rsidR="00F35F85" w:rsidRPr="00E1593B" w:rsidRDefault="00FE4563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29,443</w:t>
            </w:r>
          </w:p>
        </w:tc>
        <w:tc>
          <w:tcPr>
            <w:tcW w:w="258" w:type="dxa"/>
          </w:tcPr>
          <w:p w14:paraId="6895C560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</w:tcPr>
          <w:p w14:paraId="54C1E863" w14:textId="62480219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39,687</w:t>
            </w:r>
          </w:p>
        </w:tc>
        <w:tc>
          <w:tcPr>
            <w:tcW w:w="270" w:type="dxa"/>
          </w:tcPr>
          <w:p w14:paraId="2DFD091D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5F536DA2" w14:textId="4FE896F6" w:rsidR="00F35F85" w:rsidRPr="00E1593B" w:rsidRDefault="00FE4563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35,30</w:t>
            </w:r>
            <w:r w:rsidR="005E001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6" w:type="dxa"/>
            <w:gridSpan w:val="2"/>
          </w:tcPr>
          <w:p w14:paraId="1EA1C05D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3E5D6177" w14:textId="14972DE1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40,122</w:t>
            </w:r>
          </w:p>
        </w:tc>
        <w:tc>
          <w:tcPr>
            <w:tcW w:w="270" w:type="dxa"/>
          </w:tcPr>
          <w:p w14:paraId="1F70D61E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46D3061A" w14:textId="2EB7BF6C" w:rsidR="00F35F85" w:rsidRPr="00E1593B" w:rsidRDefault="00FE4563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30,082</w:t>
            </w:r>
          </w:p>
        </w:tc>
        <w:tc>
          <w:tcPr>
            <w:tcW w:w="265" w:type="dxa"/>
          </w:tcPr>
          <w:p w14:paraId="289DFF0B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</w:tcPr>
          <w:p w14:paraId="504E1C8A" w14:textId="6A01E569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31,819 </w:t>
            </w:r>
          </w:p>
        </w:tc>
        <w:tc>
          <w:tcPr>
            <w:tcW w:w="266" w:type="dxa"/>
          </w:tcPr>
          <w:p w14:paraId="592D68FB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</w:tcPr>
          <w:p w14:paraId="3E21422C" w14:textId="6A920AC9" w:rsidR="00F35F85" w:rsidRPr="00E1593B" w:rsidRDefault="00306E3D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94,8</w:t>
            </w:r>
            <w:r w:rsidR="005E001C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270" w:type="dxa"/>
          </w:tcPr>
          <w:p w14:paraId="1CF4556C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647DD5FE" w14:textId="0177E0F0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111,628</w:t>
            </w:r>
          </w:p>
        </w:tc>
      </w:tr>
      <w:tr w:rsidR="00F35F85" w:rsidRPr="00DD7702" w14:paraId="221028D3" w14:textId="77777777" w:rsidTr="00F61DF0">
        <w:trPr>
          <w:jc w:val="center"/>
        </w:trPr>
        <w:tc>
          <w:tcPr>
            <w:tcW w:w="4406" w:type="dxa"/>
          </w:tcPr>
          <w:p w14:paraId="43F78218" w14:textId="77777777" w:rsidR="00F35F85" w:rsidRPr="00DD7702" w:rsidRDefault="00F35F85" w:rsidP="00F76F5C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DD770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อิตาลี</w:t>
            </w:r>
          </w:p>
        </w:tc>
        <w:tc>
          <w:tcPr>
            <w:tcW w:w="899" w:type="dxa"/>
          </w:tcPr>
          <w:p w14:paraId="0946AFA2" w14:textId="33094D8B" w:rsidR="00F35F85" w:rsidRPr="00E1593B" w:rsidRDefault="00FE4563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5,851</w:t>
            </w:r>
          </w:p>
        </w:tc>
        <w:tc>
          <w:tcPr>
            <w:tcW w:w="258" w:type="dxa"/>
          </w:tcPr>
          <w:p w14:paraId="77CC9651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</w:tcPr>
          <w:p w14:paraId="7EAF91AA" w14:textId="3C62D006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10,596</w:t>
            </w:r>
          </w:p>
        </w:tc>
        <w:tc>
          <w:tcPr>
            <w:tcW w:w="270" w:type="dxa"/>
          </w:tcPr>
          <w:p w14:paraId="30742ADC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739CF663" w14:textId="6CBD698E" w:rsidR="00F35F85" w:rsidRPr="00E1593B" w:rsidRDefault="00FE4563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6" w:type="dxa"/>
            <w:gridSpan w:val="2"/>
          </w:tcPr>
          <w:p w14:paraId="67A52435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456AE2FD" w14:textId="37F8F814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</w:tcPr>
          <w:p w14:paraId="3092E6AB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0EA7F109" w14:textId="58DC4DD2" w:rsidR="00F35F85" w:rsidRPr="00E1593B" w:rsidRDefault="00FE4563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5BD6A19D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</w:tcPr>
          <w:p w14:paraId="5402D87A" w14:textId="309973B3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66" w:type="dxa"/>
          </w:tcPr>
          <w:p w14:paraId="10710C1E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</w:tcPr>
          <w:p w14:paraId="5BEAA800" w14:textId="4E3D3550" w:rsidR="00F35F85" w:rsidRPr="00E1593B" w:rsidRDefault="00FE4563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5,851</w:t>
            </w:r>
          </w:p>
        </w:tc>
        <w:tc>
          <w:tcPr>
            <w:tcW w:w="270" w:type="dxa"/>
          </w:tcPr>
          <w:p w14:paraId="543BDE51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17CCACDC" w14:textId="7EF05203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10,596</w:t>
            </w:r>
          </w:p>
        </w:tc>
      </w:tr>
      <w:tr w:rsidR="00F35F85" w:rsidRPr="00DD7702" w14:paraId="7EAE8BCF" w14:textId="77777777" w:rsidTr="00F61DF0">
        <w:trPr>
          <w:jc w:val="center"/>
        </w:trPr>
        <w:tc>
          <w:tcPr>
            <w:tcW w:w="4406" w:type="dxa"/>
          </w:tcPr>
          <w:p w14:paraId="60FAE345" w14:textId="77777777" w:rsidR="00F35F85" w:rsidRPr="00DD7702" w:rsidRDefault="00F35F85" w:rsidP="00F76F5C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DD770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899" w:type="dxa"/>
          </w:tcPr>
          <w:p w14:paraId="13EDA5E3" w14:textId="706777C4" w:rsidR="00F35F85" w:rsidRPr="00E1593B" w:rsidRDefault="00FE4563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  <w:tc>
          <w:tcPr>
            <w:tcW w:w="258" w:type="dxa"/>
          </w:tcPr>
          <w:p w14:paraId="1F01A472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</w:tcPr>
          <w:p w14:paraId="1D0E7EFC" w14:textId="047E3AD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214</w:t>
            </w:r>
          </w:p>
        </w:tc>
        <w:tc>
          <w:tcPr>
            <w:tcW w:w="270" w:type="dxa"/>
          </w:tcPr>
          <w:p w14:paraId="502A4DA8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01F20425" w14:textId="17A6E838" w:rsidR="00F35F85" w:rsidRPr="00E1593B" w:rsidRDefault="00FE4563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23,216</w:t>
            </w:r>
          </w:p>
        </w:tc>
        <w:tc>
          <w:tcPr>
            <w:tcW w:w="276" w:type="dxa"/>
            <w:gridSpan w:val="2"/>
          </w:tcPr>
          <w:p w14:paraId="3C95B850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56CCA9BC" w14:textId="125AE8DE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22,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012</w:t>
            </w:r>
          </w:p>
        </w:tc>
        <w:tc>
          <w:tcPr>
            <w:tcW w:w="270" w:type="dxa"/>
          </w:tcPr>
          <w:p w14:paraId="04986585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657B5916" w14:textId="7A09D37B" w:rsidR="00F35F85" w:rsidRPr="00E1593B" w:rsidRDefault="00FE4563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8,730</w:t>
            </w:r>
          </w:p>
        </w:tc>
        <w:tc>
          <w:tcPr>
            <w:tcW w:w="265" w:type="dxa"/>
          </w:tcPr>
          <w:p w14:paraId="48157C8E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</w:tcPr>
          <w:p w14:paraId="7B582C13" w14:textId="1C1196DB" w:rsidR="00F35F85" w:rsidRPr="00E1593B" w:rsidRDefault="00F35F85" w:rsidP="000A3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4,394 </w:t>
            </w:r>
          </w:p>
        </w:tc>
        <w:tc>
          <w:tcPr>
            <w:tcW w:w="266" w:type="dxa"/>
          </w:tcPr>
          <w:p w14:paraId="46F896DC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</w:tcPr>
          <w:p w14:paraId="49C05335" w14:textId="24E06C29" w:rsidR="00F35F85" w:rsidRPr="00E1593B" w:rsidRDefault="00FE4563" w:rsidP="000A3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32,035</w:t>
            </w:r>
          </w:p>
        </w:tc>
        <w:tc>
          <w:tcPr>
            <w:tcW w:w="270" w:type="dxa"/>
          </w:tcPr>
          <w:p w14:paraId="7244F78F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5ADA2AF3" w14:textId="307E5811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</w:t>
            </w: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620</w:t>
            </w:r>
          </w:p>
        </w:tc>
      </w:tr>
      <w:tr w:rsidR="00F35F85" w:rsidRPr="00DD7702" w14:paraId="0B8EBBD4" w14:textId="77777777" w:rsidTr="00F61DF0">
        <w:trPr>
          <w:trHeight w:val="92"/>
          <w:jc w:val="center"/>
        </w:trPr>
        <w:tc>
          <w:tcPr>
            <w:tcW w:w="4406" w:type="dxa"/>
          </w:tcPr>
          <w:p w14:paraId="093674BF" w14:textId="77777777" w:rsidR="00F35F85" w:rsidRPr="00DD7702" w:rsidRDefault="00F35F85" w:rsidP="00F76F5C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DD770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09297046" w14:textId="05DAC6E1" w:rsidR="00F35F85" w:rsidRPr="00E1593B" w:rsidRDefault="00FE4563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258" w:type="dxa"/>
          </w:tcPr>
          <w:p w14:paraId="15C4D957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3BD2A304" w14:textId="23834BF5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137</w:t>
            </w:r>
          </w:p>
        </w:tc>
        <w:tc>
          <w:tcPr>
            <w:tcW w:w="270" w:type="dxa"/>
          </w:tcPr>
          <w:p w14:paraId="1AC4A413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04D73BA8" w14:textId="3F6738DC" w:rsidR="00F35F85" w:rsidRPr="00E1593B" w:rsidRDefault="005E001C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6" w:type="dxa"/>
            <w:gridSpan w:val="2"/>
          </w:tcPr>
          <w:p w14:paraId="50184BD6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4F22263C" w14:textId="6B84E592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13</w:t>
            </w:r>
          </w:p>
        </w:tc>
        <w:tc>
          <w:tcPr>
            <w:tcW w:w="270" w:type="dxa"/>
          </w:tcPr>
          <w:p w14:paraId="6C21AF4D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634EFF34" w14:textId="3F208D2D" w:rsidR="00F35F85" w:rsidRPr="00E1593B" w:rsidRDefault="00FE4563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68A14CD3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0F0D19D1" w14:textId="2F6E9913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66" w:type="dxa"/>
          </w:tcPr>
          <w:p w14:paraId="67850402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</w:tcPr>
          <w:p w14:paraId="74F7B384" w14:textId="184FC484" w:rsidR="00F35F85" w:rsidRPr="00E1593B" w:rsidRDefault="005E001C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270" w:type="dxa"/>
          </w:tcPr>
          <w:p w14:paraId="5DAEB348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1220B364" w14:textId="39DDBDAC" w:rsidR="00F35F85" w:rsidRPr="00E1593B" w:rsidRDefault="00F35F85" w:rsidP="000A3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150</w:t>
            </w:r>
          </w:p>
        </w:tc>
      </w:tr>
      <w:tr w:rsidR="00F35F85" w:rsidRPr="00DD7702" w14:paraId="1699D393" w14:textId="77777777" w:rsidTr="00F61DF0">
        <w:trPr>
          <w:trHeight w:val="92"/>
          <w:jc w:val="center"/>
        </w:trPr>
        <w:tc>
          <w:tcPr>
            <w:tcW w:w="4406" w:type="dxa"/>
          </w:tcPr>
          <w:p w14:paraId="7DC865D7" w14:textId="557CA965" w:rsidR="00F35F85" w:rsidRPr="00C73784" w:rsidRDefault="00F35F85" w:rsidP="00F76F5C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3784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="00310895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0BF7E14B" w14:textId="15C8021B" w:rsidR="00F35F85" w:rsidRPr="00E1593B" w:rsidRDefault="00FE4563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35,451</w:t>
            </w:r>
          </w:p>
        </w:tc>
        <w:tc>
          <w:tcPr>
            <w:tcW w:w="258" w:type="dxa"/>
          </w:tcPr>
          <w:p w14:paraId="3F8ABB36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483CCC9A" w14:textId="1ADB7BF9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50,634</w:t>
            </w:r>
          </w:p>
        </w:tc>
        <w:tc>
          <w:tcPr>
            <w:tcW w:w="270" w:type="dxa"/>
          </w:tcPr>
          <w:p w14:paraId="5F81FC72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18BE8CB7" w14:textId="62C2028B" w:rsidR="00F35F85" w:rsidRPr="00E1593B" w:rsidRDefault="00FE4563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58,522</w:t>
            </w:r>
          </w:p>
        </w:tc>
        <w:tc>
          <w:tcPr>
            <w:tcW w:w="276" w:type="dxa"/>
            <w:gridSpan w:val="2"/>
          </w:tcPr>
          <w:p w14:paraId="61290027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7CF7B06E" w14:textId="06C76F54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62,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147</w:t>
            </w:r>
          </w:p>
        </w:tc>
        <w:tc>
          <w:tcPr>
            <w:tcW w:w="270" w:type="dxa"/>
          </w:tcPr>
          <w:p w14:paraId="45386B1D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20721AD1" w14:textId="3C4C77C0" w:rsidR="00F35F85" w:rsidRPr="00E1593B" w:rsidRDefault="00FE4563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38,812</w:t>
            </w:r>
          </w:p>
        </w:tc>
        <w:tc>
          <w:tcPr>
            <w:tcW w:w="265" w:type="dxa"/>
          </w:tcPr>
          <w:p w14:paraId="547B9140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23802F79" w14:textId="505352D9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36,213</w:t>
            </w:r>
          </w:p>
        </w:tc>
        <w:tc>
          <w:tcPr>
            <w:tcW w:w="266" w:type="dxa"/>
          </w:tcPr>
          <w:p w14:paraId="385F56AB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</w:tcPr>
          <w:p w14:paraId="3C8CAC32" w14:textId="62133653" w:rsidR="00F35F85" w:rsidRPr="00E1593B" w:rsidRDefault="00FE4563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132,785</w:t>
            </w:r>
          </w:p>
        </w:tc>
        <w:tc>
          <w:tcPr>
            <w:tcW w:w="270" w:type="dxa"/>
          </w:tcPr>
          <w:p w14:paraId="7BB6DE57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317CAA30" w14:textId="571FADE1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8</w:t>
            </w: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994</w:t>
            </w:r>
          </w:p>
        </w:tc>
      </w:tr>
      <w:tr w:rsidR="00F35F85" w:rsidRPr="00DD7702" w14:paraId="0772E1EC" w14:textId="77777777" w:rsidTr="00F61DF0">
        <w:trPr>
          <w:trHeight w:val="92"/>
          <w:jc w:val="center"/>
        </w:trPr>
        <w:tc>
          <w:tcPr>
            <w:tcW w:w="4406" w:type="dxa"/>
          </w:tcPr>
          <w:p w14:paraId="0A1D0706" w14:textId="77777777" w:rsidR="00F35F85" w:rsidRPr="00C73784" w:rsidRDefault="00F35F85" w:rsidP="00F76F5C">
            <w:pPr>
              <w:ind w:left="72" w:right="-115" w:hanging="7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14:paraId="16A321A9" w14:textId="77777777" w:rsidR="00F35F85" w:rsidRPr="00E1593B" w:rsidRDefault="00F35F85" w:rsidP="00F76F5C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8" w:type="dxa"/>
          </w:tcPr>
          <w:p w14:paraId="0B4F17E1" w14:textId="77777777" w:rsidR="00F35F85" w:rsidRPr="00E1593B" w:rsidRDefault="00F35F85" w:rsidP="00F76F5C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</w:tcPr>
          <w:p w14:paraId="7453D127" w14:textId="77777777" w:rsidR="00F35F85" w:rsidRPr="00E1593B" w:rsidRDefault="00F35F85" w:rsidP="00F76F5C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E8BAAC5" w14:textId="77777777" w:rsidR="00F35F85" w:rsidRPr="00E1593B" w:rsidRDefault="00F35F85" w:rsidP="00F76F5C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</w:tcPr>
          <w:p w14:paraId="5F232D18" w14:textId="77777777" w:rsidR="00F35F85" w:rsidRPr="00E1593B" w:rsidRDefault="00F35F85" w:rsidP="00F76F5C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6" w:type="dxa"/>
            <w:gridSpan w:val="2"/>
          </w:tcPr>
          <w:p w14:paraId="6385D047" w14:textId="77777777" w:rsidR="00F35F85" w:rsidRPr="00E1593B" w:rsidRDefault="00F35F85" w:rsidP="00F76F5C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14:paraId="1F94167A" w14:textId="77777777" w:rsidR="00F35F85" w:rsidRPr="00E1593B" w:rsidRDefault="00F35F85" w:rsidP="00F76F5C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F2F0244" w14:textId="77777777" w:rsidR="00F35F85" w:rsidRPr="00E1593B" w:rsidRDefault="00F35F85" w:rsidP="00F76F5C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14:paraId="1976AA2C" w14:textId="77777777" w:rsidR="00F35F85" w:rsidRPr="00E1593B" w:rsidRDefault="00F35F85" w:rsidP="00F76F5C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786B07B0" w14:textId="77777777" w:rsidR="00F35F85" w:rsidRPr="00E1593B" w:rsidRDefault="00F35F85" w:rsidP="00F76F5C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</w:tcPr>
          <w:p w14:paraId="3D12E37F" w14:textId="77777777" w:rsidR="00F35F85" w:rsidRPr="00E1593B" w:rsidRDefault="00F35F85" w:rsidP="00F76F5C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</w:tcPr>
          <w:p w14:paraId="70EB2430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</w:tcPr>
          <w:p w14:paraId="07D83BAE" w14:textId="77777777" w:rsidR="00F35F85" w:rsidRPr="00E1593B" w:rsidRDefault="00F35F85" w:rsidP="00F76F5C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D76279B" w14:textId="77777777" w:rsidR="00F35F85" w:rsidRPr="00E1593B" w:rsidRDefault="00F35F85" w:rsidP="00F76F5C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14:paraId="2FE1E09E" w14:textId="77777777" w:rsidR="00F35F85" w:rsidRPr="00E1593B" w:rsidRDefault="00F35F85" w:rsidP="00F76F5C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10895" w:rsidRPr="00DD7702" w14:paraId="4F9F538D" w14:textId="77777777" w:rsidTr="00F61DF0">
        <w:trPr>
          <w:trHeight w:val="92"/>
          <w:jc w:val="center"/>
        </w:trPr>
        <w:tc>
          <w:tcPr>
            <w:tcW w:w="4406" w:type="dxa"/>
          </w:tcPr>
          <w:p w14:paraId="69B07DED" w14:textId="77777777" w:rsidR="00310895" w:rsidRPr="00C73784" w:rsidRDefault="00310895" w:rsidP="00F76F5C">
            <w:pPr>
              <w:ind w:left="72" w:right="-115" w:hanging="7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99" w:type="dxa"/>
          </w:tcPr>
          <w:p w14:paraId="32DBD254" w14:textId="77777777" w:rsidR="00310895" w:rsidRPr="00E1593B" w:rsidRDefault="00310895" w:rsidP="00F76F5C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8" w:type="dxa"/>
          </w:tcPr>
          <w:p w14:paraId="3620A334" w14:textId="77777777" w:rsidR="00310895" w:rsidRPr="00E1593B" w:rsidRDefault="00310895" w:rsidP="00F76F5C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</w:tcPr>
          <w:p w14:paraId="1D21CEB2" w14:textId="77777777" w:rsidR="00310895" w:rsidRPr="00E1593B" w:rsidRDefault="00310895" w:rsidP="00F76F5C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5033D1C" w14:textId="77777777" w:rsidR="00310895" w:rsidRPr="00E1593B" w:rsidRDefault="00310895" w:rsidP="00F76F5C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6" w:type="dxa"/>
          </w:tcPr>
          <w:p w14:paraId="584C28B9" w14:textId="77777777" w:rsidR="00310895" w:rsidRPr="00E1593B" w:rsidRDefault="00310895" w:rsidP="00F76F5C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6" w:type="dxa"/>
            <w:gridSpan w:val="2"/>
          </w:tcPr>
          <w:p w14:paraId="7CC31AF8" w14:textId="77777777" w:rsidR="00310895" w:rsidRPr="00E1593B" w:rsidRDefault="00310895" w:rsidP="00F76F5C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</w:tcPr>
          <w:p w14:paraId="63EE8D29" w14:textId="77777777" w:rsidR="00310895" w:rsidRPr="00E1593B" w:rsidRDefault="00310895" w:rsidP="00F76F5C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1AA3B7B" w14:textId="77777777" w:rsidR="00310895" w:rsidRPr="00E1593B" w:rsidRDefault="00310895" w:rsidP="00F76F5C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</w:tcPr>
          <w:p w14:paraId="0AB8B282" w14:textId="77777777" w:rsidR="00310895" w:rsidRPr="00E1593B" w:rsidRDefault="00310895" w:rsidP="00F76F5C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6AA4CA04" w14:textId="77777777" w:rsidR="00310895" w:rsidRPr="00E1593B" w:rsidRDefault="00310895" w:rsidP="00F76F5C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9" w:type="dxa"/>
          </w:tcPr>
          <w:p w14:paraId="4EE6DC69" w14:textId="77777777" w:rsidR="00310895" w:rsidRPr="00E1593B" w:rsidRDefault="00310895" w:rsidP="00F76F5C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</w:tcPr>
          <w:p w14:paraId="09A283A3" w14:textId="77777777" w:rsidR="00310895" w:rsidRPr="00E1593B" w:rsidRDefault="0031089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6" w:type="dxa"/>
          </w:tcPr>
          <w:p w14:paraId="3AA0AF60" w14:textId="77777777" w:rsidR="00310895" w:rsidRPr="00E1593B" w:rsidRDefault="00310895" w:rsidP="00F76F5C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174C154" w14:textId="77777777" w:rsidR="00310895" w:rsidRPr="00E1593B" w:rsidRDefault="00310895" w:rsidP="00F76F5C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</w:tcPr>
          <w:p w14:paraId="372989FC" w14:textId="77777777" w:rsidR="00310895" w:rsidRPr="00E1593B" w:rsidRDefault="00310895" w:rsidP="00F76F5C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10895" w:rsidRPr="00DD7702" w14:paraId="34CD5985" w14:textId="77777777" w:rsidTr="00F61DF0">
        <w:trPr>
          <w:trHeight w:val="92"/>
          <w:jc w:val="center"/>
        </w:trPr>
        <w:tc>
          <w:tcPr>
            <w:tcW w:w="4406" w:type="dxa"/>
          </w:tcPr>
          <w:p w14:paraId="6E59159F" w14:textId="77777777" w:rsidR="00310895" w:rsidRPr="00C73784" w:rsidRDefault="00310895" w:rsidP="00F76F5C">
            <w:pPr>
              <w:ind w:left="72" w:right="-115" w:hanging="7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99" w:type="dxa"/>
          </w:tcPr>
          <w:p w14:paraId="6A9F76AF" w14:textId="77777777" w:rsidR="00310895" w:rsidRPr="00E1593B" w:rsidRDefault="00310895" w:rsidP="00F76F5C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8" w:type="dxa"/>
          </w:tcPr>
          <w:p w14:paraId="02991695" w14:textId="77777777" w:rsidR="00310895" w:rsidRPr="00E1593B" w:rsidRDefault="00310895" w:rsidP="00F76F5C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</w:tcPr>
          <w:p w14:paraId="46040109" w14:textId="77777777" w:rsidR="00310895" w:rsidRPr="00E1593B" w:rsidRDefault="00310895" w:rsidP="00F76F5C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2A884E0" w14:textId="77777777" w:rsidR="00310895" w:rsidRPr="00E1593B" w:rsidRDefault="00310895" w:rsidP="00F76F5C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6" w:type="dxa"/>
          </w:tcPr>
          <w:p w14:paraId="35FE3E3F" w14:textId="77777777" w:rsidR="00310895" w:rsidRPr="00E1593B" w:rsidRDefault="00310895" w:rsidP="00F76F5C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6" w:type="dxa"/>
            <w:gridSpan w:val="2"/>
          </w:tcPr>
          <w:p w14:paraId="75A6CB8E" w14:textId="77777777" w:rsidR="00310895" w:rsidRPr="00E1593B" w:rsidRDefault="00310895" w:rsidP="00F76F5C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</w:tcPr>
          <w:p w14:paraId="1ADBEA2B" w14:textId="77777777" w:rsidR="00310895" w:rsidRPr="00E1593B" w:rsidRDefault="00310895" w:rsidP="00F76F5C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1B33689" w14:textId="77777777" w:rsidR="00310895" w:rsidRPr="00E1593B" w:rsidRDefault="00310895" w:rsidP="00F76F5C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</w:tcPr>
          <w:p w14:paraId="533FE11D" w14:textId="77777777" w:rsidR="00310895" w:rsidRPr="00E1593B" w:rsidRDefault="00310895" w:rsidP="00F76F5C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54ABE9FB" w14:textId="77777777" w:rsidR="00310895" w:rsidRPr="00E1593B" w:rsidRDefault="00310895" w:rsidP="00F76F5C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9" w:type="dxa"/>
          </w:tcPr>
          <w:p w14:paraId="623C27DC" w14:textId="77777777" w:rsidR="00310895" w:rsidRPr="00E1593B" w:rsidRDefault="00310895" w:rsidP="00F76F5C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</w:tcPr>
          <w:p w14:paraId="38D20F6B" w14:textId="77777777" w:rsidR="00310895" w:rsidRPr="00E1593B" w:rsidRDefault="0031089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6" w:type="dxa"/>
          </w:tcPr>
          <w:p w14:paraId="6DA6564F" w14:textId="77777777" w:rsidR="00310895" w:rsidRPr="00E1593B" w:rsidRDefault="00310895" w:rsidP="00F76F5C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149F7C2" w14:textId="77777777" w:rsidR="00310895" w:rsidRPr="00E1593B" w:rsidRDefault="00310895" w:rsidP="00F76F5C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</w:tcPr>
          <w:p w14:paraId="2DB2860D" w14:textId="77777777" w:rsidR="00310895" w:rsidRPr="00E1593B" w:rsidRDefault="00310895" w:rsidP="00F76F5C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10895" w:rsidRPr="00DD7702" w14:paraId="370D4F70" w14:textId="77777777" w:rsidTr="00F61DF0">
        <w:trPr>
          <w:trHeight w:val="92"/>
          <w:jc w:val="center"/>
        </w:trPr>
        <w:tc>
          <w:tcPr>
            <w:tcW w:w="4406" w:type="dxa"/>
          </w:tcPr>
          <w:p w14:paraId="67038473" w14:textId="77777777" w:rsidR="00310895" w:rsidRPr="00C73784" w:rsidRDefault="00310895" w:rsidP="00F76F5C">
            <w:pPr>
              <w:ind w:left="72" w:right="-115" w:hanging="7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99" w:type="dxa"/>
          </w:tcPr>
          <w:p w14:paraId="0CFD15D5" w14:textId="77777777" w:rsidR="00310895" w:rsidRPr="00E1593B" w:rsidRDefault="00310895" w:rsidP="00F76F5C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8" w:type="dxa"/>
          </w:tcPr>
          <w:p w14:paraId="643B4EFD" w14:textId="77777777" w:rsidR="00310895" w:rsidRPr="00E1593B" w:rsidRDefault="00310895" w:rsidP="00F76F5C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</w:tcPr>
          <w:p w14:paraId="52522C1B" w14:textId="77777777" w:rsidR="00310895" w:rsidRPr="00E1593B" w:rsidRDefault="00310895" w:rsidP="00F76F5C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572ECBD" w14:textId="77777777" w:rsidR="00310895" w:rsidRPr="00E1593B" w:rsidRDefault="00310895" w:rsidP="00F76F5C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6" w:type="dxa"/>
          </w:tcPr>
          <w:p w14:paraId="14F0DBD7" w14:textId="77777777" w:rsidR="00310895" w:rsidRPr="00E1593B" w:rsidRDefault="00310895" w:rsidP="00F76F5C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6" w:type="dxa"/>
            <w:gridSpan w:val="2"/>
          </w:tcPr>
          <w:p w14:paraId="772E7E06" w14:textId="77777777" w:rsidR="00310895" w:rsidRPr="00E1593B" w:rsidRDefault="00310895" w:rsidP="00F76F5C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</w:tcPr>
          <w:p w14:paraId="4DA5B1DA" w14:textId="77777777" w:rsidR="00310895" w:rsidRPr="00E1593B" w:rsidRDefault="00310895" w:rsidP="00F76F5C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8A4D3D5" w14:textId="77777777" w:rsidR="00310895" w:rsidRPr="00E1593B" w:rsidRDefault="00310895" w:rsidP="00F76F5C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</w:tcPr>
          <w:p w14:paraId="165F71D7" w14:textId="77777777" w:rsidR="00310895" w:rsidRPr="00E1593B" w:rsidRDefault="00310895" w:rsidP="00F76F5C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669F0850" w14:textId="77777777" w:rsidR="00310895" w:rsidRPr="00E1593B" w:rsidRDefault="00310895" w:rsidP="00F76F5C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9" w:type="dxa"/>
          </w:tcPr>
          <w:p w14:paraId="7E0EE2A4" w14:textId="77777777" w:rsidR="00310895" w:rsidRPr="00E1593B" w:rsidRDefault="00310895" w:rsidP="00F76F5C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</w:tcPr>
          <w:p w14:paraId="1C1997E7" w14:textId="77777777" w:rsidR="00310895" w:rsidRPr="00E1593B" w:rsidRDefault="0031089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6" w:type="dxa"/>
          </w:tcPr>
          <w:p w14:paraId="1CE5492B" w14:textId="77777777" w:rsidR="00310895" w:rsidRPr="00E1593B" w:rsidRDefault="00310895" w:rsidP="00F76F5C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334BEB4" w14:textId="77777777" w:rsidR="00310895" w:rsidRPr="00E1593B" w:rsidRDefault="00310895" w:rsidP="00F76F5C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</w:tcPr>
          <w:p w14:paraId="3984CF31" w14:textId="77777777" w:rsidR="00310895" w:rsidRPr="00E1593B" w:rsidRDefault="00310895" w:rsidP="00F76F5C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91C11" w:rsidRPr="00DD7702" w14:paraId="59C58CAD" w14:textId="77777777" w:rsidTr="009555B2">
        <w:trPr>
          <w:trHeight w:val="92"/>
          <w:jc w:val="center"/>
        </w:trPr>
        <w:tc>
          <w:tcPr>
            <w:tcW w:w="4406" w:type="dxa"/>
          </w:tcPr>
          <w:p w14:paraId="68836F7C" w14:textId="77777777" w:rsidR="00791C11" w:rsidRPr="00C73784" w:rsidRDefault="00791C11" w:rsidP="00F76F5C">
            <w:pPr>
              <w:ind w:left="72" w:right="-115" w:hanging="7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06" w:type="dxa"/>
            <w:gridSpan w:val="16"/>
          </w:tcPr>
          <w:p w14:paraId="673E3D60" w14:textId="579CAC3A" w:rsidR="00791C11" w:rsidRPr="00E1593B" w:rsidRDefault="00791C11" w:rsidP="00791C11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70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35F85" w:rsidRPr="00DD7702" w14:paraId="372F0794" w14:textId="77777777" w:rsidTr="00F61DF0">
        <w:trPr>
          <w:trHeight w:val="92"/>
          <w:jc w:val="center"/>
        </w:trPr>
        <w:tc>
          <w:tcPr>
            <w:tcW w:w="4406" w:type="dxa"/>
          </w:tcPr>
          <w:p w14:paraId="5D51CA03" w14:textId="77777777" w:rsidR="00F35F85" w:rsidRPr="00DD7702" w:rsidRDefault="00F35F85" w:rsidP="00F76F5C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7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899" w:type="dxa"/>
          </w:tcPr>
          <w:p w14:paraId="25BFC689" w14:textId="77777777" w:rsidR="00F35F85" w:rsidRPr="00DD7702" w:rsidRDefault="00F35F85" w:rsidP="00F76F5C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</w:tcPr>
          <w:p w14:paraId="49302965" w14:textId="77777777" w:rsidR="00F35F85" w:rsidRPr="00DD7702" w:rsidRDefault="00F35F85" w:rsidP="00F76F5C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</w:tcPr>
          <w:p w14:paraId="57B0E74C" w14:textId="77777777" w:rsidR="00F35F85" w:rsidRPr="00DD7702" w:rsidRDefault="00F35F85" w:rsidP="00F76F5C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A6461F" w14:textId="77777777" w:rsidR="00F35F85" w:rsidRPr="00DD7702" w:rsidRDefault="00F35F85" w:rsidP="00F76F5C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5DDCE23C" w14:textId="77777777" w:rsidR="00F35F85" w:rsidRPr="00DD7702" w:rsidRDefault="00F35F85" w:rsidP="00F76F5C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" w:type="dxa"/>
            <w:gridSpan w:val="2"/>
          </w:tcPr>
          <w:p w14:paraId="7DE002DE" w14:textId="77777777" w:rsidR="00F35F85" w:rsidRPr="00DD7702" w:rsidRDefault="00F35F85" w:rsidP="00F76F5C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15DAEE25" w14:textId="77777777" w:rsidR="00F35F85" w:rsidRPr="00DD7702" w:rsidRDefault="00F35F85" w:rsidP="00F76F5C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EEBFB6" w14:textId="77777777" w:rsidR="00F35F85" w:rsidRPr="00DD7702" w:rsidRDefault="00F35F85" w:rsidP="00F76F5C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043D5A6D" w14:textId="77777777" w:rsidR="00F35F85" w:rsidRPr="00DD7702" w:rsidRDefault="00F35F85" w:rsidP="00F76F5C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40C2A8A4" w14:textId="77777777" w:rsidR="00F35F85" w:rsidRPr="00DD7702" w:rsidRDefault="00F35F85" w:rsidP="00F76F5C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</w:tcPr>
          <w:p w14:paraId="06CC7964" w14:textId="77777777" w:rsidR="00F35F85" w:rsidRPr="00DD7702" w:rsidRDefault="00F35F85" w:rsidP="00F76F5C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2251EAE3" w14:textId="77777777" w:rsidR="00F35F85" w:rsidRPr="00DD7702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</w:tcPr>
          <w:p w14:paraId="3BACD84A" w14:textId="77777777" w:rsidR="00F35F85" w:rsidRPr="00DD7702" w:rsidRDefault="00F35F85" w:rsidP="00F76F5C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F24FD8" w14:textId="77777777" w:rsidR="00F35F85" w:rsidRPr="00DD7702" w:rsidRDefault="00F35F85" w:rsidP="00F76F5C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1AEDFDD1" w14:textId="77777777" w:rsidR="00F35F85" w:rsidRPr="00DD7702" w:rsidRDefault="00F35F85" w:rsidP="00F76F5C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35F85" w:rsidRPr="00DD7702" w14:paraId="6F79AF53" w14:textId="77777777" w:rsidTr="00F61DF0">
        <w:trPr>
          <w:jc w:val="center"/>
        </w:trPr>
        <w:tc>
          <w:tcPr>
            <w:tcW w:w="4406" w:type="dxa"/>
          </w:tcPr>
          <w:p w14:paraId="22428BA3" w14:textId="0AB2ABE8" w:rsidR="00F35F85" w:rsidRPr="00DD7702" w:rsidRDefault="00F35F85" w:rsidP="00F76F5C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702">
              <w:rPr>
                <w:rFonts w:asciiTheme="majorBidi" w:hAnsiTheme="majorBidi" w:cstheme="majorBidi"/>
                <w:sz w:val="28"/>
                <w:szCs w:val="28"/>
                <w:cs/>
              </w:rPr>
              <w:t>การขาย</w:t>
            </w:r>
          </w:p>
        </w:tc>
        <w:tc>
          <w:tcPr>
            <w:tcW w:w="899" w:type="dxa"/>
          </w:tcPr>
          <w:p w14:paraId="6DF3C201" w14:textId="74CFCBFF" w:rsidR="00F35F85" w:rsidRPr="00E1593B" w:rsidRDefault="00FE4563" w:rsidP="00EF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32,254</w:t>
            </w:r>
          </w:p>
        </w:tc>
        <w:tc>
          <w:tcPr>
            <w:tcW w:w="258" w:type="dxa"/>
          </w:tcPr>
          <w:p w14:paraId="3B669FBE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</w:tcPr>
          <w:p w14:paraId="6B0B0DC5" w14:textId="517CA3A1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46,188</w:t>
            </w:r>
          </w:p>
        </w:tc>
        <w:tc>
          <w:tcPr>
            <w:tcW w:w="270" w:type="dxa"/>
          </w:tcPr>
          <w:p w14:paraId="221C1EED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2BDB345A" w14:textId="1B0BA6F9" w:rsidR="00F35F85" w:rsidRPr="00E1593B" w:rsidRDefault="00FE4563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57,04</w:t>
            </w:r>
            <w:r w:rsidR="00C86F2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6" w:type="dxa"/>
            <w:gridSpan w:val="2"/>
          </w:tcPr>
          <w:p w14:paraId="13743AC3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6CFF0B0D" w14:textId="12F88283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60,315</w:t>
            </w:r>
          </w:p>
        </w:tc>
        <w:tc>
          <w:tcPr>
            <w:tcW w:w="270" w:type="dxa"/>
          </w:tcPr>
          <w:p w14:paraId="0F57E51E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39FD58E3" w14:textId="0CD4014D" w:rsidR="00F35F85" w:rsidRPr="00E1593B" w:rsidRDefault="00FE4563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38,421</w:t>
            </w:r>
          </w:p>
        </w:tc>
        <w:tc>
          <w:tcPr>
            <w:tcW w:w="265" w:type="dxa"/>
          </w:tcPr>
          <w:p w14:paraId="4747BDA7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</w:tcPr>
          <w:p w14:paraId="26438A8F" w14:textId="7D22F6C5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35,866</w:t>
            </w:r>
          </w:p>
        </w:tc>
        <w:tc>
          <w:tcPr>
            <w:tcW w:w="266" w:type="dxa"/>
          </w:tcPr>
          <w:p w14:paraId="50D1631F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</w:tcPr>
          <w:p w14:paraId="0BD477FA" w14:textId="788F75ED" w:rsidR="00F35F85" w:rsidRPr="00E1593B" w:rsidRDefault="00FE4563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127,72</w:t>
            </w:r>
            <w:r w:rsidR="00D1177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710B71E2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5F1CD08E" w14:textId="7E57B33D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142,369</w:t>
            </w:r>
          </w:p>
        </w:tc>
      </w:tr>
      <w:tr w:rsidR="00F35F85" w:rsidRPr="00DD7702" w14:paraId="5565F920" w14:textId="77777777" w:rsidTr="00F61DF0">
        <w:trPr>
          <w:jc w:val="center"/>
        </w:trPr>
        <w:tc>
          <w:tcPr>
            <w:tcW w:w="4406" w:type="dxa"/>
          </w:tcPr>
          <w:p w14:paraId="2A47F7E4" w14:textId="03799BB5" w:rsidR="00F35F85" w:rsidRPr="00DD7702" w:rsidRDefault="00F35F85" w:rsidP="00F76F5C">
            <w:pPr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D7702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บริการ</w:t>
            </w:r>
            <w:r w:rsidRPr="00DD7702">
              <w:rPr>
                <w:rFonts w:asciiTheme="majorBidi" w:hAnsiTheme="majorBidi" w:cstheme="majorBidi"/>
                <w:sz w:val="28"/>
                <w:szCs w:val="28"/>
                <w:cs/>
              </w:rPr>
              <w:t>เช่า</w:t>
            </w:r>
          </w:p>
        </w:tc>
        <w:tc>
          <w:tcPr>
            <w:tcW w:w="899" w:type="dxa"/>
          </w:tcPr>
          <w:p w14:paraId="25FDBFAB" w14:textId="0BC0E50D" w:rsidR="00F35F85" w:rsidRPr="00E1593B" w:rsidRDefault="00FE4563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2,671</w:t>
            </w:r>
          </w:p>
        </w:tc>
        <w:tc>
          <w:tcPr>
            <w:tcW w:w="258" w:type="dxa"/>
          </w:tcPr>
          <w:p w14:paraId="12AED4CC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</w:tcPr>
          <w:p w14:paraId="58264922" w14:textId="111C3216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3,706</w:t>
            </w:r>
          </w:p>
        </w:tc>
        <w:tc>
          <w:tcPr>
            <w:tcW w:w="270" w:type="dxa"/>
          </w:tcPr>
          <w:p w14:paraId="4FD091F0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0F7B964E" w14:textId="6E1C2DAC" w:rsidR="00F35F85" w:rsidRPr="00E1593B" w:rsidRDefault="00FE4563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</w:t>
            </w:r>
            <w:r w:rsidR="00C86F2D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276" w:type="dxa"/>
            <w:gridSpan w:val="2"/>
          </w:tcPr>
          <w:p w14:paraId="1341FA51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652CAFF1" w14:textId="1DE8EC53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1,2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59</w:t>
            </w:r>
          </w:p>
        </w:tc>
        <w:tc>
          <w:tcPr>
            <w:tcW w:w="270" w:type="dxa"/>
          </w:tcPr>
          <w:p w14:paraId="7E66AB6E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43CB96F8" w14:textId="6EE65CBD" w:rsidR="00F35F85" w:rsidRPr="00E1593B" w:rsidRDefault="00FE4563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221</w:t>
            </w:r>
          </w:p>
        </w:tc>
        <w:tc>
          <w:tcPr>
            <w:tcW w:w="265" w:type="dxa"/>
          </w:tcPr>
          <w:p w14:paraId="746B733E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</w:tcPr>
          <w:p w14:paraId="593118D8" w14:textId="6132A7EB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247</w:t>
            </w:r>
          </w:p>
        </w:tc>
        <w:tc>
          <w:tcPr>
            <w:tcW w:w="266" w:type="dxa"/>
          </w:tcPr>
          <w:p w14:paraId="2A6E790D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</w:tcPr>
          <w:p w14:paraId="6B26B7E5" w14:textId="0CEC85CB" w:rsidR="00F35F85" w:rsidRPr="00E1593B" w:rsidRDefault="00FE4563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3,96</w:t>
            </w:r>
            <w:r w:rsidR="00D1177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4769B3AB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3D1E7B1E" w14:textId="3C7D2991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5,21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</w:t>
            </w:r>
          </w:p>
        </w:tc>
      </w:tr>
      <w:tr w:rsidR="00F35F85" w:rsidRPr="00DD7702" w14:paraId="12204938" w14:textId="77777777" w:rsidTr="00F61DF0">
        <w:trPr>
          <w:trHeight w:val="119"/>
          <w:jc w:val="center"/>
        </w:trPr>
        <w:tc>
          <w:tcPr>
            <w:tcW w:w="4406" w:type="dxa"/>
          </w:tcPr>
          <w:p w14:paraId="4413288D" w14:textId="6B57199C" w:rsidR="00F35F85" w:rsidRPr="00DD7702" w:rsidRDefault="00F35F85" w:rsidP="00F76F5C">
            <w:pPr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D7702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การให้บริการ</w:t>
            </w:r>
          </w:p>
        </w:tc>
        <w:tc>
          <w:tcPr>
            <w:tcW w:w="899" w:type="dxa"/>
          </w:tcPr>
          <w:p w14:paraId="2E078097" w14:textId="628DD1F3" w:rsidR="00F35F85" w:rsidRPr="00E1593B" w:rsidRDefault="00FE4563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410</w:t>
            </w:r>
          </w:p>
        </w:tc>
        <w:tc>
          <w:tcPr>
            <w:tcW w:w="258" w:type="dxa"/>
          </w:tcPr>
          <w:p w14:paraId="70DCF2C0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</w:tcPr>
          <w:p w14:paraId="67599E0B" w14:textId="78EFE85A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648</w:t>
            </w:r>
          </w:p>
        </w:tc>
        <w:tc>
          <w:tcPr>
            <w:tcW w:w="270" w:type="dxa"/>
          </w:tcPr>
          <w:p w14:paraId="7410F438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4975FB95" w14:textId="311F0C70" w:rsidR="00F35F85" w:rsidRPr="00E1593B" w:rsidRDefault="00FE4563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309</w:t>
            </w:r>
          </w:p>
        </w:tc>
        <w:tc>
          <w:tcPr>
            <w:tcW w:w="276" w:type="dxa"/>
            <w:gridSpan w:val="2"/>
          </w:tcPr>
          <w:p w14:paraId="4E416B0E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3EB4CF74" w14:textId="35E64608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47</w:t>
            </w: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0</w:t>
            </w:r>
          </w:p>
        </w:tc>
        <w:tc>
          <w:tcPr>
            <w:tcW w:w="270" w:type="dxa"/>
          </w:tcPr>
          <w:p w14:paraId="3987670A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1A88B291" w14:textId="1DC4B838" w:rsidR="00F35F85" w:rsidRPr="00E1593B" w:rsidRDefault="00FE4563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157</w:t>
            </w:r>
          </w:p>
        </w:tc>
        <w:tc>
          <w:tcPr>
            <w:tcW w:w="265" w:type="dxa"/>
          </w:tcPr>
          <w:p w14:paraId="0937268B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</w:tcPr>
          <w:p w14:paraId="23CE4903" w14:textId="58A662FC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82</w:t>
            </w:r>
          </w:p>
        </w:tc>
        <w:tc>
          <w:tcPr>
            <w:tcW w:w="266" w:type="dxa"/>
          </w:tcPr>
          <w:p w14:paraId="45A731B6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</w:tcPr>
          <w:p w14:paraId="3A2AE2EB" w14:textId="4578CEDB" w:rsidR="00F35F85" w:rsidRPr="00E1593B" w:rsidRDefault="00FE4563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876</w:t>
            </w:r>
          </w:p>
        </w:tc>
        <w:tc>
          <w:tcPr>
            <w:tcW w:w="270" w:type="dxa"/>
          </w:tcPr>
          <w:p w14:paraId="1A501602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0D690CE4" w14:textId="42379AA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200</w:t>
            </w:r>
          </w:p>
        </w:tc>
      </w:tr>
      <w:tr w:rsidR="00F35F85" w:rsidRPr="00DD7702" w14:paraId="0CB57D01" w14:textId="77777777" w:rsidTr="00F61DF0">
        <w:trPr>
          <w:jc w:val="center"/>
        </w:trPr>
        <w:tc>
          <w:tcPr>
            <w:tcW w:w="4406" w:type="dxa"/>
          </w:tcPr>
          <w:p w14:paraId="7BA59A45" w14:textId="077E71FB" w:rsidR="00F35F85" w:rsidRPr="00DD7702" w:rsidRDefault="00F35F85" w:rsidP="00F76F5C">
            <w:pPr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D7702">
              <w:rPr>
                <w:rFonts w:asciiTheme="majorBidi" w:hAnsiTheme="majorBidi" w:cstheme="majorBidi"/>
                <w:sz w:val="28"/>
                <w:szCs w:val="28"/>
                <w:cs/>
              </w:rPr>
              <w:t>การลงทุน</w:t>
            </w:r>
          </w:p>
        </w:tc>
        <w:tc>
          <w:tcPr>
            <w:tcW w:w="899" w:type="dxa"/>
          </w:tcPr>
          <w:p w14:paraId="1B1C3A5C" w14:textId="3A07C7AD" w:rsidR="00F35F85" w:rsidRPr="00E1593B" w:rsidRDefault="00FE4563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116</w:t>
            </w:r>
          </w:p>
        </w:tc>
        <w:tc>
          <w:tcPr>
            <w:tcW w:w="258" w:type="dxa"/>
          </w:tcPr>
          <w:p w14:paraId="24F7A77A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</w:tcPr>
          <w:p w14:paraId="4BE0B4CF" w14:textId="0BE4486D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92</w:t>
            </w:r>
          </w:p>
        </w:tc>
        <w:tc>
          <w:tcPr>
            <w:tcW w:w="270" w:type="dxa"/>
          </w:tcPr>
          <w:p w14:paraId="0685399A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3FFF789A" w14:textId="6F372614" w:rsidR="00F35F85" w:rsidRPr="00E1593B" w:rsidRDefault="00FE4563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  <w:tc>
          <w:tcPr>
            <w:tcW w:w="276" w:type="dxa"/>
            <w:gridSpan w:val="2"/>
          </w:tcPr>
          <w:p w14:paraId="46C27380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2CD5E140" w14:textId="0F310979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103</w:t>
            </w:r>
          </w:p>
        </w:tc>
        <w:tc>
          <w:tcPr>
            <w:tcW w:w="270" w:type="dxa"/>
          </w:tcPr>
          <w:p w14:paraId="242F0F5F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3C6D6F0D" w14:textId="60B5C321" w:rsidR="00F35F85" w:rsidRPr="00E1593B" w:rsidRDefault="00FE4563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265" w:type="dxa"/>
          </w:tcPr>
          <w:p w14:paraId="4D4A20C3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</w:tcPr>
          <w:p w14:paraId="2FD7A6EB" w14:textId="0F761AE1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18</w:t>
            </w:r>
          </w:p>
        </w:tc>
        <w:tc>
          <w:tcPr>
            <w:tcW w:w="266" w:type="dxa"/>
          </w:tcPr>
          <w:p w14:paraId="48D11FC7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</w:tcPr>
          <w:p w14:paraId="19BD02FE" w14:textId="65BB0BB3" w:rsidR="00F35F85" w:rsidRPr="00E1593B" w:rsidRDefault="00FE4563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224</w:t>
            </w:r>
          </w:p>
        </w:tc>
        <w:tc>
          <w:tcPr>
            <w:tcW w:w="270" w:type="dxa"/>
          </w:tcPr>
          <w:p w14:paraId="03287AC2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42FA0598" w14:textId="0803B0D3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213</w:t>
            </w:r>
          </w:p>
        </w:tc>
      </w:tr>
      <w:tr w:rsidR="00F35F85" w:rsidRPr="00DD7702" w14:paraId="07E728EE" w14:textId="77777777" w:rsidTr="00F61DF0">
        <w:trPr>
          <w:jc w:val="center"/>
        </w:trPr>
        <w:tc>
          <w:tcPr>
            <w:tcW w:w="4406" w:type="dxa"/>
          </w:tcPr>
          <w:p w14:paraId="29893F3F" w14:textId="2AC77B91" w:rsidR="00F35F85" w:rsidRPr="00DD7702" w:rsidRDefault="00F35F85" w:rsidP="00F76F5C">
            <w:pPr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7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="0031089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114C09FD" w14:textId="76D7D824" w:rsidR="00F35F85" w:rsidRPr="00E1593B" w:rsidRDefault="00FE4563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35,451</w:t>
            </w:r>
          </w:p>
        </w:tc>
        <w:tc>
          <w:tcPr>
            <w:tcW w:w="258" w:type="dxa"/>
          </w:tcPr>
          <w:p w14:paraId="2D27E7EF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6EF97810" w14:textId="5DAF3C8B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50,634</w:t>
            </w:r>
          </w:p>
        </w:tc>
        <w:tc>
          <w:tcPr>
            <w:tcW w:w="270" w:type="dxa"/>
          </w:tcPr>
          <w:p w14:paraId="737FFF83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107A2E9E" w14:textId="63832761" w:rsidR="00F35F85" w:rsidRPr="00E1593B" w:rsidRDefault="00FE4563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58,522</w:t>
            </w:r>
          </w:p>
        </w:tc>
        <w:tc>
          <w:tcPr>
            <w:tcW w:w="276" w:type="dxa"/>
            <w:gridSpan w:val="2"/>
          </w:tcPr>
          <w:p w14:paraId="3A5B17C6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53ABDF7E" w14:textId="6075CD1B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62,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147</w:t>
            </w:r>
          </w:p>
        </w:tc>
        <w:tc>
          <w:tcPr>
            <w:tcW w:w="270" w:type="dxa"/>
          </w:tcPr>
          <w:p w14:paraId="03A9D971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26077069" w14:textId="47651A90" w:rsidR="00F35F85" w:rsidRPr="00E1593B" w:rsidRDefault="00FE4563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38,812</w:t>
            </w:r>
          </w:p>
        </w:tc>
        <w:tc>
          <w:tcPr>
            <w:tcW w:w="265" w:type="dxa"/>
          </w:tcPr>
          <w:p w14:paraId="06703401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1987C542" w14:textId="1CDF8BB5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36,213</w:t>
            </w:r>
          </w:p>
        </w:tc>
        <w:tc>
          <w:tcPr>
            <w:tcW w:w="266" w:type="dxa"/>
          </w:tcPr>
          <w:p w14:paraId="4E1E78C9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</w:tcPr>
          <w:p w14:paraId="020C919D" w14:textId="6331F42D" w:rsidR="00F35F85" w:rsidRPr="00E1593B" w:rsidRDefault="00FE4563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132,785</w:t>
            </w:r>
          </w:p>
        </w:tc>
        <w:tc>
          <w:tcPr>
            <w:tcW w:w="270" w:type="dxa"/>
          </w:tcPr>
          <w:p w14:paraId="373AD84D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6788D884" w14:textId="61D3A1AB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8</w:t>
            </w: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994</w:t>
            </w:r>
          </w:p>
        </w:tc>
      </w:tr>
      <w:tr w:rsidR="00F35F85" w:rsidRPr="002551EF" w14:paraId="67C03B95" w14:textId="77777777" w:rsidTr="00F61DF0">
        <w:trPr>
          <w:jc w:val="center"/>
        </w:trPr>
        <w:tc>
          <w:tcPr>
            <w:tcW w:w="4406" w:type="dxa"/>
          </w:tcPr>
          <w:p w14:paraId="4A19F84B" w14:textId="77777777" w:rsidR="00F35F85" w:rsidRPr="00310895" w:rsidRDefault="00F35F85" w:rsidP="00F76F5C">
            <w:pPr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9" w:type="dxa"/>
          </w:tcPr>
          <w:p w14:paraId="61573A2C" w14:textId="77777777" w:rsidR="00F35F85" w:rsidRPr="00310895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8" w:type="dxa"/>
          </w:tcPr>
          <w:p w14:paraId="6A5F9D86" w14:textId="77777777" w:rsidR="00F35F85" w:rsidRPr="00310895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1" w:type="dxa"/>
          </w:tcPr>
          <w:p w14:paraId="712AFAF6" w14:textId="77777777" w:rsidR="00F35F85" w:rsidRPr="00310895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18EAB50B" w14:textId="77777777" w:rsidR="00F35F85" w:rsidRPr="00310895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14:paraId="7F301C44" w14:textId="77777777" w:rsidR="00F35F85" w:rsidRPr="00310895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69" w:type="dxa"/>
          </w:tcPr>
          <w:p w14:paraId="73B96286" w14:textId="77777777" w:rsidR="00F35F85" w:rsidRPr="00310895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6" w:type="dxa"/>
            <w:gridSpan w:val="2"/>
          </w:tcPr>
          <w:p w14:paraId="2A059868" w14:textId="77777777" w:rsidR="00F35F85" w:rsidRPr="00310895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3B48CA6" w14:textId="77777777" w:rsidR="00F35F85" w:rsidRPr="00310895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9" w:type="dxa"/>
          </w:tcPr>
          <w:p w14:paraId="30847EFE" w14:textId="77777777" w:rsidR="00F35F85" w:rsidRPr="00310895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65" w:type="dxa"/>
          </w:tcPr>
          <w:p w14:paraId="6608A313" w14:textId="77777777" w:rsidR="00F35F85" w:rsidRPr="00310895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7464F0B5" w14:textId="77777777" w:rsidR="00F35F85" w:rsidRPr="00310895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6" w:type="dxa"/>
          </w:tcPr>
          <w:p w14:paraId="28068068" w14:textId="77777777" w:rsidR="00F35F85" w:rsidRPr="00310895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6" w:type="dxa"/>
          </w:tcPr>
          <w:p w14:paraId="1C78E189" w14:textId="77777777" w:rsidR="00F35F85" w:rsidRPr="00310895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647110BF" w14:textId="77777777" w:rsidR="00F35F85" w:rsidRPr="00310895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2" w:type="dxa"/>
          </w:tcPr>
          <w:p w14:paraId="609C5044" w14:textId="77777777" w:rsidR="00F35F85" w:rsidRPr="00310895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35F85" w:rsidRPr="002551EF" w14:paraId="60C45649" w14:textId="77777777" w:rsidTr="00F61DF0">
        <w:trPr>
          <w:jc w:val="center"/>
        </w:trPr>
        <w:tc>
          <w:tcPr>
            <w:tcW w:w="4406" w:type="dxa"/>
          </w:tcPr>
          <w:p w14:paraId="54BABF22" w14:textId="77777777" w:rsidR="00F35F85" w:rsidRPr="002551EF" w:rsidRDefault="00F35F85" w:rsidP="00F76F5C">
            <w:pPr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1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899" w:type="dxa"/>
          </w:tcPr>
          <w:p w14:paraId="1B436CCC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</w:tcPr>
          <w:p w14:paraId="04B181BD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</w:tcPr>
          <w:p w14:paraId="28CAE8E8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B55DD6F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96" w:type="dxa"/>
          </w:tcPr>
          <w:p w14:paraId="781C93EF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" w:type="dxa"/>
          </w:tcPr>
          <w:p w14:paraId="7B6422E5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gridSpan w:val="2"/>
          </w:tcPr>
          <w:p w14:paraId="4B9B9AC2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B8CF026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99" w:type="dxa"/>
          </w:tcPr>
          <w:p w14:paraId="58E5BC51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5" w:type="dxa"/>
          </w:tcPr>
          <w:p w14:paraId="00765974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</w:tcPr>
          <w:p w14:paraId="57526B71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65598045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</w:tcPr>
          <w:p w14:paraId="359ACAD5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641936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3127D933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35F85" w:rsidRPr="007B7CF2" w14:paraId="07AE1DC4" w14:textId="77777777" w:rsidTr="00F61DF0">
        <w:trPr>
          <w:jc w:val="center"/>
        </w:trPr>
        <w:tc>
          <w:tcPr>
            <w:tcW w:w="4406" w:type="dxa"/>
            <w:vAlign w:val="bottom"/>
          </w:tcPr>
          <w:p w14:paraId="672F29C6" w14:textId="77777777" w:rsidR="00F35F85" w:rsidRPr="002551EF" w:rsidRDefault="00F35F85" w:rsidP="00F76F5C">
            <w:pPr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2551EF">
              <w:rPr>
                <w:rFonts w:asciiTheme="majorBidi" w:hAnsiTheme="majorBidi" w:cstheme="majorBidi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899" w:type="dxa"/>
          </w:tcPr>
          <w:p w14:paraId="1762896B" w14:textId="694A50F9" w:rsidR="00F35F85" w:rsidRPr="00E1593B" w:rsidRDefault="00FE4563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32,780</w:t>
            </w:r>
          </w:p>
        </w:tc>
        <w:tc>
          <w:tcPr>
            <w:tcW w:w="258" w:type="dxa"/>
          </w:tcPr>
          <w:p w14:paraId="3A3E8458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</w:tcPr>
          <w:p w14:paraId="0B67FFD6" w14:textId="2B22835A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46,928</w:t>
            </w:r>
          </w:p>
        </w:tc>
        <w:tc>
          <w:tcPr>
            <w:tcW w:w="270" w:type="dxa"/>
          </w:tcPr>
          <w:p w14:paraId="2FCE5C61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1ABAD274" w14:textId="0ACED928" w:rsidR="00F35F85" w:rsidRPr="00E1593B" w:rsidRDefault="00FE4563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57,45</w:t>
            </w:r>
            <w:r w:rsidR="00C86F2D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69" w:type="dxa"/>
          </w:tcPr>
          <w:p w14:paraId="0C285E1F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gridSpan w:val="2"/>
          </w:tcPr>
          <w:p w14:paraId="03AF84A9" w14:textId="1F453C9E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0</w:t>
            </w: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888</w:t>
            </w:r>
          </w:p>
        </w:tc>
        <w:tc>
          <w:tcPr>
            <w:tcW w:w="270" w:type="dxa"/>
          </w:tcPr>
          <w:p w14:paraId="7F81001D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12EE45A2" w14:textId="131EAB4C" w:rsidR="00F35F85" w:rsidRPr="00E1593B" w:rsidRDefault="00FE4563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38,591</w:t>
            </w:r>
          </w:p>
        </w:tc>
        <w:tc>
          <w:tcPr>
            <w:tcW w:w="265" w:type="dxa"/>
          </w:tcPr>
          <w:p w14:paraId="59F21D4F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</w:tcPr>
          <w:p w14:paraId="385B4826" w14:textId="4B5E9A7A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35,966</w:t>
            </w:r>
          </w:p>
        </w:tc>
        <w:tc>
          <w:tcPr>
            <w:tcW w:w="266" w:type="dxa"/>
          </w:tcPr>
          <w:p w14:paraId="53C28884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</w:tcPr>
          <w:p w14:paraId="68FC24D7" w14:textId="60F118D9" w:rsidR="00F35F85" w:rsidRPr="00E1593B" w:rsidRDefault="00FE4563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128,82</w:t>
            </w:r>
            <w:r w:rsidR="00D1177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2C1E33BC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1DB36ECB" w14:textId="5BFC97F5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14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</w:t>
            </w: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782</w:t>
            </w:r>
          </w:p>
        </w:tc>
      </w:tr>
      <w:tr w:rsidR="00F35F85" w:rsidRPr="007B7CF2" w14:paraId="1FAB7D71" w14:textId="77777777" w:rsidTr="00F61DF0">
        <w:trPr>
          <w:jc w:val="center"/>
        </w:trPr>
        <w:tc>
          <w:tcPr>
            <w:tcW w:w="4406" w:type="dxa"/>
            <w:vAlign w:val="bottom"/>
          </w:tcPr>
          <w:p w14:paraId="3DB8AEA3" w14:textId="77777777" w:rsidR="00F35F85" w:rsidRPr="002551EF" w:rsidRDefault="00F35F85" w:rsidP="00F76F5C">
            <w:pPr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2551EF">
              <w:rPr>
                <w:rFonts w:asciiTheme="majorBidi" w:hAnsiTheme="majorBidi" w:cstheme="majorBidi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71107329" w14:textId="05953579" w:rsidR="00F35F85" w:rsidRPr="00E1593B" w:rsidRDefault="00FE4563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2,671</w:t>
            </w:r>
          </w:p>
        </w:tc>
        <w:tc>
          <w:tcPr>
            <w:tcW w:w="258" w:type="dxa"/>
          </w:tcPr>
          <w:p w14:paraId="1F1EE4D5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7F3D7972" w14:textId="6F18F70A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3,706</w:t>
            </w:r>
          </w:p>
        </w:tc>
        <w:tc>
          <w:tcPr>
            <w:tcW w:w="270" w:type="dxa"/>
          </w:tcPr>
          <w:p w14:paraId="746901D9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7B78D059" w14:textId="0216AEB3" w:rsidR="00F35F85" w:rsidRPr="00E1593B" w:rsidRDefault="00FE4563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</w:t>
            </w:r>
            <w:r w:rsidR="00C86F2D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269" w:type="dxa"/>
          </w:tcPr>
          <w:p w14:paraId="64DDE389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gridSpan w:val="2"/>
            <w:tcBorders>
              <w:bottom w:val="single" w:sz="4" w:space="0" w:color="auto"/>
            </w:tcBorders>
          </w:tcPr>
          <w:p w14:paraId="2F6EECB1" w14:textId="503891E9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1,2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59</w:t>
            </w:r>
          </w:p>
        </w:tc>
        <w:tc>
          <w:tcPr>
            <w:tcW w:w="270" w:type="dxa"/>
          </w:tcPr>
          <w:p w14:paraId="4D7B07AF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03E2A60F" w14:textId="3675E8E6" w:rsidR="00F35F85" w:rsidRPr="00E1593B" w:rsidRDefault="00FE4563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221</w:t>
            </w:r>
          </w:p>
        </w:tc>
        <w:tc>
          <w:tcPr>
            <w:tcW w:w="265" w:type="dxa"/>
          </w:tcPr>
          <w:p w14:paraId="29094CFD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64DB60F2" w14:textId="000B1333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247</w:t>
            </w:r>
          </w:p>
        </w:tc>
        <w:tc>
          <w:tcPr>
            <w:tcW w:w="266" w:type="dxa"/>
          </w:tcPr>
          <w:p w14:paraId="31A8C842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</w:tcPr>
          <w:p w14:paraId="3317649E" w14:textId="3F034355" w:rsidR="00F35F85" w:rsidRPr="00E1593B" w:rsidRDefault="00FE4563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3,96</w:t>
            </w:r>
            <w:r w:rsidR="00D1177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237BD6AB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60E72CB8" w14:textId="381C4F75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5,21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</w:t>
            </w:r>
          </w:p>
        </w:tc>
      </w:tr>
      <w:tr w:rsidR="00F35F85" w:rsidRPr="007B7CF2" w14:paraId="4DBDE403" w14:textId="77777777" w:rsidTr="00F61DF0">
        <w:trPr>
          <w:jc w:val="center"/>
        </w:trPr>
        <w:tc>
          <w:tcPr>
            <w:tcW w:w="4406" w:type="dxa"/>
          </w:tcPr>
          <w:p w14:paraId="10F80F6D" w14:textId="77777777" w:rsidR="00F35F85" w:rsidRPr="002551EF" w:rsidRDefault="00F35F85" w:rsidP="00F76F5C">
            <w:pPr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1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177484FE" w14:textId="3D38C47A" w:rsidR="00F35F85" w:rsidRPr="00E1593B" w:rsidRDefault="00FE4563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35,451</w:t>
            </w:r>
          </w:p>
        </w:tc>
        <w:tc>
          <w:tcPr>
            <w:tcW w:w="258" w:type="dxa"/>
          </w:tcPr>
          <w:p w14:paraId="6C1EC72F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73CC37C7" w14:textId="04BC3E0C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50,634</w:t>
            </w:r>
          </w:p>
        </w:tc>
        <w:tc>
          <w:tcPr>
            <w:tcW w:w="270" w:type="dxa"/>
          </w:tcPr>
          <w:p w14:paraId="7C84C819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0CFD5C33" w14:textId="7B5ED418" w:rsidR="00F35F85" w:rsidRPr="00E1593B" w:rsidRDefault="00FE4563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58,522</w:t>
            </w:r>
          </w:p>
        </w:tc>
        <w:tc>
          <w:tcPr>
            <w:tcW w:w="269" w:type="dxa"/>
          </w:tcPr>
          <w:p w14:paraId="6EC6C067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9D0323E" w14:textId="03E572BF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62,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147</w:t>
            </w:r>
          </w:p>
        </w:tc>
        <w:tc>
          <w:tcPr>
            <w:tcW w:w="270" w:type="dxa"/>
          </w:tcPr>
          <w:p w14:paraId="2324540F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43B98DA1" w14:textId="045AC168" w:rsidR="00F35F85" w:rsidRPr="00E1593B" w:rsidRDefault="00FE4563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38,812</w:t>
            </w:r>
          </w:p>
        </w:tc>
        <w:tc>
          <w:tcPr>
            <w:tcW w:w="265" w:type="dxa"/>
          </w:tcPr>
          <w:p w14:paraId="407B2C96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506A3AD3" w14:textId="587383F5" w:rsidR="00F35F85" w:rsidRPr="00E1593B" w:rsidRDefault="00F35F85" w:rsidP="00C86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36,213</w:t>
            </w:r>
          </w:p>
        </w:tc>
        <w:tc>
          <w:tcPr>
            <w:tcW w:w="266" w:type="dxa"/>
          </w:tcPr>
          <w:p w14:paraId="66EA9D7E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</w:tcPr>
          <w:p w14:paraId="51A8CDFA" w14:textId="020E9021" w:rsidR="00F35F85" w:rsidRPr="00E1593B" w:rsidRDefault="00FE4563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132,785</w:t>
            </w:r>
          </w:p>
        </w:tc>
        <w:tc>
          <w:tcPr>
            <w:tcW w:w="270" w:type="dxa"/>
          </w:tcPr>
          <w:p w14:paraId="53F2DC8A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2703897A" w14:textId="5B56D87F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8</w:t>
            </w: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994</w:t>
            </w:r>
          </w:p>
        </w:tc>
      </w:tr>
      <w:tr w:rsidR="00F35F85" w:rsidRPr="0044379D" w14:paraId="7181CD34" w14:textId="77777777" w:rsidTr="00F61DF0">
        <w:trPr>
          <w:jc w:val="center"/>
        </w:trPr>
        <w:tc>
          <w:tcPr>
            <w:tcW w:w="4406" w:type="dxa"/>
          </w:tcPr>
          <w:p w14:paraId="08E12700" w14:textId="77777777" w:rsidR="00F35F85" w:rsidRPr="0044379D" w:rsidRDefault="00F35F85" w:rsidP="00F76F5C">
            <w:pPr>
              <w:ind w:right="-11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</w:tcPr>
          <w:p w14:paraId="40A1F1A8" w14:textId="77777777" w:rsidR="00F35F85" w:rsidRPr="0044379D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8" w:type="dxa"/>
          </w:tcPr>
          <w:p w14:paraId="1FC09EE3" w14:textId="77777777" w:rsidR="00F35F85" w:rsidRPr="0044379D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double" w:sz="4" w:space="0" w:color="auto"/>
            </w:tcBorders>
          </w:tcPr>
          <w:p w14:paraId="3B9C30AC" w14:textId="77777777" w:rsidR="00F35F85" w:rsidRPr="0044379D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720417E3" w14:textId="77777777" w:rsidR="00F35F85" w:rsidRPr="0044379D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</w:tcPr>
          <w:p w14:paraId="221564C4" w14:textId="77777777" w:rsidR="00F35F85" w:rsidRPr="0044379D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69" w:type="dxa"/>
          </w:tcPr>
          <w:p w14:paraId="29C76C13" w14:textId="77777777" w:rsidR="00F35F85" w:rsidRPr="0044379D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6" w:type="dxa"/>
            <w:gridSpan w:val="2"/>
            <w:tcBorders>
              <w:top w:val="double" w:sz="4" w:space="0" w:color="auto"/>
            </w:tcBorders>
          </w:tcPr>
          <w:p w14:paraId="6289E992" w14:textId="77777777" w:rsidR="00F35F85" w:rsidRPr="0044379D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5FD2699E" w14:textId="77777777" w:rsidR="00F35F85" w:rsidRPr="0044379D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</w:tcPr>
          <w:p w14:paraId="262ABB9A" w14:textId="77777777" w:rsidR="00F35F85" w:rsidRPr="0044379D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65" w:type="dxa"/>
          </w:tcPr>
          <w:p w14:paraId="506BB752" w14:textId="77777777" w:rsidR="00F35F85" w:rsidRPr="0044379D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</w:tcPr>
          <w:p w14:paraId="4F649D5B" w14:textId="77777777" w:rsidR="00F35F85" w:rsidRPr="0044379D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66" w:type="dxa"/>
          </w:tcPr>
          <w:p w14:paraId="25A49AA6" w14:textId="77777777" w:rsidR="00F35F85" w:rsidRPr="0044379D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double" w:sz="4" w:space="0" w:color="auto"/>
            </w:tcBorders>
          </w:tcPr>
          <w:p w14:paraId="36CD9358" w14:textId="77777777" w:rsidR="00F35F85" w:rsidRPr="0044379D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079A63ED" w14:textId="77777777" w:rsidR="00F35F85" w:rsidRPr="0044379D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</w:tcPr>
          <w:p w14:paraId="48F81D1D" w14:textId="77777777" w:rsidR="00F35F85" w:rsidRPr="0044379D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310895" w:rsidRPr="00DD7702" w14:paraId="3B050D1A" w14:textId="77777777" w:rsidTr="00F61DF0">
        <w:trPr>
          <w:trHeight w:val="332"/>
          <w:jc w:val="center"/>
        </w:trPr>
        <w:tc>
          <w:tcPr>
            <w:tcW w:w="4406" w:type="dxa"/>
            <w:hideMark/>
          </w:tcPr>
          <w:p w14:paraId="3370591A" w14:textId="4327690F" w:rsidR="00310895" w:rsidRPr="00DD7702" w:rsidRDefault="00310895" w:rsidP="00183884">
            <w:pPr>
              <w:shd w:val="clear" w:color="auto" w:fill="FFFFFF"/>
              <w:tabs>
                <w:tab w:val="clear" w:pos="227"/>
                <w:tab w:val="left" w:pos="0"/>
              </w:tabs>
              <w:ind w:left="180" w:right="-79" w:hanging="198"/>
              <w:rPr>
                <w:rFonts w:asciiTheme="majorBidi" w:hAnsiTheme="majorBidi" w:cstheme="majorBidi"/>
                <w:sz w:val="28"/>
                <w:szCs w:val="28"/>
                <w:lang w:eastAsia="en-GB" w:bidi="ar-SA"/>
              </w:rPr>
            </w:pPr>
            <w:r w:rsidRPr="00DD770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กำไร (ขาดทุน) ตามส่วนงาน</w:t>
            </w:r>
            <w:r w:rsidRPr="00DD770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ก่อนหักภาษีเงินได้</w:t>
            </w:r>
          </w:p>
        </w:tc>
        <w:tc>
          <w:tcPr>
            <w:tcW w:w="899" w:type="dxa"/>
          </w:tcPr>
          <w:p w14:paraId="78171B66" w14:textId="39AF9369" w:rsidR="00310895" w:rsidRPr="00E1593B" w:rsidRDefault="00306E3D" w:rsidP="00183884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12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(3,769</w:t>
            </w:r>
            <w:r w:rsidR="00FE45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58" w:type="dxa"/>
          </w:tcPr>
          <w:p w14:paraId="298319E8" w14:textId="77777777" w:rsidR="00310895" w:rsidRPr="00E1593B" w:rsidRDefault="00310895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</w:tcPr>
          <w:p w14:paraId="13F94C2A" w14:textId="77777777" w:rsidR="00310895" w:rsidRPr="00E1593B" w:rsidRDefault="00310895" w:rsidP="00183884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12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3,92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6</w:t>
            </w:r>
          </w:p>
        </w:tc>
        <w:tc>
          <w:tcPr>
            <w:tcW w:w="270" w:type="dxa"/>
          </w:tcPr>
          <w:p w14:paraId="5DEB933D" w14:textId="77777777" w:rsidR="00310895" w:rsidRPr="00E1593B" w:rsidRDefault="00310895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317C7CE7" w14:textId="0ACE981A" w:rsidR="00310895" w:rsidRPr="00E1593B" w:rsidRDefault="00306E3D" w:rsidP="00F61DF0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12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1,523</w:t>
            </w:r>
          </w:p>
        </w:tc>
        <w:tc>
          <w:tcPr>
            <w:tcW w:w="276" w:type="dxa"/>
            <w:gridSpan w:val="2"/>
          </w:tcPr>
          <w:p w14:paraId="0FD0796C" w14:textId="77777777" w:rsidR="00310895" w:rsidRPr="00E1593B" w:rsidRDefault="00310895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579B2548" w14:textId="77777777" w:rsidR="00310895" w:rsidRPr="00E1593B" w:rsidRDefault="00310895" w:rsidP="00183884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12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 xml:space="preserve"> 1,48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7</w:t>
            </w:r>
            <w:r w:rsidRPr="00E1593B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 xml:space="preserve"> </w:t>
            </w:r>
          </w:p>
        </w:tc>
        <w:tc>
          <w:tcPr>
            <w:tcW w:w="270" w:type="dxa"/>
          </w:tcPr>
          <w:p w14:paraId="75F22268" w14:textId="77777777" w:rsidR="00310895" w:rsidRPr="00E1593B" w:rsidRDefault="00310895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651ED528" w14:textId="6252B879" w:rsidR="00310895" w:rsidRPr="00E1593B" w:rsidRDefault="00306E3D" w:rsidP="00183884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12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1,073</w:t>
            </w:r>
          </w:p>
        </w:tc>
        <w:tc>
          <w:tcPr>
            <w:tcW w:w="265" w:type="dxa"/>
          </w:tcPr>
          <w:p w14:paraId="6AE45697" w14:textId="77777777" w:rsidR="00310895" w:rsidRPr="00E1593B" w:rsidRDefault="00310895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</w:tcPr>
          <w:p w14:paraId="69870CD2" w14:textId="59F631C6" w:rsidR="00310895" w:rsidRPr="00E1593B" w:rsidRDefault="00310895" w:rsidP="00310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2,13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</w:t>
            </w: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266" w:type="dxa"/>
          </w:tcPr>
          <w:p w14:paraId="7D03C188" w14:textId="77777777" w:rsidR="00310895" w:rsidRPr="00E1593B" w:rsidRDefault="00310895" w:rsidP="00183884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12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6" w:type="dxa"/>
          </w:tcPr>
          <w:p w14:paraId="1424782B" w14:textId="404C74F5" w:rsidR="00310895" w:rsidRPr="00E1593B" w:rsidRDefault="00306E3D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(1,17</w:t>
            </w:r>
            <w:r w:rsidR="00C86F2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E45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622C38A" w14:textId="77777777" w:rsidR="00310895" w:rsidRPr="00E1593B" w:rsidRDefault="00310895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0EB46EA3" w14:textId="729B7BD6" w:rsidR="00310895" w:rsidRPr="00E1593B" w:rsidRDefault="00FE4563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7,549</w:t>
            </w:r>
          </w:p>
        </w:tc>
      </w:tr>
      <w:tr w:rsidR="00310895" w:rsidRPr="00DD7702" w14:paraId="63FD3E4B" w14:textId="77777777" w:rsidTr="00F61DF0">
        <w:trPr>
          <w:trHeight w:val="632"/>
          <w:jc w:val="center"/>
        </w:trPr>
        <w:tc>
          <w:tcPr>
            <w:tcW w:w="4406" w:type="dxa"/>
            <w:vAlign w:val="bottom"/>
          </w:tcPr>
          <w:p w14:paraId="4BD46687" w14:textId="556FB9D1" w:rsidR="00310895" w:rsidRPr="00E1593B" w:rsidRDefault="00310895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right="-142" w:hanging="18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GB"/>
              </w:rPr>
              <w:t>กำไรตามส่วนงานก่อนหักดอกเบี้ย ภาษีเงินได้ ค่าเสื่อมราคาและค่าตัดจำหน่าย</w:t>
            </w:r>
          </w:p>
        </w:tc>
        <w:tc>
          <w:tcPr>
            <w:tcW w:w="899" w:type="dxa"/>
          </w:tcPr>
          <w:p w14:paraId="0DC4AFA6" w14:textId="77777777" w:rsidR="00310895" w:rsidRDefault="00310895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right="-12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2E6E18D8" w14:textId="1F23160E" w:rsidR="00FE4563" w:rsidRPr="00E1593B" w:rsidRDefault="00306E3D" w:rsidP="00EF4A9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12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4,319</w:t>
            </w:r>
          </w:p>
        </w:tc>
        <w:tc>
          <w:tcPr>
            <w:tcW w:w="258" w:type="dxa"/>
          </w:tcPr>
          <w:p w14:paraId="50BBDB1A" w14:textId="77777777" w:rsidR="00310895" w:rsidRPr="00E1593B" w:rsidRDefault="00310895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</w:tcPr>
          <w:p w14:paraId="51D15CF8" w14:textId="77777777" w:rsidR="00310895" w:rsidRDefault="00310895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right="-123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67E87ED7" w14:textId="77777777" w:rsidR="00310895" w:rsidRPr="00E1593B" w:rsidRDefault="00310895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8,31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</w:t>
            </w:r>
          </w:p>
        </w:tc>
        <w:tc>
          <w:tcPr>
            <w:tcW w:w="270" w:type="dxa"/>
          </w:tcPr>
          <w:p w14:paraId="5D56FBC2" w14:textId="77777777" w:rsidR="00310895" w:rsidRPr="00E1593B" w:rsidRDefault="00310895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145FB6EB" w14:textId="77777777" w:rsidR="00310895" w:rsidRDefault="00310895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D0532C4" w14:textId="5A3504A9" w:rsidR="00FE4563" w:rsidRPr="00E1593B" w:rsidRDefault="00306E3D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5,800</w:t>
            </w:r>
          </w:p>
        </w:tc>
        <w:tc>
          <w:tcPr>
            <w:tcW w:w="276" w:type="dxa"/>
            <w:gridSpan w:val="2"/>
          </w:tcPr>
          <w:p w14:paraId="7B797B9E" w14:textId="77777777" w:rsidR="00310895" w:rsidRPr="00E1593B" w:rsidRDefault="00310895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7E884452" w14:textId="77777777" w:rsidR="00310895" w:rsidRPr="00E1593B" w:rsidRDefault="00310895" w:rsidP="00183884">
            <w:pPr>
              <w:pStyle w:val="acctfourfigures"/>
              <w:tabs>
                <w:tab w:val="decimal" w:pos="682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  <w:p w14:paraId="4CB1FB98" w14:textId="77777777" w:rsidR="00310895" w:rsidRPr="00E1593B" w:rsidRDefault="00310895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3,921 </w:t>
            </w:r>
          </w:p>
        </w:tc>
        <w:tc>
          <w:tcPr>
            <w:tcW w:w="270" w:type="dxa"/>
          </w:tcPr>
          <w:p w14:paraId="630DCF28" w14:textId="77777777" w:rsidR="00310895" w:rsidRPr="00E1593B" w:rsidRDefault="00310895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352F2914" w14:textId="77777777" w:rsidR="00310895" w:rsidRDefault="00310895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3D122AD" w14:textId="1CB006B4" w:rsidR="00FE4563" w:rsidRPr="00E1593B" w:rsidRDefault="00306E3D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3,188</w:t>
            </w:r>
          </w:p>
        </w:tc>
        <w:tc>
          <w:tcPr>
            <w:tcW w:w="265" w:type="dxa"/>
          </w:tcPr>
          <w:p w14:paraId="292C04F7" w14:textId="77777777" w:rsidR="00310895" w:rsidRPr="00E1593B" w:rsidRDefault="00310895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</w:tcPr>
          <w:p w14:paraId="18C74176" w14:textId="77777777" w:rsidR="00310895" w:rsidRPr="00E1593B" w:rsidRDefault="00310895" w:rsidP="00183884">
            <w:pPr>
              <w:pStyle w:val="acctfourfigures"/>
              <w:tabs>
                <w:tab w:val="decimal" w:pos="682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 xml:space="preserve"> </w:t>
            </w:r>
          </w:p>
          <w:p w14:paraId="2F271B84" w14:textId="77777777" w:rsidR="00310895" w:rsidRPr="00E1593B" w:rsidRDefault="00310895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3,340 </w:t>
            </w:r>
          </w:p>
        </w:tc>
        <w:tc>
          <w:tcPr>
            <w:tcW w:w="266" w:type="dxa"/>
            <w:vAlign w:val="bottom"/>
          </w:tcPr>
          <w:p w14:paraId="0A577405" w14:textId="77777777" w:rsidR="00310895" w:rsidRPr="00E1593B" w:rsidRDefault="00310895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</w:tcPr>
          <w:p w14:paraId="116FBB77" w14:textId="77777777" w:rsidR="00310895" w:rsidRDefault="00310895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80A87DB" w14:textId="449653CF" w:rsidR="00FE4563" w:rsidRPr="00E1593B" w:rsidRDefault="00306E3D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13,30</w:t>
            </w:r>
            <w:r w:rsidR="00C86F2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270AC490" w14:textId="77777777" w:rsidR="00310895" w:rsidRPr="00E1593B" w:rsidRDefault="00310895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1C3C2297" w14:textId="77777777" w:rsidR="00310895" w:rsidRDefault="00310895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3238048" w14:textId="3F90F042" w:rsidR="00FE4563" w:rsidRPr="00E1593B" w:rsidRDefault="00FE4563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15,580</w:t>
            </w:r>
          </w:p>
        </w:tc>
      </w:tr>
      <w:tr w:rsidR="0044379D" w:rsidRPr="00DD7702" w14:paraId="0CF43B54" w14:textId="77777777" w:rsidTr="00F61DF0">
        <w:trPr>
          <w:trHeight w:val="191"/>
          <w:jc w:val="center"/>
        </w:trPr>
        <w:tc>
          <w:tcPr>
            <w:tcW w:w="4406" w:type="dxa"/>
            <w:vAlign w:val="bottom"/>
          </w:tcPr>
          <w:p w14:paraId="3FB9B9CC" w14:textId="77777777" w:rsidR="0044379D" w:rsidRPr="0044379D" w:rsidRDefault="0044379D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right="-142" w:hanging="187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899" w:type="dxa"/>
          </w:tcPr>
          <w:p w14:paraId="5319AA77" w14:textId="77777777" w:rsidR="0044379D" w:rsidRPr="0044379D" w:rsidRDefault="0044379D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right="-123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58" w:type="dxa"/>
          </w:tcPr>
          <w:p w14:paraId="1AAD6B87" w14:textId="77777777" w:rsidR="0044379D" w:rsidRPr="0044379D" w:rsidRDefault="0044379D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right="-1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1" w:type="dxa"/>
          </w:tcPr>
          <w:p w14:paraId="0A02DAC9" w14:textId="77777777" w:rsidR="0044379D" w:rsidRPr="0044379D" w:rsidRDefault="0044379D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right="-123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14:paraId="2A900219" w14:textId="77777777" w:rsidR="0044379D" w:rsidRPr="0044379D" w:rsidRDefault="0044379D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right="-1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6" w:type="dxa"/>
          </w:tcPr>
          <w:p w14:paraId="71AD51F2" w14:textId="77777777" w:rsidR="0044379D" w:rsidRPr="0044379D" w:rsidRDefault="0044379D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ind w:right="-1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6" w:type="dxa"/>
            <w:gridSpan w:val="2"/>
          </w:tcPr>
          <w:p w14:paraId="212D9B17" w14:textId="77777777" w:rsidR="0044379D" w:rsidRPr="0044379D" w:rsidRDefault="0044379D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right="-1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9" w:type="dxa"/>
          </w:tcPr>
          <w:p w14:paraId="6DA383AA" w14:textId="77777777" w:rsidR="0044379D" w:rsidRPr="0044379D" w:rsidRDefault="0044379D" w:rsidP="00183884">
            <w:pPr>
              <w:pStyle w:val="acctfourfigures"/>
              <w:tabs>
                <w:tab w:val="decimal" w:pos="682"/>
              </w:tabs>
              <w:spacing w:line="240" w:lineRule="atLeast"/>
              <w:ind w:left="-79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270" w:type="dxa"/>
          </w:tcPr>
          <w:p w14:paraId="34FF0772" w14:textId="77777777" w:rsidR="0044379D" w:rsidRPr="0044379D" w:rsidRDefault="0044379D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right="-1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9" w:type="dxa"/>
          </w:tcPr>
          <w:p w14:paraId="36CD6F77" w14:textId="77777777" w:rsidR="0044379D" w:rsidRPr="0044379D" w:rsidRDefault="0044379D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right="-1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5" w:type="dxa"/>
          </w:tcPr>
          <w:p w14:paraId="0239F3EA" w14:textId="77777777" w:rsidR="0044379D" w:rsidRPr="0044379D" w:rsidRDefault="0044379D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right="-1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9" w:type="dxa"/>
          </w:tcPr>
          <w:p w14:paraId="044EF6A8" w14:textId="77777777" w:rsidR="0044379D" w:rsidRPr="0044379D" w:rsidRDefault="0044379D" w:rsidP="00183884">
            <w:pPr>
              <w:pStyle w:val="acctfourfigures"/>
              <w:tabs>
                <w:tab w:val="decimal" w:pos="682"/>
              </w:tabs>
              <w:spacing w:line="240" w:lineRule="atLeast"/>
              <w:ind w:left="-79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266" w:type="dxa"/>
            <w:vAlign w:val="bottom"/>
          </w:tcPr>
          <w:p w14:paraId="645949AC" w14:textId="77777777" w:rsidR="0044379D" w:rsidRPr="0044379D" w:rsidRDefault="0044379D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right="-1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6" w:type="dxa"/>
          </w:tcPr>
          <w:p w14:paraId="506C369F" w14:textId="77777777" w:rsidR="0044379D" w:rsidRPr="0044379D" w:rsidRDefault="0044379D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627858F0" w14:textId="77777777" w:rsidR="0044379D" w:rsidRPr="0044379D" w:rsidRDefault="0044379D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right="-1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</w:tcPr>
          <w:p w14:paraId="3DF8CD99" w14:textId="77777777" w:rsidR="0044379D" w:rsidRPr="0044379D" w:rsidRDefault="0044379D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right="-1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35F85" w:rsidRPr="00DD7702" w14:paraId="40897FEA" w14:textId="77777777" w:rsidTr="00F61DF0">
        <w:trPr>
          <w:jc w:val="center"/>
        </w:trPr>
        <w:tc>
          <w:tcPr>
            <w:tcW w:w="4406" w:type="dxa"/>
          </w:tcPr>
          <w:p w14:paraId="6E1CFD39" w14:textId="61A85223" w:rsidR="00F35F85" w:rsidRPr="00893B37" w:rsidRDefault="00F35F85" w:rsidP="00310895">
            <w:pPr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3B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สินทรัพย์ส่วนงาน ณ วันที่ </w:t>
            </w:r>
            <w:r w:rsidRPr="00893B3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</w:t>
            </w:r>
            <w:r w:rsidRPr="00893B37">
              <w:rPr>
                <w:rFonts w:asciiTheme="majorBidi" w:hAnsiTheme="majorBidi" w:cstheme="majorBidi" w:hint="cs"/>
                <w:sz w:val="28"/>
                <w:szCs w:val="28"/>
                <w:cs/>
              </w:rPr>
              <w:t>ายน</w:t>
            </w:r>
            <w:r w:rsidRPr="00893B37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893B37">
              <w:rPr>
                <w:rFonts w:asciiTheme="majorBidi" w:hAnsiTheme="majorBidi" w:cstheme="majorBidi"/>
                <w:sz w:val="28"/>
                <w:szCs w:val="28"/>
              </w:rPr>
              <w:t xml:space="preserve"> 31</w:t>
            </w:r>
            <w:r w:rsidRPr="00893B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899" w:type="dxa"/>
          </w:tcPr>
          <w:p w14:paraId="432A220B" w14:textId="1D2A39DC" w:rsidR="00F35F85" w:rsidRPr="00E1593B" w:rsidRDefault="00306E3D" w:rsidP="00EF4A9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124,901</w:t>
            </w:r>
          </w:p>
        </w:tc>
        <w:tc>
          <w:tcPr>
            <w:tcW w:w="258" w:type="dxa"/>
          </w:tcPr>
          <w:p w14:paraId="4268E05B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</w:tcPr>
          <w:p w14:paraId="11929063" w14:textId="5B271F3F" w:rsidR="00F35F85" w:rsidRPr="00E1593B" w:rsidRDefault="008E6AA3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E6AA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79,358</w:t>
            </w:r>
          </w:p>
        </w:tc>
        <w:tc>
          <w:tcPr>
            <w:tcW w:w="270" w:type="dxa"/>
          </w:tcPr>
          <w:p w14:paraId="3EB9EE6C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589B84FB" w14:textId="0C887207" w:rsidR="00F35F85" w:rsidRPr="00F61DF0" w:rsidRDefault="00306E3D" w:rsidP="00F61DF0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12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61D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76,361</w:t>
            </w:r>
          </w:p>
        </w:tc>
        <w:tc>
          <w:tcPr>
            <w:tcW w:w="269" w:type="dxa"/>
          </w:tcPr>
          <w:p w14:paraId="61497BA8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gridSpan w:val="2"/>
          </w:tcPr>
          <w:p w14:paraId="0506D651" w14:textId="60135393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</w:t>
            </w:r>
            <w:r w:rsidR="00C86F2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</w:t>
            </w: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C86F2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345</w:t>
            </w:r>
          </w:p>
        </w:tc>
        <w:tc>
          <w:tcPr>
            <w:tcW w:w="270" w:type="dxa"/>
          </w:tcPr>
          <w:p w14:paraId="72588FBB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65AE76DD" w14:textId="11B71BFE" w:rsidR="00F35F85" w:rsidRPr="00E1593B" w:rsidRDefault="00C86F2D" w:rsidP="00C86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49,064</w:t>
            </w:r>
          </w:p>
        </w:tc>
        <w:tc>
          <w:tcPr>
            <w:tcW w:w="265" w:type="dxa"/>
          </w:tcPr>
          <w:p w14:paraId="7112DDFD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</w:tcPr>
          <w:p w14:paraId="2275BA98" w14:textId="3BD9AC93" w:rsidR="00F35F85" w:rsidRPr="00E1593B" w:rsidRDefault="00C86F2D" w:rsidP="00C86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41,242</w:t>
            </w:r>
          </w:p>
        </w:tc>
        <w:tc>
          <w:tcPr>
            <w:tcW w:w="266" w:type="dxa"/>
            <w:vAlign w:val="bottom"/>
          </w:tcPr>
          <w:p w14:paraId="3907851B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</w:tcPr>
          <w:p w14:paraId="7D6B7D7F" w14:textId="20EE65E2" w:rsidR="00F35F85" w:rsidRPr="00E1593B" w:rsidRDefault="00306E3D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250,326</w:t>
            </w:r>
          </w:p>
        </w:tc>
        <w:tc>
          <w:tcPr>
            <w:tcW w:w="270" w:type="dxa"/>
          </w:tcPr>
          <w:p w14:paraId="1FBA69D9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144F47FD" w14:textId="534D877B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18</w:t>
            </w:r>
            <w:r w:rsidR="00C86F2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</w:t>
            </w: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C86F2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945</w:t>
            </w:r>
          </w:p>
        </w:tc>
      </w:tr>
      <w:tr w:rsidR="00F35F85" w:rsidRPr="00DD7702" w14:paraId="33212589" w14:textId="77777777" w:rsidTr="00F61DF0">
        <w:trPr>
          <w:jc w:val="center"/>
        </w:trPr>
        <w:tc>
          <w:tcPr>
            <w:tcW w:w="4406" w:type="dxa"/>
          </w:tcPr>
          <w:p w14:paraId="07037B47" w14:textId="7F9678B9" w:rsidR="00F35F85" w:rsidRPr="00893B37" w:rsidRDefault="00F35F85" w:rsidP="00310895">
            <w:pPr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3B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หนี้สินส่วนงาน ณ วันที่ </w:t>
            </w:r>
            <w:r w:rsidRPr="00893B3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</w:t>
            </w:r>
            <w:r w:rsidRPr="00893B37">
              <w:rPr>
                <w:rFonts w:asciiTheme="majorBidi" w:hAnsiTheme="majorBidi" w:cstheme="majorBidi" w:hint="cs"/>
                <w:sz w:val="28"/>
                <w:szCs w:val="28"/>
                <w:cs/>
              </w:rPr>
              <w:t>ายน</w:t>
            </w:r>
            <w:r w:rsidRPr="00893B37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893B37">
              <w:rPr>
                <w:rFonts w:asciiTheme="majorBidi" w:hAnsiTheme="majorBidi" w:cstheme="majorBidi"/>
                <w:sz w:val="28"/>
                <w:szCs w:val="28"/>
              </w:rPr>
              <w:t xml:space="preserve"> 31</w:t>
            </w:r>
            <w:r w:rsidRPr="00893B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899" w:type="dxa"/>
          </w:tcPr>
          <w:p w14:paraId="40AD6642" w14:textId="129AB018" w:rsidR="00F35F85" w:rsidRPr="00E1593B" w:rsidRDefault="00306E3D" w:rsidP="00EF4A9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129,244</w:t>
            </w:r>
          </w:p>
        </w:tc>
        <w:tc>
          <w:tcPr>
            <w:tcW w:w="258" w:type="dxa"/>
          </w:tcPr>
          <w:p w14:paraId="5738C72B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</w:tcPr>
          <w:p w14:paraId="30C73BC0" w14:textId="29F164F3" w:rsidR="00F35F85" w:rsidRPr="00E1593B" w:rsidRDefault="00172541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103</w:t>
            </w:r>
            <w:r w:rsidR="00F35F85"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102</w:t>
            </w:r>
          </w:p>
        </w:tc>
        <w:tc>
          <w:tcPr>
            <w:tcW w:w="270" w:type="dxa"/>
          </w:tcPr>
          <w:p w14:paraId="664C121C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62E7ED4B" w14:textId="04A0A2BE" w:rsidR="00F35F85" w:rsidRPr="00F61DF0" w:rsidRDefault="00306E3D" w:rsidP="00F61DF0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12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61D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30,520</w:t>
            </w:r>
          </w:p>
        </w:tc>
        <w:tc>
          <w:tcPr>
            <w:tcW w:w="269" w:type="dxa"/>
          </w:tcPr>
          <w:p w14:paraId="76873614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gridSpan w:val="2"/>
          </w:tcPr>
          <w:p w14:paraId="78E4A38C" w14:textId="60CD271D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</w:t>
            </w:r>
            <w:r w:rsidR="00C86F2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</w:t>
            </w: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C86F2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974</w:t>
            </w:r>
          </w:p>
        </w:tc>
        <w:tc>
          <w:tcPr>
            <w:tcW w:w="270" w:type="dxa"/>
          </w:tcPr>
          <w:p w14:paraId="76632BFD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4B5AEA1C" w14:textId="349C1F29" w:rsidR="00F35F85" w:rsidRPr="00E1593B" w:rsidRDefault="00306E3D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29,845</w:t>
            </w:r>
          </w:p>
        </w:tc>
        <w:tc>
          <w:tcPr>
            <w:tcW w:w="265" w:type="dxa"/>
          </w:tcPr>
          <w:p w14:paraId="79D40923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</w:tcPr>
          <w:p w14:paraId="0F07E16A" w14:textId="5DA43680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</w:t>
            </w:r>
            <w:r w:rsidR="00C86F2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</w:t>
            </w: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C86F2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910</w:t>
            </w:r>
          </w:p>
        </w:tc>
        <w:tc>
          <w:tcPr>
            <w:tcW w:w="266" w:type="dxa"/>
            <w:vAlign w:val="bottom"/>
          </w:tcPr>
          <w:p w14:paraId="7E939B8E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</w:tcPr>
          <w:p w14:paraId="0A9CB63E" w14:textId="34CA5A43" w:rsidR="00F35F85" w:rsidRPr="00E1593B" w:rsidRDefault="00306E3D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189,609</w:t>
            </w:r>
          </w:p>
        </w:tc>
        <w:tc>
          <w:tcPr>
            <w:tcW w:w="270" w:type="dxa"/>
          </w:tcPr>
          <w:p w14:paraId="39080F69" w14:textId="77777777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1FA90B3F" w14:textId="469736DB" w:rsidR="00F35F85" w:rsidRPr="00E1593B" w:rsidRDefault="00F35F85" w:rsidP="00F7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</w:t>
            </w:r>
            <w:r w:rsidR="00C86F2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45</w:t>
            </w: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C86F2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986</w:t>
            </w:r>
          </w:p>
        </w:tc>
      </w:tr>
    </w:tbl>
    <w:p w14:paraId="77241C30" w14:textId="2132CD1C" w:rsidR="006D55D3" w:rsidRPr="00903FD6" w:rsidRDefault="006D55D3" w:rsidP="00FC694B">
      <w:pPr>
        <w:tabs>
          <w:tab w:val="clear" w:pos="454"/>
          <w:tab w:val="decimal" w:pos="436"/>
        </w:tabs>
        <w:rPr>
          <w:rFonts w:asciiTheme="majorBidi" w:hAnsiTheme="majorBidi" w:cstheme="majorBidi"/>
          <w:sz w:val="30"/>
          <w:szCs w:val="30"/>
        </w:rPr>
        <w:sectPr w:rsidR="006D55D3" w:rsidRPr="00903FD6" w:rsidSect="002D7044">
          <w:headerReference w:type="default" r:id="rId18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0193CB3C" w14:textId="77777777" w:rsidR="00FC694B" w:rsidRPr="00903FD6" w:rsidRDefault="00FC694B" w:rsidP="00541873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903FD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สัญญาเช่า</w:t>
      </w:r>
    </w:p>
    <w:p w14:paraId="1DE86D94" w14:textId="77777777" w:rsidR="00FC694B" w:rsidRPr="00903FD6" w:rsidRDefault="00FC694B" w:rsidP="00FC694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tbl>
      <w:tblPr>
        <w:tblW w:w="9077" w:type="dxa"/>
        <w:tblInd w:w="54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57"/>
        <w:gridCol w:w="1260"/>
        <w:gridCol w:w="180"/>
        <w:gridCol w:w="1170"/>
        <w:gridCol w:w="180"/>
        <w:gridCol w:w="1170"/>
        <w:gridCol w:w="185"/>
        <w:gridCol w:w="1075"/>
      </w:tblGrid>
      <w:tr w:rsidR="00A61399" w:rsidRPr="00903FD6" w14:paraId="3D82810C" w14:textId="77777777" w:rsidTr="00A61399">
        <w:trPr>
          <w:cantSplit/>
          <w:trHeight w:val="144"/>
          <w:tblHeader/>
        </w:trPr>
        <w:tc>
          <w:tcPr>
            <w:tcW w:w="3857" w:type="dxa"/>
            <w:vAlign w:val="bottom"/>
          </w:tcPr>
          <w:p w14:paraId="0A39F08C" w14:textId="77777777" w:rsidR="00A61399" w:rsidRPr="00903FD6" w:rsidRDefault="00A61399" w:rsidP="0035302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434C56B5" w14:textId="56F9D73A" w:rsidR="00A61399" w:rsidRPr="00903FD6" w:rsidRDefault="00A61399" w:rsidP="00353025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903FD6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2A74407" w14:textId="04C4DEE9" w:rsidR="00A61399" w:rsidRPr="00903FD6" w:rsidRDefault="00A61399" w:rsidP="00353025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0" w:type="dxa"/>
            <w:gridSpan w:val="3"/>
          </w:tcPr>
          <w:p w14:paraId="7CA4133A" w14:textId="1E85237F" w:rsidR="00A61399" w:rsidRPr="00903FD6" w:rsidRDefault="00A61399" w:rsidP="00353025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903FD6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61399" w:rsidRPr="00903FD6" w14:paraId="732E67F4" w14:textId="69C96A69" w:rsidTr="00A61399">
        <w:trPr>
          <w:cantSplit/>
          <w:trHeight w:val="144"/>
          <w:tblHeader/>
        </w:trPr>
        <w:tc>
          <w:tcPr>
            <w:tcW w:w="3857" w:type="dxa"/>
            <w:vAlign w:val="bottom"/>
          </w:tcPr>
          <w:p w14:paraId="7E95750A" w14:textId="0947755C" w:rsidR="00A61399" w:rsidRPr="00903FD6" w:rsidRDefault="00A61399" w:rsidP="00B83AD7">
            <w:pPr>
              <w:ind w:hanging="8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903F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สำหรับงวดสิ้นสุดวันที่ </w:t>
            </w:r>
            <w:r w:rsidRPr="00903F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F76F5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903F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03F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14:paraId="6339C8CC" w14:textId="188F62E6" w:rsidR="00A61399" w:rsidRPr="00903FD6" w:rsidRDefault="00A61399" w:rsidP="0035302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  <w:t>สำหรับงวดสามเดือน</w:t>
            </w:r>
          </w:p>
        </w:tc>
        <w:tc>
          <w:tcPr>
            <w:tcW w:w="180" w:type="dxa"/>
            <w:shd w:val="clear" w:color="auto" w:fill="auto"/>
          </w:tcPr>
          <w:p w14:paraId="3AD9142C" w14:textId="77777777" w:rsidR="00A61399" w:rsidRPr="00903FD6" w:rsidRDefault="00A61399" w:rsidP="0035302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A1FDB57" w14:textId="6731D172" w:rsidR="00A61399" w:rsidRPr="00903FD6" w:rsidRDefault="00A61399" w:rsidP="00353025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  <w:t>สำหรับงวด</w:t>
            </w:r>
            <w:r w:rsidR="00310895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เก้าเ</w:t>
            </w:r>
            <w:r w:rsidRPr="00903FD6"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  <w:t>ดือน</w:t>
            </w:r>
          </w:p>
        </w:tc>
        <w:tc>
          <w:tcPr>
            <w:tcW w:w="180" w:type="dxa"/>
          </w:tcPr>
          <w:p w14:paraId="6F042A57" w14:textId="0FA8409A" w:rsidR="00A61399" w:rsidRPr="00903FD6" w:rsidRDefault="00A61399" w:rsidP="00353025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0DD9308A" w14:textId="0495E027" w:rsidR="00A61399" w:rsidRPr="00903FD6" w:rsidRDefault="00A61399" w:rsidP="00353025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903FD6"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  <w:t>สำหรับงวดสามเดือน</w:t>
            </w:r>
          </w:p>
        </w:tc>
        <w:tc>
          <w:tcPr>
            <w:tcW w:w="185" w:type="dxa"/>
          </w:tcPr>
          <w:p w14:paraId="6027C505" w14:textId="77777777" w:rsidR="00A61399" w:rsidRPr="00903FD6" w:rsidRDefault="00A61399" w:rsidP="00353025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75" w:type="dxa"/>
          </w:tcPr>
          <w:p w14:paraId="70BE3511" w14:textId="23F4E6CF" w:rsidR="00A61399" w:rsidRPr="00903FD6" w:rsidRDefault="00A61399" w:rsidP="00353025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903FD6"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  <w:t>สำหรับงวด</w:t>
            </w:r>
            <w:r w:rsidR="00310895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เก้า</w:t>
            </w:r>
            <w:r w:rsidRPr="00903FD6"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  <w:t>เดือน</w:t>
            </w:r>
          </w:p>
        </w:tc>
      </w:tr>
      <w:tr w:rsidR="00A61399" w:rsidRPr="00903FD6" w14:paraId="6F0E0F64" w14:textId="4C06CEBA" w:rsidTr="00A61399">
        <w:trPr>
          <w:cantSplit/>
          <w:trHeight w:val="144"/>
        </w:trPr>
        <w:tc>
          <w:tcPr>
            <w:tcW w:w="3857" w:type="dxa"/>
          </w:tcPr>
          <w:p w14:paraId="361D30C6" w14:textId="77777777" w:rsidR="00A61399" w:rsidRPr="00903FD6" w:rsidRDefault="00A61399" w:rsidP="00353025">
            <w:pPr>
              <w:ind w:left="-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5DBF76CF" w14:textId="3DC6009A" w:rsidR="00A61399" w:rsidRPr="00903FD6" w:rsidRDefault="00A61399" w:rsidP="0035302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61399" w:rsidRPr="00903FD6" w14:paraId="20D7B234" w14:textId="153DBF5D" w:rsidTr="00A61399">
        <w:trPr>
          <w:cantSplit/>
          <w:trHeight w:val="144"/>
        </w:trPr>
        <w:tc>
          <w:tcPr>
            <w:tcW w:w="3857" w:type="dxa"/>
          </w:tcPr>
          <w:p w14:paraId="4D22A7E4" w14:textId="77777777" w:rsidR="00A61399" w:rsidRPr="00903FD6" w:rsidRDefault="00A61399" w:rsidP="00B83AD7">
            <w:pPr>
              <w:ind w:hanging="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260" w:type="dxa"/>
          </w:tcPr>
          <w:p w14:paraId="1C116DA2" w14:textId="77777777" w:rsidR="00A61399" w:rsidRPr="00903FD6" w:rsidRDefault="00A61399" w:rsidP="0035302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2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3A79054" w14:textId="77777777" w:rsidR="00A61399" w:rsidRPr="00903FD6" w:rsidRDefault="00A61399" w:rsidP="0035302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2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58D45D" w14:textId="77777777" w:rsidR="00A61399" w:rsidRPr="00903FD6" w:rsidRDefault="00A61399" w:rsidP="00353025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CE3164B" w14:textId="77777777" w:rsidR="00A61399" w:rsidRPr="00903FD6" w:rsidRDefault="00A61399" w:rsidP="00353025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DB2E56" w14:textId="77777777" w:rsidR="00A61399" w:rsidRPr="00903FD6" w:rsidRDefault="00A61399" w:rsidP="00353025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5" w:type="dxa"/>
          </w:tcPr>
          <w:p w14:paraId="298D7315" w14:textId="77777777" w:rsidR="00A61399" w:rsidRPr="00903FD6" w:rsidRDefault="00A61399" w:rsidP="00353025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3284BE4D" w14:textId="77777777" w:rsidR="00A61399" w:rsidRPr="00903FD6" w:rsidRDefault="00A61399" w:rsidP="00353025">
            <w:pPr>
              <w:pStyle w:val="acctfourfigures"/>
              <w:tabs>
                <w:tab w:val="clear" w:pos="765"/>
                <w:tab w:val="left" w:pos="634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61399" w:rsidRPr="00903FD6" w14:paraId="433665CD" w14:textId="2985695D" w:rsidTr="00A61399">
        <w:trPr>
          <w:cantSplit/>
          <w:trHeight w:val="191"/>
        </w:trPr>
        <w:tc>
          <w:tcPr>
            <w:tcW w:w="3857" w:type="dxa"/>
          </w:tcPr>
          <w:p w14:paraId="0DDC3422" w14:textId="77777777" w:rsidR="00A61399" w:rsidRPr="00903FD6" w:rsidRDefault="00A61399" w:rsidP="00B83AD7">
            <w:pPr>
              <w:ind w:hanging="80"/>
              <w:rPr>
                <w:rFonts w:asciiTheme="majorBidi" w:hAnsiTheme="majorBidi" w:cstheme="majorBidi"/>
                <w:color w:val="211E1F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903FD6" w:rsidDel="009A4744"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146D6458" w14:textId="40826EA0" w:rsidR="00A61399" w:rsidRPr="00903FD6" w:rsidRDefault="00FE4563" w:rsidP="00FE4563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2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  <w:r w:rsidR="00B83A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80</w:t>
            </w:r>
          </w:p>
        </w:tc>
        <w:tc>
          <w:tcPr>
            <w:tcW w:w="180" w:type="dxa"/>
          </w:tcPr>
          <w:p w14:paraId="43AF31AD" w14:textId="77777777" w:rsidR="00A61399" w:rsidRPr="00903FD6" w:rsidRDefault="00A61399" w:rsidP="0035302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2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118C0C" w14:textId="0CC2D430" w:rsidR="00A61399" w:rsidRPr="00141412" w:rsidRDefault="00FE4563" w:rsidP="00353025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8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</w:t>
            </w:r>
            <w:r w:rsidR="001414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</w:t>
            </w:r>
          </w:p>
        </w:tc>
        <w:tc>
          <w:tcPr>
            <w:tcW w:w="180" w:type="dxa"/>
          </w:tcPr>
          <w:p w14:paraId="7E27E302" w14:textId="77777777" w:rsidR="00A61399" w:rsidRPr="00903FD6" w:rsidRDefault="00A61399" w:rsidP="00353025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3CB5D7" w14:textId="0A6FBCDB" w:rsidR="00A61399" w:rsidRPr="00903FD6" w:rsidRDefault="00DA6347" w:rsidP="00353025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5" w:type="dxa"/>
          </w:tcPr>
          <w:p w14:paraId="4318EB85" w14:textId="77777777" w:rsidR="00A61399" w:rsidRPr="00903FD6" w:rsidRDefault="00A61399" w:rsidP="00353025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2E10352B" w14:textId="7BACDDC5" w:rsidR="00A61399" w:rsidRPr="00903FD6" w:rsidRDefault="00DA6347" w:rsidP="00FB53D3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61399" w:rsidRPr="00903FD6" w14:paraId="60137765" w14:textId="3ED48305" w:rsidTr="00A61399">
        <w:trPr>
          <w:cantSplit/>
          <w:trHeight w:val="144"/>
        </w:trPr>
        <w:tc>
          <w:tcPr>
            <w:tcW w:w="3857" w:type="dxa"/>
          </w:tcPr>
          <w:p w14:paraId="18EC4137" w14:textId="77777777" w:rsidR="00A61399" w:rsidRPr="00903FD6" w:rsidRDefault="00A61399" w:rsidP="00B83AD7">
            <w:pPr>
              <w:ind w:hanging="80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  <w:r w:rsidRPr="00903FD6" w:rsidDel="00D924C1"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16B5B4B1" w14:textId="72EB739E" w:rsidR="00A61399" w:rsidRPr="00903FD6" w:rsidRDefault="00FE4563" w:rsidP="00FE4563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2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80" w:type="dxa"/>
          </w:tcPr>
          <w:p w14:paraId="53E196BB" w14:textId="77777777" w:rsidR="00A61399" w:rsidRPr="00903FD6" w:rsidRDefault="00A61399" w:rsidP="0035302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2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607920" w14:textId="66FB4377" w:rsidR="00A61399" w:rsidRPr="00903FD6" w:rsidRDefault="00FE4563" w:rsidP="00353025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180" w:type="dxa"/>
          </w:tcPr>
          <w:p w14:paraId="79B32CD5" w14:textId="77777777" w:rsidR="00A61399" w:rsidRPr="00903FD6" w:rsidRDefault="00A61399" w:rsidP="00353025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CBD54C" w14:textId="31C4C1F5" w:rsidR="00A61399" w:rsidRPr="00903FD6" w:rsidRDefault="00DA6347" w:rsidP="00353025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5" w:type="dxa"/>
          </w:tcPr>
          <w:p w14:paraId="4BC2B06E" w14:textId="77777777" w:rsidR="00A61399" w:rsidRPr="00903FD6" w:rsidRDefault="00A61399" w:rsidP="00353025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06F7546A" w14:textId="6451A35A" w:rsidR="00A61399" w:rsidRPr="00903FD6" w:rsidRDefault="00DA6347" w:rsidP="00FB53D3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A61399" w:rsidRPr="00903FD6" w14:paraId="66634FD8" w14:textId="596E21ED" w:rsidTr="00A61399">
        <w:trPr>
          <w:cantSplit/>
          <w:trHeight w:val="144"/>
        </w:trPr>
        <w:tc>
          <w:tcPr>
            <w:tcW w:w="3857" w:type="dxa"/>
          </w:tcPr>
          <w:p w14:paraId="7E15E3EB" w14:textId="77777777" w:rsidR="00A61399" w:rsidRPr="00903FD6" w:rsidRDefault="00A61399" w:rsidP="00B83AD7">
            <w:pPr>
              <w:ind w:hanging="80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ค่าเช่าจ่ายที่ผันแปรตามยอดขาย</w:t>
            </w:r>
            <w:r w:rsidRPr="00903FD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49D9852F" w14:textId="24344414" w:rsidR="00A61399" w:rsidRPr="00903FD6" w:rsidRDefault="00141412" w:rsidP="00FE4563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2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415</w:t>
            </w:r>
          </w:p>
        </w:tc>
        <w:tc>
          <w:tcPr>
            <w:tcW w:w="180" w:type="dxa"/>
          </w:tcPr>
          <w:p w14:paraId="38D72D86" w14:textId="77777777" w:rsidR="00A61399" w:rsidRPr="00903FD6" w:rsidRDefault="00A61399" w:rsidP="0035302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FA322A" w14:textId="52DD2216" w:rsidR="00A61399" w:rsidRPr="00903FD6" w:rsidRDefault="00FE4563" w:rsidP="00353025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8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</w:t>
            </w:r>
            <w:r w:rsidR="0014141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311</w:t>
            </w:r>
          </w:p>
        </w:tc>
        <w:tc>
          <w:tcPr>
            <w:tcW w:w="180" w:type="dxa"/>
          </w:tcPr>
          <w:p w14:paraId="71185C82" w14:textId="77777777" w:rsidR="00A61399" w:rsidRPr="00903FD6" w:rsidRDefault="00A61399" w:rsidP="00353025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A1D825" w14:textId="2AF49B3F" w:rsidR="00A61399" w:rsidRPr="00903FD6" w:rsidRDefault="00DA6347" w:rsidP="00353025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5" w:type="dxa"/>
          </w:tcPr>
          <w:p w14:paraId="31EDD317" w14:textId="77777777" w:rsidR="00A61399" w:rsidRPr="00903FD6" w:rsidRDefault="00A61399" w:rsidP="00353025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0BC7F66B" w14:textId="04F49AC7" w:rsidR="00A61399" w:rsidRPr="00903FD6" w:rsidRDefault="00DA6347" w:rsidP="00FB53D3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0AFB0277" w14:textId="77777777" w:rsidR="00FC694B" w:rsidRPr="00903FD6" w:rsidRDefault="00FC694B" w:rsidP="00FC694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7D8F7B3C" w14:textId="217DEF3D" w:rsidR="00FC694B" w:rsidRPr="00903FD6" w:rsidRDefault="00FC694B" w:rsidP="00DC6E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03FD6">
        <w:rPr>
          <w:rFonts w:asciiTheme="majorBidi" w:hAnsiTheme="majorBidi" w:cstheme="majorBidi"/>
          <w:sz w:val="30"/>
          <w:szCs w:val="30"/>
          <w:cs/>
        </w:rPr>
        <w:t>กระแสเงินสดจ่ายทั้งหมดของสัญญาเช่าที่แสดงในงบกระแสเงินสดรวมและงบกระแสเงินสดเฉพาะกิจการสำหรับงวด</w:t>
      </w:r>
      <w:r w:rsidR="00283250" w:rsidRPr="00903FD6">
        <w:rPr>
          <w:rFonts w:asciiTheme="majorBidi" w:hAnsiTheme="majorBidi" w:cstheme="majorBidi"/>
          <w:sz w:val="30"/>
          <w:szCs w:val="30"/>
          <w:cs/>
        </w:rPr>
        <w:t>เก้า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C20C7C" w:rsidRPr="00903FD6">
        <w:rPr>
          <w:rFonts w:asciiTheme="majorBidi" w:hAnsiTheme="majorBidi" w:cstheme="majorBidi"/>
          <w:sz w:val="30"/>
          <w:szCs w:val="30"/>
        </w:rPr>
        <w:t>30</w:t>
      </w:r>
      <w:r w:rsidR="00026D82"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="00283250" w:rsidRPr="00903FD6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C20C7C" w:rsidRPr="00903FD6">
        <w:rPr>
          <w:rFonts w:asciiTheme="majorBidi" w:hAnsiTheme="majorBidi" w:cstheme="majorBidi"/>
          <w:sz w:val="30"/>
          <w:szCs w:val="30"/>
        </w:rPr>
        <w:t>2563</w:t>
      </w:r>
      <w:r w:rsidR="00FE4563">
        <w:rPr>
          <w:rFonts w:asciiTheme="majorBidi" w:hAnsiTheme="majorBidi" w:cstheme="majorBidi"/>
          <w:sz w:val="30"/>
          <w:szCs w:val="30"/>
          <w:cs/>
        </w:rPr>
        <w:t xml:space="preserve"> มีจำนวน</w:t>
      </w:r>
      <w:r w:rsidR="00FE4563">
        <w:rPr>
          <w:rFonts w:asciiTheme="majorBidi" w:hAnsiTheme="majorBidi" w:cstheme="majorBidi"/>
          <w:sz w:val="30"/>
          <w:szCs w:val="30"/>
        </w:rPr>
        <w:t xml:space="preserve"> 5,7</w:t>
      </w:r>
      <w:r w:rsidR="00141412">
        <w:rPr>
          <w:rFonts w:asciiTheme="majorBidi" w:hAnsiTheme="majorBidi" w:cstheme="majorBidi"/>
          <w:sz w:val="30"/>
          <w:szCs w:val="30"/>
        </w:rPr>
        <w:t>74</w:t>
      </w:r>
      <w:r w:rsidR="00B83AD7">
        <w:rPr>
          <w:rFonts w:asciiTheme="majorBidi" w:hAnsiTheme="majorBidi" w:cstheme="majorBidi"/>
          <w:sz w:val="30"/>
          <w:szCs w:val="30"/>
        </w:rPr>
        <w:t xml:space="preserve"> </w:t>
      </w:r>
      <w:r w:rsidRPr="00903FD6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="00DA6347">
        <w:rPr>
          <w:rFonts w:asciiTheme="majorBidi" w:hAnsiTheme="majorBidi" w:cstheme="majorBidi"/>
          <w:sz w:val="30"/>
          <w:szCs w:val="30"/>
        </w:rPr>
        <w:t xml:space="preserve"> 14 </w:t>
      </w:r>
      <w:r w:rsidRPr="00903FD6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F46E04"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ตามลำดับ </w:t>
      </w:r>
    </w:p>
    <w:p w14:paraId="42B99259" w14:textId="77777777" w:rsidR="00DC6ECF" w:rsidRPr="00903FD6" w:rsidRDefault="00DC6ECF" w:rsidP="00DC6E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C7D4408" w14:textId="3C6EB12A" w:rsidR="00DB1294" w:rsidRPr="00903FD6" w:rsidRDefault="00DB1294" w:rsidP="009F2743">
      <w:pPr>
        <w:pStyle w:val="Heading1"/>
        <w:keepLines/>
        <w:numPr>
          <w:ilvl w:val="0"/>
          <w:numId w:val="4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903FD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ภาษีเงินได้</w:t>
      </w:r>
    </w:p>
    <w:p w14:paraId="762474F5" w14:textId="77777777" w:rsidR="00B42315" w:rsidRPr="00903FD6" w:rsidRDefault="00B42315" w:rsidP="00B42315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5163BB33" w14:textId="0B06F897" w:rsidR="00CC794E" w:rsidRDefault="00CC794E" w:rsidP="00CC794E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CC794E">
        <w:rPr>
          <w:rFonts w:ascii="Angsana New" w:hAnsi="Angsana New" w:cs="Angsana New" w:hint="cs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</w:t>
      </w:r>
      <w:r w:rsidRPr="00CC794E">
        <w:rPr>
          <w:rFonts w:ascii="Angsana New" w:hAnsi="Angsana New" w:cs="Angsana New"/>
          <w:sz w:val="30"/>
          <w:szCs w:val="30"/>
        </w:rPr>
        <w:br/>
      </w:r>
      <w:r w:rsidRPr="00CC794E">
        <w:rPr>
          <w:rFonts w:ascii="Angsana New" w:hAnsi="Angsana New" w:cs="Angsana New" w:hint="cs"/>
          <w:sz w:val="30"/>
          <w:szCs w:val="30"/>
          <w:cs/>
        </w:rPr>
        <w:t xml:space="preserve">ที่แท้จริงรวมของกลุ่มบริษัทในการดำเนินงานต่อเนื่องสำหรับงวดสามเดือนสิ้นสุดวันที่ </w:t>
      </w:r>
      <w:r w:rsidRPr="00CC794E">
        <w:rPr>
          <w:rFonts w:ascii="Angsana New" w:hAnsi="Angsana New" w:cs="Angsana New" w:hint="cs"/>
          <w:sz w:val="30"/>
          <w:szCs w:val="30"/>
        </w:rPr>
        <w:t>30</w:t>
      </w:r>
      <w:r w:rsidRPr="00CC794E">
        <w:rPr>
          <w:rFonts w:ascii="Angsana New" w:hAnsi="Angsana New" w:cs="Angsana New" w:hint="cs"/>
          <w:sz w:val="30"/>
          <w:szCs w:val="30"/>
          <w:cs/>
        </w:rPr>
        <w:t xml:space="preserve"> กันยายน </w:t>
      </w:r>
      <w:r w:rsidRPr="00CC794E">
        <w:rPr>
          <w:rFonts w:ascii="Angsana New" w:hAnsi="Angsana New" w:cs="Angsana New" w:hint="cs"/>
          <w:sz w:val="30"/>
          <w:szCs w:val="30"/>
        </w:rPr>
        <w:t>2563</w:t>
      </w:r>
      <w:r w:rsidRPr="00CC794E">
        <w:rPr>
          <w:rFonts w:ascii="Angsana New" w:hAnsi="Angsana New" w:cs="Angsana New" w:hint="cs"/>
          <w:sz w:val="30"/>
          <w:szCs w:val="30"/>
          <w:cs/>
        </w:rPr>
        <w:t xml:space="preserve"> คิดเป็นร้อยละ </w:t>
      </w:r>
      <w:r w:rsidRPr="00CC794E">
        <w:rPr>
          <w:rFonts w:ascii="Angsana New" w:hAnsi="Angsana New" w:cs="Angsana New" w:hint="cs"/>
          <w:sz w:val="30"/>
          <w:szCs w:val="30"/>
        </w:rPr>
        <w:t>13</w:t>
      </w:r>
      <w:r w:rsidRPr="00CC794E">
        <w:rPr>
          <w:rFonts w:ascii="Angsana New" w:hAnsi="Angsana New" w:cs="Angsana New" w:hint="cs"/>
          <w:sz w:val="30"/>
          <w:szCs w:val="30"/>
          <w:cs/>
        </w:rPr>
        <w:t xml:space="preserve"> และอัตราผลประโยชน์ภาษีเงินได้ที่แท้จริงรวมของกลุ่มบริษัทในการดำเนินงานต่อเนื่องสำหรับ</w:t>
      </w:r>
      <w:r w:rsidRPr="00CC794E">
        <w:rPr>
          <w:rFonts w:ascii="Angsana New" w:hAnsi="Angsana New" w:cs="Angsana New"/>
          <w:sz w:val="30"/>
          <w:szCs w:val="30"/>
        </w:rPr>
        <w:br/>
      </w:r>
      <w:r w:rsidRPr="00CC794E">
        <w:rPr>
          <w:rFonts w:ascii="Angsana New" w:hAnsi="Angsana New" w:cs="Angsana New" w:hint="cs"/>
          <w:sz w:val="30"/>
          <w:szCs w:val="30"/>
          <w:cs/>
        </w:rPr>
        <w:t xml:space="preserve">งวดเก้าเดือนสิ้นสุดวันที่ </w:t>
      </w:r>
      <w:r w:rsidRPr="00CC794E">
        <w:rPr>
          <w:rFonts w:ascii="Angsana New" w:hAnsi="Angsana New" w:cs="Angsana New" w:hint="cs"/>
          <w:sz w:val="30"/>
          <w:szCs w:val="30"/>
        </w:rPr>
        <w:t>30</w:t>
      </w:r>
      <w:r w:rsidRPr="00CC794E">
        <w:rPr>
          <w:rFonts w:ascii="Angsana New" w:hAnsi="Angsana New" w:cs="Angsana New" w:hint="cs"/>
          <w:sz w:val="30"/>
          <w:szCs w:val="30"/>
          <w:cs/>
        </w:rPr>
        <w:t xml:space="preserve"> กันยายน </w:t>
      </w:r>
      <w:r w:rsidRPr="00CC794E">
        <w:rPr>
          <w:rFonts w:ascii="Angsana New" w:hAnsi="Angsana New" w:cs="Angsana New" w:hint="cs"/>
          <w:sz w:val="30"/>
          <w:szCs w:val="30"/>
        </w:rPr>
        <w:t>2563</w:t>
      </w:r>
      <w:r w:rsidRPr="00CC794E">
        <w:rPr>
          <w:rFonts w:ascii="Angsana New" w:hAnsi="Angsana New" w:cs="Angsana New" w:hint="cs"/>
          <w:sz w:val="30"/>
          <w:szCs w:val="30"/>
          <w:cs/>
        </w:rPr>
        <w:t xml:space="preserve"> คิดเป็นร้อยละ </w:t>
      </w:r>
      <w:r w:rsidRPr="00CC794E">
        <w:rPr>
          <w:rFonts w:ascii="Angsana New" w:hAnsi="Angsana New" w:cs="Angsana New" w:hint="cs"/>
          <w:sz w:val="30"/>
          <w:szCs w:val="30"/>
        </w:rPr>
        <w:t>35</w:t>
      </w:r>
      <w:r w:rsidRPr="00CC79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C794E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Pr="00CC794E">
        <w:rPr>
          <w:rFonts w:ascii="Angsana New" w:hAnsi="Angsana New" w:cs="Angsana New" w:hint="cs"/>
          <w:i/>
          <w:iCs/>
          <w:sz w:val="30"/>
          <w:szCs w:val="30"/>
        </w:rPr>
        <w:t>2562</w:t>
      </w:r>
      <w:r w:rsidRPr="00CC794E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: อัตราภาษีเงินได้ที่แท้จริงคิดเป็นร้อยละ </w:t>
      </w:r>
      <w:r w:rsidRPr="00CC794E">
        <w:rPr>
          <w:rFonts w:ascii="Angsana New" w:hAnsi="Angsana New" w:cs="Angsana New" w:hint="cs"/>
          <w:i/>
          <w:iCs/>
          <w:sz w:val="30"/>
          <w:szCs w:val="30"/>
        </w:rPr>
        <w:t>24</w:t>
      </w:r>
      <w:r w:rsidRPr="00CC794E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และร้อยละ </w:t>
      </w:r>
      <w:r w:rsidRPr="00CC794E">
        <w:rPr>
          <w:rFonts w:ascii="Angsana New" w:hAnsi="Angsana New" w:cs="Angsana New" w:hint="cs"/>
          <w:i/>
          <w:iCs/>
          <w:sz w:val="30"/>
          <w:szCs w:val="30"/>
        </w:rPr>
        <w:t>22</w:t>
      </w:r>
      <w:r w:rsidRPr="00CC794E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ตามลำดับ) </w:t>
      </w:r>
      <w:r w:rsidRPr="00CC794E">
        <w:rPr>
          <w:rFonts w:ascii="Angsana New" w:hAnsi="Angsana New" w:cs="Angsana New" w:hint="cs"/>
          <w:sz w:val="30"/>
          <w:szCs w:val="30"/>
          <w:cs/>
        </w:rPr>
        <w:t>การเปลี่ยนแปลงในอัตราภาษีเงินได้ที่แท้จริงสำหรับงวดสามเดือน มีสาเหตุหลักจากบริษัทย่อยที่จัดตั้งในต่างประเทศ ซึ่งมีอัตราภาษีเงินได้นิติบุคคลต่ำกว่าประเทศไทยอย่างมีสาระสำคัญและผลกำไรของบริษัทย่อยนั้นเป็นส่วนใหญ่ของผลกำไรก่อนภาษีของกลุ่มบริษัท ส่งผลให้มีอัตราภาษีเงินได้ที่แท้จริงมีสัดส่วนที่ต่ำ ส่วนการเปลี่ยนแปลงในอัตราผลประโยชน์ภาษีเงินได้ที่แท้จริงสำหรับงวดเก้าเดือน มีสาเหตุหลักจากผลกำไรของบริษัทย่อยดังกล่าว ทำให้ผลขาดทุนก่อนภาษีของกลุ่มบริษัทลดลง ส่งผลให้อัตราผลประโยชน์ภาษีเงินได้ที่แท้จริงมีสัดส่วนที่สูง</w:t>
      </w:r>
    </w:p>
    <w:p w14:paraId="257B72B4" w14:textId="77777777" w:rsidR="00CC794E" w:rsidRDefault="00CC7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7042F933" w14:textId="0BEC1F90" w:rsidR="00F82C2D" w:rsidRPr="00F82C2D" w:rsidRDefault="00F82C2D" w:rsidP="00CC794E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30"/>
          <w:szCs w:val="30"/>
          <w:u w:val="none"/>
          <w:cs/>
          <w:lang w:val="th-TH"/>
        </w:rPr>
      </w:pPr>
      <w:r w:rsidRPr="00F82C2D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กำไร (ขาดทุน) ต่อหุ้นขั้นพื้นฐาน</w:t>
      </w:r>
    </w:p>
    <w:p w14:paraId="2C41B82A" w14:textId="77777777" w:rsidR="00F82C2D" w:rsidRDefault="00F82C2D" w:rsidP="002473DE">
      <w:pPr>
        <w:tabs>
          <w:tab w:val="clear" w:pos="454"/>
          <w:tab w:val="left" w:pos="180"/>
        </w:tabs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09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270"/>
        <w:gridCol w:w="990"/>
        <w:gridCol w:w="236"/>
        <w:gridCol w:w="1024"/>
        <w:gridCol w:w="236"/>
        <w:gridCol w:w="934"/>
        <w:gridCol w:w="236"/>
        <w:gridCol w:w="1025"/>
      </w:tblGrid>
      <w:tr w:rsidR="00F82C2D" w:rsidRPr="00094D4C" w14:paraId="13FEF0E3" w14:textId="77777777" w:rsidTr="00164AEB">
        <w:tc>
          <w:tcPr>
            <w:tcW w:w="4140" w:type="dxa"/>
          </w:tcPr>
          <w:p w14:paraId="63FC24BA" w14:textId="77777777" w:rsidR="00F82C2D" w:rsidRPr="00BA031C" w:rsidRDefault="00F82C2D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187" w:right="-465" w:hanging="1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5B19EE9A" w14:textId="77777777" w:rsidR="00F82C2D" w:rsidRPr="00094D4C" w:rsidRDefault="00F82C2D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68" w:firstLine="586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0CE36D87" w14:textId="77777777" w:rsidR="00F82C2D" w:rsidRPr="00094D4C" w:rsidRDefault="00F82C2D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112"/>
              <w:jc w:val="center"/>
              <w:rPr>
                <w:rFonts w:asciiTheme="majorBidi" w:hAnsiTheme="majorBidi" w:cstheme="majorBidi"/>
                <w:bCs/>
                <w:sz w:val="30"/>
                <w:szCs w:val="30"/>
                <w:rtl/>
                <w:cs/>
                <w:lang w:val="en-GB" w:bidi="ar-SA"/>
              </w:rPr>
            </w:pPr>
            <w:r w:rsidRPr="00094D4C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0BED96E2" w14:textId="77777777" w:rsidR="00F82C2D" w:rsidRPr="00094D4C" w:rsidRDefault="00F82C2D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32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193" w:type="dxa"/>
            <w:gridSpan w:val="3"/>
          </w:tcPr>
          <w:p w14:paraId="34C2107A" w14:textId="77777777" w:rsidR="00F82C2D" w:rsidRPr="00094D4C" w:rsidRDefault="00F82C2D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094D4C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F82C2D" w:rsidRPr="00094D4C" w14:paraId="0D009F8D" w14:textId="77777777" w:rsidTr="00164AEB">
        <w:tc>
          <w:tcPr>
            <w:tcW w:w="4140" w:type="dxa"/>
            <w:vAlign w:val="bottom"/>
          </w:tcPr>
          <w:p w14:paraId="366C02C4" w14:textId="77777777" w:rsidR="00F82C2D" w:rsidRPr="00094D4C" w:rsidRDefault="00F82C2D" w:rsidP="00183884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68B2EBEC" w14:textId="77777777" w:rsidR="00F82C2D" w:rsidRPr="00094D4C" w:rsidRDefault="00F82C2D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68" w:firstLine="5868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3311AAF4" w14:textId="77777777" w:rsidR="00F82C2D" w:rsidRPr="00094D4C" w:rsidRDefault="00F82C2D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95" w:firstLine="72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C20C7C"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2563</w:t>
            </w:r>
          </w:p>
        </w:tc>
        <w:tc>
          <w:tcPr>
            <w:tcW w:w="236" w:type="dxa"/>
            <w:vAlign w:val="bottom"/>
          </w:tcPr>
          <w:p w14:paraId="47D833E6" w14:textId="77777777" w:rsidR="00F82C2D" w:rsidRPr="00094D4C" w:rsidRDefault="00F82C2D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vAlign w:val="bottom"/>
          </w:tcPr>
          <w:p w14:paraId="4C4BCF8D" w14:textId="77777777" w:rsidR="00F82C2D" w:rsidRPr="00094D4C" w:rsidRDefault="00F82C2D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112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C20C7C"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2562</w:t>
            </w:r>
          </w:p>
        </w:tc>
        <w:tc>
          <w:tcPr>
            <w:tcW w:w="236" w:type="dxa"/>
            <w:vAlign w:val="bottom"/>
          </w:tcPr>
          <w:p w14:paraId="13663BA0" w14:textId="77777777" w:rsidR="00F82C2D" w:rsidRPr="00094D4C" w:rsidRDefault="00F82C2D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32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vAlign w:val="bottom"/>
          </w:tcPr>
          <w:p w14:paraId="540A3613" w14:textId="77777777" w:rsidR="00F82C2D" w:rsidRPr="00094D4C" w:rsidRDefault="00F82C2D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C20C7C"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2563</w:t>
            </w:r>
          </w:p>
        </w:tc>
        <w:tc>
          <w:tcPr>
            <w:tcW w:w="236" w:type="dxa"/>
            <w:vAlign w:val="bottom"/>
          </w:tcPr>
          <w:p w14:paraId="26C965A6" w14:textId="77777777" w:rsidR="00F82C2D" w:rsidRPr="00094D4C" w:rsidRDefault="00F82C2D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22" w:type="dxa"/>
            <w:vAlign w:val="bottom"/>
          </w:tcPr>
          <w:p w14:paraId="174D569E" w14:textId="77777777" w:rsidR="00F82C2D" w:rsidRPr="00094D4C" w:rsidRDefault="00F82C2D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C20C7C"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2562</w:t>
            </w:r>
          </w:p>
        </w:tc>
      </w:tr>
      <w:tr w:rsidR="00F82C2D" w:rsidRPr="00094D4C" w14:paraId="056F75A4" w14:textId="77777777" w:rsidTr="00164AEB">
        <w:tc>
          <w:tcPr>
            <w:tcW w:w="4140" w:type="dxa"/>
            <w:vAlign w:val="bottom"/>
          </w:tcPr>
          <w:p w14:paraId="6BF5A7E1" w14:textId="77777777" w:rsidR="00F82C2D" w:rsidRPr="00094D4C" w:rsidRDefault="00F82C2D" w:rsidP="00183884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4A3663C4" w14:textId="77777777" w:rsidR="00F82C2D" w:rsidRPr="00094D4C" w:rsidRDefault="00F82C2D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68" w:firstLine="5868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4681" w:type="dxa"/>
            <w:gridSpan w:val="7"/>
            <w:vAlign w:val="bottom"/>
          </w:tcPr>
          <w:p w14:paraId="239E27F4" w14:textId="77777777" w:rsidR="00F82C2D" w:rsidRPr="00094D4C" w:rsidRDefault="00F82C2D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ล้านบาท</w:t>
            </w: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ล้านหุ้น</w:t>
            </w: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F82C2D" w:rsidRPr="00094D4C" w14:paraId="696C494A" w14:textId="77777777" w:rsidTr="00164AEB">
        <w:tc>
          <w:tcPr>
            <w:tcW w:w="4140" w:type="dxa"/>
            <w:vAlign w:val="bottom"/>
          </w:tcPr>
          <w:p w14:paraId="2000B852" w14:textId="650C1307" w:rsidR="00F82C2D" w:rsidRPr="00094D4C" w:rsidRDefault="00F82C2D" w:rsidP="00164AEB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270" w:type="dxa"/>
            <w:vAlign w:val="bottom"/>
          </w:tcPr>
          <w:p w14:paraId="56ABEDEA" w14:textId="77777777" w:rsidR="00F82C2D" w:rsidRPr="00094D4C" w:rsidRDefault="00F82C2D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68" w:firstLine="5868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4681" w:type="dxa"/>
            <w:gridSpan w:val="7"/>
            <w:vAlign w:val="bottom"/>
          </w:tcPr>
          <w:p w14:paraId="1CD318D4" w14:textId="77777777" w:rsidR="00F82C2D" w:rsidRPr="00094D4C" w:rsidRDefault="00F82C2D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</w:tr>
      <w:tr w:rsidR="00F82C2D" w:rsidRPr="00094D4C" w14:paraId="583EDD8C" w14:textId="77777777" w:rsidTr="00164AEB">
        <w:tc>
          <w:tcPr>
            <w:tcW w:w="4140" w:type="dxa"/>
            <w:vAlign w:val="bottom"/>
          </w:tcPr>
          <w:p w14:paraId="7A4498A3" w14:textId="10A9DA53" w:rsidR="00F82C2D" w:rsidRPr="00B1585F" w:rsidRDefault="00F82C2D" w:rsidP="00164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สาม</w:t>
            </w:r>
            <w:r w:rsidRPr="00094D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เดือนสิ้นสุดวันที่ </w:t>
            </w:r>
            <w:r w:rsidRPr="00C20C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  <w:vAlign w:val="bottom"/>
          </w:tcPr>
          <w:p w14:paraId="34A08F9D" w14:textId="77777777" w:rsidR="00F82C2D" w:rsidRPr="00094D4C" w:rsidRDefault="00F82C2D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EB2512E" w14:textId="6BDE9CBD" w:rsidR="00F82C2D" w:rsidRPr="00BA031C" w:rsidRDefault="00FE4563" w:rsidP="00C42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1A4F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</w:p>
        </w:tc>
        <w:tc>
          <w:tcPr>
            <w:tcW w:w="236" w:type="dxa"/>
            <w:vAlign w:val="bottom"/>
          </w:tcPr>
          <w:p w14:paraId="69E10EB3" w14:textId="77777777" w:rsidR="00F82C2D" w:rsidRPr="00094D4C" w:rsidRDefault="00F82C2D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9FDE3AF" w14:textId="47D86E89" w:rsidR="00F82C2D" w:rsidRPr="00094D4C" w:rsidRDefault="00F82C2D" w:rsidP="00C42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="00FE45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385</w:t>
            </w:r>
          </w:p>
        </w:tc>
        <w:tc>
          <w:tcPr>
            <w:tcW w:w="236" w:type="dxa"/>
            <w:vAlign w:val="bottom"/>
          </w:tcPr>
          <w:p w14:paraId="1C1497AE" w14:textId="77777777" w:rsidR="00F82C2D" w:rsidRPr="00094D4C" w:rsidRDefault="00F82C2D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D0B9F4A" w14:textId="3BA67B6D" w:rsidR="00F82C2D" w:rsidRPr="00094D4C" w:rsidRDefault="001A4F04" w:rsidP="00EC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1EAB2C0" w14:textId="77777777" w:rsidR="00F82C2D" w:rsidRPr="00094D4C" w:rsidRDefault="00F82C2D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2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3D8338F" w14:textId="6CC67136" w:rsidR="00F82C2D" w:rsidRPr="00094D4C" w:rsidRDefault="00F82C2D" w:rsidP="00C42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F82C2D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67</w:t>
            </w:r>
          </w:p>
        </w:tc>
      </w:tr>
      <w:tr w:rsidR="00F82C2D" w:rsidRPr="00094D4C" w14:paraId="09891BA3" w14:textId="77777777" w:rsidTr="00164AEB">
        <w:tc>
          <w:tcPr>
            <w:tcW w:w="4140" w:type="dxa"/>
            <w:vAlign w:val="bottom"/>
          </w:tcPr>
          <w:p w14:paraId="7EC63393" w14:textId="0FD373ED" w:rsidR="00F82C2D" w:rsidRPr="00094D4C" w:rsidRDefault="00F82C2D" w:rsidP="00164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C20C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กรกฎาคม</w:t>
            </w:r>
          </w:p>
        </w:tc>
        <w:tc>
          <w:tcPr>
            <w:tcW w:w="270" w:type="dxa"/>
            <w:vAlign w:val="bottom"/>
          </w:tcPr>
          <w:p w14:paraId="14B587F0" w14:textId="77777777" w:rsidR="00F82C2D" w:rsidRPr="00094D4C" w:rsidRDefault="00F82C2D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32CCDA5" w14:textId="46339714" w:rsidR="00F82C2D" w:rsidRPr="00094D4C" w:rsidRDefault="00FE4563" w:rsidP="00EC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6,031</w:t>
            </w:r>
          </w:p>
        </w:tc>
        <w:tc>
          <w:tcPr>
            <w:tcW w:w="236" w:type="dxa"/>
            <w:vAlign w:val="bottom"/>
          </w:tcPr>
          <w:p w14:paraId="38D9E30C" w14:textId="77777777" w:rsidR="00F82C2D" w:rsidRPr="00094D4C" w:rsidRDefault="00F82C2D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</w:tcPr>
          <w:p w14:paraId="19E80E5E" w14:textId="77777777" w:rsidR="00F82C2D" w:rsidRPr="00094D4C" w:rsidRDefault="00F82C2D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470</w:t>
            </w:r>
          </w:p>
        </w:tc>
        <w:tc>
          <w:tcPr>
            <w:tcW w:w="236" w:type="dxa"/>
            <w:vAlign w:val="bottom"/>
          </w:tcPr>
          <w:p w14:paraId="767BD8CD" w14:textId="77777777" w:rsidR="00F82C2D" w:rsidRPr="00094D4C" w:rsidRDefault="00F82C2D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08393A92" w14:textId="29ABE2DB" w:rsidR="00F82C2D" w:rsidRPr="00094D4C" w:rsidRDefault="00DA6347" w:rsidP="00EC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6,031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6889D87" w14:textId="77777777" w:rsidR="00F82C2D" w:rsidRPr="00094D4C" w:rsidRDefault="00F82C2D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vAlign w:val="bottom"/>
          </w:tcPr>
          <w:p w14:paraId="120FF726" w14:textId="77777777" w:rsidR="00F82C2D" w:rsidRPr="00094D4C" w:rsidRDefault="00F82C2D" w:rsidP="00EC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470</w:t>
            </w:r>
          </w:p>
        </w:tc>
      </w:tr>
      <w:tr w:rsidR="00F82C2D" w:rsidRPr="00094D4C" w14:paraId="5EEBBEBA" w14:textId="77777777" w:rsidTr="00164AEB">
        <w:tc>
          <w:tcPr>
            <w:tcW w:w="4140" w:type="dxa"/>
            <w:vAlign w:val="bottom"/>
          </w:tcPr>
          <w:p w14:paraId="6BF603D8" w14:textId="77777777" w:rsidR="00F82C2D" w:rsidRPr="00094D4C" w:rsidRDefault="00F82C2D" w:rsidP="00164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ผลกระทบจากการเปลี่ยนแปลงมูลค่าที่ตราไว้</w:t>
            </w:r>
          </w:p>
        </w:tc>
        <w:tc>
          <w:tcPr>
            <w:tcW w:w="270" w:type="dxa"/>
            <w:vAlign w:val="bottom"/>
          </w:tcPr>
          <w:p w14:paraId="57FE682F" w14:textId="77777777" w:rsidR="00F82C2D" w:rsidRPr="00094D4C" w:rsidRDefault="00F82C2D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5EFB082" w14:textId="39A3D7D6" w:rsidR="00F82C2D" w:rsidRPr="00094D4C" w:rsidRDefault="00FE4563" w:rsidP="00EC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67535878" w14:textId="77777777" w:rsidR="00F82C2D" w:rsidRPr="00094D4C" w:rsidRDefault="00F82C2D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</w:tcPr>
          <w:p w14:paraId="0375ED5B" w14:textId="77777777" w:rsidR="00F82C2D" w:rsidRPr="00094D4C" w:rsidRDefault="00F82C2D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C20C7C">
              <w:rPr>
                <w:rFonts w:asciiTheme="majorBidi" w:hAnsiTheme="majorBidi" w:cstheme="majorBidi"/>
                <w:sz w:val="30"/>
                <w:szCs w:val="30"/>
              </w:rPr>
              <w:t>230</w:t>
            </w:r>
          </w:p>
        </w:tc>
        <w:tc>
          <w:tcPr>
            <w:tcW w:w="236" w:type="dxa"/>
            <w:vAlign w:val="bottom"/>
          </w:tcPr>
          <w:p w14:paraId="5E1F75E7" w14:textId="77777777" w:rsidR="00F82C2D" w:rsidRPr="00094D4C" w:rsidRDefault="00F82C2D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77FB0172" w14:textId="422AACE5" w:rsidR="00F82C2D" w:rsidRPr="00094D4C" w:rsidRDefault="00DA6347" w:rsidP="00EC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3736D25" w14:textId="77777777" w:rsidR="00F82C2D" w:rsidRPr="00094D4C" w:rsidRDefault="00F82C2D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vAlign w:val="bottom"/>
          </w:tcPr>
          <w:p w14:paraId="2E2F12AA" w14:textId="77777777" w:rsidR="00F82C2D" w:rsidRPr="00094D4C" w:rsidRDefault="00F82C2D" w:rsidP="00EC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,</w:t>
            </w:r>
            <w:r w:rsidRPr="00C20C7C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230</w:t>
            </w:r>
          </w:p>
        </w:tc>
      </w:tr>
      <w:tr w:rsidR="00F82C2D" w:rsidRPr="00094D4C" w14:paraId="52546DF8" w14:textId="77777777" w:rsidTr="00164AEB">
        <w:tc>
          <w:tcPr>
            <w:tcW w:w="4140" w:type="dxa"/>
            <w:vAlign w:val="bottom"/>
          </w:tcPr>
          <w:p w14:paraId="1500BD8A" w14:textId="77777777" w:rsidR="00F82C2D" w:rsidRPr="00094D4C" w:rsidRDefault="00F82C2D" w:rsidP="00164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270" w:type="dxa"/>
            <w:vAlign w:val="bottom"/>
          </w:tcPr>
          <w:p w14:paraId="5874140C" w14:textId="77777777" w:rsidR="00F82C2D" w:rsidRPr="00094D4C" w:rsidRDefault="00F82C2D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32040C" w14:textId="34E3B1BD" w:rsidR="00F82C2D" w:rsidRPr="00094D4C" w:rsidRDefault="00FE4563" w:rsidP="00EC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6,031</w:t>
            </w:r>
          </w:p>
        </w:tc>
        <w:tc>
          <w:tcPr>
            <w:tcW w:w="236" w:type="dxa"/>
            <w:vAlign w:val="bottom"/>
          </w:tcPr>
          <w:p w14:paraId="31D22B95" w14:textId="77777777" w:rsidR="00F82C2D" w:rsidRPr="00094D4C" w:rsidRDefault="00F82C2D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DECA45" w14:textId="77777777" w:rsidR="00F82C2D" w:rsidRPr="00094D4C" w:rsidRDefault="00F82C2D" w:rsidP="00EC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700</w:t>
            </w:r>
          </w:p>
        </w:tc>
        <w:tc>
          <w:tcPr>
            <w:tcW w:w="236" w:type="dxa"/>
            <w:vAlign w:val="bottom"/>
          </w:tcPr>
          <w:p w14:paraId="0C029C6D" w14:textId="77777777" w:rsidR="00F82C2D" w:rsidRPr="00094D4C" w:rsidRDefault="00F82C2D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37AF87" w14:textId="7B2CF9CE" w:rsidR="00F82C2D" w:rsidRPr="00094D4C" w:rsidRDefault="00DA6347" w:rsidP="00EC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6,031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255B526" w14:textId="77777777" w:rsidR="00F82C2D" w:rsidRPr="00094D4C" w:rsidRDefault="00F82C2D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1323E2" w14:textId="77777777" w:rsidR="00F82C2D" w:rsidRPr="00094D4C" w:rsidRDefault="00F82C2D" w:rsidP="00EC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700</w:t>
            </w:r>
          </w:p>
        </w:tc>
      </w:tr>
      <w:tr w:rsidR="00F82C2D" w:rsidRPr="00094D4C" w14:paraId="19612443" w14:textId="77777777" w:rsidTr="00164AEB">
        <w:tc>
          <w:tcPr>
            <w:tcW w:w="4140" w:type="dxa"/>
          </w:tcPr>
          <w:p w14:paraId="5E84C242" w14:textId="471667DB" w:rsidR="00F82C2D" w:rsidRPr="00094D4C" w:rsidRDefault="00F82C2D" w:rsidP="00164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กำไรต่อหุ้นขั้นพื้นฐาน</w:t>
            </w: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094D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(บาท)</w:t>
            </w:r>
          </w:p>
        </w:tc>
        <w:tc>
          <w:tcPr>
            <w:tcW w:w="270" w:type="dxa"/>
            <w:vAlign w:val="bottom"/>
          </w:tcPr>
          <w:p w14:paraId="261D3CC3" w14:textId="77777777" w:rsidR="00F82C2D" w:rsidRPr="00094D4C" w:rsidRDefault="00F82C2D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4AB0D610" w14:textId="0F957BD0" w:rsidR="00F82C2D" w:rsidRPr="001A4F04" w:rsidRDefault="00FE4563" w:rsidP="00EC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</w:tabs>
              <w:spacing w:line="240" w:lineRule="auto"/>
              <w:ind w:right="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0.1</w:t>
            </w:r>
            <w:r w:rsidR="001A4F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6" w:type="dxa"/>
            <w:vAlign w:val="bottom"/>
          </w:tcPr>
          <w:p w14:paraId="7D10F9C0" w14:textId="77777777" w:rsidR="00F82C2D" w:rsidRPr="00094D4C" w:rsidRDefault="00F82C2D" w:rsidP="00EC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F4A4811" w14:textId="77777777" w:rsidR="00F82C2D" w:rsidRPr="00094D4C" w:rsidRDefault="00F82C2D" w:rsidP="00EC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0"/>
              </w:tabs>
              <w:spacing w:line="240" w:lineRule="auto"/>
              <w:ind w:right="-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.</w:t>
            </w: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29</w:t>
            </w:r>
          </w:p>
        </w:tc>
        <w:tc>
          <w:tcPr>
            <w:tcW w:w="236" w:type="dxa"/>
            <w:vAlign w:val="bottom"/>
          </w:tcPr>
          <w:p w14:paraId="2FBB7DD5" w14:textId="77777777" w:rsidR="00F82C2D" w:rsidRPr="00094D4C" w:rsidRDefault="00F82C2D" w:rsidP="00EC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tcBorders>
              <w:left w:val="nil"/>
              <w:bottom w:val="double" w:sz="4" w:space="0" w:color="auto"/>
              <w:right w:val="nil"/>
            </w:tcBorders>
          </w:tcPr>
          <w:p w14:paraId="46D71D0F" w14:textId="2C28B0B9" w:rsidR="00F82C2D" w:rsidRPr="00094D4C" w:rsidRDefault="00DA6347" w:rsidP="00EC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0"/>
              </w:tabs>
              <w:spacing w:line="240" w:lineRule="auto"/>
              <w:ind w:right="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0.02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582A9A2" w14:textId="77777777" w:rsidR="00F82C2D" w:rsidRPr="00094D4C" w:rsidRDefault="00F82C2D" w:rsidP="00EC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2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0B275E2" w14:textId="54DCC71E" w:rsidR="00F82C2D" w:rsidRPr="00094D4C" w:rsidRDefault="00F82C2D" w:rsidP="00EC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0.01</w:t>
            </w:r>
          </w:p>
        </w:tc>
      </w:tr>
      <w:tr w:rsidR="00F82C2D" w:rsidRPr="00094D4C" w14:paraId="3053A445" w14:textId="77777777" w:rsidTr="00164AEB">
        <w:tc>
          <w:tcPr>
            <w:tcW w:w="4140" w:type="dxa"/>
          </w:tcPr>
          <w:p w14:paraId="3EB8EAEB" w14:textId="77777777" w:rsidR="00F82C2D" w:rsidRPr="00094D4C" w:rsidRDefault="00F82C2D" w:rsidP="00164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57190546" w14:textId="77777777" w:rsidR="00F82C2D" w:rsidRPr="00094D4C" w:rsidRDefault="00F82C2D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5EC2857" w14:textId="77777777" w:rsidR="00F82C2D" w:rsidRPr="00094D4C" w:rsidRDefault="00F82C2D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7FD4909B" w14:textId="77777777" w:rsidR="00F82C2D" w:rsidRPr="00094D4C" w:rsidRDefault="00F82C2D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8BC8605" w14:textId="77777777" w:rsidR="00F82C2D" w:rsidRPr="00094D4C" w:rsidRDefault="00F82C2D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ind w:right="-2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136E1D19" w14:textId="77777777" w:rsidR="00F82C2D" w:rsidRPr="00094D4C" w:rsidRDefault="00F82C2D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5" w:right="-1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tcBorders>
              <w:top w:val="double" w:sz="4" w:space="0" w:color="auto"/>
              <w:left w:val="nil"/>
              <w:right w:val="nil"/>
            </w:tcBorders>
          </w:tcPr>
          <w:p w14:paraId="025F132A" w14:textId="77777777" w:rsidR="00F82C2D" w:rsidRPr="00094D4C" w:rsidRDefault="00F82C2D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46EE5E3" w14:textId="77777777" w:rsidR="00F82C2D" w:rsidRPr="00094D4C" w:rsidRDefault="00F82C2D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2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D75EEB5" w14:textId="77777777" w:rsidR="00F82C2D" w:rsidRPr="00094D4C" w:rsidRDefault="00F82C2D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F82C2D" w:rsidRPr="00094D4C" w14:paraId="5FA09EAD" w14:textId="77777777" w:rsidTr="00164AEB">
        <w:tc>
          <w:tcPr>
            <w:tcW w:w="4140" w:type="dxa"/>
            <w:vAlign w:val="bottom"/>
          </w:tcPr>
          <w:p w14:paraId="13D1B121" w14:textId="77777777" w:rsidR="00F82C2D" w:rsidRPr="00094D4C" w:rsidRDefault="00F82C2D" w:rsidP="00164AEB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กำไร</w:t>
            </w:r>
            <w:r w:rsidRPr="00094D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94D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(ขาดทุน)</w:t>
            </w:r>
            <w:r w:rsidRPr="00094D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94D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270" w:type="dxa"/>
            <w:vAlign w:val="bottom"/>
          </w:tcPr>
          <w:p w14:paraId="6E84EC18" w14:textId="77777777" w:rsidR="00F82C2D" w:rsidRPr="00094D4C" w:rsidRDefault="00F82C2D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68" w:firstLine="5868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4681" w:type="dxa"/>
            <w:gridSpan w:val="7"/>
            <w:vAlign w:val="bottom"/>
          </w:tcPr>
          <w:p w14:paraId="7C623BE4" w14:textId="77777777" w:rsidR="00F82C2D" w:rsidRPr="00094D4C" w:rsidRDefault="00F82C2D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</w:tr>
      <w:tr w:rsidR="00F82C2D" w:rsidRPr="00094D4C" w14:paraId="5D644257" w14:textId="77777777" w:rsidTr="00164AEB">
        <w:tc>
          <w:tcPr>
            <w:tcW w:w="4140" w:type="dxa"/>
            <w:vAlign w:val="bottom"/>
          </w:tcPr>
          <w:p w14:paraId="2FF42EA3" w14:textId="2CB41260" w:rsidR="00F82C2D" w:rsidRPr="00B1585F" w:rsidRDefault="00F82C2D" w:rsidP="00164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เก้า</w:t>
            </w:r>
            <w:r w:rsidRPr="00094D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เดือนสิ้นสุดวันที่ </w:t>
            </w:r>
            <w:r w:rsidRPr="00C20C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  <w:vAlign w:val="bottom"/>
          </w:tcPr>
          <w:p w14:paraId="45ADEA3F" w14:textId="77777777" w:rsidR="00F82C2D" w:rsidRPr="00094D4C" w:rsidRDefault="00F82C2D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C005438" w14:textId="0F6C8A0E" w:rsidR="00F82C2D" w:rsidRPr="00BA031C" w:rsidRDefault="00CD19B8" w:rsidP="00C42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D0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1,010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73ABC04F" w14:textId="77777777" w:rsidR="00F82C2D" w:rsidRPr="00094D4C" w:rsidRDefault="00F82C2D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EFD79FB" w14:textId="132586D5" w:rsidR="00F82C2D" w:rsidRPr="00094D4C" w:rsidRDefault="00F82C2D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82C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4,653</w:t>
            </w:r>
          </w:p>
        </w:tc>
        <w:tc>
          <w:tcPr>
            <w:tcW w:w="236" w:type="dxa"/>
            <w:vAlign w:val="bottom"/>
          </w:tcPr>
          <w:p w14:paraId="7D3D5F95" w14:textId="77777777" w:rsidR="00F82C2D" w:rsidRPr="00094D4C" w:rsidRDefault="00F82C2D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688C952" w14:textId="598C150A" w:rsidR="00F82C2D" w:rsidRPr="00094D4C" w:rsidRDefault="00CD19B8" w:rsidP="00C42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</w:t>
            </w:r>
            <w:r w:rsidR="005D0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8A021BC" w14:textId="77777777" w:rsidR="00F82C2D" w:rsidRPr="00094D4C" w:rsidRDefault="00F82C2D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2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23B060E" w14:textId="04BC437B" w:rsidR="00F82C2D" w:rsidRPr="00094D4C" w:rsidRDefault="00F82C2D" w:rsidP="00C2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F82C2D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19,327</w:t>
            </w:r>
          </w:p>
        </w:tc>
      </w:tr>
      <w:tr w:rsidR="00F82C2D" w:rsidRPr="00094D4C" w14:paraId="1CFEA043" w14:textId="77777777" w:rsidTr="00164AEB">
        <w:tc>
          <w:tcPr>
            <w:tcW w:w="4140" w:type="dxa"/>
            <w:vAlign w:val="bottom"/>
          </w:tcPr>
          <w:p w14:paraId="6A51FC2A" w14:textId="77777777" w:rsidR="00F82C2D" w:rsidRPr="00094D4C" w:rsidRDefault="00F82C2D" w:rsidP="00164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C20C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  <w:vAlign w:val="bottom"/>
          </w:tcPr>
          <w:p w14:paraId="6643BB0F" w14:textId="77777777" w:rsidR="00F82C2D" w:rsidRPr="00094D4C" w:rsidRDefault="00F82C2D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F6C2C8E" w14:textId="62044481" w:rsidR="00F82C2D" w:rsidRPr="00094D4C" w:rsidRDefault="00CD19B8" w:rsidP="00C2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4,700</w:t>
            </w:r>
          </w:p>
        </w:tc>
        <w:tc>
          <w:tcPr>
            <w:tcW w:w="236" w:type="dxa"/>
            <w:vAlign w:val="bottom"/>
          </w:tcPr>
          <w:p w14:paraId="03F611F7" w14:textId="77777777" w:rsidR="00F82C2D" w:rsidRPr="00094D4C" w:rsidRDefault="00F82C2D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</w:tcPr>
          <w:p w14:paraId="121BE40F" w14:textId="77777777" w:rsidR="00F82C2D" w:rsidRPr="00C216D0" w:rsidRDefault="00F82C2D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470</w:t>
            </w:r>
          </w:p>
        </w:tc>
        <w:tc>
          <w:tcPr>
            <w:tcW w:w="236" w:type="dxa"/>
            <w:vAlign w:val="bottom"/>
          </w:tcPr>
          <w:p w14:paraId="5308D72F" w14:textId="77777777" w:rsidR="00F82C2D" w:rsidRPr="00094D4C" w:rsidRDefault="00F82C2D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153407B5" w14:textId="3BA6BC83" w:rsidR="00F82C2D" w:rsidRPr="00094D4C" w:rsidRDefault="00DA6347" w:rsidP="00C2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4,700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818783C" w14:textId="77777777" w:rsidR="00F82C2D" w:rsidRPr="00094D4C" w:rsidRDefault="00F82C2D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vAlign w:val="bottom"/>
          </w:tcPr>
          <w:p w14:paraId="2DC9423B" w14:textId="77777777" w:rsidR="00F82C2D" w:rsidRPr="00094D4C" w:rsidRDefault="00F82C2D" w:rsidP="00C2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470</w:t>
            </w:r>
          </w:p>
        </w:tc>
      </w:tr>
      <w:tr w:rsidR="00F82C2D" w:rsidRPr="00094D4C" w14:paraId="7E9FA770" w14:textId="77777777" w:rsidTr="00164AEB">
        <w:tc>
          <w:tcPr>
            <w:tcW w:w="4140" w:type="dxa"/>
            <w:vAlign w:val="bottom"/>
          </w:tcPr>
          <w:p w14:paraId="6F56E11C" w14:textId="77777777" w:rsidR="00F82C2D" w:rsidRPr="00094D4C" w:rsidRDefault="00F82C2D" w:rsidP="00164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ผลกระทบจากการเปลี่ยนแปลงมูลค่าที่ตราไว้</w:t>
            </w:r>
          </w:p>
        </w:tc>
        <w:tc>
          <w:tcPr>
            <w:tcW w:w="270" w:type="dxa"/>
            <w:vAlign w:val="bottom"/>
          </w:tcPr>
          <w:p w14:paraId="7306E6E8" w14:textId="77777777" w:rsidR="00F82C2D" w:rsidRPr="00094D4C" w:rsidRDefault="00F82C2D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AD5364F" w14:textId="54C3AD92" w:rsidR="00F82C2D" w:rsidRPr="00094D4C" w:rsidRDefault="00CD19B8" w:rsidP="00C2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1091616C" w14:textId="77777777" w:rsidR="00F82C2D" w:rsidRPr="00094D4C" w:rsidRDefault="00F82C2D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</w:tcPr>
          <w:p w14:paraId="3453354A" w14:textId="77777777" w:rsidR="00F82C2D" w:rsidRPr="00C216D0" w:rsidRDefault="00F82C2D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C216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0C7C">
              <w:rPr>
                <w:rFonts w:asciiTheme="majorBidi" w:hAnsiTheme="majorBidi" w:cstheme="majorBidi"/>
                <w:sz w:val="30"/>
                <w:szCs w:val="30"/>
              </w:rPr>
              <w:t>230</w:t>
            </w:r>
          </w:p>
        </w:tc>
        <w:tc>
          <w:tcPr>
            <w:tcW w:w="236" w:type="dxa"/>
            <w:vAlign w:val="bottom"/>
          </w:tcPr>
          <w:p w14:paraId="7730358A" w14:textId="77777777" w:rsidR="00F82C2D" w:rsidRPr="00094D4C" w:rsidRDefault="00F82C2D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0F82F149" w14:textId="069AB9F2" w:rsidR="00F82C2D" w:rsidRPr="00094D4C" w:rsidRDefault="00DA6347" w:rsidP="00C2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D6F44A1" w14:textId="77777777" w:rsidR="00F82C2D" w:rsidRPr="00094D4C" w:rsidRDefault="00F82C2D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vAlign w:val="bottom"/>
          </w:tcPr>
          <w:p w14:paraId="20A8966D" w14:textId="77777777" w:rsidR="00F82C2D" w:rsidRPr="00094D4C" w:rsidRDefault="00F82C2D" w:rsidP="00C2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,</w:t>
            </w:r>
            <w:r w:rsidRPr="00C20C7C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230</w:t>
            </w:r>
          </w:p>
        </w:tc>
      </w:tr>
      <w:tr w:rsidR="00F82C2D" w:rsidRPr="00094D4C" w14:paraId="58F0B8E1" w14:textId="77777777" w:rsidTr="00164AEB">
        <w:tc>
          <w:tcPr>
            <w:tcW w:w="4140" w:type="dxa"/>
            <w:vAlign w:val="bottom"/>
          </w:tcPr>
          <w:p w14:paraId="4DE77DB4" w14:textId="77777777" w:rsidR="00F82C2D" w:rsidRPr="00094D4C" w:rsidRDefault="00F82C2D" w:rsidP="00164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hanging="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ผลกระทบจากหุ้นออกจำหน่ายเมื่อวันที่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C20C7C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กุมภาพันธ์ </w:t>
            </w:r>
            <w:r w:rsidRPr="00C20C7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44CE52B5" w14:textId="77777777" w:rsidR="00F82C2D" w:rsidRPr="00094D4C" w:rsidRDefault="00F82C2D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A47CE4F" w14:textId="4A7B96DC" w:rsidR="00F82C2D" w:rsidRPr="00094D4C" w:rsidRDefault="00CD19B8" w:rsidP="00C2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1,088</w:t>
            </w:r>
          </w:p>
        </w:tc>
        <w:tc>
          <w:tcPr>
            <w:tcW w:w="236" w:type="dxa"/>
            <w:vAlign w:val="bottom"/>
          </w:tcPr>
          <w:p w14:paraId="6FC27D65" w14:textId="77777777" w:rsidR="00F82C2D" w:rsidRPr="00094D4C" w:rsidRDefault="00F82C2D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</w:tcPr>
          <w:p w14:paraId="13517D96" w14:textId="77777777" w:rsidR="00F82C2D" w:rsidRPr="00094D4C" w:rsidRDefault="00F82C2D" w:rsidP="00C2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384B9A91" w14:textId="77777777" w:rsidR="00F82C2D" w:rsidRPr="00094D4C" w:rsidRDefault="00F82C2D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4775738F" w14:textId="263EBC93" w:rsidR="00F82C2D" w:rsidRPr="00094D4C" w:rsidRDefault="00DA6347" w:rsidP="00C2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1,088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FDF0857" w14:textId="77777777" w:rsidR="00F82C2D" w:rsidRPr="00094D4C" w:rsidRDefault="00F82C2D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vAlign w:val="bottom"/>
          </w:tcPr>
          <w:p w14:paraId="2A4FF82E" w14:textId="77777777" w:rsidR="00F82C2D" w:rsidRPr="00094D4C" w:rsidRDefault="00F82C2D" w:rsidP="00C2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F82C2D" w:rsidRPr="00094D4C" w14:paraId="7E5D733C" w14:textId="77777777" w:rsidTr="00164AEB">
        <w:tc>
          <w:tcPr>
            <w:tcW w:w="4140" w:type="dxa"/>
            <w:vAlign w:val="bottom"/>
          </w:tcPr>
          <w:p w14:paraId="25F1641C" w14:textId="77777777" w:rsidR="00F82C2D" w:rsidRPr="00094D4C" w:rsidRDefault="00F82C2D" w:rsidP="00164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270" w:type="dxa"/>
            <w:vAlign w:val="bottom"/>
          </w:tcPr>
          <w:p w14:paraId="389A4DE1" w14:textId="77777777" w:rsidR="00F82C2D" w:rsidRPr="00094D4C" w:rsidRDefault="00F82C2D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AA8410" w14:textId="7B17E339" w:rsidR="00F82C2D" w:rsidRPr="00094D4C" w:rsidRDefault="00CD19B8" w:rsidP="00C2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5,788</w:t>
            </w:r>
          </w:p>
        </w:tc>
        <w:tc>
          <w:tcPr>
            <w:tcW w:w="236" w:type="dxa"/>
            <w:vAlign w:val="bottom"/>
          </w:tcPr>
          <w:p w14:paraId="32990CB1" w14:textId="77777777" w:rsidR="00F82C2D" w:rsidRPr="00094D4C" w:rsidRDefault="00F82C2D" w:rsidP="00C2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849"/>
              </w:tabs>
              <w:spacing w:line="240" w:lineRule="auto"/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88A297" w14:textId="77777777" w:rsidR="00F82C2D" w:rsidRPr="00094D4C" w:rsidRDefault="00F82C2D" w:rsidP="00C2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216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C216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700</w:t>
            </w:r>
          </w:p>
        </w:tc>
        <w:tc>
          <w:tcPr>
            <w:tcW w:w="236" w:type="dxa"/>
            <w:vAlign w:val="bottom"/>
          </w:tcPr>
          <w:p w14:paraId="78D24ED9" w14:textId="77777777" w:rsidR="00F82C2D" w:rsidRPr="00094D4C" w:rsidRDefault="00F82C2D" w:rsidP="00C2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849"/>
              </w:tabs>
              <w:spacing w:line="240" w:lineRule="auto"/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27CC6D" w14:textId="6ABC688C" w:rsidR="00F82C2D" w:rsidRPr="00C216D0" w:rsidRDefault="00DA6347" w:rsidP="00C2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6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5,788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CDA332A" w14:textId="77777777" w:rsidR="00F82C2D" w:rsidRPr="00094D4C" w:rsidRDefault="00F82C2D" w:rsidP="00C2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E98343" w14:textId="77777777" w:rsidR="00F82C2D" w:rsidRPr="00094D4C" w:rsidRDefault="00F82C2D" w:rsidP="00C2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216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C216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700</w:t>
            </w:r>
          </w:p>
        </w:tc>
      </w:tr>
      <w:tr w:rsidR="00F82C2D" w:rsidRPr="00094D4C" w14:paraId="1463ABF0" w14:textId="77777777" w:rsidTr="00164AEB">
        <w:tc>
          <w:tcPr>
            <w:tcW w:w="4140" w:type="dxa"/>
          </w:tcPr>
          <w:p w14:paraId="44DAAA85" w14:textId="77777777" w:rsidR="00F82C2D" w:rsidRPr="00094D4C" w:rsidRDefault="00F82C2D" w:rsidP="00164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กำไร (ขาดทุน) ต่อหุ้นขั้นพื้นฐาน</w:t>
            </w: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094D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(บาท)</w:t>
            </w:r>
          </w:p>
        </w:tc>
        <w:tc>
          <w:tcPr>
            <w:tcW w:w="270" w:type="dxa"/>
            <w:vAlign w:val="bottom"/>
          </w:tcPr>
          <w:p w14:paraId="13CC84D7" w14:textId="77777777" w:rsidR="00F82C2D" w:rsidRPr="00094D4C" w:rsidRDefault="00F82C2D" w:rsidP="0018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810DB63" w14:textId="4704F34B" w:rsidR="00F82C2D" w:rsidRPr="00094D4C" w:rsidRDefault="00CD19B8" w:rsidP="00C2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</w:tabs>
              <w:spacing w:line="240" w:lineRule="auto"/>
              <w:ind w:right="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(0.17)</w:t>
            </w:r>
          </w:p>
        </w:tc>
        <w:tc>
          <w:tcPr>
            <w:tcW w:w="236" w:type="dxa"/>
            <w:vAlign w:val="bottom"/>
          </w:tcPr>
          <w:p w14:paraId="29BD300B" w14:textId="77777777" w:rsidR="00F82C2D" w:rsidRPr="00094D4C" w:rsidRDefault="00F82C2D" w:rsidP="00C2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  <w:tab w:val="decimal" w:pos="849"/>
              </w:tabs>
              <w:spacing w:line="240" w:lineRule="auto"/>
              <w:ind w:left="-105" w:right="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9E8EFFC" w14:textId="796EB06A" w:rsidR="00F82C2D" w:rsidRPr="00C426F6" w:rsidRDefault="00F82C2D" w:rsidP="00C42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0"/>
              </w:tabs>
              <w:spacing w:line="240" w:lineRule="auto"/>
              <w:ind w:right="-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C426F6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0.99</w:t>
            </w:r>
          </w:p>
        </w:tc>
        <w:tc>
          <w:tcPr>
            <w:tcW w:w="236" w:type="dxa"/>
            <w:vAlign w:val="bottom"/>
          </w:tcPr>
          <w:p w14:paraId="584B7627" w14:textId="77777777" w:rsidR="00F82C2D" w:rsidRPr="00094D4C" w:rsidRDefault="00F82C2D" w:rsidP="00C2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  <w:tab w:val="decimal" w:pos="849"/>
              </w:tabs>
              <w:spacing w:line="240" w:lineRule="auto"/>
              <w:ind w:left="-105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tcBorders>
              <w:left w:val="nil"/>
              <w:bottom w:val="double" w:sz="4" w:space="0" w:color="auto"/>
              <w:right w:val="nil"/>
            </w:tcBorders>
          </w:tcPr>
          <w:p w14:paraId="6200ADAD" w14:textId="38E2C3D9" w:rsidR="00F82C2D" w:rsidRPr="00C426F6" w:rsidRDefault="00DA6347" w:rsidP="00C42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0"/>
              </w:tabs>
              <w:spacing w:line="240" w:lineRule="auto"/>
              <w:ind w:right="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C426F6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0.61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F13BB2F" w14:textId="77777777" w:rsidR="00F82C2D" w:rsidRPr="00094D4C" w:rsidRDefault="00F82C2D" w:rsidP="00C2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  <w:tab w:val="decimal" w:pos="432"/>
                <w:tab w:val="decimal" w:pos="76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2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300E526" w14:textId="469C183A" w:rsidR="00F82C2D" w:rsidRPr="00C426F6" w:rsidRDefault="00F82C2D" w:rsidP="00C42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26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4.11</w:t>
            </w:r>
          </w:p>
        </w:tc>
      </w:tr>
    </w:tbl>
    <w:p w14:paraId="79A5277A" w14:textId="77777777" w:rsidR="00F82C2D" w:rsidRDefault="00F82C2D" w:rsidP="00F82C2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BD41D7" w14:textId="5517CC12" w:rsidR="00F82C2D" w:rsidRPr="00094D4C" w:rsidRDefault="00F82C2D" w:rsidP="00F82C2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94D4C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C20C7C">
        <w:rPr>
          <w:rFonts w:asciiTheme="majorBidi" w:hAnsiTheme="majorBidi" w:cstheme="majorBidi"/>
          <w:sz w:val="30"/>
          <w:szCs w:val="30"/>
        </w:rPr>
        <w:t>6</w:t>
      </w:r>
      <w:r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C20C7C">
        <w:rPr>
          <w:rFonts w:asciiTheme="majorBidi" w:hAnsiTheme="majorBidi" w:cstheme="majorBidi"/>
          <w:sz w:val="30"/>
          <w:szCs w:val="30"/>
        </w:rPr>
        <w:t>2562</w:t>
      </w:r>
      <w:r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บริษัทได้เปลี่ยนแปลงมูลค่าหุ้นที่ตราไว้ของหุ้นของบริษัทจากเดิมหุ้นละ </w:t>
      </w:r>
      <w:r w:rsidRPr="00C20C7C">
        <w:rPr>
          <w:rFonts w:asciiTheme="majorBidi" w:hAnsiTheme="majorBidi" w:cstheme="majorBidi"/>
          <w:sz w:val="30"/>
          <w:szCs w:val="30"/>
        </w:rPr>
        <w:t>10</w:t>
      </w:r>
      <w:r w:rsidRPr="00094D4C">
        <w:rPr>
          <w:rFonts w:asciiTheme="majorBidi" w:hAnsiTheme="majorBidi" w:cstheme="majorBidi"/>
          <w:sz w:val="30"/>
          <w:szCs w:val="30"/>
        </w:rPr>
        <w:t>.</w:t>
      </w:r>
      <w:r w:rsidRPr="00C20C7C">
        <w:rPr>
          <w:rFonts w:asciiTheme="majorBidi" w:hAnsiTheme="majorBidi" w:cstheme="majorBidi"/>
          <w:sz w:val="30"/>
          <w:szCs w:val="30"/>
        </w:rPr>
        <w:t>00</w:t>
      </w:r>
      <w:r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บาท เป็นหุ้นละ </w:t>
      </w:r>
      <w:r w:rsidRPr="00C20C7C">
        <w:rPr>
          <w:rFonts w:asciiTheme="majorBidi" w:hAnsiTheme="majorBidi" w:cstheme="majorBidi"/>
          <w:sz w:val="30"/>
          <w:szCs w:val="30"/>
        </w:rPr>
        <w:t>1</w:t>
      </w:r>
      <w:r w:rsidRPr="00094D4C">
        <w:rPr>
          <w:rFonts w:asciiTheme="majorBidi" w:hAnsiTheme="majorBidi" w:cstheme="majorBidi"/>
          <w:sz w:val="30"/>
          <w:szCs w:val="30"/>
        </w:rPr>
        <w:t>.</w:t>
      </w:r>
      <w:r w:rsidRPr="00C20C7C">
        <w:rPr>
          <w:rFonts w:asciiTheme="majorBidi" w:hAnsiTheme="majorBidi" w:cstheme="majorBidi"/>
          <w:sz w:val="30"/>
          <w:szCs w:val="30"/>
        </w:rPr>
        <w:t>00</w:t>
      </w:r>
      <w:r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Pr="00094D4C">
        <w:rPr>
          <w:rFonts w:asciiTheme="majorBidi" w:hAnsiTheme="majorBidi" w:cstheme="majorBidi"/>
          <w:sz w:val="30"/>
          <w:szCs w:val="30"/>
          <w:cs/>
        </w:rPr>
        <w:t>บาท</w:t>
      </w:r>
      <w:r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Pr="00094D4C">
        <w:rPr>
          <w:rFonts w:asciiTheme="majorBidi" w:hAnsiTheme="majorBidi" w:cstheme="majorBidi"/>
          <w:sz w:val="30"/>
          <w:szCs w:val="30"/>
          <w:cs/>
        </w:rPr>
        <w:t>การเปลี่ยนแปลงมูลค่านี้มีผลทำให้จำนวนหุ้นสามัญถัวเฉลี่ยถ่วงน้ำหนักที่ใช้ในการคำนวณกำไร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094D4C">
        <w:rPr>
          <w:rFonts w:asciiTheme="majorBidi" w:hAnsiTheme="majorBidi" w:cstheme="majorBidi"/>
          <w:sz w:val="30"/>
          <w:szCs w:val="30"/>
          <w:cs/>
        </w:rPr>
        <w:t>ต่อหุ้นขั้นพื้นฐานสำหรับงวด</w:t>
      </w:r>
      <w:r>
        <w:rPr>
          <w:rFonts w:asciiTheme="majorBidi" w:hAnsiTheme="majorBidi" w:cstheme="majorBidi" w:hint="cs"/>
          <w:sz w:val="30"/>
          <w:szCs w:val="30"/>
          <w:cs/>
        </w:rPr>
        <w:t>สามเดือนและ</w:t>
      </w:r>
      <w:r w:rsidR="005A0A55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C20C7C">
        <w:rPr>
          <w:rFonts w:asciiTheme="majorBidi" w:hAnsiTheme="majorBidi" w:cstheme="majorBidi"/>
          <w:sz w:val="30"/>
          <w:szCs w:val="30"/>
        </w:rPr>
        <w:t>30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5A0A55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20C7C">
        <w:rPr>
          <w:rFonts w:asciiTheme="majorBidi" w:hAnsiTheme="majorBidi" w:cstheme="majorBidi"/>
          <w:sz w:val="30"/>
          <w:szCs w:val="30"/>
        </w:rPr>
        <w:t>2562</w:t>
      </w:r>
      <w:r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Pr="00094D4C">
        <w:rPr>
          <w:rFonts w:asciiTheme="majorBidi" w:hAnsiTheme="majorBidi" w:cstheme="majorBidi"/>
          <w:sz w:val="30"/>
          <w:szCs w:val="30"/>
          <w:cs/>
        </w:rPr>
        <w:t>ได้ปรับปรุงใหม่เพื่อการเปรียบเทียบ โดยถือเสมือนว่าการเปลี่ยนแปลงมูลค่าหุ้นดังกล่าวเกิดขึ้นตั้งแต่แรก</w:t>
      </w:r>
    </w:p>
    <w:p w14:paraId="6193CB0A" w14:textId="77777777" w:rsidR="00F82C2D" w:rsidRPr="00094D4C" w:rsidRDefault="00F82C2D" w:rsidP="00F82C2D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7DE13B3C" w14:textId="77777777" w:rsidR="00F82C2D" w:rsidRDefault="00F82C2D" w:rsidP="00F82C2D">
      <w:pPr>
        <w:ind w:left="540"/>
        <w:rPr>
          <w:rFonts w:asciiTheme="majorBidi" w:hAnsiTheme="majorBidi" w:cstheme="majorBidi"/>
          <w:sz w:val="30"/>
          <w:szCs w:val="30"/>
        </w:rPr>
      </w:pPr>
      <w:r w:rsidRPr="00094D4C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C20C7C">
        <w:rPr>
          <w:rFonts w:asciiTheme="majorBidi" w:hAnsiTheme="majorBidi" w:cstheme="majorBidi"/>
          <w:sz w:val="30"/>
          <w:szCs w:val="30"/>
        </w:rPr>
        <w:t>20</w:t>
      </w:r>
      <w:r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C20C7C">
        <w:rPr>
          <w:rFonts w:asciiTheme="majorBidi" w:hAnsiTheme="majorBidi" w:cstheme="majorBidi"/>
          <w:sz w:val="30"/>
          <w:szCs w:val="30"/>
        </w:rPr>
        <w:t>2563</w:t>
      </w:r>
      <w:r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บริษัทออกหุ้นสามัญใหม่ (ดูหมายเหตุ </w:t>
      </w:r>
      <w:r w:rsidRPr="00C20C7C">
        <w:rPr>
          <w:rFonts w:asciiTheme="majorBidi" w:hAnsiTheme="majorBidi" w:cstheme="majorBidi"/>
          <w:sz w:val="30"/>
          <w:szCs w:val="30"/>
        </w:rPr>
        <w:t>13</w:t>
      </w:r>
      <w:r w:rsidRPr="00094D4C">
        <w:rPr>
          <w:rFonts w:asciiTheme="majorBidi" w:hAnsiTheme="majorBidi" w:cstheme="majorBidi"/>
          <w:sz w:val="30"/>
          <w:szCs w:val="30"/>
        </w:rPr>
        <w:t>)</w:t>
      </w:r>
    </w:p>
    <w:p w14:paraId="3B04AC99" w14:textId="0B64303C" w:rsidR="00F82C2D" w:rsidRDefault="00F82C2D" w:rsidP="002473DE">
      <w:pPr>
        <w:tabs>
          <w:tab w:val="clear" w:pos="454"/>
          <w:tab w:val="left" w:pos="180"/>
        </w:tabs>
        <w:ind w:left="540" w:right="-45"/>
        <w:jc w:val="thaiDistribute"/>
        <w:rPr>
          <w:rFonts w:asciiTheme="majorBidi" w:hAnsiTheme="majorBidi" w:cstheme="majorBidi"/>
          <w:sz w:val="20"/>
          <w:szCs w:val="20"/>
          <w:cs/>
        </w:rPr>
        <w:sectPr w:rsidR="00F82C2D" w:rsidSect="002D7044">
          <w:headerReference w:type="default" r:id="rId19"/>
          <w:footerReference w:type="default" r:id="rId20"/>
          <w:type w:val="nextColumn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5DE27879" w14:textId="5F310306" w:rsidR="007E244D" w:rsidRPr="00F82C2D" w:rsidRDefault="007E244D" w:rsidP="00F82C2D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30"/>
          <w:szCs w:val="30"/>
          <w:u w:val="none"/>
          <w:cs/>
          <w:lang w:val="th-TH"/>
        </w:rPr>
      </w:pPr>
      <w:r w:rsidRPr="00F82C2D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เครื่องมือทางการเงิน</w:t>
      </w:r>
    </w:p>
    <w:p w14:paraId="650FFFA5" w14:textId="77777777" w:rsidR="007E244D" w:rsidRPr="007819E7" w:rsidRDefault="007E244D" w:rsidP="007E244D">
      <w:pPr>
        <w:rPr>
          <w:rFonts w:asciiTheme="majorBidi" w:hAnsiTheme="majorBidi" w:cstheme="majorBidi"/>
          <w:sz w:val="24"/>
          <w:szCs w:val="24"/>
        </w:rPr>
      </w:pPr>
    </w:p>
    <w:p w14:paraId="31CF3B47" w14:textId="7A8BF411" w:rsidR="007E244D" w:rsidRPr="00903FD6" w:rsidRDefault="002D3FB2" w:rsidP="002D3FB2">
      <w:pPr>
        <w:tabs>
          <w:tab w:val="clear" w:pos="454"/>
          <w:tab w:val="left" w:pos="540"/>
        </w:tabs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903FD6">
        <w:rPr>
          <w:rFonts w:asciiTheme="majorBidi" w:hAnsiTheme="majorBidi" w:cstheme="majorBidi"/>
          <w:cs/>
          <w:lang w:val="th-TH"/>
        </w:rPr>
        <w:tab/>
      </w:r>
      <w:r w:rsidRPr="00903FD6">
        <w:rPr>
          <w:rFonts w:asciiTheme="majorBidi" w:hAnsiTheme="majorBidi" w:cstheme="majorBidi"/>
          <w:cs/>
          <w:lang w:val="th-TH"/>
        </w:rPr>
        <w:tab/>
      </w:r>
      <w:r w:rsidR="007E244D" w:rsidRPr="00903FD6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 xml:space="preserve">มูลค่าตามบัญชีและมูลค่ายุติธรรม </w:t>
      </w:r>
    </w:p>
    <w:p w14:paraId="189722A0" w14:textId="77777777" w:rsidR="007E244D" w:rsidRPr="007819E7" w:rsidRDefault="007E244D" w:rsidP="007E244D">
      <w:pPr>
        <w:rPr>
          <w:rFonts w:asciiTheme="majorBidi" w:hAnsiTheme="majorBidi" w:cstheme="majorBidi"/>
          <w:sz w:val="24"/>
          <w:szCs w:val="24"/>
          <w:cs/>
          <w:lang w:val="th-TH"/>
        </w:rPr>
      </w:pPr>
    </w:p>
    <w:p w14:paraId="79180F17" w14:textId="6E0FFE84" w:rsidR="007E244D" w:rsidRPr="00903FD6" w:rsidRDefault="007E244D" w:rsidP="002D3FB2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903FD6">
        <w:rPr>
          <w:rFonts w:asciiTheme="majorBidi" w:hAnsiTheme="majorBidi" w:cstheme="majorBidi"/>
          <w:sz w:val="30"/>
          <w:szCs w:val="30"/>
          <w:cs/>
          <w:lang w:val="th-TH"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8620DD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และหนี้สินทางการเงิน </w:t>
      </w:r>
      <w:r w:rsidRPr="00903FD6">
        <w:rPr>
          <w:rFonts w:asciiTheme="majorBidi" w:hAnsiTheme="majorBidi" w:cstheme="majorBidi"/>
          <w:sz w:val="30"/>
          <w:szCs w:val="30"/>
          <w:cs/>
          <w:lang w:val="th-TH"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</w:t>
      </w:r>
      <w:r w:rsidR="008620DD">
        <w:rPr>
          <w:rFonts w:asciiTheme="majorBidi" w:hAnsiTheme="majorBidi" w:cstheme="majorBidi" w:hint="cs"/>
          <w:sz w:val="30"/>
          <w:szCs w:val="30"/>
          <w:cs/>
          <w:lang w:val="th-TH"/>
        </w:rPr>
        <w:t>และหนี้สินทางการเงิน</w:t>
      </w:r>
      <w:r w:rsidRPr="00903FD6">
        <w:rPr>
          <w:rFonts w:asciiTheme="majorBidi" w:hAnsiTheme="majorBidi" w:cstheme="majorBidi"/>
          <w:sz w:val="30"/>
          <w:szCs w:val="30"/>
          <w:cs/>
          <w:lang w:val="th-TH"/>
        </w:rPr>
        <w:t xml:space="preserve">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 </w:t>
      </w:r>
    </w:p>
    <w:p w14:paraId="0ED6C15C" w14:textId="77777777" w:rsidR="00C874F7" w:rsidRPr="007819E7" w:rsidRDefault="00C874F7" w:rsidP="00C874F7">
      <w:pPr>
        <w:rPr>
          <w:rFonts w:asciiTheme="majorBidi" w:hAnsiTheme="majorBidi" w:cstheme="majorBidi"/>
          <w:sz w:val="24"/>
          <w:szCs w:val="24"/>
          <w:cs/>
          <w:lang w:val="th-TH"/>
        </w:rPr>
      </w:pPr>
    </w:p>
    <w:tbl>
      <w:tblPr>
        <w:tblW w:w="1432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632"/>
        <w:gridCol w:w="240"/>
        <w:gridCol w:w="1458"/>
        <w:gridCol w:w="236"/>
        <w:gridCol w:w="1480"/>
        <w:gridCol w:w="236"/>
        <w:gridCol w:w="897"/>
        <w:gridCol w:w="12"/>
        <w:gridCol w:w="224"/>
        <w:gridCol w:w="12"/>
        <w:gridCol w:w="959"/>
        <w:gridCol w:w="236"/>
        <w:gridCol w:w="934"/>
        <w:gridCol w:w="236"/>
        <w:gridCol w:w="934"/>
        <w:gridCol w:w="236"/>
        <w:gridCol w:w="927"/>
        <w:gridCol w:w="12"/>
      </w:tblGrid>
      <w:tr w:rsidR="00CD19B8" w:rsidRPr="007819E7" w14:paraId="2692EFC6" w14:textId="77777777" w:rsidTr="00CD19B8">
        <w:trPr>
          <w:gridAfter w:val="1"/>
          <w:wAfter w:w="12" w:type="dxa"/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2357FA21" w14:textId="77777777" w:rsidR="00CD19B8" w:rsidRPr="007819E7" w:rsidRDefault="00CD19B8" w:rsidP="00413E14">
            <w:pPr>
              <w:ind w:left="84" w:right="-90" w:hanging="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32" w:type="dxa"/>
          </w:tcPr>
          <w:p w14:paraId="741D2EF8" w14:textId="77777777" w:rsidR="00CD19B8" w:rsidRPr="007819E7" w:rsidRDefault="00CD19B8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0" w:type="dxa"/>
          </w:tcPr>
          <w:p w14:paraId="1E9FD0DD" w14:textId="77777777" w:rsidR="00CD19B8" w:rsidRPr="007819E7" w:rsidRDefault="00CD19B8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017" w:type="dxa"/>
            <w:gridSpan w:val="15"/>
            <w:vAlign w:val="bottom"/>
          </w:tcPr>
          <w:p w14:paraId="32775209" w14:textId="5C1D88FD" w:rsidR="00CD19B8" w:rsidRPr="007819E7" w:rsidRDefault="00CD19B8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19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CD19B8" w:rsidRPr="007819E7" w14:paraId="502B3864" w14:textId="77777777" w:rsidTr="00CD19B8">
        <w:trPr>
          <w:gridAfter w:val="1"/>
          <w:wAfter w:w="12" w:type="dxa"/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21113DBB" w14:textId="77777777" w:rsidR="00CD19B8" w:rsidRPr="007819E7" w:rsidRDefault="00CD19B8" w:rsidP="00413E14">
            <w:pPr>
              <w:ind w:left="84" w:right="-90" w:hanging="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79" w:type="dxa"/>
            <w:gridSpan w:val="7"/>
          </w:tcPr>
          <w:p w14:paraId="397CC242" w14:textId="741C6FFF" w:rsidR="00CD19B8" w:rsidRPr="007819E7" w:rsidRDefault="00CD19B8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19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gridSpan w:val="2"/>
          </w:tcPr>
          <w:p w14:paraId="02352F34" w14:textId="77777777" w:rsidR="00CD19B8" w:rsidRPr="007819E7" w:rsidRDefault="00CD19B8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474" w:type="dxa"/>
            <w:gridSpan w:val="8"/>
            <w:vAlign w:val="bottom"/>
          </w:tcPr>
          <w:p w14:paraId="10DED8AE" w14:textId="0D4CFB60" w:rsidR="00CD19B8" w:rsidRPr="007819E7" w:rsidRDefault="00CD19B8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19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CD19B8" w:rsidRPr="007819E7" w14:paraId="392BEC24" w14:textId="77777777" w:rsidTr="00CD19B8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35E15206" w14:textId="1FCF4D1D" w:rsidR="00CD19B8" w:rsidRPr="007819E7" w:rsidRDefault="00CD19B8" w:rsidP="00413E14">
            <w:pPr>
              <w:ind w:left="84" w:right="-90" w:hanging="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819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819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7819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Pr="007819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632" w:type="dxa"/>
          </w:tcPr>
          <w:p w14:paraId="544B1B73" w14:textId="77777777" w:rsidR="00CD19B8" w:rsidRPr="007819E7" w:rsidRDefault="00CD19B8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color w:val="000000"/>
                <w:sz w:val="30"/>
                <w:szCs w:val="30"/>
              </w:rPr>
            </w:pPr>
          </w:p>
          <w:p w14:paraId="24158300" w14:textId="0311BA49" w:rsidR="00CD19B8" w:rsidRPr="007819E7" w:rsidRDefault="008620DD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inorBidi"/>
                <w:sz w:val="30"/>
                <w:szCs w:val="30"/>
                <w:cs/>
                <w:lang w:val="en-US" w:bidi="th-TH"/>
              </w:rPr>
            </w:pPr>
            <w:r w:rsidRPr="007819E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มูลค่ายุติธรรม </w:t>
            </w:r>
            <w:r w:rsidRPr="007819E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- </w:t>
            </w:r>
            <w:r w:rsidR="00F13C2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 w:rsidRPr="007819E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ใช้การบัญชีป้องกันความเสี่ยง</w:t>
            </w:r>
          </w:p>
        </w:tc>
        <w:tc>
          <w:tcPr>
            <w:tcW w:w="240" w:type="dxa"/>
          </w:tcPr>
          <w:p w14:paraId="684F6F30" w14:textId="77777777" w:rsidR="00CD19B8" w:rsidRPr="007819E7" w:rsidRDefault="00CD19B8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58" w:type="dxa"/>
            <w:vAlign w:val="bottom"/>
          </w:tcPr>
          <w:p w14:paraId="19A8E782" w14:textId="717802EF" w:rsidR="00CD19B8" w:rsidRPr="007819E7" w:rsidRDefault="00CD19B8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19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7FC61BF2" w14:textId="77777777" w:rsidR="00CD19B8" w:rsidRPr="007819E7" w:rsidRDefault="00CD19B8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6E2B1C2E" w14:textId="77777777" w:rsidR="00CD19B8" w:rsidRPr="007819E7" w:rsidRDefault="00CD19B8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19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C2D397" w14:textId="77777777" w:rsidR="00CD19B8" w:rsidRPr="007819E7" w:rsidRDefault="00CD19B8" w:rsidP="00393564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gridSpan w:val="2"/>
            <w:shd w:val="clear" w:color="auto" w:fill="auto"/>
            <w:vAlign w:val="bottom"/>
          </w:tcPr>
          <w:p w14:paraId="393C31BB" w14:textId="77777777" w:rsidR="00CD19B8" w:rsidRPr="007819E7" w:rsidRDefault="00CD19B8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19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  <w:gridSpan w:val="2"/>
          </w:tcPr>
          <w:p w14:paraId="554C9FA9" w14:textId="77777777" w:rsidR="00CD19B8" w:rsidRPr="007819E7" w:rsidRDefault="00CD19B8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59" w:type="dxa"/>
            <w:vAlign w:val="bottom"/>
          </w:tcPr>
          <w:p w14:paraId="7795F03B" w14:textId="6E101DD1" w:rsidR="00CD19B8" w:rsidRPr="007819E7" w:rsidRDefault="00CD19B8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19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7819E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81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4E2DFF78" w14:textId="77777777" w:rsidR="00CD19B8" w:rsidRPr="007819E7" w:rsidRDefault="00CD19B8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55AE7822" w14:textId="6B597B35" w:rsidR="00CD19B8" w:rsidRPr="007819E7" w:rsidRDefault="00CD19B8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19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7819E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81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21438C84" w14:textId="77777777" w:rsidR="00CD19B8" w:rsidRPr="007819E7" w:rsidRDefault="00CD19B8" w:rsidP="00393564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4" w:type="dxa"/>
            <w:vAlign w:val="bottom"/>
          </w:tcPr>
          <w:p w14:paraId="37726777" w14:textId="4FA7BF2F" w:rsidR="00CD19B8" w:rsidRPr="007819E7" w:rsidRDefault="00CD19B8" w:rsidP="00393564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19E7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7819E7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36" w:type="dxa"/>
          </w:tcPr>
          <w:p w14:paraId="3AF80CF5" w14:textId="77777777" w:rsidR="00CD19B8" w:rsidRPr="007819E7" w:rsidRDefault="00CD19B8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39" w:type="dxa"/>
            <w:gridSpan w:val="2"/>
            <w:shd w:val="clear" w:color="auto" w:fill="auto"/>
            <w:vAlign w:val="bottom"/>
          </w:tcPr>
          <w:p w14:paraId="5915ECD7" w14:textId="77777777" w:rsidR="00CD19B8" w:rsidRPr="007819E7" w:rsidRDefault="00CD19B8" w:rsidP="00773842">
            <w:pPr>
              <w:pStyle w:val="acctfourfigures"/>
              <w:tabs>
                <w:tab w:val="clear" w:pos="765"/>
              </w:tabs>
              <w:spacing w:line="240" w:lineRule="atLeast"/>
              <w:ind w:left="-164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19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D19B8" w:rsidRPr="007819E7" w14:paraId="59DF4D6B" w14:textId="77777777" w:rsidTr="00CD19B8">
        <w:trPr>
          <w:gridAfter w:val="1"/>
          <w:wAfter w:w="12" w:type="dxa"/>
          <w:trHeight w:val="261"/>
        </w:trPr>
        <w:tc>
          <w:tcPr>
            <w:tcW w:w="3420" w:type="dxa"/>
            <w:shd w:val="clear" w:color="auto" w:fill="auto"/>
          </w:tcPr>
          <w:p w14:paraId="63ED6368" w14:textId="77777777" w:rsidR="00CD19B8" w:rsidRPr="007819E7" w:rsidRDefault="00CD19B8" w:rsidP="00413E14">
            <w:pPr>
              <w:ind w:left="84" w:right="-90" w:hanging="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632" w:type="dxa"/>
          </w:tcPr>
          <w:p w14:paraId="4BDEC716" w14:textId="77777777" w:rsidR="00CD19B8" w:rsidRPr="007819E7" w:rsidRDefault="00CD19B8" w:rsidP="00A75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40" w:type="dxa"/>
          </w:tcPr>
          <w:p w14:paraId="3C888357" w14:textId="77777777" w:rsidR="00CD19B8" w:rsidRPr="007819E7" w:rsidRDefault="00CD19B8" w:rsidP="00A75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017" w:type="dxa"/>
            <w:gridSpan w:val="15"/>
            <w:vAlign w:val="center"/>
          </w:tcPr>
          <w:p w14:paraId="67D7B8F4" w14:textId="4A697C9F" w:rsidR="00CD19B8" w:rsidRPr="007819E7" w:rsidRDefault="00CD19B8" w:rsidP="00A75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19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CD19B8" w:rsidRPr="007819E7" w14:paraId="6EB47568" w14:textId="77777777" w:rsidTr="00CD19B8">
        <w:trPr>
          <w:trHeight w:val="261"/>
        </w:trPr>
        <w:tc>
          <w:tcPr>
            <w:tcW w:w="3420" w:type="dxa"/>
            <w:shd w:val="clear" w:color="auto" w:fill="auto"/>
          </w:tcPr>
          <w:p w14:paraId="5B9EA97D" w14:textId="77777777" w:rsidR="00CD19B8" w:rsidRPr="007819E7" w:rsidRDefault="00CD19B8" w:rsidP="00413E14">
            <w:pPr>
              <w:ind w:left="84" w:right="-90" w:hanging="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7819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32" w:type="dxa"/>
          </w:tcPr>
          <w:p w14:paraId="561D901B" w14:textId="77777777" w:rsidR="00CD19B8" w:rsidRPr="007819E7" w:rsidRDefault="00CD19B8" w:rsidP="00A755B0">
            <w:pPr>
              <w:pStyle w:val="acctfourfigures"/>
              <w:tabs>
                <w:tab w:val="clear" w:pos="765"/>
                <w:tab w:val="decimal" w:pos="115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472E39D8" w14:textId="77777777" w:rsidR="00CD19B8" w:rsidRPr="007819E7" w:rsidRDefault="00CD19B8" w:rsidP="00A755B0">
            <w:pPr>
              <w:pStyle w:val="acctfourfigures"/>
              <w:tabs>
                <w:tab w:val="clear" w:pos="765"/>
                <w:tab w:val="decimal" w:pos="115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</w:tcPr>
          <w:p w14:paraId="4BF7060A" w14:textId="5C236D1B" w:rsidR="00CD19B8" w:rsidRPr="007819E7" w:rsidRDefault="00CD19B8" w:rsidP="00A755B0">
            <w:pPr>
              <w:pStyle w:val="acctfourfigures"/>
              <w:tabs>
                <w:tab w:val="clear" w:pos="765"/>
                <w:tab w:val="decimal" w:pos="115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AF8645" w14:textId="77777777" w:rsidR="00CD19B8" w:rsidRPr="007819E7" w:rsidRDefault="00CD19B8" w:rsidP="003935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0" w:type="dxa"/>
            <w:shd w:val="clear" w:color="auto" w:fill="auto"/>
          </w:tcPr>
          <w:p w14:paraId="0EBF00B4" w14:textId="77777777" w:rsidR="00CD19B8" w:rsidRPr="007819E7" w:rsidRDefault="00CD19B8" w:rsidP="00A755B0">
            <w:pPr>
              <w:pStyle w:val="acctfourfigures"/>
              <w:tabs>
                <w:tab w:val="clear" w:pos="765"/>
                <w:tab w:val="decimal" w:pos="13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6B62195" w14:textId="77777777" w:rsidR="00CD19B8" w:rsidRPr="007819E7" w:rsidRDefault="00CD19B8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gridSpan w:val="2"/>
            <w:shd w:val="clear" w:color="auto" w:fill="auto"/>
          </w:tcPr>
          <w:p w14:paraId="34330D99" w14:textId="77777777" w:rsidR="00CD19B8" w:rsidRPr="007819E7" w:rsidRDefault="00CD19B8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259D7077" w14:textId="77777777" w:rsidR="00CD19B8" w:rsidRPr="007819E7" w:rsidRDefault="00CD19B8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9" w:type="dxa"/>
          </w:tcPr>
          <w:p w14:paraId="23F03C74" w14:textId="77777777" w:rsidR="00CD19B8" w:rsidRPr="007819E7" w:rsidRDefault="00CD19B8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24C02F5" w14:textId="77777777" w:rsidR="00CD19B8" w:rsidRPr="007819E7" w:rsidRDefault="00CD19B8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491A6285" w14:textId="77777777" w:rsidR="00CD19B8" w:rsidRPr="007819E7" w:rsidRDefault="00CD19B8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426947" w14:textId="77777777" w:rsidR="00CD19B8" w:rsidRPr="007819E7" w:rsidRDefault="00CD19B8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52CD7DEB" w14:textId="77777777" w:rsidR="00CD19B8" w:rsidRPr="007819E7" w:rsidRDefault="00CD19B8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06471E5" w14:textId="77777777" w:rsidR="00CD19B8" w:rsidRPr="007819E7" w:rsidRDefault="00CD19B8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  <w:gridSpan w:val="2"/>
            <w:shd w:val="clear" w:color="auto" w:fill="auto"/>
          </w:tcPr>
          <w:p w14:paraId="187229A6" w14:textId="77777777" w:rsidR="00CD19B8" w:rsidRPr="007819E7" w:rsidRDefault="00CD19B8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19B8" w:rsidRPr="007819E7" w14:paraId="6139A8FD" w14:textId="77777777" w:rsidTr="00CD19B8">
        <w:trPr>
          <w:trHeight w:val="281"/>
        </w:trPr>
        <w:tc>
          <w:tcPr>
            <w:tcW w:w="3420" w:type="dxa"/>
            <w:shd w:val="clear" w:color="auto" w:fill="auto"/>
          </w:tcPr>
          <w:p w14:paraId="1004632D" w14:textId="4FD102DA" w:rsidR="00CD19B8" w:rsidRPr="007819E7" w:rsidRDefault="00CD19B8" w:rsidP="00413E14">
            <w:pPr>
              <w:ind w:left="84" w:right="-90" w:hanging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19E7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632" w:type="dxa"/>
          </w:tcPr>
          <w:p w14:paraId="3AF96416" w14:textId="3086A978" w:rsidR="00CD19B8" w:rsidRPr="007819E7" w:rsidRDefault="00CD19B8" w:rsidP="00A755B0">
            <w:pPr>
              <w:pStyle w:val="acctfourfigures"/>
              <w:tabs>
                <w:tab w:val="clear" w:pos="765"/>
                <w:tab w:val="decimal" w:pos="115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819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0C818333" w14:textId="77777777" w:rsidR="00CD19B8" w:rsidRPr="007819E7" w:rsidRDefault="00CD19B8" w:rsidP="00A755B0">
            <w:pPr>
              <w:pStyle w:val="acctfourfigures"/>
              <w:tabs>
                <w:tab w:val="clear" w:pos="765"/>
                <w:tab w:val="decimal" w:pos="115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</w:tcPr>
          <w:p w14:paraId="68E4E63A" w14:textId="09B2A20D" w:rsidR="00CD19B8" w:rsidRPr="007819E7" w:rsidRDefault="00CD19B8" w:rsidP="00A755B0">
            <w:pPr>
              <w:pStyle w:val="acctfourfigures"/>
              <w:tabs>
                <w:tab w:val="clear" w:pos="765"/>
                <w:tab w:val="decimal" w:pos="115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819E7">
              <w:rPr>
                <w:rFonts w:asciiTheme="majorBidi" w:hAnsiTheme="majorBidi" w:cstheme="majorBidi"/>
                <w:sz w:val="30"/>
                <w:szCs w:val="30"/>
              </w:rPr>
              <w:t>212</w:t>
            </w:r>
          </w:p>
        </w:tc>
        <w:tc>
          <w:tcPr>
            <w:tcW w:w="236" w:type="dxa"/>
          </w:tcPr>
          <w:p w14:paraId="306140EC" w14:textId="77777777" w:rsidR="00CD19B8" w:rsidRPr="007819E7" w:rsidRDefault="00CD19B8" w:rsidP="003935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0" w:type="dxa"/>
            <w:shd w:val="clear" w:color="auto" w:fill="auto"/>
          </w:tcPr>
          <w:p w14:paraId="1E046F42" w14:textId="3BE43276" w:rsidR="00CD19B8" w:rsidRPr="007819E7" w:rsidRDefault="00CD19B8" w:rsidP="00CD19B8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819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DC0A2F6" w14:textId="77777777" w:rsidR="00CD19B8" w:rsidRPr="007819E7" w:rsidRDefault="00CD19B8" w:rsidP="0039356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gridSpan w:val="2"/>
            <w:shd w:val="clear" w:color="auto" w:fill="auto"/>
          </w:tcPr>
          <w:p w14:paraId="1238B0D4" w14:textId="5BE30FF9" w:rsidR="00CD19B8" w:rsidRPr="007819E7" w:rsidRDefault="00CD19B8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819E7">
              <w:rPr>
                <w:rFonts w:asciiTheme="majorBidi" w:hAnsiTheme="majorBidi" w:cstheme="majorBidi"/>
                <w:sz w:val="30"/>
                <w:szCs w:val="30"/>
              </w:rPr>
              <w:t>212</w:t>
            </w:r>
          </w:p>
        </w:tc>
        <w:tc>
          <w:tcPr>
            <w:tcW w:w="236" w:type="dxa"/>
            <w:gridSpan w:val="2"/>
          </w:tcPr>
          <w:p w14:paraId="23E4796D" w14:textId="77777777" w:rsidR="00CD19B8" w:rsidRPr="007819E7" w:rsidRDefault="00CD19B8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9" w:type="dxa"/>
          </w:tcPr>
          <w:p w14:paraId="0F131E39" w14:textId="07A6B277" w:rsidR="00CD19B8" w:rsidRPr="007819E7" w:rsidRDefault="00CD19B8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819E7">
              <w:rPr>
                <w:rFonts w:asciiTheme="majorBidi" w:hAnsiTheme="majorBidi" w:cstheme="majorBidi"/>
                <w:sz w:val="30"/>
                <w:szCs w:val="30"/>
              </w:rPr>
              <w:t>212</w:t>
            </w:r>
          </w:p>
        </w:tc>
        <w:tc>
          <w:tcPr>
            <w:tcW w:w="236" w:type="dxa"/>
          </w:tcPr>
          <w:p w14:paraId="6B7B1917" w14:textId="77777777" w:rsidR="00CD19B8" w:rsidRPr="007819E7" w:rsidRDefault="00CD19B8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6C7E83E2" w14:textId="3FE8918B" w:rsidR="00CD19B8" w:rsidRPr="007819E7" w:rsidRDefault="00CD19B8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819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C96711C" w14:textId="77777777" w:rsidR="00CD19B8" w:rsidRPr="007819E7" w:rsidRDefault="00CD19B8" w:rsidP="0039356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</w:tcPr>
          <w:p w14:paraId="427E0A53" w14:textId="6DD9F9D6" w:rsidR="00CD19B8" w:rsidRPr="007819E7" w:rsidRDefault="00CD19B8" w:rsidP="00393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819E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785EF31B" w14:textId="77777777" w:rsidR="00CD19B8" w:rsidRPr="007819E7" w:rsidRDefault="00CD19B8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  <w:gridSpan w:val="2"/>
            <w:shd w:val="clear" w:color="auto" w:fill="auto"/>
          </w:tcPr>
          <w:p w14:paraId="6DA154A8" w14:textId="196F834B" w:rsidR="00CD19B8" w:rsidRPr="007819E7" w:rsidRDefault="00CD19B8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819E7">
              <w:rPr>
                <w:rFonts w:asciiTheme="majorBidi" w:hAnsiTheme="majorBidi" w:cstheme="majorBidi"/>
                <w:sz w:val="30"/>
                <w:szCs w:val="30"/>
              </w:rPr>
              <w:t>212</w:t>
            </w:r>
          </w:p>
        </w:tc>
      </w:tr>
      <w:tr w:rsidR="008620DD" w:rsidRPr="007819E7" w14:paraId="2EC547B6" w14:textId="77777777" w:rsidTr="00CD19B8">
        <w:trPr>
          <w:trHeight w:val="261"/>
        </w:trPr>
        <w:tc>
          <w:tcPr>
            <w:tcW w:w="3420" w:type="dxa"/>
            <w:shd w:val="clear" w:color="auto" w:fill="auto"/>
          </w:tcPr>
          <w:p w14:paraId="730F7E59" w14:textId="49FEE7B8" w:rsidR="008620DD" w:rsidRPr="007819E7" w:rsidRDefault="008620DD" w:rsidP="008620DD">
            <w:pPr>
              <w:ind w:left="84" w:right="-90" w:hanging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19E7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</w:t>
            </w:r>
            <w:r w:rsidRPr="007819E7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632" w:type="dxa"/>
          </w:tcPr>
          <w:p w14:paraId="4466D680" w14:textId="133E671B" w:rsidR="008620DD" w:rsidRPr="007819E7" w:rsidRDefault="008620DD" w:rsidP="008620DD">
            <w:pPr>
              <w:pStyle w:val="acctfourfigures"/>
              <w:tabs>
                <w:tab w:val="clear" w:pos="765"/>
                <w:tab w:val="decimal" w:pos="115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819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383FD15B" w14:textId="77777777" w:rsidR="008620DD" w:rsidRPr="007819E7" w:rsidRDefault="008620DD" w:rsidP="008620DD">
            <w:pPr>
              <w:pStyle w:val="acctfourfigures"/>
              <w:tabs>
                <w:tab w:val="clear" w:pos="765"/>
                <w:tab w:val="decimal" w:pos="115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</w:tcPr>
          <w:p w14:paraId="346F033F" w14:textId="476B3560" w:rsidR="008620DD" w:rsidRPr="007819E7" w:rsidRDefault="008620DD" w:rsidP="008620DD">
            <w:pPr>
              <w:pStyle w:val="acctfourfigures"/>
              <w:tabs>
                <w:tab w:val="clear" w:pos="765"/>
                <w:tab w:val="decimal" w:pos="115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819E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21DC6121" w14:textId="77777777" w:rsidR="008620DD" w:rsidRPr="007819E7" w:rsidRDefault="008620DD" w:rsidP="008620D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0" w:type="dxa"/>
            <w:shd w:val="clear" w:color="auto" w:fill="auto"/>
          </w:tcPr>
          <w:p w14:paraId="1E86EF47" w14:textId="5ECBAF3C" w:rsidR="008620DD" w:rsidRPr="007819E7" w:rsidRDefault="008620DD" w:rsidP="008620DD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819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9964ACA" w14:textId="77777777" w:rsidR="008620DD" w:rsidRPr="007819E7" w:rsidRDefault="008620DD" w:rsidP="008620D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gridSpan w:val="2"/>
            <w:shd w:val="clear" w:color="auto" w:fill="auto"/>
          </w:tcPr>
          <w:p w14:paraId="55BFF29C" w14:textId="38A71B9B" w:rsidR="008620DD" w:rsidRPr="007819E7" w:rsidRDefault="008620DD" w:rsidP="00862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819E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gridSpan w:val="2"/>
          </w:tcPr>
          <w:p w14:paraId="3FCB3299" w14:textId="77777777" w:rsidR="008620DD" w:rsidRPr="007819E7" w:rsidRDefault="008620DD" w:rsidP="00862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9" w:type="dxa"/>
          </w:tcPr>
          <w:p w14:paraId="7160EEF2" w14:textId="6D711A89" w:rsidR="008620DD" w:rsidRPr="007819E7" w:rsidRDefault="008620DD" w:rsidP="00862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819E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2EBBB22D" w14:textId="77777777" w:rsidR="008620DD" w:rsidRPr="007819E7" w:rsidRDefault="008620DD" w:rsidP="00862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71AF305A" w14:textId="48DAC952" w:rsidR="008620DD" w:rsidRPr="007819E7" w:rsidRDefault="008620DD" w:rsidP="00862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819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8DEDBE3" w14:textId="77777777" w:rsidR="008620DD" w:rsidRPr="007819E7" w:rsidRDefault="008620DD" w:rsidP="008620D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</w:tcPr>
          <w:p w14:paraId="48A68295" w14:textId="3F6D23BC" w:rsidR="008620DD" w:rsidRPr="007819E7" w:rsidRDefault="008620DD" w:rsidP="00862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819E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36EC7648" w14:textId="77777777" w:rsidR="008620DD" w:rsidRPr="007819E7" w:rsidRDefault="008620DD" w:rsidP="00862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  <w:gridSpan w:val="2"/>
            <w:shd w:val="clear" w:color="auto" w:fill="auto"/>
          </w:tcPr>
          <w:p w14:paraId="28826E11" w14:textId="577F38D8" w:rsidR="008620DD" w:rsidRPr="007819E7" w:rsidRDefault="008620DD" w:rsidP="00862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819E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8620DD" w:rsidRPr="007819E7" w14:paraId="613FAE2B" w14:textId="77777777" w:rsidTr="000A3A1D">
        <w:trPr>
          <w:trHeight w:val="261"/>
        </w:trPr>
        <w:tc>
          <w:tcPr>
            <w:tcW w:w="3420" w:type="dxa"/>
            <w:shd w:val="clear" w:color="auto" w:fill="auto"/>
          </w:tcPr>
          <w:p w14:paraId="07AA3429" w14:textId="77777777" w:rsidR="008620DD" w:rsidRPr="007819E7" w:rsidRDefault="008620DD" w:rsidP="000A3A1D">
            <w:pPr>
              <w:ind w:left="84" w:right="-90" w:hanging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19E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632" w:type="dxa"/>
          </w:tcPr>
          <w:p w14:paraId="279FC716" w14:textId="77777777" w:rsidR="008620DD" w:rsidRPr="007819E7" w:rsidRDefault="008620DD" w:rsidP="000A3A1D">
            <w:pPr>
              <w:pStyle w:val="acctfourfigures"/>
              <w:tabs>
                <w:tab w:val="clear" w:pos="765"/>
                <w:tab w:val="decimal" w:pos="115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819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37A567B1" w14:textId="77777777" w:rsidR="008620DD" w:rsidRPr="007819E7" w:rsidRDefault="008620DD" w:rsidP="000A3A1D">
            <w:pPr>
              <w:pStyle w:val="acctfourfigures"/>
              <w:tabs>
                <w:tab w:val="clear" w:pos="765"/>
                <w:tab w:val="decimal" w:pos="115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</w:tcPr>
          <w:p w14:paraId="5F87BCD4" w14:textId="77777777" w:rsidR="008620DD" w:rsidRPr="007819E7" w:rsidRDefault="008620DD" w:rsidP="000A3A1D">
            <w:pPr>
              <w:pStyle w:val="acctfourfigures"/>
              <w:tabs>
                <w:tab w:val="clear" w:pos="765"/>
                <w:tab w:val="decimal" w:pos="115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819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563EE73" w14:textId="77777777" w:rsidR="008620DD" w:rsidRPr="007819E7" w:rsidRDefault="008620DD" w:rsidP="000A3A1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0" w:type="dxa"/>
            <w:shd w:val="clear" w:color="auto" w:fill="auto"/>
          </w:tcPr>
          <w:p w14:paraId="15BF9F07" w14:textId="193ACB93" w:rsidR="008620DD" w:rsidRPr="007819E7" w:rsidRDefault="008620DD" w:rsidP="000A3A1D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1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1,681</w:t>
            </w:r>
          </w:p>
        </w:tc>
        <w:tc>
          <w:tcPr>
            <w:tcW w:w="236" w:type="dxa"/>
            <w:shd w:val="clear" w:color="auto" w:fill="auto"/>
          </w:tcPr>
          <w:p w14:paraId="73447CB9" w14:textId="77777777" w:rsidR="008620DD" w:rsidRPr="007819E7" w:rsidRDefault="008620DD" w:rsidP="000A3A1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gridSpan w:val="2"/>
            <w:shd w:val="clear" w:color="auto" w:fill="auto"/>
          </w:tcPr>
          <w:p w14:paraId="2571B35B" w14:textId="596C3C44" w:rsidR="008620DD" w:rsidRPr="007819E7" w:rsidRDefault="008620DD" w:rsidP="000A3A1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819E7">
              <w:rPr>
                <w:rFonts w:asciiTheme="majorBidi" w:hAnsiTheme="majorBidi" w:cstheme="majorBidi"/>
                <w:sz w:val="30"/>
                <w:szCs w:val="30"/>
              </w:rPr>
              <w:t>1,681</w:t>
            </w:r>
          </w:p>
        </w:tc>
        <w:tc>
          <w:tcPr>
            <w:tcW w:w="236" w:type="dxa"/>
            <w:gridSpan w:val="2"/>
          </w:tcPr>
          <w:p w14:paraId="15FA5E23" w14:textId="77777777" w:rsidR="008620DD" w:rsidRPr="007819E7" w:rsidRDefault="008620DD" w:rsidP="000A3A1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9" w:type="dxa"/>
          </w:tcPr>
          <w:p w14:paraId="40FA2168" w14:textId="03812669" w:rsidR="008620DD" w:rsidRPr="007819E7" w:rsidRDefault="005A6A12" w:rsidP="000A3A1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819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6E07191" w14:textId="77777777" w:rsidR="008620DD" w:rsidRPr="007819E7" w:rsidRDefault="008620DD" w:rsidP="000A3A1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7B7198E5" w14:textId="5D04280B" w:rsidR="008620DD" w:rsidRPr="007819E7" w:rsidRDefault="005A6A12" w:rsidP="000A3A1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819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003857F" w14:textId="77777777" w:rsidR="008620DD" w:rsidRPr="007819E7" w:rsidRDefault="008620DD" w:rsidP="000A3A1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</w:tcPr>
          <w:p w14:paraId="3225402A" w14:textId="14305789" w:rsidR="008620DD" w:rsidRPr="007819E7" w:rsidRDefault="008620DD" w:rsidP="000A3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819E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1,681</w:t>
            </w:r>
          </w:p>
        </w:tc>
        <w:tc>
          <w:tcPr>
            <w:tcW w:w="236" w:type="dxa"/>
          </w:tcPr>
          <w:p w14:paraId="5A1B5BBB" w14:textId="77777777" w:rsidR="008620DD" w:rsidRPr="007819E7" w:rsidRDefault="008620DD" w:rsidP="000A3A1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  <w:gridSpan w:val="2"/>
            <w:shd w:val="clear" w:color="auto" w:fill="auto"/>
          </w:tcPr>
          <w:p w14:paraId="669AF1EB" w14:textId="70256182" w:rsidR="008620DD" w:rsidRPr="007819E7" w:rsidRDefault="008620DD" w:rsidP="000A3A1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819E7">
              <w:rPr>
                <w:rFonts w:asciiTheme="majorBidi" w:hAnsiTheme="majorBidi" w:cstheme="majorBidi"/>
                <w:sz w:val="30"/>
                <w:szCs w:val="30"/>
              </w:rPr>
              <w:t>1,681</w:t>
            </w:r>
          </w:p>
        </w:tc>
      </w:tr>
      <w:tr w:rsidR="008620DD" w:rsidRPr="007819E7" w14:paraId="223B6A9A" w14:textId="77777777" w:rsidTr="00CD19B8">
        <w:trPr>
          <w:trHeight w:val="261"/>
        </w:trPr>
        <w:tc>
          <w:tcPr>
            <w:tcW w:w="3420" w:type="dxa"/>
            <w:shd w:val="clear" w:color="auto" w:fill="auto"/>
          </w:tcPr>
          <w:p w14:paraId="616515CC" w14:textId="77777777" w:rsidR="008620DD" w:rsidRPr="007819E7" w:rsidRDefault="008620DD" w:rsidP="008620DD">
            <w:pPr>
              <w:ind w:left="84" w:right="-90" w:hanging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32" w:type="dxa"/>
          </w:tcPr>
          <w:p w14:paraId="15AD501D" w14:textId="77777777" w:rsidR="008620DD" w:rsidRPr="007819E7" w:rsidRDefault="008620DD" w:rsidP="008620DD">
            <w:pPr>
              <w:pStyle w:val="acctfourfigures"/>
              <w:tabs>
                <w:tab w:val="clear" w:pos="765"/>
                <w:tab w:val="decimal" w:pos="115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34E7211C" w14:textId="77777777" w:rsidR="008620DD" w:rsidRPr="007819E7" w:rsidRDefault="008620DD" w:rsidP="008620DD">
            <w:pPr>
              <w:pStyle w:val="acctfourfigures"/>
              <w:tabs>
                <w:tab w:val="clear" w:pos="765"/>
                <w:tab w:val="decimal" w:pos="115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8" w:type="dxa"/>
          </w:tcPr>
          <w:p w14:paraId="31D67F13" w14:textId="034F5645" w:rsidR="008620DD" w:rsidRPr="007819E7" w:rsidRDefault="008620DD" w:rsidP="008620DD">
            <w:pPr>
              <w:pStyle w:val="acctfourfigures"/>
              <w:tabs>
                <w:tab w:val="clear" w:pos="765"/>
                <w:tab w:val="decimal" w:pos="115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CD5D419" w14:textId="77777777" w:rsidR="008620DD" w:rsidRPr="007819E7" w:rsidRDefault="008620DD" w:rsidP="008620D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0" w:type="dxa"/>
            <w:shd w:val="clear" w:color="auto" w:fill="auto"/>
          </w:tcPr>
          <w:p w14:paraId="02366E8B" w14:textId="77777777" w:rsidR="008620DD" w:rsidRPr="007819E7" w:rsidRDefault="008620DD" w:rsidP="008620DD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8D4D5C6" w14:textId="77777777" w:rsidR="008620DD" w:rsidRPr="007819E7" w:rsidRDefault="008620DD" w:rsidP="008620DD">
            <w:pP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09" w:type="dxa"/>
            <w:gridSpan w:val="2"/>
            <w:shd w:val="clear" w:color="auto" w:fill="auto"/>
          </w:tcPr>
          <w:p w14:paraId="1819F635" w14:textId="77777777" w:rsidR="008620DD" w:rsidRPr="007819E7" w:rsidRDefault="008620DD" w:rsidP="00862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37070AAC" w14:textId="77777777" w:rsidR="008620DD" w:rsidRPr="007819E7" w:rsidRDefault="008620DD" w:rsidP="00862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</w:tcPr>
          <w:p w14:paraId="243143E6" w14:textId="77777777" w:rsidR="008620DD" w:rsidRPr="007819E7" w:rsidRDefault="008620DD" w:rsidP="00862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106991D" w14:textId="77777777" w:rsidR="008620DD" w:rsidRPr="007819E7" w:rsidRDefault="008620DD" w:rsidP="00862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452C96BF" w14:textId="77777777" w:rsidR="008620DD" w:rsidRPr="007819E7" w:rsidRDefault="008620DD" w:rsidP="00862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A9FF37A" w14:textId="77777777" w:rsidR="008620DD" w:rsidRPr="007819E7" w:rsidRDefault="008620DD" w:rsidP="008620DD">
            <w:pP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34" w:type="dxa"/>
          </w:tcPr>
          <w:p w14:paraId="454C8435" w14:textId="77777777" w:rsidR="008620DD" w:rsidRPr="007819E7" w:rsidRDefault="008620DD" w:rsidP="008620DD">
            <w:pP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2378CCE2" w14:textId="77777777" w:rsidR="008620DD" w:rsidRPr="007819E7" w:rsidRDefault="008620DD" w:rsidP="00862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  <w:gridSpan w:val="2"/>
            <w:shd w:val="clear" w:color="auto" w:fill="auto"/>
          </w:tcPr>
          <w:p w14:paraId="6C58B598" w14:textId="77777777" w:rsidR="008620DD" w:rsidRPr="007819E7" w:rsidRDefault="008620DD" w:rsidP="00862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620DD" w:rsidRPr="007819E7" w14:paraId="56D628FC" w14:textId="77777777" w:rsidTr="00CD19B8">
        <w:trPr>
          <w:trHeight w:val="261"/>
        </w:trPr>
        <w:tc>
          <w:tcPr>
            <w:tcW w:w="3420" w:type="dxa"/>
            <w:shd w:val="clear" w:color="auto" w:fill="auto"/>
          </w:tcPr>
          <w:p w14:paraId="7044EA32" w14:textId="1013F413" w:rsidR="008620DD" w:rsidRPr="007819E7" w:rsidRDefault="008620DD" w:rsidP="008620DD">
            <w:pPr>
              <w:ind w:left="84" w:right="-90" w:hanging="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819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632" w:type="dxa"/>
          </w:tcPr>
          <w:p w14:paraId="425B5B17" w14:textId="77777777" w:rsidR="008620DD" w:rsidRPr="007819E7" w:rsidRDefault="008620DD" w:rsidP="008620DD">
            <w:pPr>
              <w:pStyle w:val="acctfourfigures"/>
              <w:tabs>
                <w:tab w:val="clear" w:pos="765"/>
                <w:tab w:val="decimal" w:pos="115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45C269E1" w14:textId="77777777" w:rsidR="008620DD" w:rsidRPr="007819E7" w:rsidRDefault="008620DD" w:rsidP="008620DD">
            <w:pPr>
              <w:pStyle w:val="acctfourfigures"/>
              <w:tabs>
                <w:tab w:val="clear" w:pos="765"/>
                <w:tab w:val="decimal" w:pos="115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</w:tcPr>
          <w:p w14:paraId="4E5DAC60" w14:textId="21EDFEF9" w:rsidR="008620DD" w:rsidRPr="007819E7" w:rsidRDefault="008620DD" w:rsidP="008620DD">
            <w:pPr>
              <w:pStyle w:val="acctfourfigures"/>
              <w:tabs>
                <w:tab w:val="clear" w:pos="765"/>
                <w:tab w:val="decimal" w:pos="115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AACFCA" w14:textId="77777777" w:rsidR="008620DD" w:rsidRPr="007819E7" w:rsidRDefault="008620DD" w:rsidP="008620D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0" w:type="dxa"/>
            <w:shd w:val="clear" w:color="auto" w:fill="auto"/>
          </w:tcPr>
          <w:p w14:paraId="05F26E53" w14:textId="77777777" w:rsidR="008620DD" w:rsidRPr="007819E7" w:rsidRDefault="008620DD" w:rsidP="008620DD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676AE88" w14:textId="77777777" w:rsidR="008620DD" w:rsidRPr="007819E7" w:rsidRDefault="008620DD" w:rsidP="008620DD">
            <w:pP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gridSpan w:val="2"/>
            <w:shd w:val="clear" w:color="auto" w:fill="auto"/>
          </w:tcPr>
          <w:p w14:paraId="72127A02" w14:textId="77777777" w:rsidR="008620DD" w:rsidRPr="007819E7" w:rsidRDefault="008620DD" w:rsidP="00862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49DFA06D" w14:textId="77777777" w:rsidR="008620DD" w:rsidRPr="007819E7" w:rsidRDefault="008620DD" w:rsidP="00862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9" w:type="dxa"/>
          </w:tcPr>
          <w:p w14:paraId="231A5FA0" w14:textId="77777777" w:rsidR="008620DD" w:rsidRPr="007819E7" w:rsidRDefault="008620DD" w:rsidP="00862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D3316D" w14:textId="77777777" w:rsidR="008620DD" w:rsidRPr="007819E7" w:rsidRDefault="008620DD" w:rsidP="00862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521BF432" w14:textId="77777777" w:rsidR="008620DD" w:rsidRPr="007819E7" w:rsidRDefault="008620DD" w:rsidP="00862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573F497" w14:textId="77777777" w:rsidR="008620DD" w:rsidRPr="007819E7" w:rsidRDefault="008620DD" w:rsidP="008620DD">
            <w:pP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</w:tcPr>
          <w:p w14:paraId="1C7AF0D7" w14:textId="77777777" w:rsidR="008620DD" w:rsidRPr="007819E7" w:rsidRDefault="008620DD" w:rsidP="008620DD">
            <w:pP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3376337C" w14:textId="77777777" w:rsidR="008620DD" w:rsidRPr="007819E7" w:rsidRDefault="008620DD" w:rsidP="00862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  <w:gridSpan w:val="2"/>
            <w:shd w:val="clear" w:color="auto" w:fill="auto"/>
          </w:tcPr>
          <w:p w14:paraId="58A1EB8B" w14:textId="77777777" w:rsidR="008620DD" w:rsidRPr="007819E7" w:rsidRDefault="008620DD" w:rsidP="00862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20DD" w:rsidRPr="007819E7" w14:paraId="3929229E" w14:textId="77777777" w:rsidTr="00CD19B8">
        <w:trPr>
          <w:trHeight w:val="261"/>
        </w:trPr>
        <w:tc>
          <w:tcPr>
            <w:tcW w:w="3420" w:type="dxa"/>
            <w:shd w:val="clear" w:color="auto" w:fill="auto"/>
          </w:tcPr>
          <w:p w14:paraId="70EF1E31" w14:textId="0FD40D3C" w:rsidR="008620DD" w:rsidRPr="007819E7" w:rsidRDefault="008620DD" w:rsidP="008620DD">
            <w:pPr>
              <w:ind w:left="84" w:right="-90" w:hanging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19E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หนี้สินตราสารอนุพันธ์</w:t>
            </w:r>
          </w:p>
        </w:tc>
        <w:tc>
          <w:tcPr>
            <w:tcW w:w="1632" w:type="dxa"/>
          </w:tcPr>
          <w:p w14:paraId="0AF923B5" w14:textId="670B2F0E" w:rsidR="008620DD" w:rsidRPr="007819E7" w:rsidRDefault="008620DD" w:rsidP="008620DD">
            <w:pPr>
              <w:pStyle w:val="acctfourfigures"/>
              <w:tabs>
                <w:tab w:val="clear" w:pos="765"/>
                <w:tab w:val="decimal" w:pos="115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19E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5A6A12" w:rsidRPr="007819E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240" w:type="dxa"/>
          </w:tcPr>
          <w:p w14:paraId="12DB7B52" w14:textId="77777777" w:rsidR="008620DD" w:rsidRPr="007819E7" w:rsidRDefault="008620DD" w:rsidP="008620DD">
            <w:pPr>
              <w:pStyle w:val="acctfourfigures"/>
              <w:tabs>
                <w:tab w:val="clear" w:pos="765"/>
                <w:tab w:val="decimal" w:pos="115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58" w:type="dxa"/>
          </w:tcPr>
          <w:p w14:paraId="11B8B9E2" w14:textId="7B0D33FB" w:rsidR="008620DD" w:rsidRPr="007819E7" w:rsidRDefault="008620DD" w:rsidP="008620DD">
            <w:pPr>
              <w:pStyle w:val="acctfourfigures"/>
              <w:tabs>
                <w:tab w:val="clear" w:pos="765"/>
                <w:tab w:val="decimal" w:pos="115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1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6BFCF0B" w14:textId="77777777" w:rsidR="008620DD" w:rsidRPr="007819E7" w:rsidRDefault="008620DD" w:rsidP="008620D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0" w:type="dxa"/>
            <w:shd w:val="clear" w:color="auto" w:fill="auto"/>
          </w:tcPr>
          <w:p w14:paraId="3776BED3" w14:textId="23C366D1" w:rsidR="008620DD" w:rsidRPr="007819E7" w:rsidRDefault="008620DD" w:rsidP="008620DD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819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390741E" w14:textId="77777777" w:rsidR="008620DD" w:rsidRPr="007819E7" w:rsidRDefault="008620DD" w:rsidP="008620D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gridSpan w:val="2"/>
            <w:shd w:val="clear" w:color="auto" w:fill="auto"/>
          </w:tcPr>
          <w:p w14:paraId="27C354A7" w14:textId="65A59CFF" w:rsidR="008620DD" w:rsidRPr="007819E7" w:rsidRDefault="008620DD" w:rsidP="00862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19E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5A6A12" w:rsidRPr="007819E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236" w:type="dxa"/>
            <w:gridSpan w:val="2"/>
          </w:tcPr>
          <w:p w14:paraId="0B935586" w14:textId="77777777" w:rsidR="008620DD" w:rsidRPr="007819E7" w:rsidRDefault="008620DD" w:rsidP="00862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9" w:type="dxa"/>
          </w:tcPr>
          <w:p w14:paraId="2E44BAC4" w14:textId="07B75DC4" w:rsidR="008620DD" w:rsidRPr="007819E7" w:rsidRDefault="008620DD" w:rsidP="00862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19E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1DBDB6D0" w14:textId="77777777" w:rsidR="008620DD" w:rsidRPr="007819E7" w:rsidRDefault="008620DD" w:rsidP="00862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121B1997" w14:textId="09EBB2BA" w:rsidR="008620DD" w:rsidRPr="007819E7" w:rsidRDefault="008620DD" w:rsidP="00862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19E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5A6A12" w:rsidRPr="007819E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236" w:type="dxa"/>
          </w:tcPr>
          <w:p w14:paraId="34B16908" w14:textId="77777777" w:rsidR="008620DD" w:rsidRPr="007819E7" w:rsidRDefault="008620DD" w:rsidP="008620D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</w:tcPr>
          <w:p w14:paraId="15173412" w14:textId="1FE010B6" w:rsidR="008620DD" w:rsidRPr="007819E7" w:rsidRDefault="008620DD" w:rsidP="00862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819E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36355A0D" w14:textId="77777777" w:rsidR="008620DD" w:rsidRPr="007819E7" w:rsidRDefault="008620DD" w:rsidP="00862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  <w:gridSpan w:val="2"/>
            <w:shd w:val="clear" w:color="auto" w:fill="auto"/>
          </w:tcPr>
          <w:p w14:paraId="37CC7173" w14:textId="18FCE833" w:rsidR="008620DD" w:rsidRPr="007819E7" w:rsidRDefault="008620DD" w:rsidP="00862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19E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5A6A12" w:rsidRPr="007819E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</w:tr>
    </w:tbl>
    <w:p w14:paraId="7E403B88" w14:textId="2E341323" w:rsidR="002206DD" w:rsidRPr="00903FD6" w:rsidRDefault="002206DD">
      <w:pPr>
        <w:rPr>
          <w:rFonts w:asciiTheme="majorBidi" w:hAnsiTheme="majorBidi" w:cstheme="majorBidi"/>
        </w:rPr>
      </w:pPr>
    </w:p>
    <w:tbl>
      <w:tblPr>
        <w:tblW w:w="14147" w:type="dxa"/>
        <w:tblInd w:w="541" w:type="dxa"/>
        <w:tblLayout w:type="fixed"/>
        <w:tblLook w:val="04A0" w:firstRow="1" w:lastRow="0" w:firstColumn="1" w:lastColumn="0" w:noHBand="0" w:noVBand="1"/>
      </w:tblPr>
      <w:tblGrid>
        <w:gridCol w:w="4427"/>
        <w:gridCol w:w="1620"/>
        <w:gridCol w:w="239"/>
        <w:gridCol w:w="2011"/>
        <w:gridCol w:w="236"/>
        <w:gridCol w:w="898"/>
        <w:gridCol w:w="12"/>
        <w:gridCol w:w="224"/>
        <w:gridCol w:w="12"/>
        <w:gridCol w:w="958"/>
        <w:gridCol w:w="236"/>
        <w:gridCol w:w="900"/>
        <w:gridCol w:w="236"/>
        <w:gridCol w:w="900"/>
        <w:gridCol w:w="236"/>
        <w:gridCol w:w="1002"/>
      </w:tblGrid>
      <w:tr w:rsidR="00476F24" w:rsidRPr="00903FD6" w14:paraId="7BBC410D" w14:textId="77777777" w:rsidTr="00480176">
        <w:trPr>
          <w:trHeight w:val="261"/>
        </w:trPr>
        <w:tc>
          <w:tcPr>
            <w:tcW w:w="4427" w:type="dxa"/>
            <w:shd w:val="clear" w:color="auto" w:fill="auto"/>
            <w:vAlign w:val="bottom"/>
          </w:tcPr>
          <w:p w14:paraId="6EC4E3E1" w14:textId="77777777" w:rsidR="00476F24" w:rsidRPr="00903FD6" w:rsidRDefault="00476F24" w:rsidP="00C874F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15" w:type="dxa"/>
            <w:gridSpan w:val="15"/>
            <w:shd w:val="clear" w:color="auto" w:fill="auto"/>
            <w:vAlign w:val="bottom"/>
          </w:tcPr>
          <w:p w14:paraId="5E97AC5C" w14:textId="59E71692" w:rsidR="00476F24" w:rsidRPr="00903FD6" w:rsidRDefault="00476F24" w:rsidP="00C874F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76F24" w:rsidRPr="00903FD6" w14:paraId="50ACECBC" w14:textId="77777777" w:rsidTr="00480176">
        <w:trPr>
          <w:trHeight w:val="261"/>
        </w:trPr>
        <w:tc>
          <w:tcPr>
            <w:tcW w:w="4427" w:type="dxa"/>
            <w:shd w:val="clear" w:color="auto" w:fill="auto"/>
            <w:vAlign w:val="bottom"/>
          </w:tcPr>
          <w:p w14:paraId="7CE2C155" w14:textId="77777777" w:rsidR="00476F24" w:rsidRPr="00903FD6" w:rsidRDefault="00476F24" w:rsidP="00C874F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04" w:type="dxa"/>
            <w:gridSpan w:val="5"/>
            <w:shd w:val="clear" w:color="auto" w:fill="auto"/>
            <w:vAlign w:val="bottom"/>
          </w:tcPr>
          <w:p w14:paraId="2B4F4CF9" w14:textId="779FBDEB" w:rsidR="00476F24" w:rsidRPr="00903FD6" w:rsidRDefault="00476F24" w:rsidP="00C874F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C48C267" w14:textId="77777777" w:rsidR="00476F24" w:rsidRPr="00903FD6" w:rsidRDefault="00476F24" w:rsidP="00C874F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475" w:type="dxa"/>
            <w:gridSpan w:val="8"/>
            <w:shd w:val="clear" w:color="auto" w:fill="auto"/>
            <w:vAlign w:val="bottom"/>
          </w:tcPr>
          <w:p w14:paraId="33EAC5A4" w14:textId="2D74702A" w:rsidR="00476F24" w:rsidRPr="00903FD6" w:rsidRDefault="00476F24" w:rsidP="00C874F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476F24" w:rsidRPr="00903FD6" w14:paraId="38279420" w14:textId="77777777" w:rsidTr="00480176">
        <w:trPr>
          <w:trHeight w:val="261"/>
        </w:trPr>
        <w:tc>
          <w:tcPr>
            <w:tcW w:w="4427" w:type="dxa"/>
            <w:shd w:val="clear" w:color="auto" w:fill="auto"/>
            <w:vAlign w:val="bottom"/>
          </w:tcPr>
          <w:p w14:paraId="7962CC83" w14:textId="5B368A92" w:rsidR="00476F24" w:rsidRPr="00903FD6" w:rsidRDefault="00476F24" w:rsidP="00C874F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03F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903F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Pr="00903F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3B14D26" w14:textId="77777777" w:rsidR="00476F24" w:rsidRPr="00903FD6" w:rsidRDefault="00476F24" w:rsidP="00C874F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9" w:type="dxa"/>
            <w:shd w:val="clear" w:color="auto" w:fill="auto"/>
          </w:tcPr>
          <w:p w14:paraId="63E972BC" w14:textId="77777777" w:rsidR="00476F24" w:rsidRPr="00903FD6" w:rsidRDefault="00476F24" w:rsidP="00C874F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011" w:type="dxa"/>
            <w:shd w:val="clear" w:color="auto" w:fill="auto"/>
            <w:vAlign w:val="bottom"/>
          </w:tcPr>
          <w:p w14:paraId="0DE37E87" w14:textId="77777777" w:rsidR="00476F24" w:rsidRPr="00903FD6" w:rsidRDefault="00476F24" w:rsidP="00C874F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4EEB4A" w14:textId="77777777" w:rsidR="00476F24" w:rsidRPr="00903FD6" w:rsidRDefault="00476F24" w:rsidP="00C874F7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  <w:gridSpan w:val="2"/>
            <w:shd w:val="clear" w:color="auto" w:fill="auto"/>
            <w:vAlign w:val="bottom"/>
          </w:tcPr>
          <w:p w14:paraId="4FA556FD" w14:textId="77777777" w:rsidR="00476F24" w:rsidRPr="00903FD6" w:rsidRDefault="00476F24" w:rsidP="00C874F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5071156" w14:textId="77777777" w:rsidR="00476F24" w:rsidRPr="00903FD6" w:rsidRDefault="00476F24" w:rsidP="00C874F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14:paraId="4B30D986" w14:textId="19C74C63" w:rsidR="00476F24" w:rsidRPr="00903FD6" w:rsidRDefault="00476F24" w:rsidP="00C874F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03FD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03F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2C15B5E2" w14:textId="77777777" w:rsidR="00476F24" w:rsidRPr="00903FD6" w:rsidRDefault="00476F24" w:rsidP="00C874F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7EF6E86" w14:textId="1FF9FBB4" w:rsidR="00476F24" w:rsidRPr="00903FD6" w:rsidRDefault="00476F24" w:rsidP="00C874F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03FD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03F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176FF934" w14:textId="77777777" w:rsidR="00476F24" w:rsidRPr="00903FD6" w:rsidRDefault="00476F24" w:rsidP="00C874F7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DB7F04B" w14:textId="3BFC71D3" w:rsidR="00476F24" w:rsidRPr="00903FD6" w:rsidRDefault="00476F24" w:rsidP="00C874F7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903FD6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36" w:type="dxa"/>
            <w:shd w:val="clear" w:color="auto" w:fill="auto"/>
          </w:tcPr>
          <w:p w14:paraId="548A541F" w14:textId="77777777" w:rsidR="00476F24" w:rsidRPr="00903FD6" w:rsidRDefault="00476F24" w:rsidP="00C874F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59CA1229" w14:textId="77777777" w:rsidR="00476F24" w:rsidRPr="00903FD6" w:rsidRDefault="00476F24" w:rsidP="00C874F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76F24" w:rsidRPr="00903FD6" w14:paraId="4F100C8C" w14:textId="77777777" w:rsidTr="00480176">
        <w:trPr>
          <w:trHeight w:val="261"/>
        </w:trPr>
        <w:tc>
          <w:tcPr>
            <w:tcW w:w="4427" w:type="dxa"/>
            <w:shd w:val="clear" w:color="auto" w:fill="auto"/>
          </w:tcPr>
          <w:p w14:paraId="55483CE0" w14:textId="77777777" w:rsidR="00476F24" w:rsidRPr="00903FD6" w:rsidRDefault="00476F24" w:rsidP="00C874F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9715" w:type="dxa"/>
            <w:gridSpan w:val="15"/>
            <w:shd w:val="clear" w:color="auto" w:fill="auto"/>
          </w:tcPr>
          <w:p w14:paraId="18494CB2" w14:textId="37600ED0" w:rsidR="00476F24" w:rsidRPr="00903FD6" w:rsidRDefault="00476F24" w:rsidP="0096078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7819E7" w:rsidRPr="00903FD6" w14:paraId="116B8BEE" w14:textId="77777777" w:rsidTr="00480176">
        <w:trPr>
          <w:trHeight w:val="261"/>
        </w:trPr>
        <w:tc>
          <w:tcPr>
            <w:tcW w:w="4427" w:type="dxa"/>
            <w:shd w:val="clear" w:color="auto" w:fill="auto"/>
          </w:tcPr>
          <w:p w14:paraId="11EC79AA" w14:textId="77777777" w:rsidR="007819E7" w:rsidRPr="00903FD6" w:rsidRDefault="007819E7" w:rsidP="00C874F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9715" w:type="dxa"/>
            <w:gridSpan w:val="15"/>
            <w:shd w:val="clear" w:color="auto" w:fill="auto"/>
          </w:tcPr>
          <w:p w14:paraId="380420D0" w14:textId="77777777" w:rsidR="007819E7" w:rsidRPr="00903FD6" w:rsidRDefault="007819E7" w:rsidP="0096078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476F24" w:rsidRPr="00903FD6" w14:paraId="587EC85B" w14:textId="77777777" w:rsidTr="00480176">
        <w:trPr>
          <w:trHeight w:val="261"/>
        </w:trPr>
        <w:tc>
          <w:tcPr>
            <w:tcW w:w="4427" w:type="dxa"/>
            <w:shd w:val="clear" w:color="auto" w:fill="auto"/>
          </w:tcPr>
          <w:p w14:paraId="0ADF54D6" w14:textId="77777777" w:rsidR="00476F24" w:rsidRPr="00903FD6" w:rsidRDefault="00476F24" w:rsidP="00C874F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903F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0" w:type="dxa"/>
            <w:shd w:val="clear" w:color="auto" w:fill="auto"/>
          </w:tcPr>
          <w:p w14:paraId="263120BD" w14:textId="77777777" w:rsidR="00476F24" w:rsidRPr="00903FD6" w:rsidRDefault="00476F24" w:rsidP="00A755B0">
            <w:pPr>
              <w:pStyle w:val="acctfourfigures"/>
              <w:tabs>
                <w:tab w:val="clear" w:pos="765"/>
                <w:tab w:val="decimal" w:pos="14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45C1ACE1" w14:textId="77777777" w:rsidR="00476F24" w:rsidRPr="00903FD6" w:rsidRDefault="00476F24" w:rsidP="00C874F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11" w:type="dxa"/>
            <w:shd w:val="clear" w:color="auto" w:fill="auto"/>
          </w:tcPr>
          <w:p w14:paraId="321212C0" w14:textId="77777777" w:rsidR="00476F24" w:rsidRPr="00903FD6" w:rsidRDefault="00476F24" w:rsidP="00A755B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FB0BDA1" w14:textId="77777777" w:rsidR="00476F24" w:rsidRPr="00903FD6" w:rsidRDefault="00476F24" w:rsidP="00C874F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  <w:gridSpan w:val="2"/>
            <w:shd w:val="clear" w:color="auto" w:fill="auto"/>
          </w:tcPr>
          <w:p w14:paraId="6A67BCBA" w14:textId="77777777" w:rsidR="00476F24" w:rsidRPr="00903FD6" w:rsidRDefault="00476F24" w:rsidP="00C874F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8C0137F" w14:textId="77777777" w:rsidR="00476F24" w:rsidRPr="00903FD6" w:rsidRDefault="00476F24" w:rsidP="00C874F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8" w:type="dxa"/>
            <w:shd w:val="clear" w:color="auto" w:fill="auto"/>
          </w:tcPr>
          <w:p w14:paraId="6BB8C680" w14:textId="77777777" w:rsidR="00476F24" w:rsidRPr="00903FD6" w:rsidRDefault="00476F24" w:rsidP="00C874F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AA414C3" w14:textId="77777777" w:rsidR="00476F24" w:rsidRPr="00903FD6" w:rsidRDefault="00476F24" w:rsidP="00C874F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3BD44D8" w14:textId="77777777" w:rsidR="00476F24" w:rsidRPr="00903FD6" w:rsidRDefault="00476F24" w:rsidP="00C874F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F0701AA" w14:textId="77777777" w:rsidR="00476F24" w:rsidRPr="00903FD6" w:rsidRDefault="00476F24" w:rsidP="00C874F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AD79F84" w14:textId="77777777" w:rsidR="00476F24" w:rsidRPr="00903FD6" w:rsidRDefault="00476F24" w:rsidP="00C874F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D0F4CBE" w14:textId="77777777" w:rsidR="00476F24" w:rsidRPr="00903FD6" w:rsidRDefault="00476F24" w:rsidP="00C874F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14:paraId="1EFFDAEF" w14:textId="77777777" w:rsidR="00476F24" w:rsidRPr="00903FD6" w:rsidRDefault="00476F24" w:rsidP="00C874F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6F24" w:rsidRPr="00903FD6" w14:paraId="251F7A33" w14:textId="77777777" w:rsidTr="00480176">
        <w:trPr>
          <w:trHeight w:val="261"/>
        </w:trPr>
        <w:tc>
          <w:tcPr>
            <w:tcW w:w="4427" w:type="dxa"/>
            <w:shd w:val="clear" w:color="auto" w:fill="auto"/>
          </w:tcPr>
          <w:p w14:paraId="12D93A7B" w14:textId="6DF8D327" w:rsidR="00476F24" w:rsidRPr="00903FD6" w:rsidRDefault="00476F24" w:rsidP="00C874F7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620" w:type="dxa"/>
            <w:shd w:val="clear" w:color="auto" w:fill="auto"/>
          </w:tcPr>
          <w:p w14:paraId="762642BD" w14:textId="5903A28B" w:rsidR="00476F24" w:rsidRPr="00903FD6" w:rsidRDefault="00DA6347" w:rsidP="00A755B0">
            <w:pPr>
              <w:pStyle w:val="acctfourfigures"/>
              <w:tabs>
                <w:tab w:val="clear" w:pos="765"/>
                <w:tab w:val="decimal" w:pos="14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4DB4AFE" w14:textId="77777777" w:rsidR="00476F24" w:rsidRPr="00903FD6" w:rsidRDefault="00476F24" w:rsidP="00C874F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11" w:type="dxa"/>
            <w:shd w:val="clear" w:color="auto" w:fill="auto"/>
          </w:tcPr>
          <w:p w14:paraId="5BD8AF57" w14:textId="7B7F869C" w:rsidR="00476F24" w:rsidRPr="00903FD6" w:rsidRDefault="00DA6347" w:rsidP="00A755B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264E924E" w14:textId="77777777" w:rsidR="00476F24" w:rsidRPr="00903FD6" w:rsidRDefault="00476F24" w:rsidP="00C874F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  <w:gridSpan w:val="2"/>
            <w:shd w:val="clear" w:color="auto" w:fill="auto"/>
          </w:tcPr>
          <w:p w14:paraId="2F4F8FAE" w14:textId="665BFFE3" w:rsidR="00476F24" w:rsidRPr="00903FD6" w:rsidRDefault="00DA6347" w:rsidP="00C874F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A47DBC8" w14:textId="77777777" w:rsidR="00476F24" w:rsidRPr="00903FD6" w:rsidRDefault="00476F24" w:rsidP="00C874F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8" w:type="dxa"/>
            <w:shd w:val="clear" w:color="auto" w:fill="auto"/>
          </w:tcPr>
          <w:p w14:paraId="51C74BC4" w14:textId="5D2261CB" w:rsidR="00476F24" w:rsidRPr="00903FD6" w:rsidRDefault="00DA6347" w:rsidP="00C874F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5B27C50" w14:textId="77777777" w:rsidR="00476F24" w:rsidRPr="00903FD6" w:rsidRDefault="00476F24" w:rsidP="00C874F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B57E84D" w14:textId="7D37C07C" w:rsidR="00476F24" w:rsidRPr="00903FD6" w:rsidRDefault="00DA6347" w:rsidP="00C874F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6778047" w14:textId="77777777" w:rsidR="00476F24" w:rsidRPr="00903FD6" w:rsidRDefault="00476F24" w:rsidP="00C874F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181075F" w14:textId="0B0E801E" w:rsidR="00476F24" w:rsidRPr="00903FD6" w:rsidRDefault="00DA6347" w:rsidP="00C8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7E04B0B5" w14:textId="77777777" w:rsidR="00476F24" w:rsidRPr="00903FD6" w:rsidRDefault="00476F24" w:rsidP="00C874F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14:paraId="14FC10DC" w14:textId="4655AA6F" w:rsidR="00476F24" w:rsidRPr="00903FD6" w:rsidRDefault="00DA6347" w:rsidP="00C874F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</w:tbl>
    <w:p w14:paraId="13736DD2" w14:textId="4E48DC84" w:rsidR="00393564" w:rsidRPr="00903FD6" w:rsidRDefault="00393564" w:rsidP="00393564">
      <w:pPr>
        <w:rPr>
          <w:rFonts w:asciiTheme="majorBidi" w:hAnsiTheme="majorBidi" w:cstheme="majorBidi"/>
          <w:cs/>
          <w:lang w:val="th-TH"/>
        </w:rPr>
      </w:pPr>
    </w:p>
    <w:p w14:paraId="5C409BE1" w14:textId="35A8DE1B" w:rsidR="00393564" w:rsidRPr="00903FD6" w:rsidRDefault="00393564" w:rsidP="00393564">
      <w:pPr>
        <w:rPr>
          <w:rFonts w:asciiTheme="majorBidi" w:hAnsiTheme="majorBidi" w:cstheme="majorBidi"/>
          <w:cs/>
          <w:lang w:val="th-TH"/>
        </w:rPr>
      </w:pPr>
    </w:p>
    <w:p w14:paraId="2A5D83B5" w14:textId="60927EAF" w:rsidR="00393564" w:rsidRPr="00903FD6" w:rsidRDefault="00393564" w:rsidP="00393564">
      <w:pPr>
        <w:rPr>
          <w:rFonts w:asciiTheme="majorBidi" w:hAnsiTheme="majorBidi" w:cstheme="majorBidi"/>
          <w:cs/>
          <w:lang w:val="th-TH"/>
        </w:rPr>
      </w:pPr>
    </w:p>
    <w:p w14:paraId="6F12E7CC" w14:textId="77777777" w:rsidR="00393564" w:rsidRPr="00903FD6" w:rsidRDefault="00393564" w:rsidP="00393564">
      <w:pPr>
        <w:rPr>
          <w:rFonts w:asciiTheme="majorBidi" w:hAnsiTheme="majorBidi" w:cstheme="majorBidi"/>
          <w:cs/>
          <w:lang w:val="th-TH"/>
        </w:rPr>
      </w:pPr>
    </w:p>
    <w:p w14:paraId="1522B45A" w14:textId="77777777" w:rsidR="00393564" w:rsidRPr="00903FD6" w:rsidRDefault="00393564" w:rsidP="00393564">
      <w:pPr>
        <w:rPr>
          <w:rFonts w:asciiTheme="majorBidi" w:hAnsiTheme="majorBidi" w:cstheme="majorBidi"/>
          <w:cs/>
          <w:lang w:val="th-TH"/>
        </w:rPr>
      </w:pPr>
    </w:p>
    <w:p w14:paraId="7309EE41" w14:textId="77777777" w:rsidR="00393564" w:rsidRPr="00903FD6" w:rsidRDefault="00393564" w:rsidP="007E244D">
      <w:pPr>
        <w:rPr>
          <w:rFonts w:asciiTheme="majorBidi" w:hAnsiTheme="majorBidi" w:cstheme="majorBidi"/>
          <w:sz w:val="22"/>
          <w:szCs w:val="22"/>
        </w:rPr>
        <w:sectPr w:rsidR="00393564" w:rsidRPr="00903FD6" w:rsidSect="002D7044">
          <w:headerReference w:type="default" r:id="rId21"/>
          <w:footerReference w:type="default" r:id="rId22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990"/>
        <w:gridCol w:w="180"/>
        <w:gridCol w:w="821"/>
        <w:gridCol w:w="180"/>
        <w:gridCol w:w="810"/>
        <w:gridCol w:w="180"/>
        <w:gridCol w:w="810"/>
        <w:gridCol w:w="180"/>
        <w:gridCol w:w="799"/>
      </w:tblGrid>
      <w:tr w:rsidR="007E244D" w:rsidRPr="00903FD6" w14:paraId="4F746D9B" w14:textId="77777777" w:rsidTr="00413E14">
        <w:trPr>
          <w:cantSplit/>
        </w:trPr>
        <w:tc>
          <w:tcPr>
            <w:tcW w:w="4230" w:type="dxa"/>
          </w:tcPr>
          <w:p w14:paraId="7448B2D0" w14:textId="77777777" w:rsidR="007E244D" w:rsidRPr="00903FD6" w:rsidRDefault="007E244D" w:rsidP="007E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hanging="18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4950" w:type="dxa"/>
            <w:gridSpan w:val="9"/>
            <w:hideMark/>
          </w:tcPr>
          <w:p w14:paraId="2400D83D" w14:textId="2028AA55" w:rsidR="007E244D" w:rsidRPr="00903FD6" w:rsidRDefault="0097092F" w:rsidP="007E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903FD6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7E244D" w:rsidRPr="00903FD6" w14:paraId="02FE7CF3" w14:textId="77777777" w:rsidTr="00413E14">
        <w:trPr>
          <w:cantSplit/>
        </w:trPr>
        <w:tc>
          <w:tcPr>
            <w:tcW w:w="4230" w:type="dxa"/>
          </w:tcPr>
          <w:p w14:paraId="409DBE28" w14:textId="77777777" w:rsidR="007E244D" w:rsidRPr="00903FD6" w:rsidRDefault="007E244D" w:rsidP="007E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hanging="18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hideMark/>
          </w:tcPr>
          <w:p w14:paraId="7E94DF1E" w14:textId="279E1B4A" w:rsidR="007E244D" w:rsidRPr="00903FD6" w:rsidRDefault="0097092F" w:rsidP="007E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03FD6">
              <w:rPr>
                <w:rFonts w:asciiTheme="majorBidi" w:eastAsia="AngsanaNew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80" w:type="dxa"/>
          </w:tcPr>
          <w:p w14:paraId="304072E4" w14:textId="77777777" w:rsidR="007E244D" w:rsidRPr="00903FD6" w:rsidRDefault="007E244D" w:rsidP="007E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33846B5F" w14:textId="77777777" w:rsidR="007E244D" w:rsidRPr="00903FD6" w:rsidRDefault="007E244D" w:rsidP="007E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378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17ED7B" w14:textId="1E802320" w:rsidR="0097092F" w:rsidRPr="00903FD6" w:rsidRDefault="0097092F" w:rsidP="0097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7E244D" w:rsidRPr="00903FD6" w14:paraId="7A0A80F0" w14:textId="77777777" w:rsidTr="00413E14">
        <w:trPr>
          <w:cantSplit/>
        </w:trPr>
        <w:tc>
          <w:tcPr>
            <w:tcW w:w="4230" w:type="dxa"/>
          </w:tcPr>
          <w:p w14:paraId="780C3417" w14:textId="57D67908" w:rsidR="007E244D" w:rsidRPr="00903FD6" w:rsidRDefault="007E244D" w:rsidP="007E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hanging="18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073750F2" w14:textId="77777777" w:rsidR="007E244D" w:rsidRPr="00903FD6" w:rsidRDefault="007E244D" w:rsidP="007E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7028FE65" w14:textId="77777777" w:rsidR="007E244D" w:rsidRPr="00903FD6" w:rsidRDefault="007E244D" w:rsidP="007E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821" w:type="dxa"/>
            <w:hideMark/>
          </w:tcPr>
          <w:p w14:paraId="6FB46884" w14:textId="21AEB355" w:rsidR="007E244D" w:rsidRPr="00903FD6" w:rsidRDefault="0097092F" w:rsidP="007E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ระดับ</w:t>
            </w:r>
            <w:r w:rsidR="007E244D" w:rsidRPr="00903FD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</w:t>
            </w:r>
            <w:r w:rsidR="00C20C7C" w:rsidRPr="00903FD6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</w:t>
            </w:r>
          </w:p>
        </w:tc>
        <w:tc>
          <w:tcPr>
            <w:tcW w:w="180" w:type="dxa"/>
          </w:tcPr>
          <w:p w14:paraId="771A8BA8" w14:textId="77777777" w:rsidR="007E244D" w:rsidRPr="00903FD6" w:rsidRDefault="007E244D" w:rsidP="007E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hideMark/>
          </w:tcPr>
          <w:p w14:paraId="506CA809" w14:textId="4D2A28FF" w:rsidR="007E244D" w:rsidRPr="00903FD6" w:rsidRDefault="0097092F" w:rsidP="007E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ระดับ</w:t>
            </w:r>
            <w:r w:rsidR="007E244D" w:rsidRPr="00903FD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</w:t>
            </w:r>
            <w:r w:rsidR="00C20C7C" w:rsidRPr="00903FD6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</w:t>
            </w:r>
          </w:p>
        </w:tc>
        <w:tc>
          <w:tcPr>
            <w:tcW w:w="180" w:type="dxa"/>
          </w:tcPr>
          <w:p w14:paraId="737752C8" w14:textId="77777777" w:rsidR="007E244D" w:rsidRPr="00903FD6" w:rsidRDefault="007E244D" w:rsidP="007E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hideMark/>
          </w:tcPr>
          <w:p w14:paraId="43AFC9FA" w14:textId="5CDE3741" w:rsidR="007E244D" w:rsidRPr="00903FD6" w:rsidRDefault="0097092F" w:rsidP="007E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ระดับ</w:t>
            </w:r>
            <w:r w:rsidR="007E244D" w:rsidRPr="00903FD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</w:t>
            </w:r>
            <w:r w:rsidR="00C20C7C" w:rsidRPr="00903FD6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3</w:t>
            </w:r>
          </w:p>
        </w:tc>
        <w:tc>
          <w:tcPr>
            <w:tcW w:w="180" w:type="dxa"/>
          </w:tcPr>
          <w:p w14:paraId="49E45775" w14:textId="77777777" w:rsidR="007E244D" w:rsidRPr="00903FD6" w:rsidRDefault="007E244D" w:rsidP="007E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99" w:type="dxa"/>
            <w:hideMark/>
          </w:tcPr>
          <w:p w14:paraId="57FC02F6" w14:textId="75B26B56" w:rsidR="007E244D" w:rsidRPr="00903FD6" w:rsidRDefault="0097092F" w:rsidP="007E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6D2697" w:rsidRPr="00903FD6" w14:paraId="5126597F" w14:textId="77777777" w:rsidTr="009555B2">
        <w:trPr>
          <w:cantSplit/>
        </w:trPr>
        <w:tc>
          <w:tcPr>
            <w:tcW w:w="4230" w:type="dxa"/>
          </w:tcPr>
          <w:p w14:paraId="000174C6" w14:textId="77777777" w:rsidR="006D2697" w:rsidRPr="00903FD6" w:rsidRDefault="006D2697" w:rsidP="007E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hanging="18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4950" w:type="dxa"/>
            <w:gridSpan w:val="9"/>
          </w:tcPr>
          <w:p w14:paraId="1F77C752" w14:textId="3A42C62D" w:rsidR="006D2697" w:rsidRPr="00903FD6" w:rsidRDefault="006D2697" w:rsidP="0097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ล้านบาท</w:t>
            </w: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7E244D" w:rsidRPr="00903FD6" w14:paraId="4102CA23" w14:textId="77777777" w:rsidTr="00413E14">
        <w:trPr>
          <w:cantSplit/>
        </w:trPr>
        <w:tc>
          <w:tcPr>
            <w:tcW w:w="4230" w:type="dxa"/>
            <w:hideMark/>
          </w:tcPr>
          <w:p w14:paraId="7908FF21" w14:textId="02BB5FFF" w:rsidR="007E244D" w:rsidRPr="00903FD6" w:rsidRDefault="00C20C7C" w:rsidP="005A6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hanging="25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903FD6">
              <w:rPr>
                <w:rFonts w:asciiTheme="majorBidi" w:eastAsia="AngsanaNew,Bold" w:hAnsiTheme="majorBidi" w:cstheme="majorBidi"/>
                <w:b/>
                <w:bCs/>
                <w:sz w:val="30"/>
                <w:szCs w:val="30"/>
              </w:rPr>
              <w:t>31</w:t>
            </w:r>
            <w:r w:rsidR="00366622" w:rsidRPr="00903FD6">
              <w:rPr>
                <w:rFonts w:asciiTheme="majorBidi" w:eastAsia="AngsanaNew,Bold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366622" w:rsidRPr="00903FD6">
              <w:rPr>
                <w:rFonts w:asciiTheme="majorBidi" w:eastAsia="AngsanaNew,Bold" w:hAnsiTheme="majorBidi" w:cstheme="majorBidi"/>
                <w:b/>
                <w:bCs/>
                <w:sz w:val="30"/>
                <w:szCs w:val="30"/>
                <w:cs/>
              </w:rPr>
              <w:t>ธันวา</w:t>
            </w:r>
            <w:r w:rsidR="0097092F" w:rsidRPr="00903FD6">
              <w:rPr>
                <w:rFonts w:asciiTheme="majorBidi" w:eastAsia="AngsanaNew,Bold" w:hAnsiTheme="majorBidi" w:cstheme="majorBidi"/>
                <w:b/>
                <w:bCs/>
                <w:sz w:val="30"/>
                <w:szCs w:val="30"/>
                <w:cs/>
              </w:rPr>
              <w:t>คม</w:t>
            </w:r>
            <w:r w:rsidR="0097092F" w:rsidRPr="00903FD6">
              <w:rPr>
                <w:rFonts w:asciiTheme="majorBidi" w:eastAsia="AngsanaNew,Bold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03FD6">
              <w:rPr>
                <w:rFonts w:asciiTheme="majorBidi" w:eastAsia="AngsanaNew,Bold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990" w:type="dxa"/>
          </w:tcPr>
          <w:p w14:paraId="69308A40" w14:textId="77777777" w:rsidR="007E244D" w:rsidRPr="00903FD6" w:rsidRDefault="007E244D" w:rsidP="0036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left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6349D6F" w14:textId="77777777" w:rsidR="007E244D" w:rsidRPr="00903FD6" w:rsidRDefault="007E244D" w:rsidP="007E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821" w:type="dxa"/>
          </w:tcPr>
          <w:p w14:paraId="2B88592F" w14:textId="77777777" w:rsidR="007E244D" w:rsidRPr="00903FD6" w:rsidRDefault="007E244D" w:rsidP="007E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28D219D8" w14:textId="77777777" w:rsidR="007E244D" w:rsidRPr="00903FD6" w:rsidRDefault="007E244D" w:rsidP="007E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</w:tcPr>
          <w:p w14:paraId="1F364F09" w14:textId="77777777" w:rsidR="007E244D" w:rsidRPr="00903FD6" w:rsidRDefault="007E244D" w:rsidP="007E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182BE67" w14:textId="77777777" w:rsidR="007E244D" w:rsidRPr="00903FD6" w:rsidRDefault="007E244D" w:rsidP="007E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</w:tcPr>
          <w:p w14:paraId="0FCF1664" w14:textId="77777777" w:rsidR="007E244D" w:rsidRPr="00903FD6" w:rsidRDefault="007E244D" w:rsidP="007E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169AAAD0" w14:textId="77777777" w:rsidR="007E244D" w:rsidRPr="00903FD6" w:rsidRDefault="007E244D" w:rsidP="007E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799" w:type="dxa"/>
          </w:tcPr>
          <w:p w14:paraId="46979A2F" w14:textId="77777777" w:rsidR="007E244D" w:rsidRPr="00903FD6" w:rsidRDefault="007E244D" w:rsidP="007E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</w:tr>
      <w:tr w:rsidR="007E244D" w:rsidRPr="00903FD6" w14:paraId="061F360C" w14:textId="77777777" w:rsidTr="00413E14">
        <w:trPr>
          <w:cantSplit/>
        </w:trPr>
        <w:tc>
          <w:tcPr>
            <w:tcW w:w="4230" w:type="dxa"/>
            <w:hideMark/>
          </w:tcPr>
          <w:p w14:paraId="231186C5" w14:textId="2AC8787F" w:rsidR="007E244D" w:rsidRPr="00903FD6" w:rsidRDefault="0097092F" w:rsidP="005A6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hanging="25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903FD6">
              <w:rPr>
                <w:rFonts w:asciiTheme="majorBidi" w:eastAsia="AngsanaNew,BoldItalic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990" w:type="dxa"/>
          </w:tcPr>
          <w:p w14:paraId="726BF62D" w14:textId="77777777" w:rsidR="007E244D" w:rsidRPr="00903FD6" w:rsidRDefault="007E244D" w:rsidP="0036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left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32D0088C" w14:textId="77777777" w:rsidR="007E244D" w:rsidRPr="00903FD6" w:rsidRDefault="007E244D" w:rsidP="007E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821" w:type="dxa"/>
          </w:tcPr>
          <w:p w14:paraId="71E4A16C" w14:textId="77777777" w:rsidR="007E244D" w:rsidRPr="00903FD6" w:rsidRDefault="007E244D" w:rsidP="007E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6B119FC6" w14:textId="77777777" w:rsidR="007E244D" w:rsidRPr="00903FD6" w:rsidRDefault="007E244D" w:rsidP="007E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</w:tcPr>
          <w:p w14:paraId="1E2B4C5E" w14:textId="77777777" w:rsidR="007E244D" w:rsidRPr="00903FD6" w:rsidRDefault="007E244D" w:rsidP="007E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7E1D791A" w14:textId="77777777" w:rsidR="007E244D" w:rsidRPr="00903FD6" w:rsidRDefault="007E244D" w:rsidP="007E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</w:tcPr>
          <w:p w14:paraId="4BBBDB2C" w14:textId="77777777" w:rsidR="007E244D" w:rsidRPr="00903FD6" w:rsidRDefault="007E244D" w:rsidP="007E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0D4033A" w14:textId="77777777" w:rsidR="007E244D" w:rsidRPr="00903FD6" w:rsidRDefault="007E244D" w:rsidP="007E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799" w:type="dxa"/>
          </w:tcPr>
          <w:p w14:paraId="608C6C2F" w14:textId="77777777" w:rsidR="007E244D" w:rsidRPr="00903FD6" w:rsidRDefault="007E244D" w:rsidP="007E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</w:tr>
      <w:tr w:rsidR="006C4A9D" w:rsidRPr="00903FD6" w14:paraId="603F9B4D" w14:textId="77777777" w:rsidTr="00413E14">
        <w:trPr>
          <w:cantSplit/>
        </w:trPr>
        <w:tc>
          <w:tcPr>
            <w:tcW w:w="4230" w:type="dxa"/>
            <w:vAlign w:val="bottom"/>
            <w:hideMark/>
          </w:tcPr>
          <w:p w14:paraId="766929AC" w14:textId="2D53C524" w:rsidR="006C4A9D" w:rsidRPr="00903FD6" w:rsidRDefault="006C4A9D" w:rsidP="005A6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hanging="25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03FD6">
              <w:rPr>
                <w:rFonts w:asciiTheme="majorBidi" w:eastAsia="AngsanaNew" w:hAnsiTheme="majorBidi" w:cstheme="majorBidi"/>
                <w:sz w:val="30"/>
                <w:szCs w:val="30"/>
                <w:cs/>
              </w:rPr>
              <w:t>ตราสาร</w:t>
            </w:r>
            <w:r w:rsidR="00082A7D" w:rsidRPr="00903FD6">
              <w:rPr>
                <w:rFonts w:asciiTheme="majorBidi" w:eastAsia="AngsanaNew" w:hAnsiTheme="majorBidi" w:cstheme="majorBidi"/>
                <w:sz w:val="30"/>
                <w:szCs w:val="30"/>
                <w:cs/>
              </w:rPr>
              <w:t>หนี้</w:t>
            </w:r>
            <w:r w:rsidRPr="00903FD6">
              <w:rPr>
                <w:rFonts w:asciiTheme="majorBidi" w:eastAsia="AngsanaNew" w:hAnsiTheme="majorBidi" w:cstheme="majorBidi"/>
                <w:sz w:val="30"/>
                <w:szCs w:val="30"/>
                <w:cs/>
              </w:rPr>
              <w:t>ถือไว้เพื่อค้า</w:t>
            </w:r>
          </w:p>
        </w:tc>
        <w:tc>
          <w:tcPr>
            <w:tcW w:w="990" w:type="dxa"/>
          </w:tcPr>
          <w:p w14:paraId="3B7097FB" w14:textId="777069B2" w:rsidR="006C4A9D" w:rsidRPr="00903FD6" w:rsidRDefault="00C20C7C" w:rsidP="00C75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196</w:t>
            </w:r>
          </w:p>
        </w:tc>
        <w:tc>
          <w:tcPr>
            <w:tcW w:w="180" w:type="dxa"/>
          </w:tcPr>
          <w:p w14:paraId="6983529F" w14:textId="77777777" w:rsidR="006C4A9D" w:rsidRPr="00903FD6" w:rsidRDefault="006C4A9D" w:rsidP="006C4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21" w:type="dxa"/>
          </w:tcPr>
          <w:p w14:paraId="6E0580D0" w14:textId="771AEC80" w:rsidR="006C4A9D" w:rsidRPr="00903FD6" w:rsidRDefault="00C20C7C" w:rsidP="006C4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196</w:t>
            </w:r>
          </w:p>
        </w:tc>
        <w:tc>
          <w:tcPr>
            <w:tcW w:w="180" w:type="dxa"/>
          </w:tcPr>
          <w:p w14:paraId="642BB0B5" w14:textId="77777777" w:rsidR="006C4A9D" w:rsidRPr="00903FD6" w:rsidRDefault="006C4A9D" w:rsidP="006C4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hideMark/>
          </w:tcPr>
          <w:p w14:paraId="7B270769" w14:textId="05B7BC84" w:rsidR="006C4A9D" w:rsidRPr="00903FD6" w:rsidRDefault="006C4A9D" w:rsidP="006C4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23544A6C" w14:textId="77777777" w:rsidR="006C4A9D" w:rsidRPr="00903FD6" w:rsidRDefault="006C4A9D" w:rsidP="006C4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hideMark/>
          </w:tcPr>
          <w:p w14:paraId="73B7CDB3" w14:textId="2FBED2AF" w:rsidR="006C4A9D" w:rsidRPr="00903FD6" w:rsidRDefault="006C4A9D" w:rsidP="006C4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6D5B3C44" w14:textId="77777777" w:rsidR="006C4A9D" w:rsidRPr="00903FD6" w:rsidRDefault="006C4A9D" w:rsidP="006C4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99" w:type="dxa"/>
          </w:tcPr>
          <w:p w14:paraId="602400CD" w14:textId="32D5868A" w:rsidR="006C4A9D" w:rsidRPr="00903FD6" w:rsidRDefault="00C20C7C" w:rsidP="006C4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196</w:t>
            </w:r>
          </w:p>
        </w:tc>
      </w:tr>
    </w:tbl>
    <w:p w14:paraId="0A87F010" w14:textId="77777777" w:rsidR="00F45859" w:rsidRPr="00903FD6" w:rsidRDefault="00F45859" w:rsidP="00413E14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0DACDEB9" w14:textId="77777777" w:rsidR="00B1424A" w:rsidRPr="00903FD6" w:rsidRDefault="00B1424A" w:rsidP="00B142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03FD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ผลขาดทุนจากการด้อยค่า</w:t>
      </w:r>
    </w:p>
    <w:p w14:paraId="60C53E68" w14:textId="674AC765" w:rsidR="00F45859" w:rsidRPr="00903FD6" w:rsidRDefault="00F45859" w:rsidP="002D3F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8822275" w14:textId="37F631D7" w:rsidR="00B1424A" w:rsidRPr="00903FD6" w:rsidRDefault="00A25F26" w:rsidP="00A25F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903FD6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B1424A" w:rsidRPr="00903FD6">
        <w:rPr>
          <w:rFonts w:asciiTheme="majorBidi" w:hAnsiTheme="majorBidi" w:cstheme="majorBidi"/>
          <w:sz w:val="30"/>
          <w:szCs w:val="30"/>
          <w:cs/>
        </w:rPr>
        <w:t>พิจารณาว่าเงินสดและรายการเทียบเท่าเงินสดมีความเสี่ยงด้านเครดิตต่ำโดยอ้างอิงจากการจัดอันดับความน่าเชื่อถือด้านเครดิตของคู่สัญญาโดยบุคคลภายนอก</w:t>
      </w:r>
    </w:p>
    <w:p w14:paraId="6370CE40" w14:textId="77777777" w:rsidR="00B1424A" w:rsidRPr="00903FD6" w:rsidRDefault="00B1424A" w:rsidP="00A25F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AD06A13" w14:textId="0A25AA66" w:rsidR="00B1424A" w:rsidRPr="00903FD6" w:rsidRDefault="00B1424A" w:rsidP="00A25F2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03FD6">
        <w:rPr>
          <w:rFonts w:asciiTheme="majorBidi" w:hAnsiTheme="majorBidi" w:cstheme="majorBidi"/>
          <w:sz w:val="30"/>
          <w:szCs w:val="30"/>
          <w:cs/>
        </w:rPr>
        <w:t>ค่าเผื่อผลขาดทุนจากการด้อยค่าของลูกหนี้การค้าและสินทรัพย์ที่เกิดจากสัญญาประมาณการโดยพิจารณาผลขาดทุนด้านเครดิตที่คาดว่าจะเกิดขึ้นตลอดอายุ</w:t>
      </w:r>
      <w:r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Pr="00903FD6">
        <w:rPr>
          <w:rFonts w:asciiTheme="majorBidi" w:hAnsiTheme="majorBidi" w:cstheme="majorBidi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903FD6" w:rsidDel="005B6E1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03FD6">
        <w:rPr>
          <w:rFonts w:asciiTheme="majorBidi" w:hAnsiTheme="majorBidi" w:cstheme="majorBidi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6206C13A" w14:textId="382FC2CD" w:rsidR="00B1424A" w:rsidRPr="00903FD6" w:rsidRDefault="00B1424A" w:rsidP="00A25F2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09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35"/>
        <w:gridCol w:w="12"/>
        <w:gridCol w:w="1428"/>
        <w:gridCol w:w="12"/>
        <w:gridCol w:w="259"/>
        <w:gridCol w:w="12"/>
        <w:gridCol w:w="1524"/>
        <w:gridCol w:w="12"/>
      </w:tblGrid>
      <w:tr w:rsidR="00754300" w:rsidRPr="00903FD6" w14:paraId="4AF7AECB" w14:textId="77777777" w:rsidTr="004160EC">
        <w:trPr>
          <w:gridAfter w:val="1"/>
          <w:wAfter w:w="12" w:type="dxa"/>
          <w:trHeight w:val="20"/>
        </w:trPr>
        <w:tc>
          <w:tcPr>
            <w:tcW w:w="5835" w:type="dxa"/>
            <w:shd w:val="clear" w:color="auto" w:fill="auto"/>
            <w:vAlign w:val="bottom"/>
          </w:tcPr>
          <w:p w14:paraId="4BD50A48" w14:textId="77777777" w:rsidR="00754300" w:rsidRPr="00903FD6" w:rsidRDefault="00754300" w:rsidP="00A25F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47" w:type="dxa"/>
            <w:gridSpan w:val="6"/>
          </w:tcPr>
          <w:p w14:paraId="4DD6F812" w14:textId="1620A7DC" w:rsidR="00754300" w:rsidRPr="00903FD6" w:rsidRDefault="00754300" w:rsidP="007C5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54300" w:rsidRPr="00903FD6" w14:paraId="05734CFF" w14:textId="77777777" w:rsidTr="004160EC">
        <w:trPr>
          <w:gridAfter w:val="1"/>
          <w:wAfter w:w="12" w:type="dxa"/>
          <w:trHeight w:val="20"/>
        </w:trPr>
        <w:tc>
          <w:tcPr>
            <w:tcW w:w="5835" w:type="dxa"/>
            <w:shd w:val="clear" w:color="auto" w:fill="auto"/>
            <w:vAlign w:val="bottom"/>
          </w:tcPr>
          <w:p w14:paraId="04F7F7DA" w14:textId="4C8FB72C" w:rsidR="00754300" w:rsidRPr="00903FD6" w:rsidRDefault="00754300" w:rsidP="00F807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"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 w:rsidRPr="00903F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03F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480176" w:rsidRPr="00903F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Pr="00903F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440" w:type="dxa"/>
            <w:gridSpan w:val="2"/>
            <w:vAlign w:val="bottom"/>
          </w:tcPr>
          <w:p w14:paraId="37EC289F" w14:textId="24ACFD7A" w:rsidR="00754300" w:rsidRPr="00903FD6" w:rsidRDefault="00754300" w:rsidP="007C5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1" w:type="dxa"/>
            <w:gridSpan w:val="2"/>
          </w:tcPr>
          <w:p w14:paraId="122C0148" w14:textId="77777777" w:rsidR="00754300" w:rsidRPr="00903FD6" w:rsidRDefault="00754300" w:rsidP="007C5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6" w:type="dxa"/>
            <w:gridSpan w:val="2"/>
            <w:vAlign w:val="bottom"/>
          </w:tcPr>
          <w:p w14:paraId="68056DFC" w14:textId="583F5EFD" w:rsidR="00754300" w:rsidRPr="00903FD6" w:rsidRDefault="00754300" w:rsidP="007C5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33595735" w14:textId="77777777" w:rsidR="00754300" w:rsidRPr="00903FD6" w:rsidRDefault="00754300" w:rsidP="007C5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0417A9" w:rsidRPr="00903FD6" w14:paraId="1365AC23" w14:textId="77777777" w:rsidTr="004160EC">
        <w:trPr>
          <w:gridAfter w:val="1"/>
          <w:wAfter w:w="12" w:type="dxa"/>
          <w:trHeight w:val="164"/>
        </w:trPr>
        <w:tc>
          <w:tcPr>
            <w:tcW w:w="5835" w:type="dxa"/>
          </w:tcPr>
          <w:p w14:paraId="335D83B7" w14:textId="1CE8DA88" w:rsidR="000417A9" w:rsidRPr="00903FD6" w:rsidRDefault="000417A9" w:rsidP="00F8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3247" w:type="dxa"/>
            <w:gridSpan w:val="6"/>
          </w:tcPr>
          <w:p w14:paraId="115C0CD9" w14:textId="17483633" w:rsidR="000417A9" w:rsidRPr="00903FD6" w:rsidRDefault="000417A9" w:rsidP="007C5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54300" w:rsidRPr="00903FD6" w14:paraId="78A75310" w14:textId="77777777" w:rsidTr="004160EC">
        <w:trPr>
          <w:gridAfter w:val="1"/>
          <w:wAfter w:w="12" w:type="dxa"/>
          <w:trHeight w:val="20"/>
        </w:trPr>
        <w:tc>
          <w:tcPr>
            <w:tcW w:w="5835" w:type="dxa"/>
          </w:tcPr>
          <w:p w14:paraId="3E89833F" w14:textId="77777777" w:rsidR="00754300" w:rsidRPr="00903FD6" w:rsidRDefault="00754300" w:rsidP="00F8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40" w:type="dxa"/>
            <w:gridSpan w:val="2"/>
          </w:tcPr>
          <w:p w14:paraId="3C7CDB22" w14:textId="758FB135" w:rsidR="00754300" w:rsidRPr="00903FD6" w:rsidRDefault="00CD19B8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</w:t>
            </w:r>
            <w:r w:rsidR="005A6A12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71" w:type="dxa"/>
            <w:gridSpan w:val="2"/>
          </w:tcPr>
          <w:p w14:paraId="5A828E76" w14:textId="77777777" w:rsidR="00754300" w:rsidRPr="00903FD6" w:rsidRDefault="00754300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6" w:type="dxa"/>
            <w:gridSpan w:val="2"/>
          </w:tcPr>
          <w:p w14:paraId="53517FF9" w14:textId="7A3EE2D5" w:rsidR="00754300" w:rsidRPr="00903FD6" w:rsidRDefault="00CD19B8" w:rsidP="00754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54300" w:rsidRPr="00903FD6" w14:paraId="7EE9653D" w14:textId="77777777" w:rsidTr="004160EC">
        <w:trPr>
          <w:gridAfter w:val="1"/>
          <w:wAfter w:w="12" w:type="dxa"/>
          <w:trHeight w:val="20"/>
        </w:trPr>
        <w:tc>
          <w:tcPr>
            <w:tcW w:w="5835" w:type="dxa"/>
          </w:tcPr>
          <w:p w14:paraId="462A8453" w14:textId="77777777" w:rsidR="00754300" w:rsidRPr="00903FD6" w:rsidRDefault="00754300" w:rsidP="00F8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40" w:type="dxa"/>
            <w:gridSpan w:val="2"/>
          </w:tcPr>
          <w:p w14:paraId="68233333" w14:textId="36854E66" w:rsidR="00754300" w:rsidRPr="00903FD6" w:rsidRDefault="00754300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gridSpan w:val="2"/>
          </w:tcPr>
          <w:p w14:paraId="64C96046" w14:textId="77777777" w:rsidR="00754300" w:rsidRPr="00903FD6" w:rsidRDefault="00754300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6" w:type="dxa"/>
            <w:gridSpan w:val="2"/>
          </w:tcPr>
          <w:p w14:paraId="438FCE47" w14:textId="5DA02C1E" w:rsidR="00754300" w:rsidRPr="00903FD6" w:rsidRDefault="00754300" w:rsidP="00754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4300" w:rsidRPr="00903FD6" w14:paraId="291301CD" w14:textId="77777777" w:rsidTr="004160EC">
        <w:trPr>
          <w:gridAfter w:val="1"/>
          <w:wAfter w:w="12" w:type="dxa"/>
          <w:trHeight w:val="20"/>
        </w:trPr>
        <w:tc>
          <w:tcPr>
            <w:tcW w:w="5835" w:type="dxa"/>
          </w:tcPr>
          <w:p w14:paraId="5ADDC121" w14:textId="0FAACBB2" w:rsidR="00754300" w:rsidRPr="00903FD6" w:rsidRDefault="00754300" w:rsidP="00F8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903FD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  <w:gridSpan w:val="2"/>
          </w:tcPr>
          <w:p w14:paraId="08470574" w14:textId="3B6C9CD7" w:rsidR="00754300" w:rsidRPr="00903FD6" w:rsidRDefault="00CD19B8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973</w:t>
            </w:r>
          </w:p>
        </w:tc>
        <w:tc>
          <w:tcPr>
            <w:tcW w:w="271" w:type="dxa"/>
            <w:gridSpan w:val="2"/>
          </w:tcPr>
          <w:p w14:paraId="5BD6516E" w14:textId="77777777" w:rsidR="00754300" w:rsidRPr="00903FD6" w:rsidRDefault="00754300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6" w:type="dxa"/>
            <w:gridSpan w:val="2"/>
          </w:tcPr>
          <w:p w14:paraId="6F68F885" w14:textId="1270E6AF" w:rsidR="00754300" w:rsidRPr="00903FD6" w:rsidRDefault="005A6A12" w:rsidP="00754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</w:tr>
      <w:tr w:rsidR="00754300" w:rsidRPr="00903FD6" w14:paraId="1F513D83" w14:textId="77777777" w:rsidTr="004160EC">
        <w:trPr>
          <w:gridAfter w:val="1"/>
          <w:wAfter w:w="12" w:type="dxa"/>
          <w:trHeight w:val="20"/>
        </w:trPr>
        <w:tc>
          <w:tcPr>
            <w:tcW w:w="5835" w:type="dxa"/>
          </w:tcPr>
          <w:p w14:paraId="5938D622" w14:textId="30B01408" w:rsidR="00754300" w:rsidRPr="00903FD6" w:rsidRDefault="00754300" w:rsidP="00F8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03FD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03FD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  <w:gridSpan w:val="2"/>
          </w:tcPr>
          <w:p w14:paraId="747BCD2F" w14:textId="271CDFFC" w:rsidR="00754300" w:rsidRPr="00903FD6" w:rsidRDefault="00CD19B8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438</w:t>
            </w:r>
          </w:p>
        </w:tc>
        <w:tc>
          <w:tcPr>
            <w:tcW w:w="271" w:type="dxa"/>
            <w:gridSpan w:val="2"/>
          </w:tcPr>
          <w:p w14:paraId="14AC16D4" w14:textId="77777777" w:rsidR="00754300" w:rsidRPr="00903FD6" w:rsidRDefault="00754300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6" w:type="dxa"/>
            <w:gridSpan w:val="2"/>
          </w:tcPr>
          <w:p w14:paraId="0C0B0F29" w14:textId="47FF92FD" w:rsidR="00754300" w:rsidRPr="00903FD6" w:rsidRDefault="005D0C11" w:rsidP="00754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754300" w:rsidRPr="00903FD6" w14:paraId="200CD164" w14:textId="77777777" w:rsidTr="004160EC">
        <w:trPr>
          <w:gridAfter w:val="1"/>
          <w:wAfter w:w="12" w:type="dxa"/>
          <w:trHeight w:val="20"/>
        </w:trPr>
        <w:tc>
          <w:tcPr>
            <w:tcW w:w="5835" w:type="dxa"/>
          </w:tcPr>
          <w:p w14:paraId="0AB1851D" w14:textId="293ACAA1" w:rsidR="00754300" w:rsidRPr="00903FD6" w:rsidRDefault="00754300" w:rsidP="00F8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03FD6">
              <w:rPr>
                <w:rFonts w:asciiTheme="majorBidi" w:hAnsiTheme="majorBidi" w:cstheme="majorBidi"/>
                <w:sz w:val="30"/>
                <w:szCs w:val="30"/>
              </w:rPr>
              <w:t xml:space="preserve">- 12 </w:t>
            </w: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gridSpan w:val="2"/>
          </w:tcPr>
          <w:p w14:paraId="574C57B1" w14:textId="03B93FDE" w:rsidR="00754300" w:rsidRPr="00903FD6" w:rsidRDefault="00CD19B8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334</w:t>
            </w:r>
          </w:p>
        </w:tc>
        <w:tc>
          <w:tcPr>
            <w:tcW w:w="271" w:type="dxa"/>
            <w:gridSpan w:val="2"/>
          </w:tcPr>
          <w:p w14:paraId="4502767D" w14:textId="77777777" w:rsidR="00754300" w:rsidRPr="00903FD6" w:rsidRDefault="00754300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6" w:type="dxa"/>
            <w:gridSpan w:val="2"/>
          </w:tcPr>
          <w:p w14:paraId="34D30FAB" w14:textId="48FA618C" w:rsidR="00754300" w:rsidRPr="00903FD6" w:rsidRDefault="005D0C11" w:rsidP="00754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</w:tr>
      <w:tr w:rsidR="00754300" w:rsidRPr="00903FD6" w14:paraId="174BE786" w14:textId="77777777" w:rsidTr="004160EC">
        <w:trPr>
          <w:gridAfter w:val="1"/>
          <w:wAfter w:w="12" w:type="dxa"/>
          <w:trHeight w:val="20"/>
        </w:trPr>
        <w:tc>
          <w:tcPr>
            <w:tcW w:w="5835" w:type="dxa"/>
          </w:tcPr>
          <w:p w14:paraId="26C99AA2" w14:textId="01D46B9C" w:rsidR="00754300" w:rsidRPr="00903FD6" w:rsidRDefault="00754300" w:rsidP="00F8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903FD6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14:paraId="1F3E0043" w14:textId="7C950790" w:rsidR="00754300" w:rsidRPr="00903FD6" w:rsidRDefault="00CD19B8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A6A1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1" w:type="dxa"/>
            <w:gridSpan w:val="2"/>
          </w:tcPr>
          <w:p w14:paraId="30BFC428" w14:textId="77777777" w:rsidR="00754300" w:rsidRPr="00903FD6" w:rsidRDefault="00754300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6" w:type="dxa"/>
            <w:gridSpan w:val="2"/>
            <w:tcBorders>
              <w:bottom w:val="single" w:sz="4" w:space="0" w:color="auto"/>
            </w:tcBorders>
          </w:tcPr>
          <w:p w14:paraId="7C6A5BAD" w14:textId="2DB6B4B0" w:rsidR="00754300" w:rsidRPr="00903FD6" w:rsidRDefault="00CD19B8" w:rsidP="00754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5A6A12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754300" w:rsidRPr="00903FD6" w14:paraId="01E90FF1" w14:textId="77777777" w:rsidTr="004160EC">
        <w:trPr>
          <w:gridAfter w:val="1"/>
          <w:wAfter w:w="12" w:type="dxa"/>
          <w:trHeight w:val="20"/>
        </w:trPr>
        <w:tc>
          <w:tcPr>
            <w:tcW w:w="5835" w:type="dxa"/>
          </w:tcPr>
          <w:p w14:paraId="55FDB3E7" w14:textId="77777777" w:rsidR="00754300" w:rsidRPr="00903FD6" w:rsidRDefault="00754300" w:rsidP="00F8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14:paraId="00EB95EA" w14:textId="27D60849" w:rsidR="00754300" w:rsidRPr="00903FD6" w:rsidRDefault="00CD19B8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4,28</w:t>
            </w:r>
            <w:r w:rsidR="005A6A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1" w:type="dxa"/>
            <w:gridSpan w:val="2"/>
          </w:tcPr>
          <w:p w14:paraId="4EC1FE4D" w14:textId="77777777" w:rsidR="00754300" w:rsidRPr="00903FD6" w:rsidRDefault="00754300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1CA88A5" w14:textId="1F66CE7A" w:rsidR="00754300" w:rsidRPr="00903FD6" w:rsidRDefault="00CD19B8" w:rsidP="00754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  <w:r w:rsidR="005A6A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  <w:tr w:rsidR="00754300" w:rsidRPr="00903FD6" w14:paraId="1504ACE8" w14:textId="77777777" w:rsidTr="004160EC">
        <w:trPr>
          <w:gridAfter w:val="1"/>
          <w:wAfter w:w="12" w:type="dxa"/>
          <w:trHeight w:val="20"/>
        </w:trPr>
        <w:tc>
          <w:tcPr>
            <w:tcW w:w="5835" w:type="dxa"/>
          </w:tcPr>
          <w:p w14:paraId="6515368A" w14:textId="77777777" w:rsidR="00754300" w:rsidRPr="00903FD6" w:rsidRDefault="00754300" w:rsidP="00F8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79DA297E" w14:textId="3D30CAC9" w:rsidR="00754300" w:rsidRPr="00903FD6" w:rsidRDefault="00CD19B8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(29</w:t>
            </w:r>
            <w:r w:rsidR="005A6A1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1" w:type="dxa"/>
            <w:gridSpan w:val="2"/>
          </w:tcPr>
          <w:p w14:paraId="242B6FBE" w14:textId="77777777" w:rsidR="00754300" w:rsidRPr="00903FD6" w:rsidRDefault="00754300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6" w:type="dxa"/>
            <w:gridSpan w:val="2"/>
            <w:tcBorders>
              <w:top w:val="double" w:sz="4" w:space="0" w:color="auto"/>
            </w:tcBorders>
          </w:tcPr>
          <w:p w14:paraId="7AFE9E1D" w14:textId="0345B488" w:rsidR="00754300" w:rsidRPr="00903FD6" w:rsidRDefault="00754300" w:rsidP="00754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115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4300" w:rsidRPr="00903FD6" w14:paraId="1E72DDD0" w14:textId="77777777" w:rsidTr="004160EC">
        <w:trPr>
          <w:gridAfter w:val="1"/>
          <w:wAfter w:w="12" w:type="dxa"/>
          <w:trHeight w:val="20"/>
        </w:trPr>
        <w:tc>
          <w:tcPr>
            <w:tcW w:w="5835" w:type="dxa"/>
          </w:tcPr>
          <w:p w14:paraId="6F6A092F" w14:textId="77777777" w:rsidR="00754300" w:rsidRPr="00903FD6" w:rsidRDefault="00754300" w:rsidP="00F8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1EF4629" w14:textId="40D22C6F" w:rsidR="00754300" w:rsidRPr="00903FD6" w:rsidRDefault="00CD19B8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</w:t>
            </w:r>
            <w:r w:rsidR="005A6A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</w:t>
            </w:r>
          </w:p>
        </w:tc>
        <w:tc>
          <w:tcPr>
            <w:tcW w:w="271" w:type="dxa"/>
            <w:gridSpan w:val="2"/>
          </w:tcPr>
          <w:p w14:paraId="6144F0A9" w14:textId="77777777" w:rsidR="00754300" w:rsidRPr="00903FD6" w:rsidRDefault="00754300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6" w:type="dxa"/>
            <w:gridSpan w:val="2"/>
          </w:tcPr>
          <w:p w14:paraId="109AD1E4" w14:textId="316A978E" w:rsidR="00754300" w:rsidRPr="00903FD6" w:rsidRDefault="00754300" w:rsidP="00754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115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4300" w:rsidRPr="00903FD6" w14:paraId="52D1FA18" w14:textId="77777777" w:rsidTr="004160EC">
        <w:trPr>
          <w:trHeight w:val="20"/>
        </w:trPr>
        <w:tc>
          <w:tcPr>
            <w:tcW w:w="5847" w:type="dxa"/>
            <w:gridSpan w:val="2"/>
            <w:shd w:val="clear" w:color="auto" w:fill="auto"/>
            <w:vAlign w:val="bottom"/>
          </w:tcPr>
          <w:p w14:paraId="7AF3183A" w14:textId="77777777" w:rsidR="00754300" w:rsidRPr="00903FD6" w:rsidRDefault="00754300" w:rsidP="00A25F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47" w:type="dxa"/>
            <w:gridSpan w:val="6"/>
          </w:tcPr>
          <w:p w14:paraId="2872AFE0" w14:textId="2CD16793" w:rsidR="00754300" w:rsidRPr="00903FD6" w:rsidRDefault="00754300" w:rsidP="00754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4300" w:rsidRPr="00903FD6" w14:paraId="53B9BC43" w14:textId="77777777" w:rsidTr="004160EC">
        <w:trPr>
          <w:trHeight w:val="20"/>
        </w:trPr>
        <w:tc>
          <w:tcPr>
            <w:tcW w:w="5847" w:type="dxa"/>
            <w:gridSpan w:val="2"/>
            <w:shd w:val="clear" w:color="auto" w:fill="auto"/>
            <w:vAlign w:val="bottom"/>
          </w:tcPr>
          <w:p w14:paraId="74E3DBC3" w14:textId="5315EF09" w:rsidR="00754300" w:rsidRPr="00903FD6" w:rsidRDefault="00754300" w:rsidP="00A25F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 w:rsidRPr="00903F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03F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480176" w:rsidRPr="00903F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903F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03F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440" w:type="dxa"/>
            <w:gridSpan w:val="2"/>
            <w:vAlign w:val="bottom"/>
          </w:tcPr>
          <w:p w14:paraId="6472AF3D" w14:textId="77777777" w:rsidR="00754300" w:rsidRPr="00903FD6" w:rsidRDefault="00754300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1" w:type="dxa"/>
            <w:gridSpan w:val="2"/>
          </w:tcPr>
          <w:p w14:paraId="36B229D4" w14:textId="77777777" w:rsidR="00754300" w:rsidRPr="00903FD6" w:rsidRDefault="00754300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6" w:type="dxa"/>
            <w:gridSpan w:val="2"/>
            <w:vAlign w:val="bottom"/>
          </w:tcPr>
          <w:p w14:paraId="4B740E32" w14:textId="45C521E5" w:rsidR="00754300" w:rsidRPr="00903FD6" w:rsidRDefault="00754300" w:rsidP="00754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3E5165C3" w14:textId="77777777" w:rsidR="00754300" w:rsidRPr="00903FD6" w:rsidRDefault="00754300" w:rsidP="00754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0417A9" w:rsidRPr="00903FD6" w14:paraId="3CCC5D92" w14:textId="77777777" w:rsidTr="004160EC">
        <w:trPr>
          <w:trHeight w:val="164"/>
        </w:trPr>
        <w:tc>
          <w:tcPr>
            <w:tcW w:w="5847" w:type="dxa"/>
            <w:gridSpan w:val="2"/>
          </w:tcPr>
          <w:p w14:paraId="177828B0" w14:textId="77777777" w:rsidR="000417A9" w:rsidRPr="00903FD6" w:rsidRDefault="000417A9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3247" w:type="dxa"/>
            <w:gridSpan w:val="6"/>
          </w:tcPr>
          <w:p w14:paraId="6E9A9ED6" w14:textId="5B148592" w:rsidR="000417A9" w:rsidRPr="00903FD6" w:rsidRDefault="000417A9" w:rsidP="00041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A6347" w:rsidRPr="00903FD6" w14:paraId="7C4C17C7" w14:textId="77777777" w:rsidTr="004160EC">
        <w:trPr>
          <w:trHeight w:val="20"/>
        </w:trPr>
        <w:tc>
          <w:tcPr>
            <w:tcW w:w="5847" w:type="dxa"/>
            <w:gridSpan w:val="2"/>
          </w:tcPr>
          <w:p w14:paraId="072E7E30" w14:textId="77777777" w:rsidR="00DA6347" w:rsidRPr="00903FD6" w:rsidRDefault="00DA6347" w:rsidP="00DA6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40" w:type="dxa"/>
            <w:gridSpan w:val="2"/>
            <w:vAlign w:val="bottom"/>
          </w:tcPr>
          <w:p w14:paraId="1DABAA3E" w14:textId="56E31D91" w:rsidR="00DA6347" w:rsidRPr="00903FD6" w:rsidRDefault="00DA6347" w:rsidP="00DA6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6347"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  <w:tc>
          <w:tcPr>
            <w:tcW w:w="271" w:type="dxa"/>
            <w:gridSpan w:val="2"/>
            <w:vAlign w:val="bottom"/>
          </w:tcPr>
          <w:p w14:paraId="59F945F4" w14:textId="77777777" w:rsidR="00DA6347" w:rsidRPr="00903FD6" w:rsidRDefault="00DA6347" w:rsidP="00DA6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6" w:type="dxa"/>
            <w:gridSpan w:val="2"/>
            <w:vAlign w:val="bottom"/>
          </w:tcPr>
          <w:p w14:paraId="7040AD7A" w14:textId="61F2254E" w:rsidR="00DA6347" w:rsidRPr="00903FD6" w:rsidRDefault="00DA6347" w:rsidP="00DA6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63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A6347" w:rsidRPr="00903FD6" w14:paraId="1EC584EE" w14:textId="77777777" w:rsidTr="004160EC">
        <w:trPr>
          <w:trHeight w:val="20"/>
        </w:trPr>
        <w:tc>
          <w:tcPr>
            <w:tcW w:w="5847" w:type="dxa"/>
            <w:gridSpan w:val="2"/>
          </w:tcPr>
          <w:p w14:paraId="0E39343E" w14:textId="77777777" w:rsidR="00DA6347" w:rsidRPr="00903FD6" w:rsidRDefault="00DA6347" w:rsidP="00DA6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40" w:type="dxa"/>
            <w:gridSpan w:val="2"/>
            <w:vAlign w:val="bottom"/>
          </w:tcPr>
          <w:p w14:paraId="4395E73F" w14:textId="77777777" w:rsidR="00DA6347" w:rsidRPr="00903FD6" w:rsidRDefault="00DA6347" w:rsidP="00DA6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7D25C4EF" w14:textId="77777777" w:rsidR="00DA6347" w:rsidRPr="00903FD6" w:rsidRDefault="00DA6347" w:rsidP="00DA6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6" w:type="dxa"/>
            <w:gridSpan w:val="2"/>
            <w:vAlign w:val="bottom"/>
          </w:tcPr>
          <w:p w14:paraId="690C7A87" w14:textId="4AFD940E" w:rsidR="00DA6347" w:rsidRPr="00903FD6" w:rsidRDefault="00DA6347" w:rsidP="00DA6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6347" w:rsidRPr="00903FD6" w14:paraId="23151D7D" w14:textId="77777777" w:rsidTr="004160EC">
        <w:trPr>
          <w:trHeight w:val="20"/>
        </w:trPr>
        <w:tc>
          <w:tcPr>
            <w:tcW w:w="5847" w:type="dxa"/>
            <w:gridSpan w:val="2"/>
          </w:tcPr>
          <w:p w14:paraId="1A8969EB" w14:textId="15B83D76" w:rsidR="00DA6347" w:rsidRPr="00903FD6" w:rsidRDefault="00DA6347" w:rsidP="00DA6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903FD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  <w:gridSpan w:val="2"/>
            <w:vAlign w:val="bottom"/>
          </w:tcPr>
          <w:p w14:paraId="24B10C7A" w14:textId="218E152D" w:rsidR="00DA6347" w:rsidRPr="00903FD6" w:rsidRDefault="00DA6347" w:rsidP="00DA6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6347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271" w:type="dxa"/>
            <w:gridSpan w:val="2"/>
            <w:vAlign w:val="bottom"/>
          </w:tcPr>
          <w:p w14:paraId="19C07F96" w14:textId="77777777" w:rsidR="00DA6347" w:rsidRPr="00903FD6" w:rsidRDefault="00DA6347" w:rsidP="00DA6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6" w:type="dxa"/>
            <w:gridSpan w:val="2"/>
            <w:vAlign w:val="bottom"/>
          </w:tcPr>
          <w:p w14:paraId="016F3A1D" w14:textId="62CF3224" w:rsidR="00DA6347" w:rsidRPr="00903FD6" w:rsidRDefault="00DA6347" w:rsidP="00DA6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63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A6347" w:rsidRPr="00903FD6" w14:paraId="624FFCA1" w14:textId="77777777" w:rsidTr="004160EC">
        <w:trPr>
          <w:trHeight w:val="20"/>
        </w:trPr>
        <w:tc>
          <w:tcPr>
            <w:tcW w:w="5847" w:type="dxa"/>
            <w:gridSpan w:val="2"/>
          </w:tcPr>
          <w:p w14:paraId="7C190BAA" w14:textId="3EE091A2" w:rsidR="00DA6347" w:rsidRPr="00903FD6" w:rsidRDefault="00DA6347" w:rsidP="00DA6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03FD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03FD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  <w:gridSpan w:val="2"/>
            <w:vAlign w:val="bottom"/>
          </w:tcPr>
          <w:p w14:paraId="67E17A7E" w14:textId="41C38444" w:rsidR="00DA6347" w:rsidRPr="00903FD6" w:rsidRDefault="00DA6347" w:rsidP="00DA6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63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4A9BBD14" w14:textId="77777777" w:rsidR="00DA6347" w:rsidRPr="00903FD6" w:rsidRDefault="00DA6347" w:rsidP="00DA6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6" w:type="dxa"/>
            <w:gridSpan w:val="2"/>
            <w:vAlign w:val="bottom"/>
          </w:tcPr>
          <w:p w14:paraId="1AA2602A" w14:textId="04B601D8" w:rsidR="00DA6347" w:rsidRPr="00903FD6" w:rsidRDefault="00DA6347" w:rsidP="00DA6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63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A6347" w:rsidRPr="00903FD6" w14:paraId="525AAFA6" w14:textId="77777777" w:rsidTr="004160EC">
        <w:trPr>
          <w:trHeight w:val="20"/>
        </w:trPr>
        <w:tc>
          <w:tcPr>
            <w:tcW w:w="5847" w:type="dxa"/>
            <w:gridSpan w:val="2"/>
          </w:tcPr>
          <w:p w14:paraId="319B905E" w14:textId="5027EEFA" w:rsidR="00DA6347" w:rsidRPr="00903FD6" w:rsidRDefault="00DA6347" w:rsidP="00DA6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03FD6">
              <w:rPr>
                <w:rFonts w:asciiTheme="majorBidi" w:hAnsiTheme="majorBidi" w:cstheme="majorBidi"/>
                <w:sz w:val="30"/>
                <w:szCs w:val="30"/>
              </w:rPr>
              <w:t xml:space="preserve">- 12 </w:t>
            </w: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gridSpan w:val="2"/>
            <w:vAlign w:val="bottom"/>
          </w:tcPr>
          <w:p w14:paraId="37FE44DC" w14:textId="5571667A" w:rsidR="00DA6347" w:rsidRPr="00903FD6" w:rsidRDefault="00DA6347" w:rsidP="00DA6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6347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71" w:type="dxa"/>
            <w:gridSpan w:val="2"/>
            <w:vAlign w:val="bottom"/>
          </w:tcPr>
          <w:p w14:paraId="5D0CA9A4" w14:textId="77777777" w:rsidR="00DA6347" w:rsidRPr="00903FD6" w:rsidRDefault="00DA6347" w:rsidP="00DA6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6" w:type="dxa"/>
            <w:gridSpan w:val="2"/>
            <w:vAlign w:val="bottom"/>
          </w:tcPr>
          <w:p w14:paraId="07A7FB27" w14:textId="7A753A32" w:rsidR="00DA6347" w:rsidRPr="00903FD6" w:rsidRDefault="00DA6347" w:rsidP="00DA6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63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A6347" w:rsidRPr="00903FD6" w14:paraId="4EEC7353" w14:textId="77777777" w:rsidTr="004160EC">
        <w:trPr>
          <w:trHeight w:val="20"/>
        </w:trPr>
        <w:tc>
          <w:tcPr>
            <w:tcW w:w="5847" w:type="dxa"/>
            <w:gridSpan w:val="2"/>
          </w:tcPr>
          <w:p w14:paraId="7C114897" w14:textId="1E45A4CB" w:rsidR="00DA6347" w:rsidRPr="00903FD6" w:rsidRDefault="00DA6347" w:rsidP="00DA6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903FD6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1AB5F4" w14:textId="7E46953C" w:rsidR="00DA6347" w:rsidRPr="00903FD6" w:rsidRDefault="00DA6347" w:rsidP="00DA6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6347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71" w:type="dxa"/>
            <w:gridSpan w:val="2"/>
            <w:vAlign w:val="bottom"/>
          </w:tcPr>
          <w:p w14:paraId="077063D4" w14:textId="77777777" w:rsidR="00DA6347" w:rsidRPr="00903FD6" w:rsidRDefault="00DA6347" w:rsidP="00DA6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2476BF" w14:textId="74D80F69" w:rsidR="00DA6347" w:rsidRPr="00903FD6" w:rsidRDefault="00DA6347" w:rsidP="00DA6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634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DA6347" w:rsidRPr="00903FD6" w14:paraId="0A1DCE7F" w14:textId="77777777" w:rsidTr="004160EC">
        <w:trPr>
          <w:trHeight w:val="20"/>
        </w:trPr>
        <w:tc>
          <w:tcPr>
            <w:tcW w:w="5847" w:type="dxa"/>
            <w:gridSpan w:val="2"/>
          </w:tcPr>
          <w:p w14:paraId="60110D3E" w14:textId="77777777" w:rsidR="00DA6347" w:rsidRPr="00903FD6" w:rsidRDefault="00DA6347" w:rsidP="00DA6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0935F86A" w14:textId="1A4D5413" w:rsidR="00DA6347" w:rsidRPr="00903FD6" w:rsidRDefault="00DA6347" w:rsidP="00DA6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217</w:t>
            </w:r>
          </w:p>
        </w:tc>
        <w:tc>
          <w:tcPr>
            <w:tcW w:w="271" w:type="dxa"/>
            <w:gridSpan w:val="2"/>
          </w:tcPr>
          <w:p w14:paraId="405532FD" w14:textId="77777777" w:rsidR="00DA6347" w:rsidRPr="00903FD6" w:rsidRDefault="00DA6347" w:rsidP="00DA6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C15D1B" w14:textId="01F16CEF" w:rsidR="00DA6347" w:rsidRPr="00903FD6" w:rsidRDefault="00DA6347" w:rsidP="00DA6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  <w:tr w:rsidR="00DA6347" w:rsidRPr="00903FD6" w14:paraId="1A012AE7" w14:textId="77777777" w:rsidTr="004160EC">
        <w:trPr>
          <w:trHeight w:val="20"/>
        </w:trPr>
        <w:tc>
          <w:tcPr>
            <w:tcW w:w="5847" w:type="dxa"/>
            <w:gridSpan w:val="2"/>
          </w:tcPr>
          <w:p w14:paraId="34879104" w14:textId="77777777" w:rsidR="00DA6347" w:rsidRPr="00903FD6" w:rsidRDefault="00DA6347" w:rsidP="00DA6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4FD306BE" w14:textId="059B19D5" w:rsidR="00DA6347" w:rsidRPr="00903FD6" w:rsidRDefault="00DA6347" w:rsidP="00DA6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(6)</w:t>
            </w:r>
          </w:p>
        </w:tc>
        <w:tc>
          <w:tcPr>
            <w:tcW w:w="271" w:type="dxa"/>
            <w:gridSpan w:val="2"/>
          </w:tcPr>
          <w:p w14:paraId="3EB65544" w14:textId="77777777" w:rsidR="00DA6347" w:rsidRPr="00903FD6" w:rsidRDefault="00DA6347" w:rsidP="00DA6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6" w:type="dxa"/>
            <w:gridSpan w:val="2"/>
            <w:tcBorders>
              <w:top w:val="double" w:sz="4" w:space="0" w:color="auto"/>
            </w:tcBorders>
          </w:tcPr>
          <w:p w14:paraId="5D4ACF57" w14:textId="1F91FD7D" w:rsidR="00DA6347" w:rsidRPr="00903FD6" w:rsidRDefault="00DA6347" w:rsidP="00DA6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6347" w:rsidRPr="00903FD6" w14:paraId="4A5D20ED" w14:textId="77777777" w:rsidTr="004160EC">
        <w:trPr>
          <w:trHeight w:val="20"/>
        </w:trPr>
        <w:tc>
          <w:tcPr>
            <w:tcW w:w="5847" w:type="dxa"/>
            <w:gridSpan w:val="2"/>
          </w:tcPr>
          <w:p w14:paraId="39D7A1C8" w14:textId="77777777" w:rsidR="00DA6347" w:rsidRPr="00903FD6" w:rsidRDefault="00DA6347" w:rsidP="00DA6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664289" w14:textId="6D6780C3" w:rsidR="00DA6347" w:rsidRPr="00903FD6" w:rsidRDefault="00DA6347" w:rsidP="00DA6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211</w:t>
            </w:r>
          </w:p>
        </w:tc>
        <w:tc>
          <w:tcPr>
            <w:tcW w:w="271" w:type="dxa"/>
            <w:gridSpan w:val="2"/>
          </w:tcPr>
          <w:p w14:paraId="1F9EAAEF" w14:textId="77777777" w:rsidR="00DA6347" w:rsidRPr="00903FD6" w:rsidRDefault="00DA6347" w:rsidP="00DA6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6" w:type="dxa"/>
            <w:gridSpan w:val="2"/>
          </w:tcPr>
          <w:p w14:paraId="58AB9AC3" w14:textId="73F1D5A9" w:rsidR="00DA6347" w:rsidRPr="00903FD6" w:rsidRDefault="00DA6347" w:rsidP="00DA6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29EFDD31" w14:textId="77777777" w:rsidR="00A25F26" w:rsidRPr="00903FD6" w:rsidRDefault="00A25F26" w:rsidP="00B1424A">
      <w:pPr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10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50"/>
        <w:gridCol w:w="1440"/>
        <w:gridCol w:w="247"/>
        <w:gridCol w:w="1571"/>
      </w:tblGrid>
      <w:tr w:rsidR="00B1424A" w:rsidRPr="00903FD6" w14:paraId="7DB799E2" w14:textId="77777777" w:rsidTr="004160EC">
        <w:trPr>
          <w:trHeight w:val="20"/>
          <w:tblHeader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6154A" w14:textId="77777777" w:rsidR="00B1424A" w:rsidRPr="00903FD6" w:rsidRDefault="00B1424A" w:rsidP="007C593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B9BB0" w14:textId="45D565D3" w:rsidR="00B1424A" w:rsidRPr="00903FD6" w:rsidRDefault="00B1424A" w:rsidP="007C5937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50086AE" w14:textId="77777777" w:rsidR="00B1424A" w:rsidRPr="00903FD6" w:rsidRDefault="00B1424A" w:rsidP="007C593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</w:tcPr>
          <w:p w14:paraId="703B8F95" w14:textId="77777777" w:rsidR="00B1424A" w:rsidRPr="00903FD6" w:rsidRDefault="00B1424A" w:rsidP="007C5937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3800472F" w14:textId="1A05B70C" w:rsidR="00B1424A" w:rsidRPr="00903FD6" w:rsidRDefault="00B1424A" w:rsidP="007C5937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1424A" w:rsidRPr="00903FD6" w14:paraId="786C5F8E" w14:textId="77777777" w:rsidTr="004160EC">
        <w:trPr>
          <w:trHeight w:val="20"/>
          <w:tblHeader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7975BB5" w14:textId="4F2C4B33" w:rsidR="00B1424A" w:rsidRPr="00903FD6" w:rsidRDefault="00B1424A" w:rsidP="007C593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32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A5D1BF" w14:textId="77777777" w:rsidR="00B1424A" w:rsidRPr="00903FD6" w:rsidRDefault="00B1424A" w:rsidP="007C593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1424A" w:rsidRPr="00903FD6" w14:paraId="703D87FD" w14:textId="77777777" w:rsidTr="004160EC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ABC40" w14:textId="2480D736" w:rsidR="00B1424A" w:rsidRPr="00903FD6" w:rsidRDefault="00B1424A" w:rsidP="007C593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903F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20C7C" w:rsidRPr="00903F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903F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03F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C20C7C" w:rsidRPr="00903F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34D237" w14:textId="77777777" w:rsidR="00B1424A" w:rsidRPr="00903FD6" w:rsidRDefault="00B1424A" w:rsidP="007C5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47188A2" w14:textId="77777777" w:rsidR="00B1424A" w:rsidRPr="00903FD6" w:rsidRDefault="00B1424A" w:rsidP="007C593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</w:tcPr>
          <w:p w14:paraId="0293840D" w14:textId="77777777" w:rsidR="00B1424A" w:rsidRPr="00903FD6" w:rsidRDefault="00B1424A" w:rsidP="0013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863E8" w:rsidRPr="00903FD6" w14:paraId="00BDD635" w14:textId="77777777" w:rsidTr="004160EC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6E7A2" w14:textId="77777777" w:rsidR="001863E8" w:rsidRPr="00903FD6" w:rsidRDefault="001863E8" w:rsidP="007C593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903FD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40D97D" w14:textId="7E54C7DE" w:rsidR="001863E8" w:rsidRPr="00903FD6" w:rsidRDefault="00C20C7C" w:rsidP="00186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863E8" w:rsidRPr="00903F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03FD6">
              <w:rPr>
                <w:rFonts w:asciiTheme="majorBidi" w:hAnsiTheme="majorBidi" w:cstheme="majorBidi"/>
                <w:sz w:val="30"/>
                <w:szCs w:val="30"/>
              </w:rPr>
              <w:t>818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5E46DA0" w14:textId="77777777" w:rsidR="001863E8" w:rsidRPr="00903FD6" w:rsidRDefault="001863E8" w:rsidP="007C593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</w:tcPr>
          <w:p w14:paraId="274E451B" w14:textId="2AEF26A1" w:rsidR="001863E8" w:rsidRPr="00903FD6" w:rsidRDefault="00C20C7C" w:rsidP="0013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675</w:t>
            </w:r>
          </w:p>
        </w:tc>
      </w:tr>
      <w:tr w:rsidR="001863E8" w:rsidRPr="00903FD6" w14:paraId="0371F85A" w14:textId="77777777" w:rsidTr="004160EC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F67FA" w14:textId="77777777" w:rsidR="001863E8" w:rsidRPr="00903FD6" w:rsidRDefault="001863E8" w:rsidP="007C593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D4A88D" w14:textId="77777777" w:rsidR="001863E8" w:rsidRPr="00903FD6" w:rsidRDefault="001863E8" w:rsidP="00186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153208C" w14:textId="77777777" w:rsidR="001863E8" w:rsidRPr="00903FD6" w:rsidRDefault="001863E8" w:rsidP="007C593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</w:tcPr>
          <w:p w14:paraId="2D146BA2" w14:textId="77777777" w:rsidR="001863E8" w:rsidRPr="00903FD6" w:rsidRDefault="001863E8" w:rsidP="0013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63E8" w:rsidRPr="00903FD6" w14:paraId="49D40B09" w14:textId="77777777" w:rsidTr="004160EC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147A6" w14:textId="6A7F7EEE" w:rsidR="001863E8" w:rsidRPr="00903FD6" w:rsidRDefault="001863E8" w:rsidP="00F8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C20C7C" w:rsidRPr="00903FD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367290" w14:textId="36E519D8" w:rsidR="001863E8" w:rsidRPr="00903FD6" w:rsidRDefault="00C20C7C" w:rsidP="00186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863E8" w:rsidRPr="00903F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03FD6">
              <w:rPr>
                <w:rFonts w:asciiTheme="majorBidi" w:hAnsiTheme="majorBidi" w:cstheme="majorBidi"/>
                <w:sz w:val="30"/>
                <w:szCs w:val="30"/>
              </w:rPr>
              <w:t>389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ED5CE30" w14:textId="77777777" w:rsidR="001863E8" w:rsidRPr="00903FD6" w:rsidRDefault="001863E8" w:rsidP="007C593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</w:tcPr>
          <w:p w14:paraId="2B53D30B" w14:textId="19235685" w:rsidR="001863E8" w:rsidRPr="00903FD6" w:rsidRDefault="00C20C7C" w:rsidP="0013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</w:tr>
      <w:tr w:rsidR="001863E8" w:rsidRPr="00903FD6" w14:paraId="528A1AD5" w14:textId="77777777" w:rsidTr="004160EC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84164" w14:textId="1B73C15F" w:rsidR="001863E8" w:rsidRPr="00903FD6" w:rsidRDefault="00C20C7C" w:rsidP="00F8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863E8"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903FD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1863E8" w:rsidRPr="00903FD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863E8"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B19376" w14:textId="58F4C6AE" w:rsidR="001863E8" w:rsidRPr="00903FD6" w:rsidRDefault="00C20C7C" w:rsidP="00186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166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872F28E" w14:textId="77777777" w:rsidR="001863E8" w:rsidRPr="00903FD6" w:rsidRDefault="001863E8" w:rsidP="007C593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</w:tcPr>
          <w:p w14:paraId="7CCFFF82" w14:textId="106373A0" w:rsidR="001863E8" w:rsidRPr="00903FD6" w:rsidRDefault="00C20C7C" w:rsidP="0013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1863E8" w:rsidRPr="00903FD6" w14:paraId="45CB34B3" w14:textId="77777777" w:rsidTr="004160EC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439EB" w14:textId="0A001967" w:rsidR="001863E8" w:rsidRPr="00903FD6" w:rsidRDefault="00C20C7C" w:rsidP="00F8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1863E8"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1863E8" w:rsidRPr="00903FD6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903FD6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1863E8" w:rsidRPr="00903FD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863E8"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9EAC5C" w14:textId="13DB5081" w:rsidR="001863E8" w:rsidRPr="00903FD6" w:rsidRDefault="00C20C7C" w:rsidP="00186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119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74723E8" w14:textId="77777777" w:rsidR="001863E8" w:rsidRPr="00903FD6" w:rsidRDefault="001863E8" w:rsidP="007C593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</w:tcPr>
          <w:p w14:paraId="2F3956FF" w14:textId="3743A39C" w:rsidR="001863E8" w:rsidRPr="00903FD6" w:rsidRDefault="00C20C7C" w:rsidP="0013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863E8" w:rsidRPr="00903FD6" w14:paraId="4FB74C23" w14:textId="77777777" w:rsidTr="004160EC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B19C7C" w14:textId="3F9CE9EC" w:rsidR="001863E8" w:rsidRPr="00903FD6" w:rsidRDefault="001863E8" w:rsidP="00F8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="00C20C7C" w:rsidRPr="00903FD6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903FD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CCF245" w14:textId="4E755A65" w:rsidR="001863E8" w:rsidRPr="00903FD6" w:rsidRDefault="00C20C7C" w:rsidP="00186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0774E3C" w14:textId="77777777" w:rsidR="001863E8" w:rsidRPr="00903FD6" w:rsidRDefault="001863E8" w:rsidP="007C593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010F5D" w14:textId="6B61CE6B" w:rsidR="001863E8" w:rsidRPr="00903FD6" w:rsidRDefault="00C20C7C" w:rsidP="0013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</w:tr>
      <w:tr w:rsidR="001863E8" w:rsidRPr="00903FD6" w14:paraId="16B63D97" w14:textId="77777777" w:rsidTr="004160EC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0A891" w14:textId="7AB2AE4B" w:rsidR="001863E8" w:rsidRPr="00903FD6" w:rsidRDefault="00D908FA" w:rsidP="007C593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7F91F3" w14:textId="4962D43C" w:rsidR="001863E8" w:rsidRPr="00903FD6" w:rsidRDefault="00C20C7C" w:rsidP="00186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1863E8" w:rsidRPr="00903F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50EF7DD" w14:textId="77777777" w:rsidR="001863E8" w:rsidRPr="00903FD6" w:rsidRDefault="001863E8" w:rsidP="007C593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4791EF" w14:textId="604C7E68" w:rsidR="001863E8" w:rsidRPr="00903FD6" w:rsidRDefault="00C20C7C" w:rsidP="0013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775</w:t>
            </w:r>
          </w:p>
        </w:tc>
      </w:tr>
      <w:tr w:rsidR="001863E8" w:rsidRPr="00903FD6" w14:paraId="21150206" w14:textId="77777777" w:rsidTr="004160EC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5936F" w14:textId="65A6D7D8" w:rsidR="001863E8" w:rsidRPr="00903FD6" w:rsidRDefault="001863E8" w:rsidP="007C593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D5F167" w14:textId="465AEBAA" w:rsidR="001863E8" w:rsidRPr="00903FD6" w:rsidRDefault="001863E8" w:rsidP="00186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20C7C" w:rsidRPr="00903FD6">
              <w:rPr>
                <w:rFonts w:asciiTheme="majorBidi" w:hAnsiTheme="majorBidi" w:cstheme="majorBidi"/>
                <w:sz w:val="30"/>
                <w:szCs w:val="30"/>
              </w:rPr>
              <w:t>237</w:t>
            </w:r>
            <w:r w:rsidRPr="00903FD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99ABB5B" w14:textId="77777777" w:rsidR="001863E8" w:rsidRPr="00903FD6" w:rsidRDefault="001863E8" w:rsidP="007C593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128214" w14:textId="33819E53" w:rsidR="001863E8" w:rsidRPr="00903FD6" w:rsidRDefault="001863E8" w:rsidP="0013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20C7C" w:rsidRPr="00903FD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903FD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863E8" w:rsidRPr="00903FD6" w14:paraId="542CE255" w14:textId="77777777" w:rsidTr="004160EC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FB61F8" w14:textId="77777777" w:rsidR="001863E8" w:rsidRPr="00903FD6" w:rsidRDefault="001863E8" w:rsidP="007C593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EA2D00" w14:textId="019F4E2F" w:rsidR="001863E8" w:rsidRPr="00903FD6" w:rsidRDefault="00C20C7C" w:rsidP="00186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1863E8" w:rsidRPr="00903F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5CD44E7" w14:textId="77777777" w:rsidR="001863E8" w:rsidRPr="00903FD6" w:rsidRDefault="001863E8" w:rsidP="007C593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D8F49C" w14:textId="278EC70B" w:rsidR="001863E8" w:rsidRPr="00903FD6" w:rsidRDefault="00C20C7C" w:rsidP="0013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773</w:t>
            </w:r>
          </w:p>
        </w:tc>
      </w:tr>
    </w:tbl>
    <w:p w14:paraId="58F3B2AA" w14:textId="77777777" w:rsidR="00B1424A" w:rsidRPr="00903FD6" w:rsidRDefault="00B1424A" w:rsidP="00B1424A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181A1128" w14:textId="7117EE03" w:rsidR="00B1424A" w:rsidRPr="00903FD6" w:rsidRDefault="00B1424A" w:rsidP="00416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903FD6">
        <w:rPr>
          <w:rFonts w:asciiTheme="majorBidi" w:hAnsiTheme="majorBidi" w:cstheme="majorBidi"/>
          <w:sz w:val="30"/>
          <w:szCs w:val="30"/>
          <w:cs/>
          <w:lang w:val="th-TH"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C20C7C" w:rsidRPr="00903FD6">
        <w:rPr>
          <w:rFonts w:asciiTheme="majorBidi" w:hAnsiTheme="majorBidi" w:cstheme="majorBidi"/>
          <w:sz w:val="30"/>
          <w:szCs w:val="30"/>
        </w:rPr>
        <w:t>30</w:t>
      </w:r>
      <w:r w:rsidRPr="00903FD6">
        <w:rPr>
          <w:rFonts w:asciiTheme="majorBidi" w:hAnsiTheme="majorBidi" w:cstheme="majorBidi"/>
          <w:sz w:val="30"/>
          <w:szCs w:val="30"/>
          <w:cs/>
          <w:lang w:val="th-TH"/>
        </w:rPr>
        <w:t xml:space="preserve"> วัน ถึง </w:t>
      </w:r>
      <w:r w:rsidR="00C20C7C" w:rsidRPr="00903FD6">
        <w:rPr>
          <w:rFonts w:asciiTheme="majorBidi" w:hAnsiTheme="majorBidi" w:cstheme="majorBidi"/>
          <w:sz w:val="30"/>
          <w:szCs w:val="30"/>
        </w:rPr>
        <w:t>60</w:t>
      </w:r>
      <w:r w:rsidR="00AA791F" w:rsidRPr="00903FD6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903FD6">
        <w:rPr>
          <w:rFonts w:asciiTheme="majorBidi" w:hAnsiTheme="majorBidi" w:cstheme="majorBidi"/>
          <w:sz w:val="30"/>
          <w:szCs w:val="30"/>
          <w:cs/>
          <w:lang w:val="th-TH"/>
        </w:rPr>
        <w:t>วัน</w:t>
      </w:r>
    </w:p>
    <w:p w14:paraId="3B10E680" w14:textId="1611281E" w:rsidR="00136768" w:rsidRPr="00903FD6" w:rsidRDefault="00136768" w:rsidP="00AA7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903FD6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tbl>
      <w:tblPr>
        <w:tblW w:w="8910" w:type="dxa"/>
        <w:tblInd w:w="450" w:type="dxa"/>
        <w:tblLook w:val="01E0" w:firstRow="1" w:lastRow="1" w:firstColumn="1" w:lastColumn="1" w:noHBand="0" w:noVBand="0"/>
      </w:tblPr>
      <w:tblGrid>
        <w:gridCol w:w="4860"/>
        <w:gridCol w:w="990"/>
        <w:gridCol w:w="1440"/>
        <w:gridCol w:w="270"/>
        <w:gridCol w:w="1350"/>
      </w:tblGrid>
      <w:tr w:rsidR="00B1424A" w:rsidRPr="00903FD6" w14:paraId="0C43A2E2" w14:textId="77777777" w:rsidTr="005566AE">
        <w:trPr>
          <w:tblHeader/>
        </w:trPr>
        <w:tc>
          <w:tcPr>
            <w:tcW w:w="4860" w:type="dxa"/>
            <w:vAlign w:val="bottom"/>
          </w:tcPr>
          <w:p w14:paraId="12679478" w14:textId="68E37477" w:rsidR="00B1424A" w:rsidRPr="00903FD6" w:rsidRDefault="00B1424A" w:rsidP="007C5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ค่าเผื่อผลขาดทุนจากการด้อยค่า</w:t>
            </w:r>
            <w:r w:rsidRPr="00903F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03F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- วิธีการอย่างง่าย</w:t>
            </w:r>
          </w:p>
        </w:tc>
        <w:tc>
          <w:tcPr>
            <w:tcW w:w="990" w:type="dxa"/>
          </w:tcPr>
          <w:p w14:paraId="5D2BFB3F" w14:textId="77777777" w:rsidR="00FC5D66" w:rsidRPr="00903FD6" w:rsidRDefault="00FC5D66" w:rsidP="007C5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2AB77C83" w14:textId="1E2ACA3D" w:rsidR="00B1424A" w:rsidRPr="00903FD6" w:rsidRDefault="00B1424A" w:rsidP="007C5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5C307AEA" w14:textId="6A2D78D9" w:rsidR="00B1424A" w:rsidRPr="00903FD6" w:rsidRDefault="00B1424A" w:rsidP="007C5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vAlign w:val="bottom"/>
          </w:tcPr>
          <w:p w14:paraId="4AE84E3B" w14:textId="77777777" w:rsidR="00B1424A" w:rsidRPr="00903FD6" w:rsidRDefault="00B1424A" w:rsidP="007C5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D0E0480" w14:textId="77777777" w:rsidR="00B1424A" w:rsidRPr="00903FD6" w:rsidRDefault="00B1424A" w:rsidP="007C5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2DCF7EE3" w14:textId="008CCC0E" w:rsidR="00B1424A" w:rsidRPr="00903FD6" w:rsidRDefault="00B1424A" w:rsidP="007C5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B1424A" w:rsidRPr="00903FD6" w14:paraId="5D78D85D" w14:textId="77777777" w:rsidTr="005566AE">
        <w:trPr>
          <w:tblHeader/>
        </w:trPr>
        <w:tc>
          <w:tcPr>
            <w:tcW w:w="4860" w:type="dxa"/>
          </w:tcPr>
          <w:p w14:paraId="19CC7878" w14:textId="77777777" w:rsidR="00B1424A" w:rsidRPr="00903FD6" w:rsidRDefault="00B1424A" w:rsidP="007C5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4364831" w14:textId="6A9D4F4A" w:rsidR="00B1424A" w:rsidRPr="00903FD6" w:rsidRDefault="000417A9" w:rsidP="007C5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3060" w:type="dxa"/>
            <w:gridSpan w:val="3"/>
            <w:vAlign w:val="center"/>
          </w:tcPr>
          <w:p w14:paraId="417C6D45" w14:textId="77777777" w:rsidR="00B1424A" w:rsidRPr="00903FD6" w:rsidRDefault="00B1424A" w:rsidP="007C5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1424A" w:rsidRPr="00903FD6" w14:paraId="66E765E3" w14:textId="77777777" w:rsidTr="005566AE">
        <w:trPr>
          <w:tblHeader/>
        </w:trPr>
        <w:tc>
          <w:tcPr>
            <w:tcW w:w="4860" w:type="dxa"/>
          </w:tcPr>
          <w:p w14:paraId="001161FF" w14:textId="771C6D86" w:rsidR="00B1424A" w:rsidRPr="00903FD6" w:rsidRDefault="00B1424A" w:rsidP="00220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 w:line="360" w:lineRule="exact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903FD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20C7C" w:rsidRPr="00903FD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="00C20C7C" w:rsidRPr="00903FD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03FD6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ปรับปรุงใหม่ </w:t>
            </w:r>
          </w:p>
        </w:tc>
        <w:tc>
          <w:tcPr>
            <w:tcW w:w="990" w:type="dxa"/>
          </w:tcPr>
          <w:p w14:paraId="35E930EE" w14:textId="06960943" w:rsidR="00B1424A" w:rsidRPr="00903FD6" w:rsidRDefault="00C20C7C" w:rsidP="00220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  <w:r w:rsidR="00CF6E99" w:rsidRPr="00903FD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(ก)</w:t>
            </w:r>
          </w:p>
        </w:tc>
        <w:tc>
          <w:tcPr>
            <w:tcW w:w="1440" w:type="dxa"/>
            <w:vAlign w:val="bottom"/>
          </w:tcPr>
          <w:p w14:paraId="4E06E444" w14:textId="72210E6E" w:rsidR="00B1424A" w:rsidRPr="00903FD6" w:rsidRDefault="00C20C7C" w:rsidP="00220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638</w:t>
            </w:r>
          </w:p>
        </w:tc>
        <w:tc>
          <w:tcPr>
            <w:tcW w:w="270" w:type="dxa"/>
            <w:vAlign w:val="center"/>
          </w:tcPr>
          <w:p w14:paraId="796FE8F4" w14:textId="77777777" w:rsidR="00B1424A" w:rsidRPr="00903FD6" w:rsidRDefault="00B1424A" w:rsidP="00220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548DA31" w14:textId="4F168E5C" w:rsidR="00B1424A" w:rsidRPr="00903FD6" w:rsidRDefault="00C20C7C" w:rsidP="00220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</w:tr>
      <w:tr w:rsidR="00B1424A" w:rsidRPr="00903FD6" w14:paraId="76905BAC" w14:textId="77777777" w:rsidTr="005566AE">
        <w:trPr>
          <w:tblHeader/>
        </w:trPr>
        <w:tc>
          <w:tcPr>
            <w:tcW w:w="4860" w:type="dxa"/>
          </w:tcPr>
          <w:p w14:paraId="563C985F" w14:textId="77777777" w:rsidR="00B1424A" w:rsidRPr="00903FD6" w:rsidRDefault="00B1424A" w:rsidP="00220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6DAE455B" w14:textId="77777777" w:rsidR="00B1424A" w:rsidRPr="00903FD6" w:rsidRDefault="00B1424A" w:rsidP="00220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1A7B3E3" w14:textId="72554673" w:rsidR="00B1424A" w:rsidRPr="00903FD6" w:rsidRDefault="00CD19B8" w:rsidP="00220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  <w:tc>
          <w:tcPr>
            <w:tcW w:w="270" w:type="dxa"/>
            <w:vAlign w:val="center"/>
          </w:tcPr>
          <w:p w14:paraId="29ACE0CF" w14:textId="77777777" w:rsidR="00B1424A" w:rsidRPr="00903FD6" w:rsidRDefault="00B1424A" w:rsidP="00220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8393AC4" w14:textId="36C3A988" w:rsidR="00B1424A" w:rsidRPr="00903FD6" w:rsidRDefault="00DA6347" w:rsidP="00220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B1424A" w:rsidRPr="00903FD6" w14:paraId="7998EE9B" w14:textId="77777777" w:rsidTr="005566AE">
        <w:trPr>
          <w:tblHeader/>
        </w:trPr>
        <w:tc>
          <w:tcPr>
            <w:tcW w:w="4860" w:type="dxa"/>
          </w:tcPr>
          <w:p w14:paraId="1B19D9F6" w14:textId="51DE6B47" w:rsidR="00B1424A" w:rsidRPr="00903FD6" w:rsidRDefault="001863E8" w:rsidP="00220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 w:line="360" w:lineRule="exact"/>
              <w:ind w:left="178" w:right="-108" w:hanging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990" w:type="dxa"/>
          </w:tcPr>
          <w:p w14:paraId="49CB6B3D" w14:textId="77777777" w:rsidR="00B1424A" w:rsidRPr="00903FD6" w:rsidRDefault="00B1424A" w:rsidP="00220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BDDD7D5" w14:textId="132E9722" w:rsidR="00B1424A" w:rsidRPr="00903FD6" w:rsidRDefault="00CD19B8" w:rsidP="00220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70" w:type="dxa"/>
            <w:vAlign w:val="center"/>
          </w:tcPr>
          <w:p w14:paraId="28ADC399" w14:textId="77777777" w:rsidR="00B1424A" w:rsidRPr="00903FD6" w:rsidRDefault="00B1424A" w:rsidP="00220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D35876B" w14:textId="0B4BA771" w:rsidR="00B1424A" w:rsidRPr="00903FD6" w:rsidRDefault="00DA6347" w:rsidP="00220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1424A" w:rsidRPr="00903FD6" w14:paraId="11DEF3A4" w14:textId="77777777" w:rsidTr="005566AE">
        <w:trPr>
          <w:tblHeader/>
        </w:trPr>
        <w:tc>
          <w:tcPr>
            <w:tcW w:w="4860" w:type="dxa"/>
          </w:tcPr>
          <w:p w14:paraId="22004F99" w14:textId="6F058C08" w:rsidR="00B1424A" w:rsidRPr="00903FD6" w:rsidRDefault="00B1424A" w:rsidP="00220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20C7C" w:rsidRPr="00903F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AE1968" w:rsidRPr="00903F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5A0A5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  <w:r w:rsidR="00AE1968"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C20C7C" w:rsidRPr="00903F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90" w:type="dxa"/>
          </w:tcPr>
          <w:p w14:paraId="00FA5CAE" w14:textId="77777777" w:rsidR="00B1424A" w:rsidRPr="00903FD6" w:rsidRDefault="00B1424A" w:rsidP="00220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C22640" w14:textId="2E75C36B" w:rsidR="00B1424A" w:rsidRPr="00903FD6" w:rsidRDefault="00CD19B8" w:rsidP="00220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772</w:t>
            </w:r>
          </w:p>
        </w:tc>
        <w:tc>
          <w:tcPr>
            <w:tcW w:w="270" w:type="dxa"/>
            <w:vAlign w:val="center"/>
          </w:tcPr>
          <w:p w14:paraId="76423113" w14:textId="77777777" w:rsidR="00B1424A" w:rsidRPr="00903FD6" w:rsidRDefault="00B1424A" w:rsidP="00220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61AAB6" w14:textId="2DEC96D8" w:rsidR="00B1424A" w:rsidRPr="00903FD6" w:rsidRDefault="00DA6347" w:rsidP="00220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</w:p>
        </w:tc>
      </w:tr>
    </w:tbl>
    <w:p w14:paraId="3135A728" w14:textId="77777777" w:rsidR="00B1424A" w:rsidRPr="00903FD6" w:rsidRDefault="00B1424A" w:rsidP="00B1424A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0"/>
          <w:lang w:val="en-US" w:bidi="th-TH"/>
        </w:rPr>
      </w:pPr>
    </w:p>
    <w:tbl>
      <w:tblPr>
        <w:tblW w:w="891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184"/>
        <w:gridCol w:w="1256"/>
        <w:gridCol w:w="270"/>
        <w:gridCol w:w="1170"/>
        <w:gridCol w:w="180"/>
        <w:gridCol w:w="1260"/>
        <w:gridCol w:w="180"/>
        <w:gridCol w:w="1170"/>
      </w:tblGrid>
      <w:tr w:rsidR="003336D7" w:rsidRPr="00903FD6" w14:paraId="64C6E1E2" w14:textId="77777777" w:rsidTr="005566AE">
        <w:trPr>
          <w:cantSplit/>
          <w:trHeight w:val="20"/>
          <w:tblHeader/>
        </w:trPr>
        <w:tc>
          <w:tcPr>
            <w:tcW w:w="3240" w:type="dxa"/>
            <w:vAlign w:val="bottom"/>
          </w:tcPr>
          <w:p w14:paraId="5EC40F2A" w14:textId="77777777" w:rsidR="003336D7" w:rsidRPr="00903FD6" w:rsidRDefault="003336D7" w:rsidP="003336D7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4" w:type="dxa"/>
          </w:tcPr>
          <w:p w14:paraId="2286B5D8" w14:textId="77777777" w:rsidR="003336D7" w:rsidRPr="00903FD6" w:rsidRDefault="003336D7" w:rsidP="003336D7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96" w:type="dxa"/>
            <w:gridSpan w:val="3"/>
            <w:vAlign w:val="bottom"/>
          </w:tcPr>
          <w:p w14:paraId="4F951C96" w14:textId="3B2A6E69" w:rsidR="003336D7" w:rsidRPr="00903FD6" w:rsidRDefault="003336D7" w:rsidP="003336D7">
            <w:pPr>
              <w:pStyle w:val="acctfourfigures"/>
              <w:tabs>
                <w:tab w:val="clear" w:pos="765"/>
              </w:tabs>
              <w:spacing w:line="360" w:lineRule="exact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03FD6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676879A" w14:textId="77777777" w:rsidR="003336D7" w:rsidRPr="00903FD6" w:rsidRDefault="003336D7" w:rsidP="003336D7">
            <w:pPr>
              <w:pStyle w:val="acctfourfigures"/>
              <w:tabs>
                <w:tab w:val="clear" w:pos="765"/>
              </w:tabs>
              <w:spacing w:line="360" w:lineRule="exact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2CB988EE" w14:textId="67608990" w:rsidR="003336D7" w:rsidRPr="00903FD6" w:rsidRDefault="003336D7" w:rsidP="003336D7">
            <w:pPr>
              <w:pStyle w:val="acctfourfigures"/>
              <w:tabs>
                <w:tab w:val="clear" w:pos="765"/>
              </w:tabs>
              <w:spacing w:line="360" w:lineRule="exact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03F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336D7" w:rsidRPr="00903FD6" w14:paraId="5F699B1D" w14:textId="7C7589AE" w:rsidTr="005566AE">
        <w:trPr>
          <w:cantSplit/>
          <w:trHeight w:val="20"/>
          <w:tblHeader/>
        </w:trPr>
        <w:tc>
          <w:tcPr>
            <w:tcW w:w="3240" w:type="dxa"/>
            <w:vAlign w:val="bottom"/>
          </w:tcPr>
          <w:p w14:paraId="449270FC" w14:textId="44A14F3E" w:rsidR="003336D7" w:rsidRPr="00903FD6" w:rsidRDefault="003336D7" w:rsidP="004F78EF">
            <w:pPr>
              <w:spacing w:line="360" w:lineRule="exact"/>
              <w:ind w:left="186" w:hanging="18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ขาดทุนจากการด้อยค่าของสินทรัพย์ทางการเงินสำหรับงวดสิ้นสุดวันที่ </w:t>
            </w:r>
            <w:r w:rsidR="00C20C7C" w:rsidRPr="00903F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903F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A0A5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903F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20C7C" w:rsidRPr="00903F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84" w:type="dxa"/>
          </w:tcPr>
          <w:p w14:paraId="4F0AA313" w14:textId="77777777" w:rsidR="003336D7" w:rsidRPr="00903FD6" w:rsidRDefault="003336D7" w:rsidP="003336D7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6" w:type="dxa"/>
            <w:vAlign w:val="bottom"/>
          </w:tcPr>
          <w:p w14:paraId="4E8926B3" w14:textId="6B3A0513" w:rsidR="003336D7" w:rsidRPr="00903FD6" w:rsidRDefault="003336D7" w:rsidP="003336D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60" w:lineRule="exact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สำหรับงวดสามเดือน</w:t>
            </w:r>
          </w:p>
        </w:tc>
        <w:tc>
          <w:tcPr>
            <w:tcW w:w="270" w:type="dxa"/>
            <w:vAlign w:val="bottom"/>
          </w:tcPr>
          <w:p w14:paraId="7E9E7864" w14:textId="77777777" w:rsidR="003336D7" w:rsidRPr="00903FD6" w:rsidRDefault="003336D7" w:rsidP="003336D7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2F8F25C" w14:textId="77777777" w:rsidR="003336D7" w:rsidRPr="00903FD6" w:rsidRDefault="003336D7" w:rsidP="003336D7">
            <w:pPr>
              <w:pStyle w:val="acctfourfigures"/>
              <w:tabs>
                <w:tab w:val="clear" w:pos="765"/>
              </w:tabs>
              <w:spacing w:line="360" w:lineRule="exact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สำหรับงวด</w:t>
            </w:r>
          </w:p>
          <w:p w14:paraId="0B8744DD" w14:textId="09C0BBCD" w:rsidR="003336D7" w:rsidRPr="00903FD6" w:rsidRDefault="005A0A55" w:rsidP="003336D7">
            <w:pPr>
              <w:pStyle w:val="acctfourfigures"/>
              <w:tabs>
                <w:tab w:val="clear" w:pos="765"/>
              </w:tabs>
              <w:spacing w:line="360" w:lineRule="exact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เก้า</w:t>
            </w:r>
            <w:r w:rsidR="003336D7" w:rsidRPr="00903FD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เดือน</w:t>
            </w:r>
          </w:p>
        </w:tc>
        <w:tc>
          <w:tcPr>
            <w:tcW w:w="180" w:type="dxa"/>
          </w:tcPr>
          <w:p w14:paraId="442FD318" w14:textId="77777777" w:rsidR="003336D7" w:rsidRPr="00903FD6" w:rsidRDefault="003336D7" w:rsidP="003336D7">
            <w:pPr>
              <w:pStyle w:val="acctfourfigures"/>
              <w:tabs>
                <w:tab w:val="clear" w:pos="765"/>
              </w:tabs>
              <w:spacing w:line="360" w:lineRule="exact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9C2155C" w14:textId="60C07E06" w:rsidR="003336D7" w:rsidRPr="00903FD6" w:rsidRDefault="003336D7" w:rsidP="003336D7">
            <w:pPr>
              <w:pStyle w:val="acctfourfigures"/>
              <w:tabs>
                <w:tab w:val="clear" w:pos="765"/>
              </w:tabs>
              <w:spacing w:line="360" w:lineRule="exact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สำหรับงวดสามเดือน</w:t>
            </w:r>
          </w:p>
        </w:tc>
        <w:tc>
          <w:tcPr>
            <w:tcW w:w="180" w:type="dxa"/>
            <w:vAlign w:val="bottom"/>
          </w:tcPr>
          <w:p w14:paraId="25BA5BDE" w14:textId="77777777" w:rsidR="003336D7" w:rsidRPr="00903FD6" w:rsidRDefault="003336D7" w:rsidP="003336D7">
            <w:pPr>
              <w:pStyle w:val="acctfourfigures"/>
              <w:tabs>
                <w:tab w:val="clear" w:pos="765"/>
              </w:tabs>
              <w:spacing w:line="360" w:lineRule="exact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98B6D2D" w14:textId="77777777" w:rsidR="003336D7" w:rsidRPr="00903FD6" w:rsidRDefault="003336D7" w:rsidP="003336D7">
            <w:pPr>
              <w:pStyle w:val="acctfourfigures"/>
              <w:tabs>
                <w:tab w:val="clear" w:pos="765"/>
              </w:tabs>
              <w:spacing w:line="360" w:lineRule="exact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03FD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สำหรับงวด</w:t>
            </w:r>
          </w:p>
          <w:p w14:paraId="7963076C" w14:textId="1968B286" w:rsidR="003336D7" w:rsidRPr="00903FD6" w:rsidRDefault="005A0A55" w:rsidP="003336D7">
            <w:pPr>
              <w:pStyle w:val="acctfourfigures"/>
              <w:tabs>
                <w:tab w:val="clear" w:pos="765"/>
              </w:tabs>
              <w:spacing w:line="360" w:lineRule="exact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เก้า</w:t>
            </w:r>
            <w:r w:rsidR="003336D7" w:rsidRPr="00903FD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เดือน</w:t>
            </w:r>
          </w:p>
        </w:tc>
      </w:tr>
      <w:tr w:rsidR="003336D7" w:rsidRPr="00903FD6" w14:paraId="64C84639" w14:textId="6720A7C7" w:rsidTr="005566AE">
        <w:trPr>
          <w:cantSplit/>
          <w:trHeight w:val="20"/>
          <w:tblHeader/>
        </w:trPr>
        <w:tc>
          <w:tcPr>
            <w:tcW w:w="3240" w:type="dxa"/>
            <w:vAlign w:val="bottom"/>
          </w:tcPr>
          <w:p w14:paraId="75085F3A" w14:textId="77777777" w:rsidR="003336D7" w:rsidRPr="00903FD6" w:rsidRDefault="003336D7" w:rsidP="003336D7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4" w:type="dxa"/>
          </w:tcPr>
          <w:p w14:paraId="1B4BBDB3" w14:textId="77777777" w:rsidR="003336D7" w:rsidRPr="00903FD6" w:rsidRDefault="003336D7" w:rsidP="003336D7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6" w:type="dxa"/>
            <w:gridSpan w:val="7"/>
            <w:vAlign w:val="bottom"/>
          </w:tcPr>
          <w:p w14:paraId="173C797B" w14:textId="278614BB" w:rsidR="003336D7" w:rsidRPr="00903FD6" w:rsidRDefault="003336D7" w:rsidP="003336D7">
            <w:pPr>
              <w:pStyle w:val="acctfourfigures"/>
              <w:tabs>
                <w:tab w:val="clear" w:pos="765"/>
              </w:tabs>
              <w:spacing w:line="360" w:lineRule="exact"/>
              <w:ind w:left="-75" w:right="-7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(</w:t>
            </w: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bidi="th-TH"/>
              </w:rPr>
              <w:t>ล้านบาท</w:t>
            </w:r>
            <w:r w:rsidRPr="00903FD6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3336D7" w:rsidRPr="00903FD6" w14:paraId="3F1F15B0" w14:textId="060D1D75" w:rsidTr="005566AE">
        <w:trPr>
          <w:cantSplit/>
          <w:trHeight w:val="144"/>
        </w:trPr>
        <w:tc>
          <w:tcPr>
            <w:tcW w:w="3240" w:type="dxa"/>
          </w:tcPr>
          <w:p w14:paraId="3D417BCD" w14:textId="77777777" w:rsidR="003336D7" w:rsidRPr="00903FD6" w:rsidRDefault="003336D7" w:rsidP="003336D7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03F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84" w:type="dxa"/>
          </w:tcPr>
          <w:p w14:paraId="4647C641" w14:textId="77777777" w:rsidR="003336D7" w:rsidRPr="00903FD6" w:rsidRDefault="003336D7" w:rsidP="003336D7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</w:tcPr>
          <w:p w14:paraId="4A8D90D7" w14:textId="77777777" w:rsidR="003336D7" w:rsidRPr="00903FD6" w:rsidRDefault="003336D7" w:rsidP="003336D7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FA7128" w14:textId="77777777" w:rsidR="003336D7" w:rsidRPr="00903FD6" w:rsidRDefault="003336D7" w:rsidP="003336D7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D3D856" w14:textId="77777777" w:rsidR="003336D7" w:rsidRPr="00903FD6" w:rsidRDefault="003336D7" w:rsidP="003336D7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02FC6B4" w14:textId="77777777" w:rsidR="003336D7" w:rsidRPr="00903FD6" w:rsidRDefault="003336D7" w:rsidP="003336D7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E6BFE3" w14:textId="77777777" w:rsidR="003336D7" w:rsidRPr="00903FD6" w:rsidRDefault="003336D7" w:rsidP="003336D7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65C086F" w14:textId="77777777" w:rsidR="003336D7" w:rsidRPr="00903FD6" w:rsidRDefault="003336D7" w:rsidP="003336D7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BC612A" w14:textId="77777777" w:rsidR="003336D7" w:rsidRPr="00903FD6" w:rsidRDefault="003336D7" w:rsidP="003336D7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5CAC" w:rsidRPr="00903FD6" w14:paraId="22A12BF2" w14:textId="7CE87619" w:rsidTr="005566AE">
        <w:trPr>
          <w:cantSplit/>
          <w:trHeight w:val="191"/>
        </w:trPr>
        <w:tc>
          <w:tcPr>
            <w:tcW w:w="3240" w:type="dxa"/>
          </w:tcPr>
          <w:p w14:paraId="268FCE7D" w14:textId="68FBA26E" w:rsidR="007E5CAC" w:rsidRPr="00903FD6" w:rsidRDefault="007E5CAC" w:rsidP="007E5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87" w:hanging="187"/>
              <w:rPr>
                <w:rFonts w:asciiTheme="majorBidi" w:hAnsiTheme="majorBidi" w:cstheme="majorBidi"/>
                <w:color w:val="211E1F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(กลับรายการ) </w:t>
            </w:r>
            <w:r w:rsidRPr="00903FD6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ขาดทุนจากการด้อยค่าของลูกหนี้การค้า</w:t>
            </w:r>
            <w:r w:rsidR="00C13CED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และลูกหนี้หมุนเวียนอื่น</w:t>
            </w:r>
          </w:p>
        </w:tc>
        <w:tc>
          <w:tcPr>
            <w:tcW w:w="184" w:type="dxa"/>
            <w:vAlign w:val="bottom"/>
          </w:tcPr>
          <w:p w14:paraId="2224E385" w14:textId="77777777" w:rsidR="007E5CAC" w:rsidRPr="00903FD6" w:rsidRDefault="007E5CAC" w:rsidP="007E5CAC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7C393078" w14:textId="7E7BB99E" w:rsidR="007E5CAC" w:rsidRPr="00903FD6" w:rsidRDefault="007E5CAC" w:rsidP="007E5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270" w:type="dxa"/>
            <w:vAlign w:val="bottom"/>
          </w:tcPr>
          <w:p w14:paraId="3905638E" w14:textId="77777777" w:rsidR="007E5CAC" w:rsidRPr="00903FD6" w:rsidRDefault="007E5CAC" w:rsidP="007E5CAC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EC91116" w14:textId="7E96D090" w:rsidR="007E5CAC" w:rsidRPr="00903FD6" w:rsidRDefault="007E5CAC" w:rsidP="007E5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  <w:tc>
          <w:tcPr>
            <w:tcW w:w="180" w:type="dxa"/>
          </w:tcPr>
          <w:p w14:paraId="7D07A838" w14:textId="77777777" w:rsidR="007E5CAC" w:rsidRPr="00903FD6" w:rsidRDefault="007E5CAC" w:rsidP="007E5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95862E" w14:textId="77777777" w:rsidR="007E5CAC" w:rsidRDefault="007E5CAC" w:rsidP="007E5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C07695" w14:textId="77777777" w:rsidR="00C13CED" w:rsidRDefault="00C13CED" w:rsidP="007E5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9CD7863" w14:textId="6BCA237E" w:rsidR="007E5CAC" w:rsidRPr="00903FD6" w:rsidRDefault="007E5CAC" w:rsidP="007E5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  <w:tc>
          <w:tcPr>
            <w:tcW w:w="180" w:type="dxa"/>
          </w:tcPr>
          <w:p w14:paraId="4A90342C" w14:textId="77777777" w:rsidR="007E5CAC" w:rsidRPr="00903FD6" w:rsidRDefault="007E5CAC" w:rsidP="007E5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ED2C4D" w14:textId="77777777" w:rsidR="007E5CAC" w:rsidRDefault="007E5CAC" w:rsidP="007E5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435F59" w14:textId="77777777" w:rsidR="00C13CED" w:rsidRDefault="00C13CED" w:rsidP="007E5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92E5D65" w14:textId="26921BDB" w:rsidR="007E5CAC" w:rsidRPr="00903FD6" w:rsidRDefault="007E5CAC" w:rsidP="007E5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</w:tbl>
    <w:p w14:paraId="66063DFF" w14:textId="58383D6D" w:rsidR="00B1424A" w:rsidRPr="00903FD6" w:rsidRDefault="00B1424A" w:rsidP="00B1424A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13D3D68C" w14:textId="07740291" w:rsidR="00804175" w:rsidRPr="005A0A55" w:rsidRDefault="00804175" w:rsidP="005566AE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72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5A0A5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5433E200" w14:textId="3CFA3F7A" w:rsidR="005C1A8A" w:rsidRDefault="005C1A8A" w:rsidP="00C24346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  <w:highlight w:val="cyan"/>
          <w:lang w:val="en-US" w:bidi="th-TH"/>
        </w:rPr>
      </w:pPr>
    </w:p>
    <w:tbl>
      <w:tblPr>
        <w:tblW w:w="90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47"/>
        <w:gridCol w:w="1699"/>
      </w:tblGrid>
      <w:tr w:rsidR="00DD2CDD" w:rsidRPr="00F10F95" w14:paraId="328CA64A" w14:textId="77777777" w:rsidTr="005566AE">
        <w:trPr>
          <w:trHeight w:val="53"/>
          <w:tblHeader/>
        </w:trPr>
        <w:tc>
          <w:tcPr>
            <w:tcW w:w="4061" w:type="pct"/>
            <w:vAlign w:val="bottom"/>
          </w:tcPr>
          <w:p w14:paraId="647941DC" w14:textId="39944C5E" w:rsidR="00DD2CDD" w:rsidRPr="00F10F95" w:rsidRDefault="00DD2CDD" w:rsidP="00C13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4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F10F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10F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F10F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Pr="00F10F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939" w:type="pct"/>
            <w:vAlign w:val="bottom"/>
          </w:tcPr>
          <w:p w14:paraId="1AE0864B" w14:textId="77777777" w:rsidR="00DD2CDD" w:rsidRPr="00F10F95" w:rsidRDefault="00DD2CDD" w:rsidP="003D6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0F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F10F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DD2CDD" w:rsidRPr="00F10F95" w14:paraId="7A8381B1" w14:textId="77777777" w:rsidTr="005566AE">
        <w:trPr>
          <w:tblHeader/>
        </w:trPr>
        <w:tc>
          <w:tcPr>
            <w:tcW w:w="4061" w:type="pct"/>
          </w:tcPr>
          <w:p w14:paraId="58D443D1" w14:textId="77777777" w:rsidR="00DD2CDD" w:rsidRPr="00F10F95" w:rsidRDefault="00DD2CDD" w:rsidP="00C13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 w:hanging="4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9" w:type="pct"/>
          </w:tcPr>
          <w:p w14:paraId="623A8815" w14:textId="77777777" w:rsidR="00DD2CDD" w:rsidRPr="00F10F95" w:rsidRDefault="00DD2CDD" w:rsidP="003D6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10F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D2CDD" w:rsidRPr="00F10F95" w14:paraId="4DD1A7E9" w14:textId="77777777" w:rsidTr="005566AE">
        <w:tc>
          <w:tcPr>
            <w:tcW w:w="4061" w:type="pct"/>
          </w:tcPr>
          <w:p w14:paraId="22134B01" w14:textId="77777777" w:rsidR="00DD2CDD" w:rsidRPr="00F10F95" w:rsidRDefault="00DD2CDD" w:rsidP="00C13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 w:hanging="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0F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39" w:type="pct"/>
          </w:tcPr>
          <w:p w14:paraId="593127D3" w14:textId="77777777" w:rsidR="00DD2CDD" w:rsidRPr="00F10F95" w:rsidRDefault="00DD2CDD" w:rsidP="003D6B4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2CDD" w:rsidRPr="00F10F95" w14:paraId="0E705907" w14:textId="77777777" w:rsidTr="005566AE">
        <w:tc>
          <w:tcPr>
            <w:tcW w:w="4061" w:type="pct"/>
          </w:tcPr>
          <w:p w14:paraId="7F2382D0" w14:textId="77777777" w:rsidR="00DD2CDD" w:rsidRPr="00F10F95" w:rsidRDefault="00DD2CDD" w:rsidP="00C13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 w:hanging="40"/>
              <w:rPr>
                <w:rFonts w:asciiTheme="majorBidi" w:hAnsiTheme="majorBidi" w:cstheme="majorBidi"/>
                <w:sz w:val="30"/>
                <w:szCs w:val="30"/>
              </w:rPr>
            </w:pPr>
            <w:r w:rsidRPr="00F10F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939" w:type="pct"/>
          </w:tcPr>
          <w:p w14:paraId="105E585B" w14:textId="4EF0E0FB" w:rsidR="00DD2CDD" w:rsidRPr="00F10F95" w:rsidRDefault="00DD2CDD" w:rsidP="003D6B4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D2CDD" w:rsidRPr="00F10F95" w14:paraId="1D201940" w14:textId="77777777" w:rsidTr="005566AE">
        <w:tc>
          <w:tcPr>
            <w:tcW w:w="4061" w:type="pct"/>
          </w:tcPr>
          <w:p w14:paraId="27335335" w14:textId="77777777" w:rsidR="00DD2CDD" w:rsidRPr="00F10F95" w:rsidRDefault="00DD2CDD" w:rsidP="00C13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 w:hanging="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0F95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939" w:type="pct"/>
          </w:tcPr>
          <w:p w14:paraId="770BDCBC" w14:textId="006AC06B" w:rsidR="00DD2CDD" w:rsidRPr="00F10F95" w:rsidRDefault="007E5CAC" w:rsidP="003D6B44">
            <w:pPr>
              <w:pStyle w:val="acctfourfigures"/>
              <w:tabs>
                <w:tab w:val="clear" w:pos="765"/>
                <w:tab w:val="decimal" w:pos="1436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1,625</w:t>
            </w:r>
          </w:p>
        </w:tc>
      </w:tr>
      <w:tr w:rsidR="00DD2CDD" w:rsidRPr="00F10F95" w14:paraId="3BB34205" w14:textId="77777777" w:rsidTr="005566AE">
        <w:tc>
          <w:tcPr>
            <w:tcW w:w="4061" w:type="pct"/>
          </w:tcPr>
          <w:p w14:paraId="737576F3" w14:textId="04BFB717" w:rsidR="00DD2CDD" w:rsidRPr="00F10F95" w:rsidRDefault="00B509D8" w:rsidP="00C13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 w:hanging="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ค่าพัฒนาระบบ</w:t>
            </w:r>
          </w:p>
        </w:tc>
        <w:tc>
          <w:tcPr>
            <w:tcW w:w="939" w:type="pct"/>
          </w:tcPr>
          <w:p w14:paraId="7C614C26" w14:textId="1A7F3C79" w:rsidR="00DD2CDD" w:rsidRPr="00F10F95" w:rsidRDefault="00D11F5E" w:rsidP="003D6B44">
            <w:pPr>
              <w:pStyle w:val="acctfourfigures"/>
              <w:tabs>
                <w:tab w:val="clear" w:pos="765"/>
                <w:tab w:val="decimal" w:pos="1436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  <w:tr w:rsidR="00DD2CDD" w:rsidRPr="00F10F95" w14:paraId="57D99B16" w14:textId="77777777" w:rsidTr="005566AE">
        <w:tc>
          <w:tcPr>
            <w:tcW w:w="4061" w:type="pct"/>
          </w:tcPr>
          <w:p w14:paraId="66F8892A" w14:textId="61A48CF8" w:rsidR="00DD2CDD" w:rsidRPr="00F10F95" w:rsidRDefault="00D11F5E" w:rsidP="00C13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 w:hanging="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0F95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939" w:type="pct"/>
          </w:tcPr>
          <w:p w14:paraId="67B2F7CE" w14:textId="32E85C35" w:rsidR="00DD2CDD" w:rsidRPr="00F10F95" w:rsidRDefault="00D11F5E" w:rsidP="003D6B44">
            <w:pPr>
              <w:pStyle w:val="acctfourfigures"/>
              <w:tabs>
                <w:tab w:val="clear" w:pos="765"/>
                <w:tab w:val="decimal" w:pos="1436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37</w:t>
            </w:r>
          </w:p>
        </w:tc>
      </w:tr>
      <w:tr w:rsidR="00DD2CDD" w:rsidRPr="00F10F95" w14:paraId="478FB562" w14:textId="77777777" w:rsidTr="005566AE">
        <w:tc>
          <w:tcPr>
            <w:tcW w:w="4061" w:type="pct"/>
          </w:tcPr>
          <w:p w14:paraId="7900DE06" w14:textId="77777777" w:rsidR="00DD2CDD" w:rsidRPr="00F10F95" w:rsidRDefault="00DD2CDD" w:rsidP="00C13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 w:hanging="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0F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39" w:type="pct"/>
            <w:tcBorders>
              <w:top w:val="single" w:sz="4" w:space="0" w:color="auto"/>
              <w:bottom w:val="double" w:sz="4" w:space="0" w:color="auto"/>
            </w:tcBorders>
          </w:tcPr>
          <w:p w14:paraId="315290F4" w14:textId="16B46E22" w:rsidR="00DD2CDD" w:rsidRPr="00F10F95" w:rsidRDefault="007E5CAC" w:rsidP="003D6B44">
            <w:pPr>
              <w:pStyle w:val="acctfourfigures"/>
              <w:tabs>
                <w:tab w:val="clear" w:pos="765"/>
                <w:tab w:val="decimal" w:pos="1436"/>
              </w:tabs>
              <w:spacing w:line="240" w:lineRule="atLeast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1,678</w:t>
            </w:r>
          </w:p>
        </w:tc>
      </w:tr>
      <w:tr w:rsidR="00DD2CDD" w:rsidRPr="0033407A" w14:paraId="1CC7AA4B" w14:textId="77777777" w:rsidTr="005566AE">
        <w:tc>
          <w:tcPr>
            <w:tcW w:w="4061" w:type="pct"/>
          </w:tcPr>
          <w:p w14:paraId="6F2E5B26" w14:textId="77777777" w:rsidR="00DD2CDD" w:rsidRPr="0033407A" w:rsidRDefault="00DD2CDD" w:rsidP="00C13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 w:hanging="4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9" w:type="pct"/>
            <w:tcBorders>
              <w:top w:val="double" w:sz="4" w:space="0" w:color="auto"/>
            </w:tcBorders>
          </w:tcPr>
          <w:p w14:paraId="606BA5E2" w14:textId="77777777" w:rsidR="00DD2CDD" w:rsidRPr="0033407A" w:rsidRDefault="00DD2CDD" w:rsidP="003D6B44">
            <w:pPr>
              <w:pStyle w:val="acctfourfigures"/>
              <w:tabs>
                <w:tab w:val="clear" w:pos="765"/>
                <w:tab w:val="decimal" w:pos="1436"/>
              </w:tabs>
              <w:spacing w:line="240" w:lineRule="atLeast"/>
              <w:ind w:right="-13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DD2CDD" w:rsidRPr="00F10F95" w14:paraId="5CD3DA01" w14:textId="77777777" w:rsidTr="005566AE">
        <w:tc>
          <w:tcPr>
            <w:tcW w:w="4061" w:type="pct"/>
          </w:tcPr>
          <w:p w14:paraId="2DAD8D95" w14:textId="77777777" w:rsidR="00DD2CDD" w:rsidRPr="00F10F95" w:rsidRDefault="00DD2CDD" w:rsidP="00C13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 w:hanging="40"/>
              <w:rPr>
                <w:rFonts w:asciiTheme="majorBidi" w:hAnsiTheme="majorBidi" w:cstheme="majorBidi"/>
                <w:sz w:val="30"/>
                <w:szCs w:val="30"/>
              </w:rPr>
            </w:pPr>
            <w:r w:rsidRPr="00F10F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939" w:type="pct"/>
          </w:tcPr>
          <w:p w14:paraId="761D4B04" w14:textId="77777777" w:rsidR="00DD2CDD" w:rsidRPr="00F10F95" w:rsidRDefault="00DD2CDD" w:rsidP="003D6B44">
            <w:pPr>
              <w:pStyle w:val="acctfourfigures"/>
              <w:tabs>
                <w:tab w:val="clear" w:pos="765"/>
                <w:tab w:val="decimal" w:pos="1436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2CDD" w:rsidRPr="00F10F95" w14:paraId="43AFC46C" w14:textId="77777777" w:rsidTr="005566AE">
        <w:tc>
          <w:tcPr>
            <w:tcW w:w="4061" w:type="pct"/>
          </w:tcPr>
          <w:p w14:paraId="465F3473" w14:textId="77777777" w:rsidR="00DD2CDD" w:rsidRPr="00F10F95" w:rsidRDefault="00DD2CDD" w:rsidP="00C13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 w:hanging="40"/>
              <w:rPr>
                <w:rFonts w:asciiTheme="majorBidi" w:hAnsiTheme="majorBidi" w:cstheme="majorBidi"/>
                <w:sz w:val="30"/>
                <w:szCs w:val="30"/>
              </w:rPr>
            </w:pPr>
            <w:r w:rsidRPr="00F10F95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939" w:type="pct"/>
            <w:vAlign w:val="bottom"/>
          </w:tcPr>
          <w:p w14:paraId="4D6C02AF" w14:textId="496C9795" w:rsidR="00DD2CDD" w:rsidRPr="00F10F95" w:rsidRDefault="00D11F5E" w:rsidP="003D6B44">
            <w:pPr>
              <w:pStyle w:val="acctfourfigures"/>
              <w:tabs>
                <w:tab w:val="clear" w:pos="765"/>
                <w:tab w:val="decimal" w:pos="1436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2,045</w:t>
            </w:r>
          </w:p>
        </w:tc>
      </w:tr>
      <w:tr w:rsidR="00DD2CDD" w:rsidRPr="00F10F95" w14:paraId="1D3C2511" w14:textId="77777777" w:rsidTr="005566AE">
        <w:tc>
          <w:tcPr>
            <w:tcW w:w="4061" w:type="pct"/>
          </w:tcPr>
          <w:p w14:paraId="555BB3F5" w14:textId="77777777" w:rsidR="00DD2CDD" w:rsidRPr="00F10F95" w:rsidRDefault="00DD2CDD" w:rsidP="00C13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 w:hanging="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0F95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39" w:type="pct"/>
          </w:tcPr>
          <w:p w14:paraId="3A139B5E" w14:textId="01394E40" w:rsidR="00DD2CDD" w:rsidRPr="00F10F95" w:rsidRDefault="00D11F5E" w:rsidP="003D6B44">
            <w:pPr>
              <w:pStyle w:val="acctfourfigures"/>
              <w:tabs>
                <w:tab w:val="clear" w:pos="765"/>
                <w:tab w:val="decimal" w:pos="1436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1,018</w:t>
            </w:r>
          </w:p>
        </w:tc>
      </w:tr>
      <w:tr w:rsidR="00DD2CDD" w:rsidRPr="00F10F95" w14:paraId="4AF2B862" w14:textId="77777777" w:rsidTr="005566AE">
        <w:tc>
          <w:tcPr>
            <w:tcW w:w="4061" w:type="pct"/>
          </w:tcPr>
          <w:p w14:paraId="2766AE55" w14:textId="77777777" w:rsidR="00DD2CDD" w:rsidRPr="00F10F95" w:rsidRDefault="00DD2CDD" w:rsidP="00C13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 w:hanging="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0F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3AAC5A" w14:textId="0D553BDA" w:rsidR="00DD2CDD" w:rsidRPr="00F10F95" w:rsidRDefault="00D11F5E" w:rsidP="003D6B44">
            <w:pPr>
              <w:pStyle w:val="acctfourfigures"/>
              <w:tabs>
                <w:tab w:val="clear" w:pos="765"/>
                <w:tab w:val="decimal" w:pos="1436"/>
              </w:tabs>
              <w:spacing w:line="240" w:lineRule="atLeast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3,063</w:t>
            </w:r>
          </w:p>
        </w:tc>
      </w:tr>
    </w:tbl>
    <w:p w14:paraId="2E185CC6" w14:textId="77777777" w:rsidR="00FC5D66" w:rsidRPr="00DD2CDD" w:rsidRDefault="00FC5D66" w:rsidP="00C24346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20"/>
          <w:highlight w:val="cyan"/>
          <w:lang w:val="en-US" w:bidi="th-TH"/>
        </w:rPr>
      </w:pPr>
    </w:p>
    <w:p w14:paraId="0A62F266" w14:textId="478A3941" w:rsidR="009D0A82" w:rsidRPr="005A0A55" w:rsidRDefault="009D0A82" w:rsidP="005566AE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30"/>
          <w:szCs w:val="30"/>
          <w:u w:val="none"/>
          <w:cs/>
          <w:lang w:val="th-TH"/>
        </w:rPr>
      </w:pPr>
      <w:r w:rsidRPr="005A0A5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หนี้สินที่อาจเกิดขึ้น</w:t>
      </w:r>
    </w:p>
    <w:p w14:paraId="1CC344BD" w14:textId="0A30BD23" w:rsidR="009D0A82" w:rsidRPr="00DD2CDD" w:rsidRDefault="009D0A82" w:rsidP="009D0A82">
      <w:pPr>
        <w:rPr>
          <w:rFonts w:asciiTheme="majorBidi" w:hAnsiTheme="majorBidi" w:cstheme="majorBidi"/>
          <w:sz w:val="20"/>
          <w:szCs w:val="20"/>
        </w:rPr>
      </w:pPr>
    </w:p>
    <w:p w14:paraId="1C2CE1C6" w14:textId="77777777" w:rsidR="009D0A82" w:rsidRPr="00903FD6" w:rsidRDefault="009D0A82" w:rsidP="009D0A82">
      <w:pPr>
        <w:pStyle w:val="ListParagraph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03FD6">
        <w:rPr>
          <w:rFonts w:asciiTheme="majorBidi" w:hAnsiTheme="majorBidi" w:cstheme="majorBidi"/>
          <w:i/>
          <w:iCs/>
          <w:sz w:val="30"/>
          <w:szCs w:val="30"/>
          <w:cs/>
        </w:rPr>
        <w:t>กรณีพิพาทเกี่ยวกับขอบเขตของที่ดินเช่า</w:t>
      </w:r>
    </w:p>
    <w:p w14:paraId="00DE313D" w14:textId="77777777" w:rsidR="009D0A82" w:rsidRPr="00DD2CDD" w:rsidRDefault="009D0A82" w:rsidP="009D0A82">
      <w:pPr>
        <w:pStyle w:val="ListParagraph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713AF80" w14:textId="094D1A6F" w:rsidR="009D0A82" w:rsidRPr="00903FD6" w:rsidRDefault="009D0A82" w:rsidP="009D0A82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03FD6">
        <w:rPr>
          <w:rFonts w:asciiTheme="majorBidi" w:hAnsiTheme="majorBidi" w:cstheme="majorBidi"/>
          <w:sz w:val="30"/>
          <w:szCs w:val="30"/>
          <w:cs/>
        </w:rPr>
        <w:t>ในระหว่างปี</w:t>
      </w:r>
      <w:r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="00C20C7C" w:rsidRPr="00903FD6">
        <w:rPr>
          <w:rFonts w:asciiTheme="majorBidi" w:hAnsiTheme="majorBidi" w:cstheme="majorBidi"/>
          <w:sz w:val="30"/>
          <w:szCs w:val="30"/>
        </w:rPr>
        <w:t>2562</w:t>
      </w:r>
      <w:r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 กลุ่มบริษัทถูกฟ้องโดยเจ้าของที่ดินแห่งหนึ่งซึ่งสัญญาเช่าสิ้นสุด เนื่องจากกรณีพิพาทเกี่ยวกับขอบเขตของแปลงที่ดิน ให้ชำระค่าเสียหายเป็นจำนวน</w:t>
      </w:r>
      <w:r w:rsidR="00F46E04" w:rsidRPr="00903FD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20C7C" w:rsidRPr="00903FD6">
        <w:rPr>
          <w:rFonts w:asciiTheme="majorBidi" w:hAnsiTheme="majorBidi" w:cstheme="majorBidi"/>
          <w:sz w:val="30"/>
          <w:szCs w:val="30"/>
        </w:rPr>
        <w:t>3</w:t>
      </w:r>
      <w:r w:rsidR="00F46E04" w:rsidRPr="00903FD6">
        <w:rPr>
          <w:rFonts w:asciiTheme="majorBidi" w:hAnsiTheme="majorBidi" w:cstheme="majorBidi"/>
          <w:sz w:val="30"/>
          <w:szCs w:val="30"/>
        </w:rPr>
        <w:t>,</w:t>
      </w:r>
      <w:r w:rsidR="00C20C7C" w:rsidRPr="00903FD6">
        <w:rPr>
          <w:rFonts w:asciiTheme="majorBidi" w:hAnsiTheme="majorBidi" w:cstheme="majorBidi"/>
          <w:sz w:val="30"/>
          <w:szCs w:val="30"/>
        </w:rPr>
        <w:t>815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 ล้านบาท คดีดังกล่าวอยู่ระหว่างการพิจาณาของ</w:t>
      </w:r>
      <w:r w:rsidR="00644625" w:rsidRPr="00903FD6">
        <w:rPr>
          <w:rFonts w:asciiTheme="majorBidi" w:hAnsiTheme="majorBidi" w:cstheme="majorBidi"/>
          <w:sz w:val="30"/>
          <w:szCs w:val="30"/>
        </w:rPr>
        <w:br/>
      </w:r>
      <w:r w:rsidRPr="00903FD6">
        <w:rPr>
          <w:rFonts w:asciiTheme="majorBidi" w:hAnsiTheme="majorBidi" w:cstheme="majorBidi"/>
          <w:sz w:val="30"/>
          <w:szCs w:val="30"/>
          <w:cs/>
        </w:rPr>
        <w:t>ศาลชั้นต้น</w:t>
      </w:r>
      <w:r w:rsidR="00F46E04" w:rsidRPr="00903FD6">
        <w:rPr>
          <w:rFonts w:asciiTheme="majorBidi" w:hAnsiTheme="majorBidi" w:cstheme="majorBidi"/>
          <w:sz w:val="30"/>
          <w:szCs w:val="30"/>
          <w:cs/>
        </w:rPr>
        <w:t>กรุงเทพใต้</w:t>
      </w:r>
      <w:r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Pr="00903FD6">
        <w:rPr>
          <w:rFonts w:asciiTheme="majorBidi" w:hAnsiTheme="majorBidi" w:cstheme="majorBidi"/>
          <w:sz w:val="30"/>
          <w:szCs w:val="30"/>
          <w:cs/>
        </w:rPr>
        <w:t>โดยฝ่ายบริหารของกลุ่มบริษัทเชื่อว่าการเรียกร้องดังกล่าวมีแนวโน้มไม่ประสบผลสำเร็จและไม่มีความจำเป็นที่ต้องตั้งประมาณการที่จะต้องจ่ายในอนาคต</w:t>
      </w:r>
      <w:r w:rsidRPr="00903FD6">
        <w:rPr>
          <w:rFonts w:asciiTheme="majorBidi" w:hAnsiTheme="majorBidi" w:cstheme="majorBidi"/>
          <w:sz w:val="30"/>
          <w:szCs w:val="30"/>
        </w:rPr>
        <w:t> 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940A022" w14:textId="77777777" w:rsidR="009D0A82" w:rsidRPr="00DD2CDD" w:rsidRDefault="009D0A82" w:rsidP="009D0A82">
      <w:pPr>
        <w:pStyle w:val="ListParagraph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F4C2D77" w14:textId="77777777" w:rsidR="009D0A82" w:rsidRPr="00903FD6" w:rsidRDefault="009D0A82" w:rsidP="009D0A82">
      <w:pPr>
        <w:pStyle w:val="ListParagraph"/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903FD6">
        <w:rPr>
          <w:rFonts w:asciiTheme="majorBidi" w:hAnsiTheme="majorBidi" w:cstheme="majorBidi"/>
          <w:i/>
          <w:iCs/>
          <w:sz w:val="30"/>
          <w:szCs w:val="30"/>
          <w:cs/>
        </w:rPr>
        <w:t>กรณีพิพาทเกี่ยวกับใบอนุญาตการก่อสร้างห้างสรรพสินค้า</w:t>
      </w:r>
    </w:p>
    <w:p w14:paraId="68790479" w14:textId="77777777" w:rsidR="009D0A82" w:rsidRPr="00DD2CDD" w:rsidRDefault="009D0A82" w:rsidP="009D0A82">
      <w:pPr>
        <w:pStyle w:val="ListParagraph"/>
        <w:ind w:left="567"/>
        <w:jc w:val="thaiDistribute"/>
        <w:rPr>
          <w:rFonts w:asciiTheme="majorBidi" w:hAnsiTheme="majorBidi" w:cstheme="majorBidi"/>
          <w:sz w:val="20"/>
          <w:szCs w:val="20"/>
          <w:highlight w:val="yellow"/>
        </w:rPr>
      </w:pPr>
    </w:p>
    <w:p w14:paraId="1CCC49AF" w14:textId="38402EA3" w:rsidR="002206DD" w:rsidRPr="00903FD6" w:rsidRDefault="008A1D87" w:rsidP="008A1D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  <w:highlight w:val="yellow"/>
          <w:cs/>
        </w:rPr>
      </w:pPr>
      <w:r w:rsidRPr="008A1D87">
        <w:rPr>
          <w:rFonts w:asciiTheme="majorBidi" w:hAnsiTheme="majorBidi" w:cs="Angsana New" w:hint="cs"/>
          <w:sz w:val="30"/>
          <w:szCs w:val="30"/>
          <w:cs/>
        </w:rPr>
        <w:t>กลุ่มบริษัทเช่าห้างสรรพสินค้าที่ก่อสร้างโดยกิจการที่เกี่ยวข้องกันแห่งหนึ่ง</w:t>
      </w:r>
      <w:r w:rsidRPr="008A1D8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A1D87">
        <w:rPr>
          <w:rFonts w:asciiTheme="majorBidi" w:hAnsiTheme="majorBidi" w:cs="Angsana New" w:hint="cs"/>
          <w:sz w:val="30"/>
          <w:szCs w:val="30"/>
          <w:cs/>
        </w:rPr>
        <w:t>กิจการที่เกี่ยวข้องกันดังกล่าวถูกฟ้องโดยบุคคลภายนอกเกี่ยวกับใบอนุญาตการก่อสร้างห้างสรรพสินค้าในอิตาลี</w:t>
      </w:r>
      <w:r w:rsidRPr="008A1D8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A1D87">
        <w:rPr>
          <w:rFonts w:asciiTheme="majorBidi" w:hAnsiTheme="majorBidi" w:cs="Angsana New" w:hint="cs"/>
          <w:sz w:val="30"/>
          <w:szCs w:val="30"/>
          <w:cs/>
        </w:rPr>
        <w:t>ซึ่งเทศบาลกรุงโรมหรือเจ้าพนักงานที่ได้รับการแต่งตั้งเป็นการเฉพาะกิจอาจ</w:t>
      </w:r>
      <w:r w:rsidRPr="008A1D87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8A1D87">
        <w:rPr>
          <w:rFonts w:asciiTheme="majorBidi" w:hAnsiTheme="majorBidi" w:cs="Angsana New" w:hint="cs"/>
          <w:sz w:val="30"/>
          <w:szCs w:val="30"/>
          <w:cs/>
        </w:rPr>
        <w:t>ก</w:t>
      </w:r>
      <w:r w:rsidRPr="008A1D87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8A1D87">
        <w:rPr>
          <w:rFonts w:asciiTheme="majorBidi" w:hAnsiTheme="majorBidi" w:cs="Angsana New" w:hint="cs"/>
          <w:sz w:val="30"/>
          <w:szCs w:val="30"/>
          <w:cs/>
        </w:rPr>
        <w:t>มีคำสั่งให้รื้อถอนงานก่อสร้างและดัดแปลงทั้งหมดหรือบางส่วน</w:t>
      </w:r>
      <w:r w:rsidRPr="008A1D8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A1D87">
        <w:rPr>
          <w:rFonts w:asciiTheme="majorBidi" w:hAnsiTheme="majorBidi" w:cs="Angsana New" w:hint="cs"/>
          <w:sz w:val="30"/>
          <w:szCs w:val="30"/>
          <w:cs/>
        </w:rPr>
        <w:t>คำสั่งให้รื้อถอนดังกล่าวอาจเป็นการลดพื้นที่ขายสุทธิของห้างสรรพสินค้า</w:t>
      </w:r>
      <w:r w:rsidRPr="008A1D8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A1D87">
        <w:rPr>
          <w:rFonts w:asciiTheme="majorBidi" w:hAnsiTheme="majorBidi" w:cs="Angsana New" w:hint="cs"/>
          <w:sz w:val="30"/>
          <w:szCs w:val="30"/>
          <w:cs/>
        </w:rPr>
        <w:t>ส่งผลให้กลุ่มบริษัทต้องปิดห้างสรรพสินค้าเป็นการชั่วคราว</w:t>
      </w:r>
      <w:r w:rsidRPr="008A1D8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A1D87">
        <w:rPr>
          <w:rFonts w:asciiTheme="majorBidi" w:hAnsiTheme="majorBidi" w:cs="Angsana New" w:hint="cs"/>
          <w:sz w:val="30"/>
          <w:szCs w:val="30"/>
          <w:cs/>
        </w:rPr>
        <w:t>หรือ</w:t>
      </w:r>
      <w:r w:rsidRPr="008A1D87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8A1D87">
        <w:rPr>
          <w:rFonts w:asciiTheme="majorBidi" w:hAnsiTheme="majorBidi" w:cs="Angsana New" w:hint="cs"/>
          <w:sz w:val="30"/>
          <w:szCs w:val="30"/>
          <w:cs/>
        </w:rPr>
        <w:t>ข</w:t>
      </w:r>
      <w:r w:rsidRPr="008A1D87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8A1D87">
        <w:rPr>
          <w:rFonts w:asciiTheme="majorBidi" w:hAnsiTheme="majorBidi" w:cs="Angsana New" w:hint="cs"/>
          <w:sz w:val="30"/>
          <w:szCs w:val="30"/>
          <w:cs/>
        </w:rPr>
        <w:t>มีคำสั่งห้ามไม่ให้เข้าออกห้างสรรพสินค้า</w:t>
      </w:r>
      <w:r w:rsidRPr="007E5CAC">
        <w:rPr>
          <w:rFonts w:asciiTheme="majorBidi" w:hAnsiTheme="majorBidi" w:cs="Angsana New"/>
          <w:sz w:val="30"/>
          <w:szCs w:val="30"/>
        </w:rPr>
        <w:t xml:space="preserve"> </w:t>
      </w:r>
      <w:r w:rsidRPr="008A1D87">
        <w:rPr>
          <w:rFonts w:asciiTheme="majorBidi" w:hAnsiTheme="majorBidi" w:cs="Angsana New" w:hint="cs"/>
          <w:sz w:val="30"/>
          <w:szCs w:val="30"/>
          <w:cs/>
        </w:rPr>
        <w:t>หรือมีคำสั่งให้จ่ายค่าปรับอย่างน้อย</w:t>
      </w:r>
      <w:r w:rsidR="00893824">
        <w:rPr>
          <w:rFonts w:asciiTheme="majorBidi" w:hAnsiTheme="majorBidi" w:cs="Angsana New"/>
          <w:sz w:val="30"/>
          <w:szCs w:val="30"/>
        </w:rPr>
        <w:t xml:space="preserve"> 40 </w:t>
      </w:r>
      <w:r w:rsidRPr="008A1D87">
        <w:rPr>
          <w:rFonts w:asciiTheme="majorBidi" w:hAnsiTheme="majorBidi" w:cs="Angsana New" w:hint="cs"/>
          <w:sz w:val="30"/>
          <w:szCs w:val="30"/>
          <w:cs/>
        </w:rPr>
        <w:t>ล้าน</w:t>
      </w:r>
      <w:r w:rsidR="008167B4">
        <w:rPr>
          <w:rFonts w:asciiTheme="majorBidi" w:hAnsiTheme="majorBidi" w:cs="Angsana New"/>
          <w:sz w:val="30"/>
          <w:szCs w:val="30"/>
          <w:cs/>
        </w:rPr>
        <w:br/>
      </w:r>
      <w:r w:rsidRPr="008A1D87">
        <w:rPr>
          <w:rFonts w:asciiTheme="majorBidi" w:hAnsiTheme="majorBidi" w:cs="Angsana New" w:hint="cs"/>
          <w:sz w:val="30"/>
          <w:szCs w:val="30"/>
          <w:cs/>
        </w:rPr>
        <w:t>ยูโร</w:t>
      </w:r>
      <w:r w:rsidRPr="008A1D8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A1D87">
        <w:rPr>
          <w:rFonts w:asciiTheme="majorBidi" w:hAnsiTheme="majorBidi" w:cs="Angsana New" w:hint="cs"/>
          <w:sz w:val="30"/>
          <w:szCs w:val="30"/>
          <w:cs/>
        </w:rPr>
        <w:t>และ</w:t>
      </w:r>
      <w:r w:rsidRPr="008A1D87">
        <w:rPr>
          <w:rFonts w:asciiTheme="majorBidi" w:hAnsiTheme="majorBidi" w:cs="Angsana New"/>
          <w:sz w:val="30"/>
          <w:szCs w:val="30"/>
          <w:cs/>
        </w:rPr>
        <w:t>/</w:t>
      </w:r>
      <w:r w:rsidRPr="008A1D87">
        <w:rPr>
          <w:rFonts w:asciiTheme="majorBidi" w:hAnsiTheme="majorBidi" w:cs="Angsana New" w:hint="cs"/>
          <w:sz w:val="30"/>
          <w:szCs w:val="30"/>
          <w:cs/>
        </w:rPr>
        <w:t>หรือค่าเสียหาย</w:t>
      </w:r>
      <w:r w:rsidR="00893824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893824">
        <w:rPr>
          <w:rFonts w:asciiTheme="majorBidi" w:hAnsiTheme="majorBidi" w:cs="Angsana New"/>
          <w:sz w:val="30"/>
          <w:szCs w:val="30"/>
        </w:rPr>
        <w:t xml:space="preserve">5 </w:t>
      </w:r>
      <w:r w:rsidRPr="008A1D87">
        <w:rPr>
          <w:rFonts w:asciiTheme="majorBidi" w:hAnsiTheme="majorBidi" w:cs="Angsana New" w:hint="cs"/>
          <w:sz w:val="30"/>
          <w:szCs w:val="30"/>
          <w:cs/>
        </w:rPr>
        <w:t>ล้านยูโรโดยประมาณ</w:t>
      </w:r>
      <w:r w:rsidRPr="008A1D8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E0C08" w:rsidRPr="008A1D87">
        <w:rPr>
          <w:rFonts w:asciiTheme="majorBidi" w:hAnsiTheme="majorBidi" w:cs="Angsana New" w:hint="cs"/>
          <w:sz w:val="30"/>
          <w:szCs w:val="30"/>
          <w:cs/>
        </w:rPr>
        <w:t>ในวันที่</w:t>
      </w:r>
      <w:r w:rsidR="00BE0C08">
        <w:rPr>
          <w:rFonts w:asciiTheme="majorBidi" w:hAnsiTheme="majorBidi" w:cs="Angsana New"/>
          <w:sz w:val="30"/>
          <w:szCs w:val="30"/>
        </w:rPr>
        <w:t xml:space="preserve"> 18 </w:t>
      </w:r>
      <w:r w:rsidR="00BE0C08" w:rsidRPr="008A1D87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="00BE0C08">
        <w:rPr>
          <w:rFonts w:asciiTheme="majorBidi" w:hAnsiTheme="majorBidi" w:cs="Angsana New"/>
          <w:sz w:val="30"/>
          <w:szCs w:val="30"/>
        </w:rPr>
        <w:t xml:space="preserve"> 2563</w:t>
      </w:r>
      <w:r w:rsidR="00BE0C08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8A1D87">
        <w:rPr>
          <w:rFonts w:asciiTheme="majorBidi" w:hAnsiTheme="majorBidi" w:cs="Angsana New" w:hint="cs"/>
          <w:sz w:val="30"/>
          <w:szCs w:val="30"/>
          <w:cs/>
        </w:rPr>
        <w:t>ได้มีการพิจารณาคดีและสืบพยาน</w:t>
      </w:r>
      <w:r w:rsidR="00BE0C08">
        <w:rPr>
          <w:rFonts w:asciiTheme="majorBidi" w:hAnsiTheme="majorBidi" w:cs="Angsana New"/>
          <w:sz w:val="30"/>
          <w:szCs w:val="30"/>
          <w:cs/>
        </w:rPr>
        <w:br/>
      </w:r>
      <w:r w:rsidRPr="008A1D87">
        <w:rPr>
          <w:rFonts w:asciiTheme="majorBidi" w:hAnsiTheme="majorBidi" w:cs="Angsana New" w:hint="cs"/>
          <w:sz w:val="30"/>
          <w:szCs w:val="30"/>
          <w:cs/>
        </w:rPr>
        <w:t>ในวันที่</w:t>
      </w:r>
      <w:r w:rsidR="00893824">
        <w:rPr>
          <w:rFonts w:asciiTheme="majorBidi" w:hAnsiTheme="majorBidi" w:cs="Angsana New"/>
          <w:sz w:val="30"/>
          <w:szCs w:val="30"/>
        </w:rPr>
        <w:t xml:space="preserve"> 9 </w:t>
      </w:r>
      <w:r w:rsidRPr="008A1D87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="00893824">
        <w:rPr>
          <w:rFonts w:asciiTheme="majorBidi" w:hAnsiTheme="majorBidi" w:cs="Angsana New"/>
          <w:sz w:val="30"/>
          <w:szCs w:val="30"/>
        </w:rPr>
        <w:t xml:space="preserve"> 2563 </w:t>
      </w:r>
      <w:r w:rsidRPr="008A1D87">
        <w:rPr>
          <w:rFonts w:asciiTheme="majorBidi" w:hAnsiTheme="majorBidi" w:cs="Angsana New" w:hint="cs"/>
          <w:sz w:val="30"/>
          <w:szCs w:val="30"/>
          <w:cs/>
        </w:rPr>
        <w:t>คณะกรรมการกฤษฎีกาของประเทศอิตาลีได้มีคำวินิจฉัยปฏิเสธคำร้องคัดค้านใบอนุญาตการก่อสร้างให้เป็นโมฆะ</w:t>
      </w:r>
      <w:r w:rsidRPr="008A1D8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A1D87">
        <w:rPr>
          <w:rFonts w:asciiTheme="majorBidi" w:hAnsiTheme="majorBidi" w:cs="Angsana New" w:hint="cs"/>
          <w:sz w:val="30"/>
          <w:szCs w:val="30"/>
          <w:cs/>
        </w:rPr>
        <w:t>เนื่องจากคณะกรรมการกฤษฎีกามีความเห็นว่าใบอนุญาตการก่อสร้างดังกล่าวได้ออกอย่างถูกต้องตามกฎหมายและมีผลสมบูรณ์ภายใต้อำนาจของเทศบาลแห่งกรุงโรม</w:t>
      </w:r>
      <w:r w:rsidRPr="008A1D8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A1D87">
        <w:rPr>
          <w:rFonts w:asciiTheme="majorBidi" w:hAnsiTheme="majorBidi" w:cs="Angsana New" w:hint="cs"/>
          <w:sz w:val="30"/>
          <w:szCs w:val="30"/>
          <w:cs/>
        </w:rPr>
        <w:t>อย่างไรก็ดีผู้ร้องยังได้ยื่นคำร้องต่อศาลปกครองภูมิภาค</w:t>
      </w:r>
      <w:r w:rsidRPr="008A1D87">
        <w:rPr>
          <w:rFonts w:asciiTheme="majorBidi" w:hAnsiTheme="majorBidi" w:cs="Angsana New"/>
          <w:sz w:val="30"/>
          <w:szCs w:val="30"/>
          <w:cs/>
        </w:rPr>
        <w:t xml:space="preserve"> (</w:t>
      </w:r>
      <w:r w:rsidR="008167B4" w:rsidRPr="008A1D87">
        <w:rPr>
          <w:rFonts w:asciiTheme="majorBidi" w:hAnsiTheme="majorBidi" w:cstheme="majorBidi"/>
          <w:sz w:val="30"/>
          <w:szCs w:val="30"/>
        </w:rPr>
        <w:t xml:space="preserve">Administrative </w:t>
      </w:r>
      <w:r w:rsidRPr="008A1D87">
        <w:rPr>
          <w:rFonts w:asciiTheme="majorBidi" w:hAnsiTheme="majorBidi" w:cstheme="majorBidi"/>
          <w:sz w:val="30"/>
          <w:szCs w:val="30"/>
        </w:rPr>
        <w:t>Regional</w:t>
      </w:r>
      <w:r w:rsidR="008167B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A1D87">
        <w:rPr>
          <w:rFonts w:asciiTheme="majorBidi" w:hAnsiTheme="majorBidi" w:cstheme="majorBidi"/>
          <w:sz w:val="30"/>
          <w:szCs w:val="30"/>
        </w:rPr>
        <w:t xml:space="preserve">Court) </w:t>
      </w:r>
      <w:r w:rsidRPr="008A1D87">
        <w:rPr>
          <w:rFonts w:asciiTheme="majorBidi" w:hAnsiTheme="majorBidi" w:cs="Angsana New" w:hint="cs"/>
          <w:sz w:val="30"/>
          <w:szCs w:val="30"/>
          <w:cs/>
        </w:rPr>
        <w:t>พิพาทในส่วนเนื้อหาของใบอนุญาตและเรียกร้อง</w:t>
      </w:r>
      <w:r w:rsidR="0085622A">
        <w:rPr>
          <w:rFonts w:asciiTheme="majorBidi" w:hAnsiTheme="majorBidi" w:cs="Angsana New"/>
          <w:sz w:val="30"/>
          <w:szCs w:val="30"/>
        </w:rPr>
        <w:br/>
      </w:r>
      <w:r w:rsidRPr="00FD5012">
        <w:rPr>
          <w:rFonts w:asciiTheme="majorBidi" w:hAnsiTheme="majorBidi" w:cs="Angsana New" w:hint="cs"/>
          <w:spacing w:val="-6"/>
          <w:sz w:val="30"/>
          <w:szCs w:val="30"/>
          <w:cs/>
        </w:rPr>
        <w:t>ค่าสินไหมทดแท</w:t>
      </w:r>
      <w:r w:rsidR="00A40D05" w:rsidRPr="00FD5012">
        <w:rPr>
          <w:rFonts w:asciiTheme="majorBidi" w:hAnsiTheme="majorBidi" w:cs="Angsana New" w:hint="cs"/>
          <w:spacing w:val="-6"/>
          <w:sz w:val="30"/>
          <w:szCs w:val="30"/>
          <w:cs/>
        </w:rPr>
        <w:t xml:space="preserve">น </w:t>
      </w:r>
      <w:r w:rsidR="0085622A" w:rsidRPr="00FD5012">
        <w:rPr>
          <w:rFonts w:asciiTheme="majorBidi" w:hAnsiTheme="majorBidi" w:cs="Angsana New" w:hint="cs"/>
          <w:spacing w:val="-6"/>
          <w:sz w:val="30"/>
          <w:szCs w:val="30"/>
          <w:cs/>
        </w:rPr>
        <w:t>ปัจจุบันยังไม่มีการนัดไต่สวนและไม่สามารถประเมินผลกระทบ</w:t>
      </w:r>
      <w:r w:rsidR="00334D3A">
        <w:rPr>
          <w:rFonts w:asciiTheme="majorBidi" w:hAnsiTheme="majorBidi" w:cs="Angsana New" w:hint="cs"/>
          <w:spacing w:val="-6"/>
          <w:sz w:val="30"/>
          <w:szCs w:val="30"/>
          <w:cs/>
        </w:rPr>
        <w:t>ที่</w:t>
      </w:r>
      <w:r w:rsidR="0085622A" w:rsidRPr="00FD5012">
        <w:rPr>
          <w:rFonts w:asciiTheme="majorBidi" w:hAnsiTheme="majorBidi" w:cs="Angsana New" w:hint="cs"/>
          <w:spacing w:val="-6"/>
          <w:sz w:val="30"/>
          <w:szCs w:val="30"/>
          <w:cs/>
        </w:rPr>
        <w:t>อาจจะเกิดขึ้นได้อย่างสมเหตุสมผล</w:t>
      </w:r>
      <w:r w:rsidR="00D21A27">
        <w:rPr>
          <w:rFonts w:asciiTheme="majorBidi" w:hAnsiTheme="majorBidi" w:cs="Angsana New"/>
          <w:spacing w:val="-6"/>
          <w:sz w:val="30"/>
          <w:szCs w:val="30"/>
        </w:rPr>
        <w:t xml:space="preserve"> </w:t>
      </w:r>
      <w:r w:rsidR="00D21A27" w:rsidRPr="00903FD6">
        <w:rPr>
          <w:rFonts w:asciiTheme="majorBidi" w:hAnsiTheme="majorBidi" w:cstheme="majorBidi"/>
          <w:sz w:val="30"/>
          <w:szCs w:val="30"/>
          <w:cs/>
        </w:rPr>
        <w:t>โดยฝ่ายบริหารของกลุ่มบริษัทเชื่อว่าการเรียกร้องดังกล่าวมีแนวโน้มไม่ประสบผลสำเร็จและไม่มีความจำเป็นที่ต้องตั้งประมาณการที่จะต้องจ่ายในอนาคต</w:t>
      </w:r>
      <w:r w:rsidR="002206DD" w:rsidRPr="00903FD6">
        <w:rPr>
          <w:rFonts w:asciiTheme="majorBidi" w:hAnsiTheme="majorBidi" w:cstheme="majorBidi"/>
          <w:i/>
          <w:iCs/>
          <w:sz w:val="30"/>
          <w:szCs w:val="30"/>
          <w:highlight w:val="yellow"/>
          <w:cs/>
        </w:rPr>
        <w:br w:type="page"/>
      </w:r>
    </w:p>
    <w:p w14:paraId="4F5F6A38" w14:textId="1D77ED03" w:rsidR="009D0A82" w:rsidRPr="00903FD6" w:rsidRDefault="009D0A82" w:rsidP="009D0A82">
      <w:pPr>
        <w:pStyle w:val="ListParagraph"/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903FD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การถูกประเมินภาษีในอิตาลี</w:t>
      </w:r>
      <w:r w:rsidR="003A3663" w:rsidRPr="00903FD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1A7AC1AF" w14:textId="77777777" w:rsidR="009D0A82" w:rsidRPr="00903FD6" w:rsidRDefault="009D0A82" w:rsidP="009D0A82">
      <w:pPr>
        <w:pStyle w:val="ListParagraph"/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2651A28" w14:textId="55794E7C" w:rsidR="009D0A82" w:rsidRPr="00903FD6" w:rsidRDefault="009D0A82" w:rsidP="00642B9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03FD6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C20C7C" w:rsidRPr="00903FD6">
        <w:rPr>
          <w:rFonts w:asciiTheme="majorBidi" w:hAnsiTheme="majorBidi" w:cstheme="majorBidi"/>
          <w:sz w:val="30"/>
          <w:szCs w:val="30"/>
        </w:rPr>
        <w:t>15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 กุมภาพันธ์</w:t>
      </w:r>
      <w:r w:rsidR="00F46E04"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="00C20C7C" w:rsidRPr="00903FD6">
        <w:rPr>
          <w:rFonts w:asciiTheme="majorBidi" w:hAnsiTheme="majorBidi" w:cstheme="majorBidi"/>
          <w:sz w:val="30"/>
          <w:szCs w:val="30"/>
        </w:rPr>
        <w:t>2562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 กลุ่มบริษัทถูกประเมินภาษีของปี</w:t>
      </w:r>
      <w:r w:rsidR="00F46E04"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="00C20C7C" w:rsidRPr="00903FD6">
        <w:rPr>
          <w:rFonts w:asciiTheme="majorBidi" w:hAnsiTheme="majorBidi" w:cstheme="majorBidi"/>
          <w:sz w:val="30"/>
          <w:szCs w:val="30"/>
        </w:rPr>
        <w:t>2556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 จากสำนักงานภาษีในประเทศอิตาลี ซึ่งมี</w:t>
      </w:r>
      <w:r w:rsidR="00634593" w:rsidRPr="00903FD6">
        <w:rPr>
          <w:rFonts w:asciiTheme="majorBidi" w:hAnsiTheme="majorBidi" w:cstheme="majorBidi"/>
          <w:sz w:val="30"/>
          <w:szCs w:val="30"/>
          <w:cs/>
        </w:rPr>
        <w:br/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ข้อโต้แย้งในภาษีมูลค่าเพิ่มจำนวน </w:t>
      </w:r>
      <w:r w:rsidR="00C20C7C" w:rsidRPr="00903FD6">
        <w:rPr>
          <w:rFonts w:asciiTheme="majorBidi" w:hAnsiTheme="majorBidi" w:cstheme="majorBidi"/>
          <w:sz w:val="30"/>
          <w:szCs w:val="30"/>
        </w:rPr>
        <w:t>1</w:t>
      </w:r>
      <w:r w:rsidR="00F46E04" w:rsidRPr="00903FD6">
        <w:rPr>
          <w:rFonts w:asciiTheme="majorBidi" w:hAnsiTheme="majorBidi" w:cstheme="majorBidi"/>
          <w:sz w:val="30"/>
          <w:szCs w:val="30"/>
        </w:rPr>
        <w:t>.</w:t>
      </w:r>
      <w:r w:rsidR="00C20C7C" w:rsidRPr="00903FD6">
        <w:rPr>
          <w:rFonts w:asciiTheme="majorBidi" w:hAnsiTheme="majorBidi" w:cstheme="majorBidi"/>
          <w:sz w:val="30"/>
          <w:szCs w:val="30"/>
        </w:rPr>
        <w:t>1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 ล้านยูโร เบี้ยปรับ</w:t>
      </w:r>
      <w:r w:rsidR="00F46E04"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="00C20C7C" w:rsidRPr="00903FD6">
        <w:rPr>
          <w:rFonts w:asciiTheme="majorBidi" w:hAnsiTheme="majorBidi" w:cstheme="majorBidi"/>
          <w:sz w:val="30"/>
          <w:szCs w:val="30"/>
        </w:rPr>
        <w:t>1</w:t>
      </w:r>
      <w:r w:rsidR="00F46E04" w:rsidRPr="00903FD6">
        <w:rPr>
          <w:rFonts w:asciiTheme="majorBidi" w:hAnsiTheme="majorBidi" w:cstheme="majorBidi"/>
          <w:sz w:val="30"/>
          <w:szCs w:val="30"/>
        </w:rPr>
        <w:t>.</w:t>
      </w:r>
      <w:r w:rsidR="00C20C7C" w:rsidRPr="00903FD6">
        <w:rPr>
          <w:rFonts w:asciiTheme="majorBidi" w:hAnsiTheme="majorBidi" w:cstheme="majorBidi"/>
          <w:sz w:val="30"/>
          <w:szCs w:val="30"/>
        </w:rPr>
        <w:t>2</w:t>
      </w:r>
      <w:r w:rsidR="00F46E04"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Pr="00903FD6">
        <w:rPr>
          <w:rFonts w:asciiTheme="majorBidi" w:hAnsiTheme="majorBidi" w:cstheme="majorBidi"/>
          <w:sz w:val="30"/>
          <w:szCs w:val="30"/>
          <w:cs/>
        </w:rPr>
        <w:t>ล้านยูโรและเงินเพิ่ม</w:t>
      </w:r>
      <w:r w:rsidR="00F46E04"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="00C20C7C" w:rsidRPr="00903FD6">
        <w:rPr>
          <w:rFonts w:asciiTheme="majorBidi" w:hAnsiTheme="majorBidi" w:cstheme="majorBidi"/>
          <w:sz w:val="30"/>
          <w:szCs w:val="30"/>
        </w:rPr>
        <w:t>208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 พันยูโร</w:t>
      </w:r>
      <w:r w:rsidR="009F53B2" w:rsidRPr="00903FD6">
        <w:rPr>
          <w:rFonts w:asciiTheme="majorBidi" w:hAnsiTheme="majorBidi" w:cstheme="majorBidi"/>
          <w:sz w:val="30"/>
          <w:szCs w:val="30"/>
          <w:cs/>
        </w:rPr>
        <w:t xml:space="preserve"> ในระหว่างปี</w:t>
      </w:r>
      <w:r w:rsidR="00F46E04"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="00C20C7C" w:rsidRPr="00903FD6">
        <w:rPr>
          <w:rFonts w:asciiTheme="majorBidi" w:hAnsiTheme="majorBidi" w:cstheme="majorBidi"/>
          <w:sz w:val="30"/>
          <w:szCs w:val="30"/>
        </w:rPr>
        <w:t>2562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 ศาลตัดสินเป็นคุณต่อกลุ่มบริษัท </w:t>
      </w:r>
      <w:r w:rsidR="009F53B2" w:rsidRPr="00903FD6">
        <w:rPr>
          <w:rFonts w:asciiTheme="majorBidi" w:hAnsiTheme="majorBidi" w:cstheme="majorBidi"/>
          <w:sz w:val="30"/>
          <w:szCs w:val="30"/>
          <w:cs/>
        </w:rPr>
        <w:t>อย่างไรก็ตาม สำนักงานภาษีในประเทศอิตาลีได้ยื่นคัดค้าน</w:t>
      </w:r>
      <w:r w:rsidR="00C757CA" w:rsidRPr="00903FD6">
        <w:rPr>
          <w:rFonts w:asciiTheme="majorBidi" w:hAnsiTheme="majorBidi" w:cstheme="majorBidi"/>
          <w:sz w:val="30"/>
          <w:szCs w:val="30"/>
          <w:cs/>
        </w:rPr>
        <w:t>ต่อศาลภาษีอากรประจำเมืองมิลาน</w:t>
      </w:r>
      <w:r w:rsidR="009F53B2" w:rsidRPr="00903FD6">
        <w:rPr>
          <w:rFonts w:asciiTheme="majorBidi" w:hAnsiTheme="majorBidi" w:cstheme="majorBidi"/>
          <w:sz w:val="30"/>
          <w:szCs w:val="30"/>
          <w:cs/>
        </w:rPr>
        <w:t xml:space="preserve">ภายในปี </w:t>
      </w:r>
      <w:r w:rsidR="00C20C7C" w:rsidRPr="00903FD6">
        <w:rPr>
          <w:rFonts w:asciiTheme="majorBidi" w:hAnsiTheme="majorBidi" w:cstheme="majorBidi"/>
          <w:sz w:val="30"/>
          <w:szCs w:val="30"/>
        </w:rPr>
        <w:t>2563</w:t>
      </w:r>
    </w:p>
    <w:p w14:paraId="2BA96A97" w14:textId="77777777" w:rsidR="009D0A82" w:rsidRPr="00903FD6" w:rsidRDefault="009D0A82" w:rsidP="00642B9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CDD9879" w14:textId="6E902F18" w:rsidR="007B18A0" w:rsidRPr="00903FD6" w:rsidRDefault="007B18A0" w:rsidP="00642B9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03FD6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B5738E"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="00C20C7C" w:rsidRPr="00903FD6">
        <w:rPr>
          <w:rFonts w:asciiTheme="majorBidi" w:hAnsiTheme="majorBidi" w:cstheme="majorBidi"/>
          <w:sz w:val="30"/>
          <w:szCs w:val="30"/>
        </w:rPr>
        <w:t>29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 พฤศจิกายน</w:t>
      </w:r>
      <w:r w:rsidR="00B5738E"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="00C20C7C" w:rsidRPr="00903FD6">
        <w:rPr>
          <w:rFonts w:asciiTheme="majorBidi" w:hAnsiTheme="majorBidi" w:cstheme="majorBidi"/>
          <w:sz w:val="30"/>
          <w:szCs w:val="30"/>
        </w:rPr>
        <w:t>2562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 กลุ่มบริษัทถูกประเมินภาษีของปี </w:t>
      </w:r>
      <w:r w:rsidR="00C20C7C" w:rsidRPr="00903FD6">
        <w:rPr>
          <w:rFonts w:asciiTheme="majorBidi" w:hAnsiTheme="majorBidi" w:cstheme="majorBidi"/>
          <w:sz w:val="30"/>
          <w:szCs w:val="30"/>
        </w:rPr>
        <w:t>2557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 จากสำนักงานภาษีในประเทศอิตาลี ซึ่งมีข้อ</w:t>
      </w:r>
      <w:r w:rsidR="00642B9E">
        <w:rPr>
          <w:rFonts w:asciiTheme="majorBidi" w:hAnsiTheme="majorBidi" w:cstheme="majorBidi" w:hint="cs"/>
          <w:sz w:val="30"/>
          <w:szCs w:val="30"/>
          <w:cs/>
        </w:rPr>
        <w:t>โ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ต้แย้งในภาษีมูลค่าเพิ่มจำนวน </w:t>
      </w:r>
      <w:r w:rsidR="00C20C7C" w:rsidRPr="00903FD6">
        <w:rPr>
          <w:rFonts w:asciiTheme="majorBidi" w:hAnsiTheme="majorBidi" w:cstheme="majorBidi"/>
          <w:sz w:val="30"/>
          <w:szCs w:val="30"/>
        </w:rPr>
        <w:t>1</w:t>
      </w:r>
      <w:r w:rsidR="00B5738E" w:rsidRPr="00903FD6">
        <w:rPr>
          <w:rFonts w:asciiTheme="majorBidi" w:hAnsiTheme="majorBidi" w:cstheme="majorBidi"/>
          <w:sz w:val="30"/>
          <w:szCs w:val="30"/>
        </w:rPr>
        <w:t>.</w:t>
      </w:r>
      <w:r w:rsidR="00C20C7C" w:rsidRPr="00903FD6">
        <w:rPr>
          <w:rFonts w:asciiTheme="majorBidi" w:hAnsiTheme="majorBidi" w:cstheme="majorBidi"/>
          <w:sz w:val="30"/>
          <w:szCs w:val="30"/>
        </w:rPr>
        <w:t>1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 ล้านยูโร เบี้ยปรับ</w:t>
      </w:r>
      <w:r w:rsidR="00B5738E"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="00C20C7C" w:rsidRPr="00903FD6">
        <w:rPr>
          <w:rFonts w:asciiTheme="majorBidi" w:hAnsiTheme="majorBidi" w:cstheme="majorBidi"/>
          <w:sz w:val="30"/>
          <w:szCs w:val="30"/>
        </w:rPr>
        <w:t>1</w:t>
      </w:r>
      <w:r w:rsidR="00B5738E" w:rsidRPr="00903FD6">
        <w:rPr>
          <w:rFonts w:asciiTheme="majorBidi" w:hAnsiTheme="majorBidi" w:cstheme="majorBidi"/>
          <w:sz w:val="30"/>
          <w:szCs w:val="30"/>
        </w:rPr>
        <w:t>.</w:t>
      </w:r>
      <w:r w:rsidR="00C20C7C" w:rsidRPr="00903FD6">
        <w:rPr>
          <w:rFonts w:asciiTheme="majorBidi" w:hAnsiTheme="majorBidi" w:cstheme="majorBidi"/>
          <w:sz w:val="30"/>
          <w:szCs w:val="30"/>
        </w:rPr>
        <w:t>3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 ล้านยูโรและเงินเพิ่ม </w:t>
      </w:r>
      <w:r w:rsidR="00C20C7C" w:rsidRPr="00903FD6">
        <w:rPr>
          <w:rFonts w:asciiTheme="majorBidi" w:hAnsiTheme="majorBidi" w:cstheme="majorBidi"/>
          <w:sz w:val="30"/>
          <w:szCs w:val="30"/>
        </w:rPr>
        <w:t>135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 พันยูโร กลุ่มบริษัทได้ยื่นอุทธรณ์ต่อศาลภาษีอากรประจำเมืองมิลานเมื่อวันที่ </w:t>
      </w:r>
      <w:r w:rsidR="00C20C7C" w:rsidRPr="00903FD6">
        <w:rPr>
          <w:rFonts w:asciiTheme="majorBidi" w:hAnsiTheme="majorBidi" w:cstheme="majorBidi"/>
          <w:sz w:val="30"/>
          <w:szCs w:val="30"/>
        </w:rPr>
        <w:t>24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 มกราคม</w:t>
      </w:r>
      <w:r w:rsidR="00B5738E"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="00C20C7C" w:rsidRPr="00903FD6">
        <w:rPr>
          <w:rFonts w:asciiTheme="majorBidi" w:hAnsiTheme="majorBidi" w:cstheme="majorBidi"/>
          <w:sz w:val="30"/>
          <w:szCs w:val="30"/>
        </w:rPr>
        <w:t>2563</w:t>
      </w:r>
    </w:p>
    <w:p w14:paraId="380F28AC" w14:textId="77777777" w:rsidR="00B5751F" w:rsidRPr="00903FD6" w:rsidRDefault="00B5751F" w:rsidP="00642B9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B58088A" w14:textId="30A27F98" w:rsidR="009D0A82" w:rsidRPr="00903FD6" w:rsidRDefault="009D0A82" w:rsidP="00642B9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03FD6">
        <w:rPr>
          <w:rFonts w:asciiTheme="majorBidi" w:hAnsiTheme="majorBidi" w:cstheme="majorBidi"/>
          <w:sz w:val="30"/>
          <w:szCs w:val="30"/>
          <w:cs/>
        </w:rPr>
        <w:t>ทั้งนี้ที่ปรึกษาด้านกฏหมายของกลุ่มบริษัทเชื่อว่ากิจการมีหลักฐานที่เพียงพอในการโต้แย้งคำประเมินดังกล่าว ดังนั้น ผู้บริหารจึงพิจารณาว่าไม่มีความจำเป็นที่ต้องบันทึกประมาณการใดๆ เพิ่มเติมในงบการเงินรวมสำหรับ</w:t>
      </w:r>
      <w:r w:rsidR="009363B6" w:rsidRPr="00903FD6">
        <w:rPr>
          <w:rFonts w:asciiTheme="majorBidi" w:hAnsiTheme="majorBidi" w:cstheme="majorBidi"/>
          <w:sz w:val="30"/>
          <w:szCs w:val="30"/>
          <w:cs/>
        </w:rPr>
        <w:t>งวด</w:t>
      </w:r>
      <w:r w:rsidR="005A0A55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9363B6" w:rsidRPr="00903FD6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903FD6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="00C20C7C" w:rsidRPr="00903FD6">
        <w:rPr>
          <w:rFonts w:asciiTheme="majorBidi" w:hAnsiTheme="majorBidi" w:cstheme="majorBidi"/>
          <w:sz w:val="30"/>
          <w:szCs w:val="30"/>
        </w:rPr>
        <w:t>30</w:t>
      </w:r>
      <w:r w:rsidR="008D1CD3"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="005A0A55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8D1CD3" w:rsidRPr="00903FD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20C7C" w:rsidRPr="00903FD6">
        <w:rPr>
          <w:rFonts w:asciiTheme="majorBidi" w:hAnsiTheme="majorBidi" w:cstheme="majorBidi"/>
          <w:sz w:val="30"/>
          <w:szCs w:val="30"/>
        </w:rPr>
        <w:t>2563</w:t>
      </w:r>
    </w:p>
    <w:p w14:paraId="407E720A" w14:textId="77777777" w:rsidR="00AE1968" w:rsidRPr="00903FD6" w:rsidRDefault="00AE1968" w:rsidP="00642B9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A935EB" w14:textId="1E38F6DB" w:rsidR="00804175" w:rsidRPr="005A0A55" w:rsidRDefault="00804175" w:rsidP="00642B9E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5A0A5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เหตุการณ์ภายหลังรอบระยะเวลารายงาน </w:t>
      </w:r>
    </w:p>
    <w:p w14:paraId="3034D649" w14:textId="77777777" w:rsidR="00C4355C" w:rsidRDefault="00C4355C" w:rsidP="00C4355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3E82C70" w14:textId="57803AC4" w:rsidR="00C4355C" w:rsidRPr="00C4355C" w:rsidRDefault="00C4355C" w:rsidP="00C4355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4355C">
        <w:rPr>
          <w:rFonts w:asciiTheme="majorBidi" w:hAnsiTheme="majorBidi" w:cstheme="majorBidi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Pr="00C4355C">
        <w:rPr>
          <w:rFonts w:asciiTheme="majorBidi" w:hAnsiTheme="majorBidi" w:cstheme="majorBidi"/>
          <w:sz w:val="30"/>
          <w:szCs w:val="30"/>
        </w:rPr>
        <w:t xml:space="preserve">12 </w:t>
      </w:r>
      <w:r w:rsidRPr="00C4355C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Pr="00C4355C">
        <w:rPr>
          <w:rFonts w:asciiTheme="majorBidi" w:hAnsiTheme="majorBidi" w:cstheme="majorBidi"/>
          <w:sz w:val="30"/>
          <w:szCs w:val="30"/>
        </w:rPr>
        <w:t xml:space="preserve">2563 </w:t>
      </w:r>
      <w:r w:rsidRPr="00C4355C">
        <w:rPr>
          <w:rFonts w:asciiTheme="majorBidi" w:hAnsiTheme="majorBidi" w:cstheme="majorBidi"/>
          <w:sz w:val="30"/>
          <w:szCs w:val="30"/>
          <w:cs/>
        </w:rPr>
        <w:t>คณะกรรมการ</w:t>
      </w:r>
      <w:r w:rsidRPr="00C4355C">
        <w:rPr>
          <w:rFonts w:asciiTheme="majorBidi" w:hAnsiTheme="majorBidi" w:cstheme="majorBidi" w:hint="cs"/>
          <w:sz w:val="30"/>
          <w:szCs w:val="30"/>
          <w:cs/>
        </w:rPr>
        <w:t>มีมติอนุมัติให้บริษัทเข้าทำสัญญาวงเงินกู้ยืมกับสถาบันการเงินหลายแห่ง จำนวนไม่เกิน</w:t>
      </w:r>
      <w:r w:rsidR="00C8714A">
        <w:rPr>
          <w:rFonts w:asciiTheme="majorBidi" w:hAnsiTheme="majorBidi" w:cstheme="majorBidi"/>
          <w:sz w:val="30"/>
          <w:szCs w:val="30"/>
        </w:rPr>
        <w:t xml:space="preserve"> 7,400</w:t>
      </w:r>
      <w:r w:rsidRPr="00C4355C">
        <w:rPr>
          <w:rFonts w:asciiTheme="majorBidi" w:hAnsiTheme="majorBidi" w:cstheme="majorBidi" w:hint="cs"/>
          <w:sz w:val="30"/>
          <w:szCs w:val="30"/>
          <w:cs/>
        </w:rPr>
        <w:t xml:space="preserve"> ล้านบาท และ </w:t>
      </w:r>
      <w:r w:rsidRPr="00C4355C">
        <w:rPr>
          <w:rFonts w:asciiTheme="majorBidi" w:hAnsiTheme="majorBidi" w:cstheme="majorBidi" w:hint="cs"/>
          <w:sz w:val="30"/>
          <w:szCs w:val="30"/>
        </w:rPr>
        <w:t xml:space="preserve">50 </w:t>
      </w:r>
      <w:r w:rsidRPr="00C4355C">
        <w:rPr>
          <w:rFonts w:asciiTheme="majorBidi" w:hAnsiTheme="majorBidi" w:cstheme="majorBidi" w:hint="cs"/>
          <w:sz w:val="30"/>
          <w:szCs w:val="30"/>
          <w:cs/>
        </w:rPr>
        <w:t xml:space="preserve">ล้านดอลล่าร์สหรัฐ และอนุมัติให้บริษัทเข้าค้ำประกันวงเงินสินเชื่อกับสถาบันการเงินแห่งหนึ่ง พร้อมกับบริษัท โรบินสัน จำกัด (มหาชน) </w:t>
      </w:r>
      <w:r w:rsidR="00C8714A">
        <w:rPr>
          <w:rFonts w:asciiTheme="majorBidi" w:hAnsiTheme="majorBidi" w:cstheme="majorBidi"/>
          <w:sz w:val="30"/>
          <w:szCs w:val="30"/>
        </w:rPr>
        <w:br/>
      </w:r>
      <w:r w:rsidRPr="00C4355C">
        <w:rPr>
          <w:rFonts w:asciiTheme="majorBidi" w:hAnsiTheme="majorBidi" w:cstheme="majorBidi" w:hint="cs"/>
          <w:sz w:val="30"/>
          <w:szCs w:val="30"/>
          <w:cs/>
        </w:rPr>
        <w:t>ตามสัดส่วนผู้ถือหุ้น</w:t>
      </w:r>
      <w:r w:rsidR="00C8714A">
        <w:rPr>
          <w:rFonts w:asciiTheme="majorBidi" w:hAnsiTheme="majorBidi" w:cstheme="majorBidi"/>
          <w:sz w:val="30"/>
          <w:szCs w:val="30"/>
        </w:rPr>
        <w:t xml:space="preserve"> </w:t>
      </w:r>
      <w:r w:rsidRPr="00C4355C">
        <w:rPr>
          <w:rFonts w:asciiTheme="majorBidi" w:hAnsiTheme="majorBidi" w:cstheme="majorBidi" w:hint="cs"/>
          <w:sz w:val="30"/>
          <w:szCs w:val="30"/>
          <w:cs/>
        </w:rPr>
        <w:t>ให้กับบริษัท เพาเวอร์บาย จำกัด จำนวน</w:t>
      </w:r>
      <w:r w:rsidR="00C8714A">
        <w:rPr>
          <w:rFonts w:asciiTheme="majorBidi" w:hAnsiTheme="majorBidi" w:cstheme="majorBidi"/>
          <w:sz w:val="30"/>
          <w:szCs w:val="30"/>
        </w:rPr>
        <w:t xml:space="preserve"> 3,500</w:t>
      </w:r>
      <w:r w:rsidRPr="00C4355C">
        <w:rPr>
          <w:rFonts w:asciiTheme="majorBidi" w:hAnsiTheme="majorBidi" w:cstheme="majorBidi" w:hint="cs"/>
          <w:sz w:val="30"/>
          <w:szCs w:val="30"/>
          <w:cs/>
        </w:rPr>
        <w:t xml:space="preserve"> ล้านบาท</w:t>
      </w:r>
    </w:p>
    <w:p w14:paraId="505EC05C" w14:textId="77777777" w:rsidR="00642B9E" w:rsidRPr="00642B9E" w:rsidRDefault="00642B9E" w:rsidP="00642B9E">
      <w:pPr>
        <w:ind w:left="540" w:firstLine="90"/>
        <w:jc w:val="thaiDistribute"/>
        <w:rPr>
          <w:rFonts w:asciiTheme="majorBidi" w:hAnsiTheme="majorBidi" w:cs="Angsana New"/>
          <w:sz w:val="30"/>
          <w:szCs w:val="30"/>
          <w:cs/>
        </w:rPr>
      </w:pPr>
      <w:bookmarkStart w:id="0" w:name="_GoBack"/>
      <w:bookmarkEnd w:id="0"/>
    </w:p>
    <w:sectPr w:rsidR="00642B9E" w:rsidRPr="00642B9E" w:rsidSect="002D7044">
      <w:headerReference w:type="default" r:id="rId23"/>
      <w:footerReference w:type="default" r:id="rId24"/>
      <w:type w:val="nextColumn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2DEEE1" w14:textId="77777777" w:rsidR="00CD7465" w:rsidRDefault="00CD7465">
      <w:r>
        <w:separator/>
      </w:r>
    </w:p>
  </w:endnote>
  <w:endnote w:type="continuationSeparator" w:id="0">
    <w:p w14:paraId="55EFB1C0" w14:textId="77777777" w:rsidR="00CD7465" w:rsidRDefault="00CD7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AngsanaNew,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AngsanaNew,BoldItalic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4820810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6452C06" w14:textId="4BF7B79D" w:rsidR="00D35663" w:rsidRPr="003949BD" w:rsidRDefault="00D35663" w:rsidP="003949BD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949BD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949BD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949BD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47</w:t>
        </w:r>
        <w:r w:rsidRPr="003949BD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F9BDAE" w14:textId="3C67C79F" w:rsidR="00D35663" w:rsidRPr="00C827F6" w:rsidRDefault="00D35663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C4355C">
      <w:rPr>
        <w:rFonts w:ascii="Angsana New" w:hAnsi="Angsana New"/>
        <w:noProof/>
        <w:sz w:val="30"/>
        <w:szCs w:val="30"/>
        <w:lang w:val="fr-FR"/>
      </w:rPr>
      <w:t>CRC FS Q3 2020TH 1111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12EE7888" w14:textId="77777777" w:rsidR="00D35663" w:rsidRPr="00C827F6" w:rsidRDefault="00D35663">
    <w:pPr>
      <w:pStyle w:val="Footer"/>
      <w:rPr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757D04" w14:textId="6C856962" w:rsidR="00D35663" w:rsidRPr="00C827F6" w:rsidRDefault="00D35663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C4355C">
      <w:rPr>
        <w:rFonts w:ascii="Angsana New" w:hAnsi="Angsana New"/>
        <w:noProof/>
        <w:sz w:val="30"/>
        <w:szCs w:val="30"/>
        <w:lang w:val="fr-FR"/>
      </w:rPr>
      <w:t>CRC FS Q3 2020TH 1111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5149DFE3" w14:textId="77777777" w:rsidR="00D35663" w:rsidRPr="00C827F6" w:rsidRDefault="00D35663">
    <w:pPr>
      <w:pStyle w:val="Footer"/>
      <w:rPr>
        <w:lang w:val="fr-FR"/>
      </w:rPr>
    </w:pPr>
  </w:p>
  <w:p w14:paraId="1A1EF4B7" w14:textId="77777777" w:rsidR="00D35663" w:rsidRDefault="00D35663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1525824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D7B1DD7" w14:textId="572DB2AD" w:rsidR="00D35663" w:rsidRPr="003949BD" w:rsidRDefault="00D35663" w:rsidP="003949BD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949BD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949BD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949BD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61</w:t>
        </w:r>
        <w:r w:rsidRPr="003949BD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3268683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1420F11" w14:textId="02AAB3DB" w:rsidR="00D35663" w:rsidRPr="003949BD" w:rsidRDefault="00D35663" w:rsidP="003949BD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949BD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949BD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949BD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63</w:t>
        </w:r>
        <w:r w:rsidRPr="003949BD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1744871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033D4C0" w14:textId="337588A0" w:rsidR="00D35663" w:rsidRPr="003949BD" w:rsidRDefault="00D35663" w:rsidP="003949BD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949BD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949BD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949BD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69</w:t>
        </w:r>
        <w:r w:rsidRPr="003949BD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23F170" w14:textId="77777777" w:rsidR="00CD7465" w:rsidRDefault="00CD7465">
      <w:r>
        <w:separator/>
      </w:r>
    </w:p>
  </w:footnote>
  <w:footnote w:type="continuationSeparator" w:id="0">
    <w:p w14:paraId="69C0E8A7" w14:textId="77777777" w:rsidR="00CD7465" w:rsidRDefault="00CD74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686EDC" w14:textId="77777777" w:rsidR="00D35663" w:rsidRPr="00FA7747" w:rsidRDefault="00D35663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0771E404" w14:textId="77777777" w:rsidR="00D35663" w:rsidRPr="00FA7747" w:rsidRDefault="00D35663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37451325" w14:textId="464D6DC1" w:rsidR="00D35663" w:rsidRPr="00074891" w:rsidRDefault="00D35663" w:rsidP="00713C50">
    <w:pPr>
      <w:pStyle w:val="acctmainheading"/>
      <w:spacing w:after="0" w:line="240" w:lineRule="atLeast"/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สำหรับงวดสามเดือนและหกเดือนสิ้นสุดวันที่ 3</w:t>
    </w:r>
    <w:r w:rsidRPr="00F16EA1">
      <w:rPr>
        <w:rFonts w:ascii="Angsana New" w:hAnsi="Angsana New" w:cs="Angsana New"/>
        <w:b w:val="0"/>
        <w:bCs/>
        <w:sz w:val="32"/>
        <w:szCs w:val="32"/>
        <w:lang w:bidi="th-TH"/>
      </w:rPr>
      <w:t>0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มิถุนายน 2556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69ACDA" w14:textId="77777777" w:rsidR="00D35663" w:rsidRPr="00BF1043" w:rsidRDefault="00D35663" w:rsidP="008F0C0B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6A5146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เซ็นทรัล รีเทล คอร์ปอเรชั่น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มหาชน)</w:t>
    </w:r>
    <w:r w:rsidRPr="00BF1043">
      <w:rPr>
        <w:rFonts w:ascii="Angsana New" w:hAnsi="Angsana New" w:cs="Angsana New"/>
        <w:b/>
        <w:bCs/>
        <w:sz w:val="32"/>
        <w:szCs w:val="32"/>
      </w:rPr>
      <w:t xml:space="preserve"> </w:t>
    </w:r>
    <w:r w:rsidRPr="006A5146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26190409" w14:textId="77777777" w:rsidR="00D35663" w:rsidRPr="00FA7747" w:rsidRDefault="00D35663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cs="Angsana New" w:hint="cs"/>
        <w:b/>
        <w:bCs/>
        <w:sz w:val="32"/>
        <w:szCs w:val="32"/>
        <w:cs/>
      </w:rPr>
      <w:t>งบ</w:t>
    </w:r>
    <w:r w:rsidRPr="00FA7747">
      <w:rPr>
        <w:rFonts w:ascii="Angsana New" w:hAnsi="Angsana New" w:cs="Angsana New"/>
        <w:b/>
        <w:bCs/>
        <w:sz w:val="32"/>
        <w:szCs w:val="32"/>
        <w:cs/>
      </w:rPr>
      <w:t>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28BC82C5" w14:textId="77777777" w:rsidR="00D35663" w:rsidRPr="00AF256D" w:rsidRDefault="00D35663" w:rsidP="008F0C0B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511D40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สำหรับงวดสามเดือนและ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เก้า</w:t>
    </w:r>
    <w:r w:rsidRPr="00511D40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เดือนสิ้นสุดวันที่ </w:t>
    </w:r>
    <w:r w:rsidRPr="001926E2">
      <w:rPr>
        <w:rFonts w:ascii="Angsana New" w:hAnsi="Angsana New" w:cs="Angsana New"/>
        <w:sz w:val="32"/>
        <w:szCs w:val="32"/>
        <w:lang w:bidi="th-TH"/>
      </w:rPr>
      <w:t>3</w:t>
    </w:r>
    <w:r>
      <w:rPr>
        <w:rFonts w:ascii="Angsana New" w:hAnsi="Angsana New" w:cs="Angsana New"/>
        <w:sz w:val="32"/>
        <w:szCs w:val="32"/>
        <w:lang w:val="en-US" w:bidi="th-TH"/>
      </w:rPr>
      <w:t>0</w:t>
    </w:r>
    <w:r w:rsidRPr="00511D40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กันยายน </w:t>
    </w:r>
    <w:r w:rsidRPr="001926E2">
      <w:rPr>
        <w:rFonts w:ascii="Angsana New" w:hAnsi="Angsana New" w:cs="Angsana New"/>
        <w:sz w:val="32"/>
        <w:szCs w:val="32"/>
        <w:lang w:bidi="th-TH"/>
      </w:rPr>
      <w:t>2563</w:t>
    </w:r>
    <w:r w:rsidRPr="00511D40"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 w:rsidRPr="00511D40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511D40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62F18D91" w14:textId="77777777" w:rsidR="00D35663" w:rsidRPr="008F0C0B" w:rsidRDefault="00D3566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52E9D2" w14:textId="77777777" w:rsidR="00D35663" w:rsidRPr="00BF1043" w:rsidRDefault="00D35663" w:rsidP="008F0C0B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6A5146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เซ็นทรัล รีเทล คอร์ปอเรชั่น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มหาชน)</w:t>
    </w:r>
    <w:r w:rsidRPr="00BF1043">
      <w:rPr>
        <w:rFonts w:ascii="Angsana New" w:hAnsi="Angsana New" w:cs="Angsana New"/>
        <w:b/>
        <w:bCs/>
        <w:sz w:val="32"/>
        <w:szCs w:val="32"/>
      </w:rPr>
      <w:t xml:space="preserve"> </w:t>
    </w:r>
    <w:r w:rsidRPr="006A5146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27E0DD94" w14:textId="77777777" w:rsidR="00D35663" w:rsidRPr="00FA7747" w:rsidRDefault="00D35663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cs="Angsana New" w:hint="cs"/>
        <w:b/>
        <w:bCs/>
        <w:sz w:val="32"/>
        <w:szCs w:val="32"/>
        <w:cs/>
      </w:rPr>
      <w:t>งบ</w:t>
    </w:r>
    <w:r w:rsidRPr="00FA7747">
      <w:rPr>
        <w:rFonts w:ascii="Angsana New" w:hAnsi="Angsana New" w:cs="Angsana New"/>
        <w:b/>
        <w:bCs/>
        <w:sz w:val="32"/>
        <w:szCs w:val="32"/>
        <w:cs/>
      </w:rPr>
      <w:t>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78A14AC2" w14:textId="77777777" w:rsidR="00D35663" w:rsidRPr="00AF256D" w:rsidRDefault="00D35663" w:rsidP="008F0C0B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511D40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สำหรับงวดสามเดือนและ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เก้า</w:t>
    </w:r>
    <w:r w:rsidRPr="00511D40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เดือนสิ้นสุดวันที่ </w:t>
    </w:r>
    <w:r w:rsidRPr="001926E2">
      <w:rPr>
        <w:rFonts w:ascii="Angsana New" w:hAnsi="Angsana New" w:cs="Angsana New"/>
        <w:sz w:val="32"/>
        <w:szCs w:val="32"/>
        <w:lang w:bidi="th-TH"/>
      </w:rPr>
      <w:t>3</w:t>
    </w:r>
    <w:r>
      <w:rPr>
        <w:rFonts w:ascii="Angsana New" w:hAnsi="Angsana New" w:cs="Angsana New"/>
        <w:sz w:val="32"/>
        <w:szCs w:val="32"/>
        <w:lang w:val="en-US" w:bidi="th-TH"/>
      </w:rPr>
      <w:t>0</w:t>
    </w:r>
    <w:r w:rsidRPr="00511D40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กันยายน </w:t>
    </w:r>
    <w:r w:rsidRPr="001926E2">
      <w:rPr>
        <w:rFonts w:ascii="Angsana New" w:hAnsi="Angsana New" w:cs="Angsana New"/>
        <w:sz w:val="32"/>
        <w:szCs w:val="32"/>
        <w:lang w:bidi="th-TH"/>
      </w:rPr>
      <w:t>2563</w:t>
    </w:r>
    <w:r w:rsidRPr="00511D40"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 w:rsidRPr="00511D40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511D40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5EBDE611" w14:textId="77777777" w:rsidR="00D35663" w:rsidRPr="008F0C0B" w:rsidRDefault="00D3566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F1E97C" w14:textId="5926561D" w:rsidR="00D35663" w:rsidRPr="00BF1043" w:rsidRDefault="00D35663" w:rsidP="001843E1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6A5146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เซ็นทรัล รีเทล คอร์ปอเรชั่น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 w:rsidRPr="00BF1043"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มหาชน) </w:t>
    </w:r>
    <w:r w:rsidRPr="006A5146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59912B03" w14:textId="5E5CF1E5" w:rsidR="00D35663" w:rsidRPr="00FA7747" w:rsidRDefault="00D35663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cs="Angsana New" w:hint="cs"/>
        <w:b/>
        <w:bCs/>
        <w:sz w:val="32"/>
        <w:szCs w:val="32"/>
        <w:cs/>
      </w:rPr>
      <w:t>งบ</w:t>
    </w:r>
    <w:r w:rsidRPr="00FA7747">
      <w:rPr>
        <w:rFonts w:ascii="Angsana New" w:hAnsi="Angsana New" w:cs="Angsana New"/>
        <w:b/>
        <w:bCs/>
        <w:sz w:val="32"/>
        <w:szCs w:val="32"/>
        <w:cs/>
      </w:rPr>
      <w:t>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5CDE316F" w14:textId="7C23E673" w:rsidR="00D35663" w:rsidRPr="00DD05E5" w:rsidRDefault="00D35663" w:rsidP="001843E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511D40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สำหรับงวดสามเดือนและ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เก้า</w:t>
    </w:r>
    <w:r w:rsidRPr="00511D40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เดือนสิ้นสุดวันที่ </w:t>
    </w:r>
    <w:r w:rsidRPr="001926E2">
      <w:rPr>
        <w:rFonts w:ascii="Angsana New" w:hAnsi="Angsana New" w:cs="Angsana New"/>
        <w:sz w:val="32"/>
        <w:szCs w:val="32"/>
        <w:lang w:bidi="th-TH"/>
      </w:rPr>
      <w:t>3</w:t>
    </w:r>
    <w:r>
      <w:rPr>
        <w:rFonts w:ascii="Angsana New" w:hAnsi="Angsana New" w:cs="Angsana New"/>
        <w:sz w:val="32"/>
        <w:szCs w:val="32"/>
        <w:lang w:bidi="th-TH"/>
      </w:rPr>
      <w:t>0</w:t>
    </w:r>
    <w:r w:rsidRPr="00511D40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กันยายน </w:t>
    </w:r>
    <w:r w:rsidRPr="001926E2">
      <w:rPr>
        <w:rFonts w:ascii="Angsana New" w:hAnsi="Angsana New" w:cs="Angsana New"/>
        <w:sz w:val="32"/>
        <w:szCs w:val="32"/>
        <w:lang w:bidi="th-TH"/>
      </w:rPr>
      <w:t>2563</w:t>
    </w:r>
    <w:r w:rsidRPr="00511D40"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 w:rsidRPr="00511D40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511D40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01148C73" w14:textId="77777777" w:rsidR="00D35663" w:rsidRPr="002D7044" w:rsidRDefault="00D3566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21E072" w14:textId="77777777" w:rsidR="00D35663" w:rsidRDefault="00D35663" w:rsidP="00713C5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CDD1FE" w14:textId="77777777" w:rsidR="00D35663" w:rsidRPr="00BF1043" w:rsidRDefault="00D35663" w:rsidP="00BF195C">
    <w:pPr>
      <w:pStyle w:val="Header"/>
      <w:tabs>
        <w:tab w:val="clear" w:pos="4536"/>
        <w:tab w:val="clear" w:pos="9072"/>
      </w:tabs>
      <w:ind w:left="-450" w:firstLine="360"/>
      <w:rPr>
        <w:rFonts w:ascii="Angsana New" w:hAnsi="Angsana New" w:cs="Angsana New"/>
        <w:b/>
        <w:bCs/>
        <w:sz w:val="32"/>
        <w:szCs w:val="32"/>
      </w:rPr>
    </w:pPr>
    <w:r w:rsidRPr="006A5146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เซ็นทรัล รีเทล คอร์ปอเรชั่น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 w:rsidRPr="00BF1043"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มหาชน) </w:t>
    </w:r>
    <w:r w:rsidRPr="006A5146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3DFDD0AB" w14:textId="77777777" w:rsidR="00D35663" w:rsidRPr="00FA7747" w:rsidRDefault="00D35663" w:rsidP="00BF195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450" w:firstLine="360"/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cs="Angsana New" w:hint="cs"/>
        <w:b/>
        <w:bCs/>
        <w:sz w:val="32"/>
        <w:szCs w:val="32"/>
        <w:cs/>
      </w:rPr>
      <w:t>งบ</w:t>
    </w:r>
    <w:r w:rsidRPr="00FA7747">
      <w:rPr>
        <w:rFonts w:ascii="Angsana New" w:hAnsi="Angsana New" w:cs="Angsana New"/>
        <w:b/>
        <w:bCs/>
        <w:sz w:val="32"/>
        <w:szCs w:val="32"/>
        <w:cs/>
      </w:rPr>
      <w:t>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4D3B1054" w14:textId="77777777" w:rsidR="00D35663" w:rsidRPr="00DD05E5" w:rsidRDefault="00D35663" w:rsidP="00BF195C">
    <w:pPr>
      <w:pStyle w:val="acctmainheading"/>
      <w:spacing w:after="0" w:line="240" w:lineRule="atLeast"/>
      <w:ind w:left="-450" w:firstLine="360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511D40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สำหรับงวดสามเดือนและ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เก้า</w:t>
    </w:r>
    <w:r w:rsidRPr="00511D40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เดือนสิ้นสุดวันที่ </w:t>
    </w:r>
    <w:r w:rsidRPr="001926E2">
      <w:rPr>
        <w:rFonts w:ascii="Angsana New" w:hAnsi="Angsana New" w:cs="Angsana New"/>
        <w:sz w:val="32"/>
        <w:szCs w:val="32"/>
        <w:lang w:bidi="th-TH"/>
      </w:rPr>
      <w:t>3</w:t>
    </w:r>
    <w:r>
      <w:rPr>
        <w:rFonts w:ascii="Angsana New" w:hAnsi="Angsana New" w:cs="Angsana New"/>
        <w:sz w:val="32"/>
        <w:szCs w:val="32"/>
        <w:lang w:bidi="th-TH"/>
      </w:rPr>
      <w:t>0</w:t>
    </w:r>
    <w:r w:rsidRPr="00511D40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กันยายน </w:t>
    </w:r>
    <w:r w:rsidRPr="001926E2">
      <w:rPr>
        <w:rFonts w:ascii="Angsana New" w:hAnsi="Angsana New" w:cs="Angsana New"/>
        <w:sz w:val="32"/>
        <w:szCs w:val="32"/>
        <w:lang w:bidi="th-TH"/>
      </w:rPr>
      <w:t>2563</w:t>
    </w:r>
    <w:r w:rsidRPr="00511D40"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 w:rsidRPr="00511D40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511D40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6DEE490B" w14:textId="77777777" w:rsidR="00D35663" w:rsidRPr="00F84916" w:rsidRDefault="00D35663" w:rsidP="002D4F60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3FD29" w14:textId="77777777" w:rsidR="00D35663" w:rsidRPr="00FA7747" w:rsidRDefault="00D35663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4F53E1F7" w14:textId="77777777" w:rsidR="00D35663" w:rsidRPr="00FA7747" w:rsidRDefault="00D35663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601092ED" w14:textId="4E7F1D0A" w:rsidR="00D35663" w:rsidRPr="00410770" w:rsidRDefault="00D35663" w:rsidP="0007489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สำหรับงวดสามเดือนสิ้นสุดวันที่ 3</w:t>
    </w:r>
    <w:r w:rsidRPr="00F42D26">
      <w:rPr>
        <w:rFonts w:ascii="Angsana New" w:hAnsi="Angsana New" w:cs="Angsana New"/>
        <w:sz w:val="32"/>
        <w:szCs w:val="32"/>
        <w:lang w:val="en-US" w:bidi="th-TH"/>
      </w:rPr>
      <w:t>1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 xml:space="preserve">มีนาคม </w:t>
    </w:r>
    <w:r w:rsidRPr="00F42D26">
      <w:rPr>
        <w:rFonts w:ascii="Angsana New" w:hAnsi="Angsana New" w:cs="Angsana New"/>
        <w:sz w:val="32"/>
        <w:szCs w:val="32"/>
        <w:lang w:val="en-US" w:bidi="th-TH"/>
      </w:rPr>
      <w:t>2562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76E171E6" w14:textId="77777777" w:rsidR="00D35663" w:rsidRPr="00074891" w:rsidRDefault="00D35663" w:rsidP="00713C50">
    <w:pPr>
      <w:pStyle w:val="Header"/>
      <w:rPr>
        <w:lang w:val="en-GB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751AF2" w14:textId="25DD2029" w:rsidR="00D35663" w:rsidRPr="00BF1043" w:rsidRDefault="00D35663" w:rsidP="008F0C0B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6A5146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เซ็นทรัล รีเทล คอร์ปอเรชั่น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(มหาชน)</w:t>
    </w:r>
    <w:r w:rsidRPr="00BF1043">
      <w:rPr>
        <w:rFonts w:ascii="Angsana New" w:hAnsi="Angsana New" w:cs="Angsana New"/>
        <w:b/>
        <w:bCs/>
        <w:sz w:val="32"/>
        <w:szCs w:val="32"/>
      </w:rPr>
      <w:t xml:space="preserve"> </w:t>
    </w:r>
    <w:r w:rsidRPr="006A5146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63404E20" w14:textId="50CE1BC6" w:rsidR="00D35663" w:rsidRPr="00FA7747" w:rsidRDefault="00D35663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cs="Angsana New" w:hint="cs"/>
        <w:b/>
        <w:bCs/>
        <w:sz w:val="32"/>
        <w:szCs w:val="32"/>
        <w:cs/>
      </w:rPr>
      <w:t>งบ</w:t>
    </w:r>
    <w:r w:rsidRPr="00FA7747">
      <w:rPr>
        <w:rFonts w:ascii="Angsana New" w:hAnsi="Angsana New" w:cs="Angsana New"/>
        <w:b/>
        <w:bCs/>
        <w:sz w:val="32"/>
        <w:szCs w:val="32"/>
        <w:cs/>
      </w:rPr>
      <w:t>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1F03312A" w14:textId="24C1FFE6" w:rsidR="00D35663" w:rsidRPr="00DD05E5" w:rsidRDefault="00D35663" w:rsidP="005A508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511D40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สำหรับงวดสามเดือนและ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เก้า</w:t>
    </w:r>
    <w:r w:rsidRPr="00511D40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เดือนสิ้นสุดวันที่ </w:t>
    </w:r>
    <w:r w:rsidRPr="001926E2">
      <w:rPr>
        <w:rFonts w:ascii="Angsana New" w:hAnsi="Angsana New" w:cs="Angsana New"/>
        <w:sz w:val="32"/>
        <w:szCs w:val="32"/>
        <w:lang w:bidi="th-TH"/>
      </w:rPr>
      <w:t>3</w:t>
    </w:r>
    <w:r>
      <w:rPr>
        <w:rFonts w:ascii="Angsana New" w:hAnsi="Angsana New" w:cs="Angsana New"/>
        <w:sz w:val="32"/>
        <w:szCs w:val="32"/>
        <w:lang w:bidi="th-TH"/>
      </w:rPr>
      <w:t>0</w:t>
    </w:r>
    <w:r w:rsidRPr="00511D40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กันยายน </w:t>
    </w:r>
    <w:r w:rsidRPr="001926E2">
      <w:rPr>
        <w:rFonts w:ascii="Angsana New" w:hAnsi="Angsana New" w:cs="Angsana New"/>
        <w:sz w:val="32"/>
        <w:szCs w:val="32"/>
        <w:lang w:bidi="th-TH"/>
      </w:rPr>
      <w:t>2563</w:t>
    </w:r>
    <w:r w:rsidRPr="00511D40"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 w:rsidRPr="00511D40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511D40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29EA80F4" w14:textId="77777777" w:rsidR="00D35663" w:rsidRPr="008F0C0B" w:rsidRDefault="00D3566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0BDDC5" w14:textId="77777777" w:rsidR="00D35663" w:rsidRDefault="00D35663" w:rsidP="00713C50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AF712" w14:textId="77777777" w:rsidR="00D35663" w:rsidRPr="00BF1043" w:rsidRDefault="00D35663" w:rsidP="008F0C0B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6A5146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เซ็นทรัล รีเทล คอร์ปอเรชั่น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(มหาชน)</w:t>
    </w:r>
    <w:r w:rsidRPr="00BF1043">
      <w:rPr>
        <w:rFonts w:ascii="Angsana New" w:hAnsi="Angsana New" w:cs="Angsana New"/>
        <w:b/>
        <w:bCs/>
        <w:sz w:val="32"/>
        <w:szCs w:val="32"/>
      </w:rPr>
      <w:t xml:space="preserve"> </w:t>
    </w:r>
    <w:r w:rsidRPr="006A5146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65054C65" w14:textId="77777777" w:rsidR="00D35663" w:rsidRPr="00FA7747" w:rsidRDefault="00D35663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cs="Angsana New" w:hint="cs"/>
        <w:b/>
        <w:bCs/>
        <w:sz w:val="32"/>
        <w:szCs w:val="32"/>
        <w:cs/>
      </w:rPr>
      <w:t>งบ</w:t>
    </w:r>
    <w:r w:rsidRPr="00FA7747">
      <w:rPr>
        <w:rFonts w:ascii="Angsana New" w:hAnsi="Angsana New" w:cs="Angsana New"/>
        <w:b/>
        <w:bCs/>
        <w:sz w:val="32"/>
        <w:szCs w:val="32"/>
        <w:cs/>
      </w:rPr>
      <w:t>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1750BD40" w14:textId="77777777" w:rsidR="00D35663" w:rsidRPr="00DD05E5" w:rsidRDefault="00D35663" w:rsidP="005A508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511D40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สำหรับงวดสามเดือนและ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เก้า</w:t>
    </w:r>
    <w:r w:rsidRPr="00511D40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เดือนสิ้นสุดวันที่ </w:t>
    </w:r>
    <w:r w:rsidRPr="001926E2">
      <w:rPr>
        <w:rFonts w:ascii="Angsana New" w:hAnsi="Angsana New" w:cs="Angsana New"/>
        <w:sz w:val="32"/>
        <w:szCs w:val="32"/>
        <w:lang w:bidi="th-TH"/>
      </w:rPr>
      <w:t>3</w:t>
    </w:r>
    <w:r>
      <w:rPr>
        <w:rFonts w:ascii="Angsana New" w:hAnsi="Angsana New" w:cs="Angsana New"/>
        <w:sz w:val="32"/>
        <w:szCs w:val="32"/>
        <w:lang w:bidi="th-TH"/>
      </w:rPr>
      <w:t>0</w:t>
    </w:r>
    <w:r w:rsidRPr="00511D40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กันยายน </w:t>
    </w:r>
    <w:r w:rsidRPr="001926E2">
      <w:rPr>
        <w:rFonts w:ascii="Angsana New" w:hAnsi="Angsana New" w:cs="Angsana New"/>
        <w:sz w:val="32"/>
        <w:szCs w:val="32"/>
        <w:lang w:bidi="th-TH"/>
      </w:rPr>
      <w:t>2563</w:t>
    </w:r>
    <w:r w:rsidRPr="00511D40"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 w:rsidRPr="00511D40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511D40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0F78EBB6" w14:textId="77777777" w:rsidR="00D35663" w:rsidRPr="008F0C0B" w:rsidRDefault="00D3566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BF33C0" w14:textId="26603A4A" w:rsidR="00D35663" w:rsidRPr="00BF1043" w:rsidRDefault="00D35663" w:rsidP="008F0C0B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6A5146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เซ็นทรัล รีเทล คอร์ปอเรชั่น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มหาชน)</w:t>
    </w:r>
    <w:r w:rsidRPr="00BF1043">
      <w:rPr>
        <w:rFonts w:ascii="Angsana New" w:hAnsi="Angsana New" w:cs="Angsana New"/>
        <w:b/>
        <w:bCs/>
        <w:sz w:val="32"/>
        <w:szCs w:val="32"/>
      </w:rPr>
      <w:t xml:space="preserve"> </w:t>
    </w:r>
    <w:r w:rsidRPr="006A5146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053111FD" w14:textId="77777777" w:rsidR="00D35663" w:rsidRPr="00FA7747" w:rsidRDefault="00D35663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cs="Angsana New" w:hint="cs"/>
        <w:b/>
        <w:bCs/>
        <w:sz w:val="32"/>
        <w:szCs w:val="32"/>
        <w:cs/>
      </w:rPr>
      <w:t>งบ</w:t>
    </w:r>
    <w:r w:rsidRPr="00FA7747">
      <w:rPr>
        <w:rFonts w:ascii="Angsana New" w:hAnsi="Angsana New" w:cs="Angsana New"/>
        <w:b/>
        <w:bCs/>
        <w:sz w:val="32"/>
        <w:szCs w:val="32"/>
        <w:cs/>
      </w:rPr>
      <w:t>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468BC418" w14:textId="72B4DE22" w:rsidR="00D35663" w:rsidRPr="00AF256D" w:rsidRDefault="00D35663" w:rsidP="008F0C0B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511D40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สำหรับงวดสามเดือนและ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เก้า</w:t>
    </w:r>
    <w:r w:rsidRPr="00511D40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เดือนสิ้นสุดวันที่ </w:t>
    </w:r>
    <w:r w:rsidRPr="001926E2">
      <w:rPr>
        <w:rFonts w:ascii="Angsana New" w:hAnsi="Angsana New" w:cs="Angsana New"/>
        <w:sz w:val="32"/>
        <w:szCs w:val="32"/>
        <w:lang w:bidi="th-TH"/>
      </w:rPr>
      <w:t>3</w:t>
    </w:r>
    <w:r>
      <w:rPr>
        <w:rFonts w:ascii="Angsana New" w:hAnsi="Angsana New" w:cs="Angsana New"/>
        <w:sz w:val="32"/>
        <w:szCs w:val="32"/>
        <w:lang w:val="en-US" w:bidi="th-TH"/>
      </w:rPr>
      <w:t>0</w:t>
    </w:r>
    <w:r w:rsidRPr="00511D40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กันยายน </w:t>
    </w:r>
    <w:r w:rsidRPr="001926E2">
      <w:rPr>
        <w:rFonts w:ascii="Angsana New" w:hAnsi="Angsana New" w:cs="Angsana New"/>
        <w:sz w:val="32"/>
        <w:szCs w:val="32"/>
        <w:lang w:bidi="th-TH"/>
      </w:rPr>
      <w:t>2563</w:t>
    </w:r>
    <w:r w:rsidRPr="00511D40"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 w:rsidRPr="00511D40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511D40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7AEE947F" w14:textId="77777777" w:rsidR="00D35663" w:rsidRPr="008F0C0B" w:rsidRDefault="00D3566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554"/>
        </w:tabs>
        <w:ind w:left="455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EAD4029"/>
    <w:multiLevelType w:val="hybridMultilevel"/>
    <w:tmpl w:val="7E9A79B2"/>
    <w:lvl w:ilvl="0" w:tplc="5C6AAEDA">
      <w:start w:val="1"/>
      <w:numFmt w:val="decimal"/>
      <w:lvlText w:val="%1."/>
      <w:lvlJc w:val="left"/>
      <w:pPr>
        <w:ind w:left="3240" w:hanging="360"/>
      </w:pPr>
    </w:lvl>
    <w:lvl w:ilvl="1" w:tplc="04090019">
      <w:start w:val="1"/>
      <w:numFmt w:val="lowerLetter"/>
      <w:lvlText w:val="%2."/>
      <w:lvlJc w:val="left"/>
      <w:pPr>
        <w:ind w:left="3960" w:hanging="360"/>
      </w:pPr>
    </w:lvl>
    <w:lvl w:ilvl="2" w:tplc="0409001B">
      <w:start w:val="1"/>
      <w:numFmt w:val="lowerRoman"/>
      <w:lvlText w:val="%3."/>
      <w:lvlJc w:val="right"/>
      <w:pPr>
        <w:ind w:left="4680" w:hanging="180"/>
      </w:pPr>
    </w:lvl>
    <w:lvl w:ilvl="3" w:tplc="0409000F">
      <w:start w:val="1"/>
      <w:numFmt w:val="decimal"/>
      <w:lvlText w:val="%4."/>
      <w:lvlJc w:val="left"/>
      <w:pPr>
        <w:ind w:left="5400" w:hanging="360"/>
      </w:pPr>
    </w:lvl>
    <w:lvl w:ilvl="4" w:tplc="04090019">
      <w:start w:val="1"/>
      <w:numFmt w:val="lowerLetter"/>
      <w:lvlText w:val="%5."/>
      <w:lvlJc w:val="left"/>
      <w:pPr>
        <w:ind w:left="6120" w:hanging="360"/>
      </w:pPr>
    </w:lvl>
    <w:lvl w:ilvl="5" w:tplc="0409001B">
      <w:start w:val="1"/>
      <w:numFmt w:val="lowerRoman"/>
      <w:lvlText w:val="%6."/>
      <w:lvlJc w:val="right"/>
      <w:pPr>
        <w:ind w:left="6840" w:hanging="180"/>
      </w:pPr>
    </w:lvl>
    <w:lvl w:ilvl="6" w:tplc="0409000F">
      <w:start w:val="1"/>
      <w:numFmt w:val="decimal"/>
      <w:lvlText w:val="%7."/>
      <w:lvlJc w:val="left"/>
      <w:pPr>
        <w:ind w:left="7560" w:hanging="360"/>
      </w:pPr>
    </w:lvl>
    <w:lvl w:ilvl="7" w:tplc="04090019">
      <w:start w:val="1"/>
      <w:numFmt w:val="lowerLetter"/>
      <w:lvlText w:val="%8."/>
      <w:lvlJc w:val="left"/>
      <w:pPr>
        <w:ind w:left="8280" w:hanging="360"/>
      </w:pPr>
    </w:lvl>
    <w:lvl w:ilvl="8" w:tplc="0409001B">
      <w:start w:val="1"/>
      <w:numFmt w:val="lowerRoman"/>
      <w:lvlText w:val="%9."/>
      <w:lvlJc w:val="right"/>
      <w:pPr>
        <w:ind w:left="9000" w:hanging="180"/>
      </w:pPr>
    </w:lvl>
  </w:abstractNum>
  <w:abstractNum w:abstractNumId="5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10A40B2A"/>
    <w:multiLevelType w:val="multilevel"/>
    <w:tmpl w:val="ABF42B5C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7" w15:restartNumberingAfterBreak="0">
    <w:nsid w:val="139041E4"/>
    <w:multiLevelType w:val="hybridMultilevel"/>
    <w:tmpl w:val="7C1252DE"/>
    <w:lvl w:ilvl="0" w:tplc="605C405A">
      <w:start w:val="1"/>
      <w:numFmt w:val="decimal"/>
      <w:lvlText w:val="(%1)"/>
      <w:lvlJc w:val="left"/>
      <w:pPr>
        <w:ind w:left="900" w:hanging="360"/>
      </w:pPr>
      <w:rPr>
        <w:rFonts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6D51D8D"/>
    <w:multiLevelType w:val="hybridMultilevel"/>
    <w:tmpl w:val="AA3654DE"/>
    <w:lvl w:ilvl="0" w:tplc="BD6A194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C1C0EB8"/>
    <w:multiLevelType w:val="hybridMultilevel"/>
    <w:tmpl w:val="847E54E4"/>
    <w:lvl w:ilvl="0" w:tplc="EEC0E8BA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E8326A5"/>
    <w:multiLevelType w:val="hybridMultilevel"/>
    <w:tmpl w:val="310C1EEC"/>
    <w:lvl w:ilvl="0" w:tplc="6150A29E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3E342ED"/>
    <w:multiLevelType w:val="hybridMultilevel"/>
    <w:tmpl w:val="DC52F31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50193A"/>
    <w:multiLevelType w:val="hybridMultilevel"/>
    <w:tmpl w:val="17EE8EC2"/>
    <w:lvl w:ilvl="0" w:tplc="1FB4BC1E">
      <w:start w:val="1"/>
      <w:numFmt w:val="thaiLetters"/>
      <w:lvlText w:val="(%1)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7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47263C93"/>
    <w:multiLevelType w:val="multilevel"/>
    <w:tmpl w:val="DA822DB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FE0F74"/>
    <w:multiLevelType w:val="hybridMultilevel"/>
    <w:tmpl w:val="119AACF0"/>
    <w:lvl w:ilvl="0" w:tplc="395267A8">
      <w:start w:val="13"/>
      <w:numFmt w:val="decimal"/>
      <w:lvlText w:val="%1"/>
      <w:lvlJc w:val="left"/>
      <w:pPr>
        <w:ind w:left="4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21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4CCE51A6"/>
    <w:multiLevelType w:val="hybridMultilevel"/>
    <w:tmpl w:val="C7EAE8EA"/>
    <w:lvl w:ilvl="0" w:tplc="01F45CEC">
      <w:start w:val="1"/>
      <w:numFmt w:val="decimal"/>
      <w:lvlText w:val="(%1)"/>
      <w:lvlJc w:val="left"/>
      <w:pPr>
        <w:ind w:left="45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3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F135D2E"/>
    <w:multiLevelType w:val="hybridMultilevel"/>
    <w:tmpl w:val="6A7ED048"/>
    <w:lvl w:ilvl="0" w:tplc="07966966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6F706D0A"/>
    <w:multiLevelType w:val="hybridMultilevel"/>
    <w:tmpl w:val="CF64E182"/>
    <w:lvl w:ilvl="0" w:tplc="BA1C5C1E">
      <w:start w:val="2"/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theme="majorBidi" w:hint="default"/>
        <w:b w:val="0"/>
        <w:bCs w:val="0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57465A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>
    <w:abstractNumId w:val="0"/>
  </w:num>
  <w:num w:numId="2">
    <w:abstractNumId w:val="6"/>
  </w:num>
  <w:num w:numId="3">
    <w:abstractNumId w:val="18"/>
  </w:num>
  <w:num w:numId="4">
    <w:abstractNumId w:val="28"/>
  </w:num>
  <w:num w:numId="5">
    <w:abstractNumId w:val="8"/>
  </w:num>
  <w:num w:numId="6">
    <w:abstractNumId w:val="9"/>
  </w:num>
  <w:num w:numId="7">
    <w:abstractNumId w:val="29"/>
  </w:num>
  <w:num w:numId="8">
    <w:abstractNumId w:val="31"/>
  </w:num>
  <w:num w:numId="9">
    <w:abstractNumId w:val="24"/>
  </w:num>
  <w:num w:numId="10">
    <w:abstractNumId w:val="19"/>
  </w:num>
  <w:num w:numId="11">
    <w:abstractNumId w:val="1"/>
  </w:num>
  <w:num w:numId="12">
    <w:abstractNumId w:val="22"/>
  </w:num>
  <w:num w:numId="13">
    <w:abstractNumId w:val="16"/>
  </w:num>
  <w:num w:numId="14">
    <w:abstractNumId w:val="7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6"/>
  </w:num>
  <w:num w:numId="17">
    <w:abstractNumId w:val="30"/>
  </w:num>
  <w:num w:numId="18">
    <w:abstractNumId w:val="21"/>
  </w:num>
  <w:num w:numId="19">
    <w:abstractNumId w:val="17"/>
  </w:num>
  <w:num w:numId="20">
    <w:abstractNumId w:val="27"/>
  </w:num>
  <w:num w:numId="21">
    <w:abstractNumId w:val="5"/>
  </w:num>
  <w:num w:numId="22">
    <w:abstractNumId w:val="11"/>
  </w:num>
  <w:num w:numId="23">
    <w:abstractNumId w:val="13"/>
  </w:num>
  <w:num w:numId="24">
    <w:abstractNumId w:val="14"/>
  </w:num>
  <w:num w:numId="25">
    <w:abstractNumId w:val="3"/>
  </w:num>
  <w:num w:numId="26">
    <w:abstractNumId w:val="2"/>
  </w:num>
  <w:num w:numId="27">
    <w:abstractNumId w:val="15"/>
  </w:num>
  <w:num w:numId="28">
    <w:abstractNumId w:val="25"/>
  </w:num>
  <w:num w:numId="29">
    <w:abstractNumId w:val="32"/>
  </w:num>
  <w:num w:numId="30">
    <w:abstractNumId w:val="23"/>
  </w:num>
  <w:num w:numId="31">
    <w:abstractNumId w:val="10"/>
  </w:num>
  <w:num w:numId="32">
    <w:abstractNumId w:val="20"/>
  </w:num>
  <w:num w:numId="33">
    <w:abstractNumId w:val="12"/>
  </w:num>
  <w:num w:numId="34">
    <w:abstractNumId w:val="33"/>
  </w:num>
  <w:num w:numId="35">
    <w:abstractNumId w:val="0"/>
  </w:num>
  <w:num w:numId="36">
    <w:abstractNumId w:val="0"/>
  </w:num>
  <w:num w:numId="37">
    <w:abstractNumId w:val="0"/>
  </w:num>
  <w:num w:numId="38">
    <w:abstractNumId w:val="0"/>
  </w:num>
  <w:num w:numId="39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43E"/>
    <w:rsid w:val="000006F0"/>
    <w:rsid w:val="00000AB6"/>
    <w:rsid w:val="00001398"/>
    <w:rsid w:val="000015A1"/>
    <w:rsid w:val="000019CD"/>
    <w:rsid w:val="00001BEF"/>
    <w:rsid w:val="0000200C"/>
    <w:rsid w:val="000025CB"/>
    <w:rsid w:val="00002622"/>
    <w:rsid w:val="00002679"/>
    <w:rsid w:val="00002CFC"/>
    <w:rsid w:val="00002D6B"/>
    <w:rsid w:val="00002F50"/>
    <w:rsid w:val="00003316"/>
    <w:rsid w:val="000039AE"/>
    <w:rsid w:val="00003F96"/>
    <w:rsid w:val="0000435C"/>
    <w:rsid w:val="0000464A"/>
    <w:rsid w:val="00004819"/>
    <w:rsid w:val="000049D6"/>
    <w:rsid w:val="00004A86"/>
    <w:rsid w:val="00005185"/>
    <w:rsid w:val="00005ACB"/>
    <w:rsid w:val="00005BAB"/>
    <w:rsid w:val="00005D4F"/>
    <w:rsid w:val="00005DC0"/>
    <w:rsid w:val="00006390"/>
    <w:rsid w:val="000064DE"/>
    <w:rsid w:val="00006518"/>
    <w:rsid w:val="00006B52"/>
    <w:rsid w:val="00006E3F"/>
    <w:rsid w:val="000072A7"/>
    <w:rsid w:val="00007873"/>
    <w:rsid w:val="00007B57"/>
    <w:rsid w:val="00007CA5"/>
    <w:rsid w:val="00007F8E"/>
    <w:rsid w:val="00010374"/>
    <w:rsid w:val="00010527"/>
    <w:rsid w:val="000106F7"/>
    <w:rsid w:val="000112EE"/>
    <w:rsid w:val="000115FB"/>
    <w:rsid w:val="0001192B"/>
    <w:rsid w:val="00011D05"/>
    <w:rsid w:val="00012E83"/>
    <w:rsid w:val="000135F7"/>
    <w:rsid w:val="0001364C"/>
    <w:rsid w:val="0001367E"/>
    <w:rsid w:val="00013716"/>
    <w:rsid w:val="00013C02"/>
    <w:rsid w:val="00014732"/>
    <w:rsid w:val="00014C2F"/>
    <w:rsid w:val="00015C52"/>
    <w:rsid w:val="000162A3"/>
    <w:rsid w:val="000167EF"/>
    <w:rsid w:val="00016879"/>
    <w:rsid w:val="00016E14"/>
    <w:rsid w:val="00017563"/>
    <w:rsid w:val="000179F5"/>
    <w:rsid w:val="00017A9E"/>
    <w:rsid w:val="00017AFE"/>
    <w:rsid w:val="00017BEA"/>
    <w:rsid w:val="00017F80"/>
    <w:rsid w:val="00020021"/>
    <w:rsid w:val="00020144"/>
    <w:rsid w:val="000204FA"/>
    <w:rsid w:val="0002055E"/>
    <w:rsid w:val="00020882"/>
    <w:rsid w:val="00020E35"/>
    <w:rsid w:val="00020F08"/>
    <w:rsid w:val="00021255"/>
    <w:rsid w:val="00022087"/>
    <w:rsid w:val="00022BB4"/>
    <w:rsid w:val="00022CE8"/>
    <w:rsid w:val="00023CE6"/>
    <w:rsid w:val="00024253"/>
    <w:rsid w:val="000242F4"/>
    <w:rsid w:val="00024304"/>
    <w:rsid w:val="000243CE"/>
    <w:rsid w:val="00024953"/>
    <w:rsid w:val="00024B71"/>
    <w:rsid w:val="00024F30"/>
    <w:rsid w:val="00025287"/>
    <w:rsid w:val="00025B1F"/>
    <w:rsid w:val="00025B80"/>
    <w:rsid w:val="00025CEC"/>
    <w:rsid w:val="00026132"/>
    <w:rsid w:val="000261DD"/>
    <w:rsid w:val="0002666D"/>
    <w:rsid w:val="00026B06"/>
    <w:rsid w:val="00026D82"/>
    <w:rsid w:val="00027A4F"/>
    <w:rsid w:val="00027BD5"/>
    <w:rsid w:val="00027ED2"/>
    <w:rsid w:val="0003010E"/>
    <w:rsid w:val="00030BA5"/>
    <w:rsid w:val="00030D41"/>
    <w:rsid w:val="000315C3"/>
    <w:rsid w:val="00031980"/>
    <w:rsid w:val="00031A44"/>
    <w:rsid w:val="00031ADE"/>
    <w:rsid w:val="00031F4C"/>
    <w:rsid w:val="00032581"/>
    <w:rsid w:val="00032ABF"/>
    <w:rsid w:val="0003340E"/>
    <w:rsid w:val="00033483"/>
    <w:rsid w:val="000339D5"/>
    <w:rsid w:val="00033D3C"/>
    <w:rsid w:val="00033EFB"/>
    <w:rsid w:val="000350B5"/>
    <w:rsid w:val="000351D6"/>
    <w:rsid w:val="00035421"/>
    <w:rsid w:val="00035579"/>
    <w:rsid w:val="000356B4"/>
    <w:rsid w:val="00035878"/>
    <w:rsid w:val="00035A15"/>
    <w:rsid w:val="00035BFA"/>
    <w:rsid w:val="00035D7C"/>
    <w:rsid w:val="00036576"/>
    <w:rsid w:val="00036C24"/>
    <w:rsid w:val="00036E95"/>
    <w:rsid w:val="00036F52"/>
    <w:rsid w:val="00037101"/>
    <w:rsid w:val="000378C7"/>
    <w:rsid w:val="00037979"/>
    <w:rsid w:val="000404E2"/>
    <w:rsid w:val="00040791"/>
    <w:rsid w:val="00040952"/>
    <w:rsid w:val="00040E69"/>
    <w:rsid w:val="00041597"/>
    <w:rsid w:val="000417A9"/>
    <w:rsid w:val="000417FD"/>
    <w:rsid w:val="00041A72"/>
    <w:rsid w:val="00041C82"/>
    <w:rsid w:val="00041E72"/>
    <w:rsid w:val="00042021"/>
    <w:rsid w:val="000425EC"/>
    <w:rsid w:val="00042870"/>
    <w:rsid w:val="00042ACF"/>
    <w:rsid w:val="00042B99"/>
    <w:rsid w:val="00042F74"/>
    <w:rsid w:val="0004315F"/>
    <w:rsid w:val="0004334B"/>
    <w:rsid w:val="00043355"/>
    <w:rsid w:val="000434F1"/>
    <w:rsid w:val="00043CC1"/>
    <w:rsid w:val="00043DDD"/>
    <w:rsid w:val="00043EF5"/>
    <w:rsid w:val="0004445C"/>
    <w:rsid w:val="000444A8"/>
    <w:rsid w:val="00044500"/>
    <w:rsid w:val="00044872"/>
    <w:rsid w:val="00044CFF"/>
    <w:rsid w:val="00044DAA"/>
    <w:rsid w:val="00045154"/>
    <w:rsid w:val="00045313"/>
    <w:rsid w:val="00045740"/>
    <w:rsid w:val="00045E6A"/>
    <w:rsid w:val="000463AC"/>
    <w:rsid w:val="00047017"/>
    <w:rsid w:val="00047E27"/>
    <w:rsid w:val="0005031A"/>
    <w:rsid w:val="00050899"/>
    <w:rsid w:val="00050935"/>
    <w:rsid w:val="00050BEF"/>
    <w:rsid w:val="00050C98"/>
    <w:rsid w:val="00050DDE"/>
    <w:rsid w:val="00051373"/>
    <w:rsid w:val="00051417"/>
    <w:rsid w:val="00051831"/>
    <w:rsid w:val="000518C8"/>
    <w:rsid w:val="00051E25"/>
    <w:rsid w:val="00051F69"/>
    <w:rsid w:val="00051F9E"/>
    <w:rsid w:val="00052251"/>
    <w:rsid w:val="0005280B"/>
    <w:rsid w:val="000528EF"/>
    <w:rsid w:val="000529F4"/>
    <w:rsid w:val="00052EB3"/>
    <w:rsid w:val="00052FF6"/>
    <w:rsid w:val="00053F34"/>
    <w:rsid w:val="00054433"/>
    <w:rsid w:val="00054663"/>
    <w:rsid w:val="000553C1"/>
    <w:rsid w:val="0005542F"/>
    <w:rsid w:val="00055589"/>
    <w:rsid w:val="000555DE"/>
    <w:rsid w:val="000558C4"/>
    <w:rsid w:val="0005641F"/>
    <w:rsid w:val="000569A6"/>
    <w:rsid w:val="000570A0"/>
    <w:rsid w:val="00060AB1"/>
    <w:rsid w:val="00060ED6"/>
    <w:rsid w:val="0006165F"/>
    <w:rsid w:val="00061955"/>
    <w:rsid w:val="00061B0E"/>
    <w:rsid w:val="00061CDD"/>
    <w:rsid w:val="00062766"/>
    <w:rsid w:val="0006276B"/>
    <w:rsid w:val="000629BD"/>
    <w:rsid w:val="00062B25"/>
    <w:rsid w:val="000632C0"/>
    <w:rsid w:val="000632F6"/>
    <w:rsid w:val="00063929"/>
    <w:rsid w:val="000639A9"/>
    <w:rsid w:val="00063A6E"/>
    <w:rsid w:val="00063DC3"/>
    <w:rsid w:val="000640C2"/>
    <w:rsid w:val="000643EC"/>
    <w:rsid w:val="00064837"/>
    <w:rsid w:val="00064DF1"/>
    <w:rsid w:val="00065008"/>
    <w:rsid w:val="0006537A"/>
    <w:rsid w:val="000654B1"/>
    <w:rsid w:val="00065604"/>
    <w:rsid w:val="00065C76"/>
    <w:rsid w:val="00065E8B"/>
    <w:rsid w:val="00066086"/>
    <w:rsid w:val="000672DA"/>
    <w:rsid w:val="000672F9"/>
    <w:rsid w:val="000675C1"/>
    <w:rsid w:val="00067709"/>
    <w:rsid w:val="00067B55"/>
    <w:rsid w:val="000704B7"/>
    <w:rsid w:val="00070559"/>
    <w:rsid w:val="0007075C"/>
    <w:rsid w:val="00070D66"/>
    <w:rsid w:val="000719EE"/>
    <w:rsid w:val="00071B3E"/>
    <w:rsid w:val="00071C80"/>
    <w:rsid w:val="00071D26"/>
    <w:rsid w:val="00071E82"/>
    <w:rsid w:val="00072132"/>
    <w:rsid w:val="00072552"/>
    <w:rsid w:val="000732DB"/>
    <w:rsid w:val="00073367"/>
    <w:rsid w:val="000736E0"/>
    <w:rsid w:val="00073C23"/>
    <w:rsid w:val="00074621"/>
    <w:rsid w:val="00074891"/>
    <w:rsid w:val="00074F14"/>
    <w:rsid w:val="00075445"/>
    <w:rsid w:val="00075907"/>
    <w:rsid w:val="00075927"/>
    <w:rsid w:val="00075BC1"/>
    <w:rsid w:val="00075D21"/>
    <w:rsid w:val="00075FFE"/>
    <w:rsid w:val="00076AB3"/>
    <w:rsid w:val="00076BDC"/>
    <w:rsid w:val="00077245"/>
    <w:rsid w:val="00077E11"/>
    <w:rsid w:val="00077F9C"/>
    <w:rsid w:val="00080A5F"/>
    <w:rsid w:val="0008106E"/>
    <w:rsid w:val="000812B6"/>
    <w:rsid w:val="0008157C"/>
    <w:rsid w:val="00081947"/>
    <w:rsid w:val="000819B2"/>
    <w:rsid w:val="00081F88"/>
    <w:rsid w:val="000826F9"/>
    <w:rsid w:val="00082726"/>
    <w:rsid w:val="00082881"/>
    <w:rsid w:val="00082944"/>
    <w:rsid w:val="00082A7D"/>
    <w:rsid w:val="00082E98"/>
    <w:rsid w:val="00083497"/>
    <w:rsid w:val="000836B6"/>
    <w:rsid w:val="00083A00"/>
    <w:rsid w:val="00083A1B"/>
    <w:rsid w:val="00083E1D"/>
    <w:rsid w:val="00084299"/>
    <w:rsid w:val="00084E43"/>
    <w:rsid w:val="00084E93"/>
    <w:rsid w:val="00085378"/>
    <w:rsid w:val="00085406"/>
    <w:rsid w:val="0008577C"/>
    <w:rsid w:val="00085C50"/>
    <w:rsid w:val="00085EAB"/>
    <w:rsid w:val="00085F5F"/>
    <w:rsid w:val="00086220"/>
    <w:rsid w:val="00086754"/>
    <w:rsid w:val="0008735C"/>
    <w:rsid w:val="000874B9"/>
    <w:rsid w:val="00087679"/>
    <w:rsid w:val="00087870"/>
    <w:rsid w:val="00087F67"/>
    <w:rsid w:val="00087FC1"/>
    <w:rsid w:val="000900D2"/>
    <w:rsid w:val="000901E2"/>
    <w:rsid w:val="0009021D"/>
    <w:rsid w:val="000902EE"/>
    <w:rsid w:val="000904B7"/>
    <w:rsid w:val="00090737"/>
    <w:rsid w:val="00090A18"/>
    <w:rsid w:val="00090B89"/>
    <w:rsid w:val="00090EBA"/>
    <w:rsid w:val="00090F48"/>
    <w:rsid w:val="00091108"/>
    <w:rsid w:val="000911C3"/>
    <w:rsid w:val="000913A0"/>
    <w:rsid w:val="00092224"/>
    <w:rsid w:val="000923C0"/>
    <w:rsid w:val="00092B09"/>
    <w:rsid w:val="00092EEE"/>
    <w:rsid w:val="0009316C"/>
    <w:rsid w:val="0009353D"/>
    <w:rsid w:val="00093A86"/>
    <w:rsid w:val="00093B30"/>
    <w:rsid w:val="000941C0"/>
    <w:rsid w:val="0009470A"/>
    <w:rsid w:val="00094BAF"/>
    <w:rsid w:val="00094D1B"/>
    <w:rsid w:val="00094D4C"/>
    <w:rsid w:val="00094DFB"/>
    <w:rsid w:val="00094FB4"/>
    <w:rsid w:val="00095A5F"/>
    <w:rsid w:val="00095B3D"/>
    <w:rsid w:val="00095B52"/>
    <w:rsid w:val="00095E09"/>
    <w:rsid w:val="00095E95"/>
    <w:rsid w:val="000967D6"/>
    <w:rsid w:val="000967FE"/>
    <w:rsid w:val="00096A7A"/>
    <w:rsid w:val="00096F65"/>
    <w:rsid w:val="000970FD"/>
    <w:rsid w:val="00097659"/>
    <w:rsid w:val="000977EA"/>
    <w:rsid w:val="000A0559"/>
    <w:rsid w:val="000A09EB"/>
    <w:rsid w:val="000A0BB9"/>
    <w:rsid w:val="000A0C9E"/>
    <w:rsid w:val="000A0FBB"/>
    <w:rsid w:val="000A12A1"/>
    <w:rsid w:val="000A15CC"/>
    <w:rsid w:val="000A15E3"/>
    <w:rsid w:val="000A171A"/>
    <w:rsid w:val="000A1E4E"/>
    <w:rsid w:val="000A2225"/>
    <w:rsid w:val="000A26A7"/>
    <w:rsid w:val="000A28AB"/>
    <w:rsid w:val="000A3093"/>
    <w:rsid w:val="000A37E2"/>
    <w:rsid w:val="000A398B"/>
    <w:rsid w:val="000A3A1D"/>
    <w:rsid w:val="000A4114"/>
    <w:rsid w:val="000A42BF"/>
    <w:rsid w:val="000A4553"/>
    <w:rsid w:val="000A4B0B"/>
    <w:rsid w:val="000A4C2E"/>
    <w:rsid w:val="000A4D19"/>
    <w:rsid w:val="000A51C1"/>
    <w:rsid w:val="000A534B"/>
    <w:rsid w:val="000A5401"/>
    <w:rsid w:val="000A594D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C89"/>
    <w:rsid w:val="000A7F3D"/>
    <w:rsid w:val="000A7F56"/>
    <w:rsid w:val="000B00A5"/>
    <w:rsid w:val="000B011B"/>
    <w:rsid w:val="000B0612"/>
    <w:rsid w:val="000B09DC"/>
    <w:rsid w:val="000B0D32"/>
    <w:rsid w:val="000B142E"/>
    <w:rsid w:val="000B14A1"/>
    <w:rsid w:val="000B15C3"/>
    <w:rsid w:val="000B1666"/>
    <w:rsid w:val="000B1AA7"/>
    <w:rsid w:val="000B1AE6"/>
    <w:rsid w:val="000B1C16"/>
    <w:rsid w:val="000B1CB1"/>
    <w:rsid w:val="000B21CA"/>
    <w:rsid w:val="000B23AC"/>
    <w:rsid w:val="000B268E"/>
    <w:rsid w:val="000B287F"/>
    <w:rsid w:val="000B2D0D"/>
    <w:rsid w:val="000B33FE"/>
    <w:rsid w:val="000B44E3"/>
    <w:rsid w:val="000B4D54"/>
    <w:rsid w:val="000B4E51"/>
    <w:rsid w:val="000B4F74"/>
    <w:rsid w:val="000B5306"/>
    <w:rsid w:val="000B5544"/>
    <w:rsid w:val="000B5589"/>
    <w:rsid w:val="000B57F9"/>
    <w:rsid w:val="000B599C"/>
    <w:rsid w:val="000B5A36"/>
    <w:rsid w:val="000B6CDD"/>
    <w:rsid w:val="000B6FD3"/>
    <w:rsid w:val="000B7081"/>
    <w:rsid w:val="000B710A"/>
    <w:rsid w:val="000B7292"/>
    <w:rsid w:val="000B7375"/>
    <w:rsid w:val="000B74CF"/>
    <w:rsid w:val="000B7808"/>
    <w:rsid w:val="000B7961"/>
    <w:rsid w:val="000C008C"/>
    <w:rsid w:val="000C00BB"/>
    <w:rsid w:val="000C0354"/>
    <w:rsid w:val="000C0362"/>
    <w:rsid w:val="000C039E"/>
    <w:rsid w:val="000C09D7"/>
    <w:rsid w:val="000C0B62"/>
    <w:rsid w:val="000C0D1C"/>
    <w:rsid w:val="000C0DBC"/>
    <w:rsid w:val="000C1276"/>
    <w:rsid w:val="000C135C"/>
    <w:rsid w:val="000C13EE"/>
    <w:rsid w:val="000C1494"/>
    <w:rsid w:val="000C154D"/>
    <w:rsid w:val="000C1616"/>
    <w:rsid w:val="000C199A"/>
    <w:rsid w:val="000C1B0B"/>
    <w:rsid w:val="000C2074"/>
    <w:rsid w:val="000C2252"/>
    <w:rsid w:val="000C25AF"/>
    <w:rsid w:val="000C3273"/>
    <w:rsid w:val="000C3693"/>
    <w:rsid w:val="000C41C4"/>
    <w:rsid w:val="000C431B"/>
    <w:rsid w:val="000C451D"/>
    <w:rsid w:val="000C49CD"/>
    <w:rsid w:val="000C4ACA"/>
    <w:rsid w:val="000C4CAA"/>
    <w:rsid w:val="000C4DF0"/>
    <w:rsid w:val="000C5243"/>
    <w:rsid w:val="000C539F"/>
    <w:rsid w:val="000C54F0"/>
    <w:rsid w:val="000C582A"/>
    <w:rsid w:val="000C5D19"/>
    <w:rsid w:val="000C6330"/>
    <w:rsid w:val="000C633A"/>
    <w:rsid w:val="000C698D"/>
    <w:rsid w:val="000C6AA3"/>
    <w:rsid w:val="000C6AB3"/>
    <w:rsid w:val="000C6B3B"/>
    <w:rsid w:val="000C6F4D"/>
    <w:rsid w:val="000C7237"/>
    <w:rsid w:val="000C7C98"/>
    <w:rsid w:val="000D0055"/>
    <w:rsid w:val="000D01FE"/>
    <w:rsid w:val="000D041B"/>
    <w:rsid w:val="000D0562"/>
    <w:rsid w:val="000D08FD"/>
    <w:rsid w:val="000D0AE2"/>
    <w:rsid w:val="000D0CDC"/>
    <w:rsid w:val="000D0FED"/>
    <w:rsid w:val="000D165D"/>
    <w:rsid w:val="000D16F5"/>
    <w:rsid w:val="000D1947"/>
    <w:rsid w:val="000D1979"/>
    <w:rsid w:val="000D1F12"/>
    <w:rsid w:val="000D20EB"/>
    <w:rsid w:val="000D2500"/>
    <w:rsid w:val="000D262E"/>
    <w:rsid w:val="000D26F0"/>
    <w:rsid w:val="000D2D38"/>
    <w:rsid w:val="000D30D7"/>
    <w:rsid w:val="000D31E5"/>
    <w:rsid w:val="000D3327"/>
    <w:rsid w:val="000D3629"/>
    <w:rsid w:val="000D3B7D"/>
    <w:rsid w:val="000D3E01"/>
    <w:rsid w:val="000D3EDE"/>
    <w:rsid w:val="000D3F3E"/>
    <w:rsid w:val="000D4881"/>
    <w:rsid w:val="000D4AED"/>
    <w:rsid w:val="000D4CC2"/>
    <w:rsid w:val="000D4CEA"/>
    <w:rsid w:val="000D4E2B"/>
    <w:rsid w:val="000D53AB"/>
    <w:rsid w:val="000D5569"/>
    <w:rsid w:val="000D5A9D"/>
    <w:rsid w:val="000D6054"/>
    <w:rsid w:val="000D6183"/>
    <w:rsid w:val="000D6590"/>
    <w:rsid w:val="000D6696"/>
    <w:rsid w:val="000D6971"/>
    <w:rsid w:val="000D6AA5"/>
    <w:rsid w:val="000D6FB3"/>
    <w:rsid w:val="000D7072"/>
    <w:rsid w:val="000D7A65"/>
    <w:rsid w:val="000E015E"/>
    <w:rsid w:val="000E069E"/>
    <w:rsid w:val="000E0BB8"/>
    <w:rsid w:val="000E10DB"/>
    <w:rsid w:val="000E14C0"/>
    <w:rsid w:val="000E16D7"/>
    <w:rsid w:val="000E1C29"/>
    <w:rsid w:val="000E1D2F"/>
    <w:rsid w:val="000E22CC"/>
    <w:rsid w:val="000E23F3"/>
    <w:rsid w:val="000E28E6"/>
    <w:rsid w:val="000E2C49"/>
    <w:rsid w:val="000E2F85"/>
    <w:rsid w:val="000E3283"/>
    <w:rsid w:val="000E3890"/>
    <w:rsid w:val="000E3996"/>
    <w:rsid w:val="000E4071"/>
    <w:rsid w:val="000E42B7"/>
    <w:rsid w:val="000E44BF"/>
    <w:rsid w:val="000E46D6"/>
    <w:rsid w:val="000E4BD7"/>
    <w:rsid w:val="000E4E87"/>
    <w:rsid w:val="000E5132"/>
    <w:rsid w:val="000E54C4"/>
    <w:rsid w:val="000E56AF"/>
    <w:rsid w:val="000E5B32"/>
    <w:rsid w:val="000E5B65"/>
    <w:rsid w:val="000E5F52"/>
    <w:rsid w:val="000E6788"/>
    <w:rsid w:val="000E702B"/>
    <w:rsid w:val="000E7495"/>
    <w:rsid w:val="000E7AEE"/>
    <w:rsid w:val="000F0217"/>
    <w:rsid w:val="000F0438"/>
    <w:rsid w:val="000F056D"/>
    <w:rsid w:val="000F0637"/>
    <w:rsid w:val="000F0832"/>
    <w:rsid w:val="000F08E2"/>
    <w:rsid w:val="000F0BC6"/>
    <w:rsid w:val="000F0CAB"/>
    <w:rsid w:val="000F16A3"/>
    <w:rsid w:val="000F172B"/>
    <w:rsid w:val="000F173C"/>
    <w:rsid w:val="000F1A6F"/>
    <w:rsid w:val="000F2770"/>
    <w:rsid w:val="000F2C64"/>
    <w:rsid w:val="000F2EE7"/>
    <w:rsid w:val="000F429B"/>
    <w:rsid w:val="000F4633"/>
    <w:rsid w:val="000F48B9"/>
    <w:rsid w:val="000F4D71"/>
    <w:rsid w:val="000F52D3"/>
    <w:rsid w:val="000F59B5"/>
    <w:rsid w:val="000F5CB2"/>
    <w:rsid w:val="000F5FBE"/>
    <w:rsid w:val="000F6CC0"/>
    <w:rsid w:val="000F6F02"/>
    <w:rsid w:val="000F700F"/>
    <w:rsid w:val="000F71DD"/>
    <w:rsid w:val="000F7354"/>
    <w:rsid w:val="000F74C7"/>
    <w:rsid w:val="00100142"/>
    <w:rsid w:val="0010067E"/>
    <w:rsid w:val="00100A6A"/>
    <w:rsid w:val="0010150B"/>
    <w:rsid w:val="00101A27"/>
    <w:rsid w:val="00101A8B"/>
    <w:rsid w:val="00101E1D"/>
    <w:rsid w:val="0010225E"/>
    <w:rsid w:val="001028C1"/>
    <w:rsid w:val="00102BEB"/>
    <w:rsid w:val="001031F9"/>
    <w:rsid w:val="00103224"/>
    <w:rsid w:val="0010327F"/>
    <w:rsid w:val="00103304"/>
    <w:rsid w:val="00103853"/>
    <w:rsid w:val="001038AB"/>
    <w:rsid w:val="001038C6"/>
    <w:rsid w:val="00103DD6"/>
    <w:rsid w:val="00103EA0"/>
    <w:rsid w:val="00103FE9"/>
    <w:rsid w:val="00104418"/>
    <w:rsid w:val="001046F0"/>
    <w:rsid w:val="00104960"/>
    <w:rsid w:val="00104BE9"/>
    <w:rsid w:val="00105CE4"/>
    <w:rsid w:val="00105D32"/>
    <w:rsid w:val="00105E29"/>
    <w:rsid w:val="00106136"/>
    <w:rsid w:val="00106190"/>
    <w:rsid w:val="001063D4"/>
    <w:rsid w:val="0010761C"/>
    <w:rsid w:val="00107AB7"/>
    <w:rsid w:val="00107B8A"/>
    <w:rsid w:val="00107EBA"/>
    <w:rsid w:val="0011021A"/>
    <w:rsid w:val="00110B7B"/>
    <w:rsid w:val="00110C30"/>
    <w:rsid w:val="00111093"/>
    <w:rsid w:val="001111E1"/>
    <w:rsid w:val="00111498"/>
    <w:rsid w:val="00111928"/>
    <w:rsid w:val="00111B99"/>
    <w:rsid w:val="00111E9C"/>
    <w:rsid w:val="00112677"/>
    <w:rsid w:val="00112C0C"/>
    <w:rsid w:val="00113288"/>
    <w:rsid w:val="0011348A"/>
    <w:rsid w:val="001138D2"/>
    <w:rsid w:val="00113FF0"/>
    <w:rsid w:val="001144C8"/>
    <w:rsid w:val="00114D64"/>
    <w:rsid w:val="00114DEB"/>
    <w:rsid w:val="001152EA"/>
    <w:rsid w:val="00115453"/>
    <w:rsid w:val="0011595B"/>
    <w:rsid w:val="00115D9F"/>
    <w:rsid w:val="00116572"/>
    <w:rsid w:val="0011673B"/>
    <w:rsid w:val="00116924"/>
    <w:rsid w:val="00116AA6"/>
    <w:rsid w:val="00116EC2"/>
    <w:rsid w:val="00116F60"/>
    <w:rsid w:val="00117234"/>
    <w:rsid w:val="0011775E"/>
    <w:rsid w:val="001179E6"/>
    <w:rsid w:val="00117BE6"/>
    <w:rsid w:val="00117D02"/>
    <w:rsid w:val="00117D0F"/>
    <w:rsid w:val="00117D45"/>
    <w:rsid w:val="00117DC3"/>
    <w:rsid w:val="001201B0"/>
    <w:rsid w:val="001202FD"/>
    <w:rsid w:val="00120A0C"/>
    <w:rsid w:val="00120C4E"/>
    <w:rsid w:val="00120D07"/>
    <w:rsid w:val="00120DB4"/>
    <w:rsid w:val="00120E82"/>
    <w:rsid w:val="00120F23"/>
    <w:rsid w:val="001214B7"/>
    <w:rsid w:val="001216E4"/>
    <w:rsid w:val="00121944"/>
    <w:rsid w:val="0012295A"/>
    <w:rsid w:val="00122A8E"/>
    <w:rsid w:val="00122BAF"/>
    <w:rsid w:val="00123587"/>
    <w:rsid w:val="001238A0"/>
    <w:rsid w:val="001239BC"/>
    <w:rsid w:val="00123DBE"/>
    <w:rsid w:val="001246CB"/>
    <w:rsid w:val="00124D32"/>
    <w:rsid w:val="00124E40"/>
    <w:rsid w:val="0012508D"/>
    <w:rsid w:val="00125271"/>
    <w:rsid w:val="00125754"/>
    <w:rsid w:val="00125877"/>
    <w:rsid w:val="00127973"/>
    <w:rsid w:val="0013006A"/>
    <w:rsid w:val="0013011B"/>
    <w:rsid w:val="00130588"/>
    <w:rsid w:val="001305BB"/>
    <w:rsid w:val="00130603"/>
    <w:rsid w:val="00130698"/>
    <w:rsid w:val="001311D3"/>
    <w:rsid w:val="00131892"/>
    <w:rsid w:val="00131B88"/>
    <w:rsid w:val="00131EB2"/>
    <w:rsid w:val="00131FEB"/>
    <w:rsid w:val="00132222"/>
    <w:rsid w:val="001327FF"/>
    <w:rsid w:val="00132980"/>
    <w:rsid w:val="00132B37"/>
    <w:rsid w:val="00132F57"/>
    <w:rsid w:val="001333FA"/>
    <w:rsid w:val="00133DD9"/>
    <w:rsid w:val="00133F72"/>
    <w:rsid w:val="00134349"/>
    <w:rsid w:val="001344BF"/>
    <w:rsid w:val="001346D4"/>
    <w:rsid w:val="00134D5F"/>
    <w:rsid w:val="00134DD4"/>
    <w:rsid w:val="00135138"/>
    <w:rsid w:val="00135178"/>
    <w:rsid w:val="0013549D"/>
    <w:rsid w:val="00135511"/>
    <w:rsid w:val="0013557B"/>
    <w:rsid w:val="001357F2"/>
    <w:rsid w:val="00135AB7"/>
    <w:rsid w:val="001363AF"/>
    <w:rsid w:val="0013657B"/>
    <w:rsid w:val="00136768"/>
    <w:rsid w:val="00136C7B"/>
    <w:rsid w:val="00137083"/>
    <w:rsid w:val="0013717D"/>
    <w:rsid w:val="001377AE"/>
    <w:rsid w:val="0013796D"/>
    <w:rsid w:val="001379B1"/>
    <w:rsid w:val="001400CC"/>
    <w:rsid w:val="001401E0"/>
    <w:rsid w:val="00140292"/>
    <w:rsid w:val="001404A4"/>
    <w:rsid w:val="00140BB9"/>
    <w:rsid w:val="00141083"/>
    <w:rsid w:val="00141412"/>
    <w:rsid w:val="00141A20"/>
    <w:rsid w:val="00141D2E"/>
    <w:rsid w:val="00141FC7"/>
    <w:rsid w:val="001420C2"/>
    <w:rsid w:val="001422FE"/>
    <w:rsid w:val="00142451"/>
    <w:rsid w:val="001424C2"/>
    <w:rsid w:val="00142A43"/>
    <w:rsid w:val="00142B35"/>
    <w:rsid w:val="00142C71"/>
    <w:rsid w:val="001430E7"/>
    <w:rsid w:val="0014329A"/>
    <w:rsid w:val="001435C0"/>
    <w:rsid w:val="001437CD"/>
    <w:rsid w:val="00143A1A"/>
    <w:rsid w:val="00143A89"/>
    <w:rsid w:val="00143D5C"/>
    <w:rsid w:val="00143F40"/>
    <w:rsid w:val="001441A1"/>
    <w:rsid w:val="001441DD"/>
    <w:rsid w:val="00144F79"/>
    <w:rsid w:val="0014507B"/>
    <w:rsid w:val="0014517B"/>
    <w:rsid w:val="001452F7"/>
    <w:rsid w:val="00145522"/>
    <w:rsid w:val="001455E8"/>
    <w:rsid w:val="001457CD"/>
    <w:rsid w:val="00145B06"/>
    <w:rsid w:val="00146334"/>
    <w:rsid w:val="00146C91"/>
    <w:rsid w:val="00146F44"/>
    <w:rsid w:val="0014738E"/>
    <w:rsid w:val="001476E8"/>
    <w:rsid w:val="0014774F"/>
    <w:rsid w:val="00150273"/>
    <w:rsid w:val="0015060B"/>
    <w:rsid w:val="001508F8"/>
    <w:rsid w:val="00151AD7"/>
    <w:rsid w:val="00151C8C"/>
    <w:rsid w:val="00151CA8"/>
    <w:rsid w:val="001525FB"/>
    <w:rsid w:val="0015288D"/>
    <w:rsid w:val="00152942"/>
    <w:rsid w:val="00152E00"/>
    <w:rsid w:val="00153A70"/>
    <w:rsid w:val="00153B4E"/>
    <w:rsid w:val="00153B92"/>
    <w:rsid w:val="00153E26"/>
    <w:rsid w:val="001544E3"/>
    <w:rsid w:val="0015451C"/>
    <w:rsid w:val="001545E7"/>
    <w:rsid w:val="00154776"/>
    <w:rsid w:val="001547A1"/>
    <w:rsid w:val="00154D34"/>
    <w:rsid w:val="00154EB7"/>
    <w:rsid w:val="001550B0"/>
    <w:rsid w:val="00155479"/>
    <w:rsid w:val="00155582"/>
    <w:rsid w:val="001557BD"/>
    <w:rsid w:val="00155A8A"/>
    <w:rsid w:val="00155D02"/>
    <w:rsid w:val="00155D10"/>
    <w:rsid w:val="00156307"/>
    <w:rsid w:val="00156365"/>
    <w:rsid w:val="0015648E"/>
    <w:rsid w:val="00156719"/>
    <w:rsid w:val="001569A1"/>
    <w:rsid w:val="00156D01"/>
    <w:rsid w:val="00156F19"/>
    <w:rsid w:val="001572A8"/>
    <w:rsid w:val="001573FD"/>
    <w:rsid w:val="00157412"/>
    <w:rsid w:val="00157C97"/>
    <w:rsid w:val="0016031D"/>
    <w:rsid w:val="00160769"/>
    <w:rsid w:val="00160830"/>
    <w:rsid w:val="001608CB"/>
    <w:rsid w:val="00160E88"/>
    <w:rsid w:val="0016178C"/>
    <w:rsid w:val="00161AC9"/>
    <w:rsid w:val="00161C6E"/>
    <w:rsid w:val="00162451"/>
    <w:rsid w:val="00162E95"/>
    <w:rsid w:val="00162FFC"/>
    <w:rsid w:val="001639BA"/>
    <w:rsid w:val="00163FB1"/>
    <w:rsid w:val="00164AEB"/>
    <w:rsid w:val="00164BF3"/>
    <w:rsid w:val="00164FA7"/>
    <w:rsid w:val="0016501A"/>
    <w:rsid w:val="001657B2"/>
    <w:rsid w:val="00165A2C"/>
    <w:rsid w:val="00165AF2"/>
    <w:rsid w:val="00165AFD"/>
    <w:rsid w:val="00166027"/>
    <w:rsid w:val="00166DD5"/>
    <w:rsid w:val="00166E2B"/>
    <w:rsid w:val="00167728"/>
    <w:rsid w:val="00167DCB"/>
    <w:rsid w:val="00167EB5"/>
    <w:rsid w:val="00170371"/>
    <w:rsid w:val="00170380"/>
    <w:rsid w:val="00170451"/>
    <w:rsid w:val="0017045E"/>
    <w:rsid w:val="00170693"/>
    <w:rsid w:val="001708FA"/>
    <w:rsid w:val="00170D50"/>
    <w:rsid w:val="00170EB5"/>
    <w:rsid w:val="00171361"/>
    <w:rsid w:val="001717D4"/>
    <w:rsid w:val="00171880"/>
    <w:rsid w:val="001719AF"/>
    <w:rsid w:val="00171D7E"/>
    <w:rsid w:val="001723F7"/>
    <w:rsid w:val="00172429"/>
    <w:rsid w:val="00172541"/>
    <w:rsid w:val="00173059"/>
    <w:rsid w:val="00173786"/>
    <w:rsid w:val="00173D47"/>
    <w:rsid w:val="00174060"/>
    <w:rsid w:val="00174161"/>
    <w:rsid w:val="0017439B"/>
    <w:rsid w:val="00174BF5"/>
    <w:rsid w:val="001751A8"/>
    <w:rsid w:val="00175420"/>
    <w:rsid w:val="00175590"/>
    <w:rsid w:val="001757CF"/>
    <w:rsid w:val="001758A5"/>
    <w:rsid w:val="00175E1A"/>
    <w:rsid w:val="00175E89"/>
    <w:rsid w:val="00175F1A"/>
    <w:rsid w:val="0017621A"/>
    <w:rsid w:val="001764B9"/>
    <w:rsid w:val="001768D4"/>
    <w:rsid w:val="00176C9D"/>
    <w:rsid w:val="0017765D"/>
    <w:rsid w:val="00177EE2"/>
    <w:rsid w:val="0018075B"/>
    <w:rsid w:val="0018127B"/>
    <w:rsid w:val="001816E8"/>
    <w:rsid w:val="00181D49"/>
    <w:rsid w:val="00181F58"/>
    <w:rsid w:val="00182234"/>
    <w:rsid w:val="00182670"/>
    <w:rsid w:val="001826FA"/>
    <w:rsid w:val="001829D4"/>
    <w:rsid w:val="00182D71"/>
    <w:rsid w:val="00182FC2"/>
    <w:rsid w:val="001835BA"/>
    <w:rsid w:val="00183884"/>
    <w:rsid w:val="00183A4D"/>
    <w:rsid w:val="00183F8E"/>
    <w:rsid w:val="001841D0"/>
    <w:rsid w:val="001843E1"/>
    <w:rsid w:val="00184715"/>
    <w:rsid w:val="00184997"/>
    <w:rsid w:val="00184EAD"/>
    <w:rsid w:val="00184FDB"/>
    <w:rsid w:val="001851D7"/>
    <w:rsid w:val="00185324"/>
    <w:rsid w:val="001854C0"/>
    <w:rsid w:val="0018561C"/>
    <w:rsid w:val="00185FDB"/>
    <w:rsid w:val="001863E8"/>
    <w:rsid w:val="0018681D"/>
    <w:rsid w:val="00186AC3"/>
    <w:rsid w:val="00186E89"/>
    <w:rsid w:val="00187057"/>
    <w:rsid w:val="00187423"/>
    <w:rsid w:val="00187C92"/>
    <w:rsid w:val="00187D20"/>
    <w:rsid w:val="00190035"/>
    <w:rsid w:val="00190054"/>
    <w:rsid w:val="001902EA"/>
    <w:rsid w:val="00190404"/>
    <w:rsid w:val="00190501"/>
    <w:rsid w:val="00190538"/>
    <w:rsid w:val="0019055F"/>
    <w:rsid w:val="001906D8"/>
    <w:rsid w:val="00190CD1"/>
    <w:rsid w:val="00190F6E"/>
    <w:rsid w:val="00191564"/>
    <w:rsid w:val="001915CE"/>
    <w:rsid w:val="0019180F"/>
    <w:rsid w:val="00191940"/>
    <w:rsid w:val="0019198D"/>
    <w:rsid w:val="00191B7A"/>
    <w:rsid w:val="001921AD"/>
    <w:rsid w:val="001921AF"/>
    <w:rsid w:val="001926E2"/>
    <w:rsid w:val="00192F3E"/>
    <w:rsid w:val="0019301F"/>
    <w:rsid w:val="00193035"/>
    <w:rsid w:val="00193717"/>
    <w:rsid w:val="00193725"/>
    <w:rsid w:val="00193BFA"/>
    <w:rsid w:val="0019403B"/>
    <w:rsid w:val="001947D6"/>
    <w:rsid w:val="001949BC"/>
    <w:rsid w:val="00194BDE"/>
    <w:rsid w:val="00194D35"/>
    <w:rsid w:val="00194D7B"/>
    <w:rsid w:val="00194DD2"/>
    <w:rsid w:val="00194F74"/>
    <w:rsid w:val="00195149"/>
    <w:rsid w:val="001952FF"/>
    <w:rsid w:val="00195304"/>
    <w:rsid w:val="00195516"/>
    <w:rsid w:val="00195B1F"/>
    <w:rsid w:val="00195DC1"/>
    <w:rsid w:val="00196228"/>
    <w:rsid w:val="001964A9"/>
    <w:rsid w:val="00196CB8"/>
    <w:rsid w:val="00196CBF"/>
    <w:rsid w:val="0019739F"/>
    <w:rsid w:val="001973B5"/>
    <w:rsid w:val="00197591"/>
    <w:rsid w:val="0019762E"/>
    <w:rsid w:val="00197978"/>
    <w:rsid w:val="00197ACF"/>
    <w:rsid w:val="00197E2D"/>
    <w:rsid w:val="00197EE5"/>
    <w:rsid w:val="001A06E4"/>
    <w:rsid w:val="001A0B1A"/>
    <w:rsid w:val="001A0B75"/>
    <w:rsid w:val="001A0DC4"/>
    <w:rsid w:val="001A0E1E"/>
    <w:rsid w:val="001A1B08"/>
    <w:rsid w:val="001A1FC0"/>
    <w:rsid w:val="001A269D"/>
    <w:rsid w:val="001A2ACE"/>
    <w:rsid w:val="001A3281"/>
    <w:rsid w:val="001A442F"/>
    <w:rsid w:val="001A4825"/>
    <w:rsid w:val="001A485D"/>
    <w:rsid w:val="001A4A49"/>
    <w:rsid w:val="001A4F04"/>
    <w:rsid w:val="001A5287"/>
    <w:rsid w:val="001A5C0A"/>
    <w:rsid w:val="001A5C51"/>
    <w:rsid w:val="001A5E35"/>
    <w:rsid w:val="001A60D9"/>
    <w:rsid w:val="001A65B3"/>
    <w:rsid w:val="001A6BB5"/>
    <w:rsid w:val="001A74B6"/>
    <w:rsid w:val="001A76CF"/>
    <w:rsid w:val="001A77F0"/>
    <w:rsid w:val="001A7C47"/>
    <w:rsid w:val="001B025A"/>
    <w:rsid w:val="001B0394"/>
    <w:rsid w:val="001B087C"/>
    <w:rsid w:val="001B0CF7"/>
    <w:rsid w:val="001B1480"/>
    <w:rsid w:val="001B15BE"/>
    <w:rsid w:val="001B1625"/>
    <w:rsid w:val="001B16A1"/>
    <w:rsid w:val="001B1B48"/>
    <w:rsid w:val="001B1BE6"/>
    <w:rsid w:val="001B1EFC"/>
    <w:rsid w:val="001B24DE"/>
    <w:rsid w:val="001B27CE"/>
    <w:rsid w:val="001B2937"/>
    <w:rsid w:val="001B2C4F"/>
    <w:rsid w:val="001B33F9"/>
    <w:rsid w:val="001B375C"/>
    <w:rsid w:val="001B37F6"/>
    <w:rsid w:val="001B4233"/>
    <w:rsid w:val="001B49E6"/>
    <w:rsid w:val="001B4F5D"/>
    <w:rsid w:val="001B4F5E"/>
    <w:rsid w:val="001B4FAA"/>
    <w:rsid w:val="001B514E"/>
    <w:rsid w:val="001B53FA"/>
    <w:rsid w:val="001B5774"/>
    <w:rsid w:val="001B5F0C"/>
    <w:rsid w:val="001B5FAE"/>
    <w:rsid w:val="001B662B"/>
    <w:rsid w:val="001B6DC0"/>
    <w:rsid w:val="001B6DDA"/>
    <w:rsid w:val="001B6E08"/>
    <w:rsid w:val="001B6E98"/>
    <w:rsid w:val="001B71ED"/>
    <w:rsid w:val="001B7369"/>
    <w:rsid w:val="001B749F"/>
    <w:rsid w:val="001B764F"/>
    <w:rsid w:val="001B7900"/>
    <w:rsid w:val="001B7B73"/>
    <w:rsid w:val="001B7E1F"/>
    <w:rsid w:val="001C036A"/>
    <w:rsid w:val="001C03A3"/>
    <w:rsid w:val="001C069E"/>
    <w:rsid w:val="001C0CE9"/>
    <w:rsid w:val="001C1415"/>
    <w:rsid w:val="001C165F"/>
    <w:rsid w:val="001C16B9"/>
    <w:rsid w:val="001C1719"/>
    <w:rsid w:val="001C1823"/>
    <w:rsid w:val="001C1A36"/>
    <w:rsid w:val="001C1A45"/>
    <w:rsid w:val="001C2307"/>
    <w:rsid w:val="001C246C"/>
    <w:rsid w:val="001C28A3"/>
    <w:rsid w:val="001C2FF9"/>
    <w:rsid w:val="001C351A"/>
    <w:rsid w:val="001C367A"/>
    <w:rsid w:val="001C3B09"/>
    <w:rsid w:val="001C4325"/>
    <w:rsid w:val="001C50F2"/>
    <w:rsid w:val="001C5331"/>
    <w:rsid w:val="001C5A5F"/>
    <w:rsid w:val="001C615F"/>
    <w:rsid w:val="001C6956"/>
    <w:rsid w:val="001C6B2D"/>
    <w:rsid w:val="001C6D27"/>
    <w:rsid w:val="001C6D57"/>
    <w:rsid w:val="001C71B6"/>
    <w:rsid w:val="001C74C6"/>
    <w:rsid w:val="001C77F8"/>
    <w:rsid w:val="001C7B1C"/>
    <w:rsid w:val="001C7E0A"/>
    <w:rsid w:val="001D00DF"/>
    <w:rsid w:val="001D0217"/>
    <w:rsid w:val="001D03B7"/>
    <w:rsid w:val="001D0DFC"/>
    <w:rsid w:val="001D0EFA"/>
    <w:rsid w:val="001D0FFF"/>
    <w:rsid w:val="001D12D0"/>
    <w:rsid w:val="001D13A9"/>
    <w:rsid w:val="001D174E"/>
    <w:rsid w:val="001D17BF"/>
    <w:rsid w:val="001D17F8"/>
    <w:rsid w:val="001D1889"/>
    <w:rsid w:val="001D2824"/>
    <w:rsid w:val="001D2FEC"/>
    <w:rsid w:val="001D38AB"/>
    <w:rsid w:val="001D3DA4"/>
    <w:rsid w:val="001D3DFA"/>
    <w:rsid w:val="001D493F"/>
    <w:rsid w:val="001D522E"/>
    <w:rsid w:val="001D594E"/>
    <w:rsid w:val="001D5D99"/>
    <w:rsid w:val="001D65E4"/>
    <w:rsid w:val="001D6F41"/>
    <w:rsid w:val="001D73E2"/>
    <w:rsid w:val="001D792D"/>
    <w:rsid w:val="001D7DA1"/>
    <w:rsid w:val="001E0976"/>
    <w:rsid w:val="001E0CE4"/>
    <w:rsid w:val="001E0ECF"/>
    <w:rsid w:val="001E152F"/>
    <w:rsid w:val="001E185E"/>
    <w:rsid w:val="001E1C32"/>
    <w:rsid w:val="001E1CD2"/>
    <w:rsid w:val="001E1DCC"/>
    <w:rsid w:val="001E1F36"/>
    <w:rsid w:val="001E221E"/>
    <w:rsid w:val="001E22B4"/>
    <w:rsid w:val="001E24EC"/>
    <w:rsid w:val="001E2593"/>
    <w:rsid w:val="001E2772"/>
    <w:rsid w:val="001E2C14"/>
    <w:rsid w:val="001E2C6E"/>
    <w:rsid w:val="001E2FAD"/>
    <w:rsid w:val="001E3A83"/>
    <w:rsid w:val="001E3A84"/>
    <w:rsid w:val="001E3F31"/>
    <w:rsid w:val="001E45BD"/>
    <w:rsid w:val="001E4733"/>
    <w:rsid w:val="001E4FB5"/>
    <w:rsid w:val="001E5203"/>
    <w:rsid w:val="001E528E"/>
    <w:rsid w:val="001E56F2"/>
    <w:rsid w:val="001E6380"/>
    <w:rsid w:val="001E656B"/>
    <w:rsid w:val="001E6913"/>
    <w:rsid w:val="001E6B4C"/>
    <w:rsid w:val="001E6EE8"/>
    <w:rsid w:val="001E6F38"/>
    <w:rsid w:val="001E7058"/>
    <w:rsid w:val="001E7747"/>
    <w:rsid w:val="001E7A88"/>
    <w:rsid w:val="001E7EE6"/>
    <w:rsid w:val="001E7EF8"/>
    <w:rsid w:val="001F0B07"/>
    <w:rsid w:val="001F0EFA"/>
    <w:rsid w:val="001F101E"/>
    <w:rsid w:val="001F12CF"/>
    <w:rsid w:val="001F134A"/>
    <w:rsid w:val="001F160F"/>
    <w:rsid w:val="001F18CF"/>
    <w:rsid w:val="001F1A85"/>
    <w:rsid w:val="001F1C27"/>
    <w:rsid w:val="001F1EF5"/>
    <w:rsid w:val="001F1F39"/>
    <w:rsid w:val="001F21C6"/>
    <w:rsid w:val="001F2343"/>
    <w:rsid w:val="001F248C"/>
    <w:rsid w:val="001F2E68"/>
    <w:rsid w:val="001F2E8C"/>
    <w:rsid w:val="001F2ECD"/>
    <w:rsid w:val="001F2F98"/>
    <w:rsid w:val="001F326D"/>
    <w:rsid w:val="001F3A53"/>
    <w:rsid w:val="001F3BAE"/>
    <w:rsid w:val="001F3CD1"/>
    <w:rsid w:val="001F3D49"/>
    <w:rsid w:val="001F4115"/>
    <w:rsid w:val="001F4FB1"/>
    <w:rsid w:val="001F568E"/>
    <w:rsid w:val="001F5B18"/>
    <w:rsid w:val="001F5C19"/>
    <w:rsid w:val="001F5C3D"/>
    <w:rsid w:val="001F624B"/>
    <w:rsid w:val="001F63F5"/>
    <w:rsid w:val="001F6556"/>
    <w:rsid w:val="001F680F"/>
    <w:rsid w:val="001F6DAD"/>
    <w:rsid w:val="001F7627"/>
    <w:rsid w:val="001F78C5"/>
    <w:rsid w:val="001F7BC6"/>
    <w:rsid w:val="001F7CA1"/>
    <w:rsid w:val="00200567"/>
    <w:rsid w:val="002005CE"/>
    <w:rsid w:val="00200685"/>
    <w:rsid w:val="00200861"/>
    <w:rsid w:val="002008E9"/>
    <w:rsid w:val="00200B51"/>
    <w:rsid w:val="002011EF"/>
    <w:rsid w:val="00201484"/>
    <w:rsid w:val="002014D4"/>
    <w:rsid w:val="00201552"/>
    <w:rsid w:val="0020157D"/>
    <w:rsid w:val="002015A0"/>
    <w:rsid w:val="00201AA0"/>
    <w:rsid w:val="00201CF8"/>
    <w:rsid w:val="00201FD3"/>
    <w:rsid w:val="00202491"/>
    <w:rsid w:val="0020260B"/>
    <w:rsid w:val="00202B12"/>
    <w:rsid w:val="00202E26"/>
    <w:rsid w:val="00202E9D"/>
    <w:rsid w:val="00202F8B"/>
    <w:rsid w:val="00203012"/>
    <w:rsid w:val="00203A1C"/>
    <w:rsid w:val="00203B9F"/>
    <w:rsid w:val="00203D30"/>
    <w:rsid w:val="00203E44"/>
    <w:rsid w:val="00204E6B"/>
    <w:rsid w:val="00204E7A"/>
    <w:rsid w:val="00204EA3"/>
    <w:rsid w:val="0020518E"/>
    <w:rsid w:val="00206519"/>
    <w:rsid w:val="0020690E"/>
    <w:rsid w:val="00206CB0"/>
    <w:rsid w:val="00206DEC"/>
    <w:rsid w:val="00206FFD"/>
    <w:rsid w:val="00207168"/>
    <w:rsid w:val="00207395"/>
    <w:rsid w:val="00207454"/>
    <w:rsid w:val="002079A8"/>
    <w:rsid w:val="00210463"/>
    <w:rsid w:val="00211165"/>
    <w:rsid w:val="0021139F"/>
    <w:rsid w:val="002115C2"/>
    <w:rsid w:val="002115CB"/>
    <w:rsid w:val="002115E0"/>
    <w:rsid w:val="002116F0"/>
    <w:rsid w:val="00212214"/>
    <w:rsid w:val="002124B9"/>
    <w:rsid w:val="0021287D"/>
    <w:rsid w:val="00212CF9"/>
    <w:rsid w:val="00212DDA"/>
    <w:rsid w:val="0021327E"/>
    <w:rsid w:val="0021345E"/>
    <w:rsid w:val="002134EA"/>
    <w:rsid w:val="002135AD"/>
    <w:rsid w:val="00213837"/>
    <w:rsid w:val="002139D2"/>
    <w:rsid w:val="00213B00"/>
    <w:rsid w:val="00213C1F"/>
    <w:rsid w:val="00214052"/>
    <w:rsid w:val="002140E9"/>
    <w:rsid w:val="00214177"/>
    <w:rsid w:val="002141F0"/>
    <w:rsid w:val="00214863"/>
    <w:rsid w:val="00214C30"/>
    <w:rsid w:val="00215113"/>
    <w:rsid w:val="002158F7"/>
    <w:rsid w:val="00215947"/>
    <w:rsid w:val="00215A71"/>
    <w:rsid w:val="00216313"/>
    <w:rsid w:val="00216365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6DD"/>
    <w:rsid w:val="00220F09"/>
    <w:rsid w:val="00220F81"/>
    <w:rsid w:val="00220FDE"/>
    <w:rsid w:val="0022127F"/>
    <w:rsid w:val="0022159F"/>
    <w:rsid w:val="00221C3F"/>
    <w:rsid w:val="00221C45"/>
    <w:rsid w:val="00221EB8"/>
    <w:rsid w:val="00221ECC"/>
    <w:rsid w:val="00221F0A"/>
    <w:rsid w:val="00221F0C"/>
    <w:rsid w:val="00222360"/>
    <w:rsid w:val="002223E2"/>
    <w:rsid w:val="00222558"/>
    <w:rsid w:val="00222634"/>
    <w:rsid w:val="00222793"/>
    <w:rsid w:val="00222AB6"/>
    <w:rsid w:val="00223495"/>
    <w:rsid w:val="00223650"/>
    <w:rsid w:val="002238C4"/>
    <w:rsid w:val="0022392A"/>
    <w:rsid w:val="00223933"/>
    <w:rsid w:val="002239D8"/>
    <w:rsid w:val="00223AEC"/>
    <w:rsid w:val="00223CD5"/>
    <w:rsid w:val="002249DE"/>
    <w:rsid w:val="00224BB2"/>
    <w:rsid w:val="00224D67"/>
    <w:rsid w:val="002254D7"/>
    <w:rsid w:val="00225627"/>
    <w:rsid w:val="002256F3"/>
    <w:rsid w:val="00225D4D"/>
    <w:rsid w:val="002264FF"/>
    <w:rsid w:val="002265D8"/>
    <w:rsid w:val="002269D4"/>
    <w:rsid w:val="00226C7A"/>
    <w:rsid w:val="00226F9A"/>
    <w:rsid w:val="00227207"/>
    <w:rsid w:val="00227333"/>
    <w:rsid w:val="0022736F"/>
    <w:rsid w:val="00227950"/>
    <w:rsid w:val="00227969"/>
    <w:rsid w:val="00227E99"/>
    <w:rsid w:val="00230246"/>
    <w:rsid w:val="00230CC8"/>
    <w:rsid w:val="00230FE6"/>
    <w:rsid w:val="0023112B"/>
    <w:rsid w:val="00231565"/>
    <w:rsid w:val="00231A7F"/>
    <w:rsid w:val="00231C4B"/>
    <w:rsid w:val="00231EE0"/>
    <w:rsid w:val="0023200A"/>
    <w:rsid w:val="002321A2"/>
    <w:rsid w:val="002321AA"/>
    <w:rsid w:val="002327EF"/>
    <w:rsid w:val="00232A65"/>
    <w:rsid w:val="00232F4A"/>
    <w:rsid w:val="002335BC"/>
    <w:rsid w:val="002338AE"/>
    <w:rsid w:val="00233936"/>
    <w:rsid w:val="00233F08"/>
    <w:rsid w:val="00234014"/>
    <w:rsid w:val="0023412E"/>
    <w:rsid w:val="002346FD"/>
    <w:rsid w:val="00234B12"/>
    <w:rsid w:val="00235055"/>
    <w:rsid w:val="0023505F"/>
    <w:rsid w:val="002351BD"/>
    <w:rsid w:val="0023559E"/>
    <w:rsid w:val="002359D4"/>
    <w:rsid w:val="00235C5B"/>
    <w:rsid w:val="00235CE0"/>
    <w:rsid w:val="00236096"/>
    <w:rsid w:val="00236EFF"/>
    <w:rsid w:val="00236F74"/>
    <w:rsid w:val="00237122"/>
    <w:rsid w:val="00237317"/>
    <w:rsid w:val="00237580"/>
    <w:rsid w:val="00237DA6"/>
    <w:rsid w:val="00237EF0"/>
    <w:rsid w:val="002403EE"/>
    <w:rsid w:val="0024061A"/>
    <w:rsid w:val="00240B99"/>
    <w:rsid w:val="00240E83"/>
    <w:rsid w:val="00240FB9"/>
    <w:rsid w:val="002413FE"/>
    <w:rsid w:val="0024154A"/>
    <w:rsid w:val="00241923"/>
    <w:rsid w:val="00241BE6"/>
    <w:rsid w:val="00241C5A"/>
    <w:rsid w:val="00241DDA"/>
    <w:rsid w:val="00241F55"/>
    <w:rsid w:val="00241F6E"/>
    <w:rsid w:val="00242375"/>
    <w:rsid w:val="002423E1"/>
    <w:rsid w:val="002424EE"/>
    <w:rsid w:val="00242804"/>
    <w:rsid w:val="00242AF0"/>
    <w:rsid w:val="00242C9A"/>
    <w:rsid w:val="00242F54"/>
    <w:rsid w:val="00243491"/>
    <w:rsid w:val="0024351C"/>
    <w:rsid w:val="00243648"/>
    <w:rsid w:val="00243658"/>
    <w:rsid w:val="00243C61"/>
    <w:rsid w:val="002442ED"/>
    <w:rsid w:val="002443B7"/>
    <w:rsid w:val="002447E4"/>
    <w:rsid w:val="00245271"/>
    <w:rsid w:val="00245379"/>
    <w:rsid w:val="00245AA3"/>
    <w:rsid w:val="002464FD"/>
    <w:rsid w:val="002469A7"/>
    <w:rsid w:val="00246C27"/>
    <w:rsid w:val="00246C64"/>
    <w:rsid w:val="002470E8"/>
    <w:rsid w:val="002473DE"/>
    <w:rsid w:val="00247E7D"/>
    <w:rsid w:val="002501FA"/>
    <w:rsid w:val="00250290"/>
    <w:rsid w:val="00250423"/>
    <w:rsid w:val="00250B66"/>
    <w:rsid w:val="0025105F"/>
    <w:rsid w:val="002510A9"/>
    <w:rsid w:val="0025142D"/>
    <w:rsid w:val="0025164D"/>
    <w:rsid w:val="0025166C"/>
    <w:rsid w:val="00251BB8"/>
    <w:rsid w:val="00251BEC"/>
    <w:rsid w:val="00251F58"/>
    <w:rsid w:val="002523F3"/>
    <w:rsid w:val="00252647"/>
    <w:rsid w:val="00252835"/>
    <w:rsid w:val="00252A5D"/>
    <w:rsid w:val="00253264"/>
    <w:rsid w:val="0025326E"/>
    <w:rsid w:val="0025386D"/>
    <w:rsid w:val="002538E4"/>
    <w:rsid w:val="002539C6"/>
    <w:rsid w:val="00253ECD"/>
    <w:rsid w:val="00253F22"/>
    <w:rsid w:val="0025422D"/>
    <w:rsid w:val="002542A4"/>
    <w:rsid w:val="002543A0"/>
    <w:rsid w:val="00254490"/>
    <w:rsid w:val="002544AB"/>
    <w:rsid w:val="00254E70"/>
    <w:rsid w:val="00254FD9"/>
    <w:rsid w:val="00255041"/>
    <w:rsid w:val="002551EF"/>
    <w:rsid w:val="00255332"/>
    <w:rsid w:val="00255666"/>
    <w:rsid w:val="0025591B"/>
    <w:rsid w:val="00255C1A"/>
    <w:rsid w:val="00255C3F"/>
    <w:rsid w:val="00255CEE"/>
    <w:rsid w:val="00256033"/>
    <w:rsid w:val="0025646A"/>
    <w:rsid w:val="00256729"/>
    <w:rsid w:val="0025694E"/>
    <w:rsid w:val="00256BBE"/>
    <w:rsid w:val="00256CA6"/>
    <w:rsid w:val="002571B5"/>
    <w:rsid w:val="002573B5"/>
    <w:rsid w:val="002576D5"/>
    <w:rsid w:val="002578CE"/>
    <w:rsid w:val="00260034"/>
    <w:rsid w:val="002600EF"/>
    <w:rsid w:val="002603B1"/>
    <w:rsid w:val="002606C2"/>
    <w:rsid w:val="0026085C"/>
    <w:rsid w:val="002608C3"/>
    <w:rsid w:val="00260911"/>
    <w:rsid w:val="0026092F"/>
    <w:rsid w:val="00260F18"/>
    <w:rsid w:val="00261CA8"/>
    <w:rsid w:val="00261E9B"/>
    <w:rsid w:val="002622FF"/>
    <w:rsid w:val="00262497"/>
    <w:rsid w:val="002626C0"/>
    <w:rsid w:val="00262AFD"/>
    <w:rsid w:val="00262F1A"/>
    <w:rsid w:val="00263041"/>
    <w:rsid w:val="00263417"/>
    <w:rsid w:val="00263FD0"/>
    <w:rsid w:val="00264106"/>
    <w:rsid w:val="00264142"/>
    <w:rsid w:val="00264686"/>
    <w:rsid w:val="002646D4"/>
    <w:rsid w:val="002648A8"/>
    <w:rsid w:val="002649E5"/>
    <w:rsid w:val="00264D2E"/>
    <w:rsid w:val="0026521A"/>
    <w:rsid w:val="00265382"/>
    <w:rsid w:val="00265F36"/>
    <w:rsid w:val="00265F65"/>
    <w:rsid w:val="00265FA1"/>
    <w:rsid w:val="002662D6"/>
    <w:rsid w:val="00266557"/>
    <w:rsid w:val="002665F4"/>
    <w:rsid w:val="00266610"/>
    <w:rsid w:val="0026680E"/>
    <w:rsid w:val="00266A60"/>
    <w:rsid w:val="00266CF3"/>
    <w:rsid w:val="00267877"/>
    <w:rsid w:val="00267B76"/>
    <w:rsid w:val="002701B3"/>
    <w:rsid w:val="00270429"/>
    <w:rsid w:val="00270AD5"/>
    <w:rsid w:val="00270C49"/>
    <w:rsid w:val="00270F60"/>
    <w:rsid w:val="0027107E"/>
    <w:rsid w:val="00271216"/>
    <w:rsid w:val="00271F3A"/>
    <w:rsid w:val="00272031"/>
    <w:rsid w:val="0027215C"/>
    <w:rsid w:val="00272342"/>
    <w:rsid w:val="00272561"/>
    <w:rsid w:val="00272C03"/>
    <w:rsid w:val="00272D23"/>
    <w:rsid w:val="00272FC2"/>
    <w:rsid w:val="002734AC"/>
    <w:rsid w:val="0027358C"/>
    <w:rsid w:val="0027366A"/>
    <w:rsid w:val="0027370B"/>
    <w:rsid w:val="0027389A"/>
    <w:rsid w:val="00273C7F"/>
    <w:rsid w:val="00274B49"/>
    <w:rsid w:val="00274D58"/>
    <w:rsid w:val="002759A8"/>
    <w:rsid w:val="00275B69"/>
    <w:rsid w:val="00275D10"/>
    <w:rsid w:val="00275E19"/>
    <w:rsid w:val="00276171"/>
    <w:rsid w:val="00276423"/>
    <w:rsid w:val="00276F0F"/>
    <w:rsid w:val="0027701F"/>
    <w:rsid w:val="0027703D"/>
    <w:rsid w:val="002773C2"/>
    <w:rsid w:val="0027745D"/>
    <w:rsid w:val="002775DC"/>
    <w:rsid w:val="0028029D"/>
    <w:rsid w:val="0028033A"/>
    <w:rsid w:val="002803F6"/>
    <w:rsid w:val="002807E8"/>
    <w:rsid w:val="00280B2C"/>
    <w:rsid w:val="00280FFC"/>
    <w:rsid w:val="002811B8"/>
    <w:rsid w:val="00282600"/>
    <w:rsid w:val="00282DBD"/>
    <w:rsid w:val="00283130"/>
    <w:rsid w:val="00283250"/>
    <w:rsid w:val="00283275"/>
    <w:rsid w:val="0028327B"/>
    <w:rsid w:val="002835CD"/>
    <w:rsid w:val="002835F6"/>
    <w:rsid w:val="00284E05"/>
    <w:rsid w:val="00284FE0"/>
    <w:rsid w:val="00285442"/>
    <w:rsid w:val="00285477"/>
    <w:rsid w:val="00285844"/>
    <w:rsid w:val="00285F56"/>
    <w:rsid w:val="002865F4"/>
    <w:rsid w:val="00286617"/>
    <w:rsid w:val="00286671"/>
    <w:rsid w:val="00286E24"/>
    <w:rsid w:val="0028799B"/>
    <w:rsid w:val="00287B8E"/>
    <w:rsid w:val="00287BD2"/>
    <w:rsid w:val="00287CB6"/>
    <w:rsid w:val="00287FD5"/>
    <w:rsid w:val="002900A6"/>
    <w:rsid w:val="002900E7"/>
    <w:rsid w:val="002904B9"/>
    <w:rsid w:val="002907CC"/>
    <w:rsid w:val="002916B3"/>
    <w:rsid w:val="002917D4"/>
    <w:rsid w:val="002917DD"/>
    <w:rsid w:val="0029199E"/>
    <w:rsid w:val="00291A03"/>
    <w:rsid w:val="00291D68"/>
    <w:rsid w:val="00291FC2"/>
    <w:rsid w:val="0029204D"/>
    <w:rsid w:val="00292322"/>
    <w:rsid w:val="002925F7"/>
    <w:rsid w:val="00292E76"/>
    <w:rsid w:val="00293041"/>
    <w:rsid w:val="002932B6"/>
    <w:rsid w:val="002935F9"/>
    <w:rsid w:val="00293609"/>
    <w:rsid w:val="00293648"/>
    <w:rsid w:val="002937EA"/>
    <w:rsid w:val="00293BE2"/>
    <w:rsid w:val="00293D22"/>
    <w:rsid w:val="00294672"/>
    <w:rsid w:val="002947C1"/>
    <w:rsid w:val="00294858"/>
    <w:rsid w:val="0029489D"/>
    <w:rsid w:val="00294959"/>
    <w:rsid w:val="00294AC5"/>
    <w:rsid w:val="00294B93"/>
    <w:rsid w:val="00294C8E"/>
    <w:rsid w:val="00294D99"/>
    <w:rsid w:val="00294DE9"/>
    <w:rsid w:val="00294F97"/>
    <w:rsid w:val="00295499"/>
    <w:rsid w:val="0029563C"/>
    <w:rsid w:val="002956D5"/>
    <w:rsid w:val="00295EA9"/>
    <w:rsid w:val="00295FF9"/>
    <w:rsid w:val="00296054"/>
    <w:rsid w:val="0029640F"/>
    <w:rsid w:val="0029672F"/>
    <w:rsid w:val="002968DE"/>
    <w:rsid w:val="00296A92"/>
    <w:rsid w:val="00297051"/>
    <w:rsid w:val="002975B1"/>
    <w:rsid w:val="002A03CB"/>
    <w:rsid w:val="002A03F0"/>
    <w:rsid w:val="002A09C2"/>
    <w:rsid w:val="002A11D5"/>
    <w:rsid w:val="002A1252"/>
    <w:rsid w:val="002A13CA"/>
    <w:rsid w:val="002A1922"/>
    <w:rsid w:val="002A1F87"/>
    <w:rsid w:val="002A27D5"/>
    <w:rsid w:val="002A28E1"/>
    <w:rsid w:val="002A2D02"/>
    <w:rsid w:val="002A2D24"/>
    <w:rsid w:val="002A2DBB"/>
    <w:rsid w:val="002A2F63"/>
    <w:rsid w:val="002A370B"/>
    <w:rsid w:val="002A37CB"/>
    <w:rsid w:val="002A443C"/>
    <w:rsid w:val="002A447F"/>
    <w:rsid w:val="002A495F"/>
    <w:rsid w:val="002A4B3E"/>
    <w:rsid w:val="002A4C02"/>
    <w:rsid w:val="002A52A8"/>
    <w:rsid w:val="002A6302"/>
    <w:rsid w:val="002A644B"/>
    <w:rsid w:val="002A689B"/>
    <w:rsid w:val="002A6930"/>
    <w:rsid w:val="002A6C0B"/>
    <w:rsid w:val="002A7119"/>
    <w:rsid w:val="002A7603"/>
    <w:rsid w:val="002A78B6"/>
    <w:rsid w:val="002A7BA5"/>
    <w:rsid w:val="002A7D0F"/>
    <w:rsid w:val="002A7D8F"/>
    <w:rsid w:val="002A7E5D"/>
    <w:rsid w:val="002A7FE4"/>
    <w:rsid w:val="002B01A8"/>
    <w:rsid w:val="002B13A8"/>
    <w:rsid w:val="002B15CA"/>
    <w:rsid w:val="002B1773"/>
    <w:rsid w:val="002B1A76"/>
    <w:rsid w:val="002B1CBF"/>
    <w:rsid w:val="002B1FC3"/>
    <w:rsid w:val="002B22F9"/>
    <w:rsid w:val="002B238F"/>
    <w:rsid w:val="002B243E"/>
    <w:rsid w:val="002B245C"/>
    <w:rsid w:val="002B2A54"/>
    <w:rsid w:val="002B2E0A"/>
    <w:rsid w:val="002B351C"/>
    <w:rsid w:val="002B35E0"/>
    <w:rsid w:val="002B361E"/>
    <w:rsid w:val="002B3735"/>
    <w:rsid w:val="002B3B74"/>
    <w:rsid w:val="002B3CF6"/>
    <w:rsid w:val="002B3EC7"/>
    <w:rsid w:val="002B3FF7"/>
    <w:rsid w:val="002B3FF8"/>
    <w:rsid w:val="002B41AE"/>
    <w:rsid w:val="002B44D6"/>
    <w:rsid w:val="002B4F5D"/>
    <w:rsid w:val="002B55C6"/>
    <w:rsid w:val="002B5715"/>
    <w:rsid w:val="002B57A1"/>
    <w:rsid w:val="002B5B13"/>
    <w:rsid w:val="002B5B7D"/>
    <w:rsid w:val="002B5DA6"/>
    <w:rsid w:val="002B6159"/>
    <w:rsid w:val="002B61BE"/>
    <w:rsid w:val="002B64A4"/>
    <w:rsid w:val="002B6C65"/>
    <w:rsid w:val="002B7001"/>
    <w:rsid w:val="002B71F8"/>
    <w:rsid w:val="002B749D"/>
    <w:rsid w:val="002B750B"/>
    <w:rsid w:val="002B75DA"/>
    <w:rsid w:val="002B7981"/>
    <w:rsid w:val="002B7CE2"/>
    <w:rsid w:val="002C03D9"/>
    <w:rsid w:val="002C08A2"/>
    <w:rsid w:val="002C0EED"/>
    <w:rsid w:val="002C155B"/>
    <w:rsid w:val="002C17F3"/>
    <w:rsid w:val="002C22BA"/>
    <w:rsid w:val="002C23D0"/>
    <w:rsid w:val="002C25C9"/>
    <w:rsid w:val="002C26CC"/>
    <w:rsid w:val="002C284C"/>
    <w:rsid w:val="002C4417"/>
    <w:rsid w:val="002C4AF6"/>
    <w:rsid w:val="002C519B"/>
    <w:rsid w:val="002C532F"/>
    <w:rsid w:val="002C57C6"/>
    <w:rsid w:val="002C60A7"/>
    <w:rsid w:val="002C633E"/>
    <w:rsid w:val="002C7217"/>
    <w:rsid w:val="002C7739"/>
    <w:rsid w:val="002C7D58"/>
    <w:rsid w:val="002C7FD9"/>
    <w:rsid w:val="002D0113"/>
    <w:rsid w:val="002D03EF"/>
    <w:rsid w:val="002D051D"/>
    <w:rsid w:val="002D0541"/>
    <w:rsid w:val="002D07E9"/>
    <w:rsid w:val="002D0958"/>
    <w:rsid w:val="002D0E8D"/>
    <w:rsid w:val="002D1083"/>
    <w:rsid w:val="002D16AB"/>
    <w:rsid w:val="002D1712"/>
    <w:rsid w:val="002D18B5"/>
    <w:rsid w:val="002D281B"/>
    <w:rsid w:val="002D2979"/>
    <w:rsid w:val="002D304C"/>
    <w:rsid w:val="002D3165"/>
    <w:rsid w:val="002D3364"/>
    <w:rsid w:val="002D369B"/>
    <w:rsid w:val="002D3940"/>
    <w:rsid w:val="002D3FB2"/>
    <w:rsid w:val="002D426C"/>
    <w:rsid w:val="002D456F"/>
    <w:rsid w:val="002D45A1"/>
    <w:rsid w:val="002D4A98"/>
    <w:rsid w:val="002D4F1F"/>
    <w:rsid w:val="002D4F60"/>
    <w:rsid w:val="002D4F70"/>
    <w:rsid w:val="002D53F4"/>
    <w:rsid w:val="002D54CF"/>
    <w:rsid w:val="002D55E7"/>
    <w:rsid w:val="002D5678"/>
    <w:rsid w:val="002D56BF"/>
    <w:rsid w:val="002D5BE0"/>
    <w:rsid w:val="002D5DEB"/>
    <w:rsid w:val="002D60EF"/>
    <w:rsid w:val="002D65D8"/>
    <w:rsid w:val="002D68C2"/>
    <w:rsid w:val="002D68ED"/>
    <w:rsid w:val="002D6D42"/>
    <w:rsid w:val="002D7044"/>
    <w:rsid w:val="002D7384"/>
    <w:rsid w:val="002D74C4"/>
    <w:rsid w:val="002D7FA1"/>
    <w:rsid w:val="002E00A6"/>
    <w:rsid w:val="002E0128"/>
    <w:rsid w:val="002E02A1"/>
    <w:rsid w:val="002E07B3"/>
    <w:rsid w:val="002E087C"/>
    <w:rsid w:val="002E101D"/>
    <w:rsid w:val="002E1088"/>
    <w:rsid w:val="002E10A1"/>
    <w:rsid w:val="002E10CC"/>
    <w:rsid w:val="002E10F4"/>
    <w:rsid w:val="002E1150"/>
    <w:rsid w:val="002E139F"/>
    <w:rsid w:val="002E15C5"/>
    <w:rsid w:val="002E22BF"/>
    <w:rsid w:val="002E2783"/>
    <w:rsid w:val="002E296B"/>
    <w:rsid w:val="002E2AD3"/>
    <w:rsid w:val="002E2C49"/>
    <w:rsid w:val="002E3B80"/>
    <w:rsid w:val="002E3C5F"/>
    <w:rsid w:val="002E3FC1"/>
    <w:rsid w:val="002E43FC"/>
    <w:rsid w:val="002E4442"/>
    <w:rsid w:val="002E454A"/>
    <w:rsid w:val="002E4C88"/>
    <w:rsid w:val="002E4D02"/>
    <w:rsid w:val="002E50A6"/>
    <w:rsid w:val="002E522D"/>
    <w:rsid w:val="002E530B"/>
    <w:rsid w:val="002E5D6C"/>
    <w:rsid w:val="002E6263"/>
    <w:rsid w:val="002E62D3"/>
    <w:rsid w:val="002E654A"/>
    <w:rsid w:val="002E6584"/>
    <w:rsid w:val="002E6591"/>
    <w:rsid w:val="002E69EB"/>
    <w:rsid w:val="002E6C5F"/>
    <w:rsid w:val="002E6CAB"/>
    <w:rsid w:val="002E6F62"/>
    <w:rsid w:val="002E729E"/>
    <w:rsid w:val="002E7D2E"/>
    <w:rsid w:val="002F03D8"/>
    <w:rsid w:val="002F0F2C"/>
    <w:rsid w:val="002F141F"/>
    <w:rsid w:val="002F182A"/>
    <w:rsid w:val="002F1907"/>
    <w:rsid w:val="002F1A0B"/>
    <w:rsid w:val="002F1CBD"/>
    <w:rsid w:val="002F1CCE"/>
    <w:rsid w:val="002F22BB"/>
    <w:rsid w:val="002F33BD"/>
    <w:rsid w:val="002F373D"/>
    <w:rsid w:val="002F3D65"/>
    <w:rsid w:val="002F3F31"/>
    <w:rsid w:val="002F48A4"/>
    <w:rsid w:val="002F4B48"/>
    <w:rsid w:val="002F516A"/>
    <w:rsid w:val="002F573C"/>
    <w:rsid w:val="002F5D23"/>
    <w:rsid w:val="002F5D3B"/>
    <w:rsid w:val="002F6148"/>
    <w:rsid w:val="002F61F8"/>
    <w:rsid w:val="002F626F"/>
    <w:rsid w:val="002F6376"/>
    <w:rsid w:val="002F664E"/>
    <w:rsid w:val="002F665E"/>
    <w:rsid w:val="002F675E"/>
    <w:rsid w:val="002F6A3A"/>
    <w:rsid w:val="002F6B1D"/>
    <w:rsid w:val="002F6F5B"/>
    <w:rsid w:val="002F6FC6"/>
    <w:rsid w:val="002F7041"/>
    <w:rsid w:val="002F7170"/>
    <w:rsid w:val="002F7213"/>
    <w:rsid w:val="002F73CA"/>
    <w:rsid w:val="002F76F6"/>
    <w:rsid w:val="002F7E78"/>
    <w:rsid w:val="002F7EA5"/>
    <w:rsid w:val="00300750"/>
    <w:rsid w:val="0030077F"/>
    <w:rsid w:val="00300904"/>
    <w:rsid w:val="00301C87"/>
    <w:rsid w:val="0030205F"/>
    <w:rsid w:val="0030209C"/>
    <w:rsid w:val="00302130"/>
    <w:rsid w:val="003021AC"/>
    <w:rsid w:val="00302806"/>
    <w:rsid w:val="00302E85"/>
    <w:rsid w:val="00302EE6"/>
    <w:rsid w:val="003034E8"/>
    <w:rsid w:val="003035D9"/>
    <w:rsid w:val="00303D44"/>
    <w:rsid w:val="00303DFD"/>
    <w:rsid w:val="003040BC"/>
    <w:rsid w:val="0030490B"/>
    <w:rsid w:val="00304997"/>
    <w:rsid w:val="00304C71"/>
    <w:rsid w:val="00304D2A"/>
    <w:rsid w:val="00304D39"/>
    <w:rsid w:val="003055F1"/>
    <w:rsid w:val="00305B63"/>
    <w:rsid w:val="00305BE8"/>
    <w:rsid w:val="0030636F"/>
    <w:rsid w:val="0030698E"/>
    <w:rsid w:val="00306DA0"/>
    <w:rsid w:val="00306E3D"/>
    <w:rsid w:val="00307352"/>
    <w:rsid w:val="003075E8"/>
    <w:rsid w:val="00307BC3"/>
    <w:rsid w:val="00307C65"/>
    <w:rsid w:val="00310895"/>
    <w:rsid w:val="0031089B"/>
    <w:rsid w:val="00310BAA"/>
    <w:rsid w:val="00310CC6"/>
    <w:rsid w:val="0031116E"/>
    <w:rsid w:val="00311976"/>
    <w:rsid w:val="00311F22"/>
    <w:rsid w:val="00312D54"/>
    <w:rsid w:val="00313335"/>
    <w:rsid w:val="00313761"/>
    <w:rsid w:val="0031383A"/>
    <w:rsid w:val="0031399E"/>
    <w:rsid w:val="00313BE7"/>
    <w:rsid w:val="00314048"/>
    <w:rsid w:val="00314088"/>
    <w:rsid w:val="003140CB"/>
    <w:rsid w:val="003143BE"/>
    <w:rsid w:val="00314A06"/>
    <w:rsid w:val="00314B8A"/>
    <w:rsid w:val="003153D5"/>
    <w:rsid w:val="003161E3"/>
    <w:rsid w:val="003166A7"/>
    <w:rsid w:val="00316A40"/>
    <w:rsid w:val="00316DC3"/>
    <w:rsid w:val="003177CF"/>
    <w:rsid w:val="00317C3A"/>
    <w:rsid w:val="00317D07"/>
    <w:rsid w:val="00317E7E"/>
    <w:rsid w:val="00317E91"/>
    <w:rsid w:val="0032007E"/>
    <w:rsid w:val="0032044C"/>
    <w:rsid w:val="003204C4"/>
    <w:rsid w:val="00320792"/>
    <w:rsid w:val="0032083B"/>
    <w:rsid w:val="003209F0"/>
    <w:rsid w:val="00321066"/>
    <w:rsid w:val="00321924"/>
    <w:rsid w:val="0032243F"/>
    <w:rsid w:val="00322774"/>
    <w:rsid w:val="0032287A"/>
    <w:rsid w:val="003230CE"/>
    <w:rsid w:val="0032361C"/>
    <w:rsid w:val="0032375A"/>
    <w:rsid w:val="00324055"/>
    <w:rsid w:val="003245D6"/>
    <w:rsid w:val="00324B0E"/>
    <w:rsid w:val="0032529C"/>
    <w:rsid w:val="00325C89"/>
    <w:rsid w:val="00325E5E"/>
    <w:rsid w:val="00325ED6"/>
    <w:rsid w:val="00325FA9"/>
    <w:rsid w:val="00326130"/>
    <w:rsid w:val="0032632A"/>
    <w:rsid w:val="00326361"/>
    <w:rsid w:val="003267BF"/>
    <w:rsid w:val="00326801"/>
    <w:rsid w:val="00326D2B"/>
    <w:rsid w:val="00327557"/>
    <w:rsid w:val="00327892"/>
    <w:rsid w:val="00330186"/>
    <w:rsid w:val="00330786"/>
    <w:rsid w:val="00330856"/>
    <w:rsid w:val="0033085C"/>
    <w:rsid w:val="00331012"/>
    <w:rsid w:val="00331205"/>
    <w:rsid w:val="003315BE"/>
    <w:rsid w:val="00331A6F"/>
    <w:rsid w:val="00332502"/>
    <w:rsid w:val="00332648"/>
    <w:rsid w:val="0033276F"/>
    <w:rsid w:val="0033280B"/>
    <w:rsid w:val="00332962"/>
    <w:rsid w:val="00332D2E"/>
    <w:rsid w:val="00333482"/>
    <w:rsid w:val="003336D7"/>
    <w:rsid w:val="00333CEF"/>
    <w:rsid w:val="00333E34"/>
    <w:rsid w:val="00334526"/>
    <w:rsid w:val="00334D3A"/>
    <w:rsid w:val="003355DB"/>
    <w:rsid w:val="003367A9"/>
    <w:rsid w:val="00336A5E"/>
    <w:rsid w:val="00336BA7"/>
    <w:rsid w:val="00336DC7"/>
    <w:rsid w:val="0033781D"/>
    <w:rsid w:val="00340488"/>
    <w:rsid w:val="003405C6"/>
    <w:rsid w:val="00340952"/>
    <w:rsid w:val="00340AD1"/>
    <w:rsid w:val="00340B12"/>
    <w:rsid w:val="003414C0"/>
    <w:rsid w:val="0034156A"/>
    <w:rsid w:val="0034224C"/>
    <w:rsid w:val="00342477"/>
    <w:rsid w:val="0034250B"/>
    <w:rsid w:val="003425E9"/>
    <w:rsid w:val="00342B45"/>
    <w:rsid w:val="00342C77"/>
    <w:rsid w:val="00343324"/>
    <w:rsid w:val="003435CE"/>
    <w:rsid w:val="003435E9"/>
    <w:rsid w:val="00344210"/>
    <w:rsid w:val="003449E6"/>
    <w:rsid w:val="00344A3E"/>
    <w:rsid w:val="00344E37"/>
    <w:rsid w:val="0034504C"/>
    <w:rsid w:val="00345374"/>
    <w:rsid w:val="0034576D"/>
    <w:rsid w:val="00345D2B"/>
    <w:rsid w:val="00345FDC"/>
    <w:rsid w:val="00346051"/>
    <w:rsid w:val="003463C0"/>
    <w:rsid w:val="00346812"/>
    <w:rsid w:val="003468CF"/>
    <w:rsid w:val="00346CD7"/>
    <w:rsid w:val="003470F8"/>
    <w:rsid w:val="003475AD"/>
    <w:rsid w:val="00347A5E"/>
    <w:rsid w:val="003501A3"/>
    <w:rsid w:val="003501E1"/>
    <w:rsid w:val="003503BC"/>
    <w:rsid w:val="00350981"/>
    <w:rsid w:val="00350BC4"/>
    <w:rsid w:val="00351089"/>
    <w:rsid w:val="0035123D"/>
    <w:rsid w:val="0035173D"/>
    <w:rsid w:val="00351862"/>
    <w:rsid w:val="0035226E"/>
    <w:rsid w:val="00352377"/>
    <w:rsid w:val="003526C6"/>
    <w:rsid w:val="0035281F"/>
    <w:rsid w:val="003528AA"/>
    <w:rsid w:val="00353025"/>
    <w:rsid w:val="00353BDC"/>
    <w:rsid w:val="00353EE4"/>
    <w:rsid w:val="00354205"/>
    <w:rsid w:val="00354621"/>
    <w:rsid w:val="003547D7"/>
    <w:rsid w:val="003549F5"/>
    <w:rsid w:val="00354A33"/>
    <w:rsid w:val="00354FD5"/>
    <w:rsid w:val="0035585D"/>
    <w:rsid w:val="00355CA1"/>
    <w:rsid w:val="003563A6"/>
    <w:rsid w:val="00356539"/>
    <w:rsid w:val="0035669E"/>
    <w:rsid w:val="00356B9C"/>
    <w:rsid w:val="00357151"/>
    <w:rsid w:val="003573DD"/>
    <w:rsid w:val="003574C6"/>
    <w:rsid w:val="00357553"/>
    <w:rsid w:val="0036011A"/>
    <w:rsid w:val="00360161"/>
    <w:rsid w:val="003610A2"/>
    <w:rsid w:val="00361401"/>
    <w:rsid w:val="003614E0"/>
    <w:rsid w:val="00361530"/>
    <w:rsid w:val="00361B11"/>
    <w:rsid w:val="00361BA2"/>
    <w:rsid w:val="00362289"/>
    <w:rsid w:val="003627C3"/>
    <w:rsid w:val="00362A1B"/>
    <w:rsid w:val="00362A74"/>
    <w:rsid w:val="00362D09"/>
    <w:rsid w:val="00362E09"/>
    <w:rsid w:val="00362E0F"/>
    <w:rsid w:val="00362E50"/>
    <w:rsid w:val="00362F8D"/>
    <w:rsid w:val="0036329E"/>
    <w:rsid w:val="00363C35"/>
    <w:rsid w:val="00364225"/>
    <w:rsid w:val="003642E0"/>
    <w:rsid w:val="00364A19"/>
    <w:rsid w:val="00364BBF"/>
    <w:rsid w:val="00364ED1"/>
    <w:rsid w:val="003651FC"/>
    <w:rsid w:val="00365305"/>
    <w:rsid w:val="003657EC"/>
    <w:rsid w:val="00365C7A"/>
    <w:rsid w:val="00365C86"/>
    <w:rsid w:val="00365F41"/>
    <w:rsid w:val="00366510"/>
    <w:rsid w:val="00366622"/>
    <w:rsid w:val="00366A49"/>
    <w:rsid w:val="00366D94"/>
    <w:rsid w:val="00367628"/>
    <w:rsid w:val="003676C6"/>
    <w:rsid w:val="0036784A"/>
    <w:rsid w:val="00367877"/>
    <w:rsid w:val="003679C8"/>
    <w:rsid w:val="00367E0E"/>
    <w:rsid w:val="00367E33"/>
    <w:rsid w:val="00367E9C"/>
    <w:rsid w:val="003702BE"/>
    <w:rsid w:val="0037050B"/>
    <w:rsid w:val="00370CD5"/>
    <w:rsid w:val="00371225"/>
    <w:rsid w:val="00371360"/>
    <w:rsid w:val="00371AC8"/>
    <w:rsid w:val="00371BBF"/>
    <w:rsid w:val="00371C96"/>
    <w:rsid w:val="0037242C"/>
    <w:rsid w:val="0037248A"/>
    <w:rsid w:val="00372A4F"/>
    <w:rsid w:val="00372AAC"/>
    <w:rsid w:val="0037311D"/>
    <w:rsid w:val="00373258"/>
    <w:rsid w:val="0037352F"/>
    <w:rsid w:val="0037354E"/>
    <w:rsid w:val="00373AD9"/>
    <w:rsid w:val="00373BAD"/>
    <w:rsid w:val="00373ED9"/>
    <w:rsid w:val="003743F7"/>
    <w:rsid w:val="003744FD"/>
    <w:rsid w:val="00374503"/>
    <w:rsid w:val="00374B00"/>
    <w:rsid w:val="00374C40"/>
    <w:rsid w:val="003752ED"/>
    <w:rsid w:val="0037559B"/>
    <w:rsid w:val="003755BB"/>
    <w:rsid w:val="00375675"/>
    <w:rsid w:val="00375D98"/>
    <w:rsid w:val="00375E67"/>
    <w:rsid w:val="003760D4"/>
    <w:rsid w:val="00376166"/>
    <w:rsid w:val="003765F3"/>
    <w:rsid w:val="00376738"/>
    <w:rsid w:val="0037674A"/>
    <w:rsid w:val="003775C7"/>
    <w:rsid w:val="00377712"/>
    <w:rsid w:val="00377838"/>
    <w:rsid w:val="003779BF"/>
    <w:rsid w:val="00377CE9"/>
    <w:rsid w:val="00377DDD"/>
    <w:rsid w:val="00377F9E"/>
    <w:rsid w:val="00380491"/>
    <w:rsid w:val="0038051B"/>
    <w:rsid w:val="0038062D"/>
    <w:rsid w:val="00380948"/>
    <w:rsid w:val="00380FAA"/>
    <w:rsid w:val="0038139A"/>
    <w:rsid w:val="003820E5"/>
    <w:rsid w:val="00382179"/>
    <w:rsid w:val="003821E0"/>
    <w:rsid w:val="00382906"/>
    <w:rsid w:val="003830F0"/>
    <w:rsid w:val="00383184"/>
    <w:rsid w:val="003832EA"/>
    <w:rsid w:val="00383390"/>
    <w:rsid w:val="00383858"/>
    <w:rsid w:val="00383A7E"/>
    <w:rsid w:val="00383A98"/>
    <w:rsid w:val="003841DC"/>
    <w:rsid w:val="003843F0"/>
    <w:rsid w:val="0038462C"/>
    <w:rsid w:val="00384667"/>
    <w:rsid w:val="00384B8F"/>
    <w:rsid w:val="00384F22"/>
    <w:rsid w:val="00385469"/>
    <w:rsid w:val="00385570"/>
    <w:rsid w:val="0038573F"/>
    <w:rsid w:val="003858C5"/>
    <w:rsid w:val="00385CFC"/>
    <w:rsid w:val="00385D1E"/>
    <w:rsid w:val="0038642A"/>
    <w:rsid w:val="0038654D"/>
    <w:rsid w:val="003865CD"/>
    <w:rsid w:val="003869CF"/>
    <w:rsid w:val="00386C2C"/>
    <w:rsid w:val="0038715F"/>
    <w:rsid w:val="00387720"/>
    <w:rsid w:val="00387E46"/>
    <w:rsid w:val="00387E76"/>
    <w:rsid w:val="00387FBD"/>
    <w:rsid w:val="00390943"/>
    <w:rsid w:val="0039094B"/>
    <w:rsid w:val="00390979"/>
    <w:rsid w:val="00391074"/>
    <w:rsid w:val="0039117D"/>
    <w:rsid w:val="003913A6"/>
    <w:rsid w:val="00391515"/>
    <w:rsid w:val="00391696"/>
    <w:rsid w:val="00391AC0"/>
    <w:rsid w:val="00391B41"/>
    <w:rsid w:val="00391CD1"/>
    <w:rsid w:val="00392AA4"/>
    <w:rsid w:val="00392B17"/>
    <w:rsid w:val="00392BAB"/>
    <w:rsid w:val="00393564"/>
    <w:rsid w:val="00393D48"/>
    <w:rsid w:val="00393E62"/>
    <w:rsid w:val="00394066"/>
    <w:rsid w:val="00394291"/>
    <w:rsid w:val="003949BD"/>
    <w:rsid w:val="00394C4C"/>
    <w:rsid w:val="0039558C"/>
    <w:rsid w:val="003955B1"/>
    <w:rsid w:val="00395D09"/>
    <w:rsid w:val="00396074"/>
    <w:rsid w:val="003964E8"/>
    <w:rsid w:val="00396930"/>
    <w:rsid w:val="003969E7"/>
    <w:rsid w:val="00396A8D"/>
    <w:rsid w:val="00396B88"/>
    <w:rsid w:val="00396DDB"/>
    <w:rsid w:val="003975C2"/>
    <w:rsid w:val="003976EF"/>
    <w:rsid w:val="0039781F"/>
    <w:rsid w:val="003A000F"/>
    <w:rsid w:val="003A00DB"/>
    <w:rsid w:val="003A02A1"/>
    <w:rsid w:val="003A0B4F"/>
    <w:rsid w:val="003A0E2D"/>
    <w:rsid w:val="003A0EF4"/>
    <w:rsid w:val="003A1095"/>
    <w:rsid w:val="003A10CE"/>
    <w:rsid w:val="003A1105"/>
    <w:rsid w:val="003A110D"/>
    <w:rsid w:val="003A12CA"/>
    <w:rsid w:val="003A1425"/>
    <w:rsid w:val="003A1AB5"/>
    <w:rsid w:val="003A1FE0"/>
    <w:rsid w:val="003A20B0"/>
    <w:rsid w:val="003A24E7"/>
    <w:rsid w:val="003A2785"/>
    <w:rsid w:val="003A2800"/>
    <w:rsid w:val="003A2843"/>
    <w:rsid w:val="003A3354"/>
    <w:rsid w:val="003A3567"/>
    <w:rsid w:val="003A3575"/>
    <w:rsid w:val="003A3663"/>
    <w:rsid w:val="003A3924"/>
    <w:rsid w:val="003A3B2C"/>
    <w:rsid w:val="003A40E3"/>
    <w:rsid w:val="003A412D"/>
    <w:rsid w:val="003A42F1"/>
    <w:rsid w:val="003A4876"/>
    <w:rsid w:val="003A49D9"/>
    <w:rsid w:val="003A4FF8"/>
    <w:rsid w:val="003A52E8"/>
    <w:rsid w:val="003A5CFF"/>
    <w:rsid w:val="003A61C3"/>
    <w:rsid w:val="003A6548"/>
    <w:rsid w:val="003A6754"/>
    <w:rsid w:val="003A699A"/>
    <w:rsid w:val="003A6F0C"/>
    <w:rsid w:val="003A7837"/>
    <w:rsid w:val="003A7881"/>
    <w:rsid w:val="003A7A04"/>
    <w:rsid w:val="003B0A78"/>
    <w:rsid w:val="003B0BE2"/>
    <w:rsid w:val="003B0BE6"/>
    <w:rsid w:val="003B0CA7"/>
    <w:rsid w:val="003B144F"/>
    <w:rsid w:val="003B161C"/>
    <w:rsid w:val="003B1826"/>
    <w:rsid w:val="003B1E77"/>
    <w:rsid w:val="003B1E7C"/>
    <w:rsid w:val="003B1F86"/>
    <w:rsid w:val="003B22C4"/>
    <w:rsid w:val="003B254B"/>
    <w:rsid w:val="003B2DF5"/>
    <w:rsid w:val="003B314F"/>
    <w:rsid w:val="003B37EC"/>
    <w:rsid w:val="003B392D"/>
    <w:rsid w:val="003B3FDB"/>
    <w:rsid w:val="003B507A"/>
    <w:rsid w:val="003B50D2"/>
    <w:rsid w:val="003B5403"/>
    <w:rsid w:val="003B6216"/>
    <w:rsid w:val="003B6776"/>
    <w:rsid w:val="003B68AE"/>
    <w:rsid w:val="003B68CF"/>
    <w:rsid w:val="003B6B27"/>
    <w:rsid w:val="003B6DDD"/>
    <w:rsid w:val="003B6E9B"/>
    <w:rsid w:val="003B6FE6"/>
    <w:rsid w:val="003B7132"/>
    <w:rsid w:val="003B7209"/>
    <w:rsid w:val="003B78FE"/>
    <w:rsid w:val="003B7C45"/>
    <w:rsid w:val="003B7DB4"/>
    <w:rsid w:val="003C07B1"/>
    <w:rsid w:val="003C094B"/>
    <w:rsid w:val="003C0C88"/>
    <w:rsid w:val="003C18B0"/>
    <w:rsid w:val="003C2133"/>
    <w:rsid w:val="003C2172"/>
    <w:rsid w:val="003C302B"/>
    <w:rsid w:val="003C30A8"/>
    <w:rsid w:val="003C30BF"/>
    <w:rsid w:val="003C30FC"/>
    <w:rsid w:val="003C312D"/>
    <w:rsid w:val="003C3236"/>
    <w:rsid w:val="003C36B6"/>
    <w:rsid w:val="003C37B1"/>
    <w:rsid w:val="003C39D9"/>
    <w:rsid w:val="003C3DF1"/>
    <w:rsid w:val="003C414D"/>
    <w:rsid w:val="003C46C8"/>
    <w:rsid w:val="003C54F4"/>
    <w:rsid w:val="003C5CB7"/>
    <w:rsid w:val="003C617E"/>
    <w:rsid w:val="003C62CC"/>
    <w:rsid w:val="003C6485"/>
    <w:rsid w:val="003C675C"/>
    <w:rsid w:val="003C681F"/>
    <w:rsid w:val="003C6D9F"/>
    <w:rsid w:val="003C6FE7"/>
    <w:rsid w:val="003C71E0"/>
    <w:rsid w:val="003C7367"/>
    <w:rsid w:val="003C73A0"/>
    <w:rsid w:val="003C763B"/>
    <w:rsid w:val="003C7820"/>
    <w:rsid w:val="003C78F0"/>
    <w:rsid w:val="003C7FBB"/>
    <w:rsid w:val="003D08E1"/>
    <w:rsid w:val="003D0DA6"/>
    <w:rsid w:val="003D0E5A"/>
    <w:rsid w:val="003D1021"/>
    <w:rsid w:val="003D1AF0"/>
    <w:rsid w:val="003D1C00"/>
    <w:rsid w:val="003D1E40"/>
    <w:rsid w:val="003D2105"/>
    <w:rsid w:val="003D23BB"/>
    <w:rsid w:val="003D2F72"/>
    <w:rsid w:val="003D3339"/>
    <w:rsid w:val="003D36A5"/>
    <w:rsid w:val="003D36E9"/>
    <w:rsid w:val="003D3B95"/>
    <w:rsid w:val="003D3BFF"/>
    <w:rsid w:val="003D3D3C"/>
    <w:rsid w:val="003D4C0D"/>
    <w:rsid w:val="003D5362"/>
    <w:rsid w:val="003D56BA"/>
    <w:rsid w:val="003D5F01"/>
    <w:rsid w:val="003D6828"/>
    <w:rsid w:val="003D6B44"/>
    <w:rsid w:val="003D6BA4"/>
    <w:rsid w:val="003D78FA"/>
    <w:rsid w:val="003E00F9"/>
    <w:rsid w:val="003E0740"/>
    <w:rsid w:val="003E0BCC"/>
    <w:rsid w:val="003E0FB3"/>
    <w:rsid w:val="003E10D2"/>
    <w:rsid w:val="003E1173"/>
    <w:rsid w:val="003E12A9"/>
    <w:rsid w:val="003E1490"/>
    <w:rsid w:val="003E259B"/>
    <w:rsid w:val="003E265E"/>
    <w:rsid w:val="003E2695"/>
    <w:rsid w:val="003E2849"/>
    <w:rsid w:val="003E2897"/>
    <w:rsid w:val="003E2A2F"/>
    <w:rsid w:val="003E2B96"/>
    <w:rsid w:val="003E3222"/>
    <w:rsid w:val="003E3602"/>
    <w:rsid w:val="003E3873"/>
    <w:rsid w:val="003E44C3"/>
    <w:rsid w:val="003E45EC"/>
    <w:rsid w:val="003E5C63"/>
    <w:rsid w:val="003E5CA4"/>
    <w:rsid w:val="003E5D30"/>
    <w:rsid w:val="003E5D73"/>
    <w:rsid w:val="003E5E1E"/>
    <w:rsid w:val="003E5FD7"/>
    <w:rsid w:val="003E63A3"/>
    <w:rsid w:val="003E66AE"/>
    <w:rsid w:val="003E6709"/>
    <w:rsid w:val="003E67CA"/>
    <w:rsid w:val="003E6A17"/>
    <w:rsid w:val="003E6A5C"/>
    <w:rsid w:val="003E6D58"/>
    <w:rsid w:val="003E70D0"/>
    <w:rsid w:val="003E7613"/>
    <w:rsid w:val="003F0130"/>
    <w:rsid w:val="003F0524"/>
    <w:rsid w:val="003F06E0"/>
    <w:rsid w:val="003F0C1C"/>
    <w:rsid w:val="003F148A"/>
    <w:rsid w:val="003F1F53"/>
    <w:rsid w:val="003F226E"/>
    <w:rsid w:val="003F2371"/>
    <w:rsid w:val="003F2DC4"/>
    <w:rsid w:val="003F31F5"/>
    <w:rsid w:val="003F3325"/>
    <w:rsid w:val="003F339E"/>
    <w:rsid w:val="003F34B6"/>
    <w:rsid w:val="003F3D32"/>
    <w:rsid w:val="003F3F16"/>
    <w:rsid w:val="003F3FAC"/>
    <w:rsid w:val="003F4948"/>
    <w:rsid w:val="003F4A01"/>
    <w:rsid w:val="003F4B0E"/>
    <w:rsid w:val="003F4CA6"/>
    <w:rsid w:val="003F51A4"/>
    <w:rsid w:val="003F62FF"/>
    <w:rsid w:val="003F691F"/>
    <w:rsid w:val="003F6E26"/>
    <w:rsid w:val="003F6F38"/>
    <w:rsid w:val="003F759B"/>
    <w:rsid w:val="003F7692"/>
    <w:rsid w:val="003F7F16"/>
    <w:rsid w:val="003F7FB3"/>
    <w:rsid w:val="004003D7"/>
    <w:rsid w:val="00400566"/>
    <w:rsid w:val="00400819"/>
    <w:rsid w:val="004009A3"/>
    <w:rsid w:val="00401161"/>
    <w:rsid w:val="004011B4"/>
    <w:rsid w:val="00401310"/>
    <w:rsid w:val="00401335"/>
    <w:rsid w:val="004013E2"/>
    <w:rsid w:val="00401CE5"/>
    <w:rsid w:val="00401D6C"/>
    <w:rsid w:val="00401D91"/>
    <w:rsid w:val="00401F9C"/>
    <w:rsid w:val="00402021"/>
    <w:rsid w:val="004027F0"/>
    <w:rsid w:val="0040297E"/>
    <w:rsid w:val="004029ED"/>
    <w:rsid w:val="00402E31"/>
    <w:rsid w:val="0040306B"/>
    <w:rsid w:val="004035E6"/>
    <w:rsid w:val="00403A57"/>
    <w:rsid w:val="00403A67"/>
    <w:rsid w:val="00403A69"/>
    <w:rsid w:val="00403D66"/>
    <w:rsid w:val="00403D9F"/>
    <w:rsid w:val="00403ECE"/>
    <w:rsid w:val="00404039"/>
    <w:rsid w:val="00404609"/>
    <w:rsid w:val="00405062"/>
    <w:rsid w:val="004051D7"/>
    <w:rsid w:val="0040570A"/>
    <w:rsid w:val="00405A25"/>
    <w:rsid w:val="00405C7A"/>
    <w:rsid w:val="004062E3"/>
    <w:rsid w:val="00406404"/>
    <w:rsid w:val="004065C3"/>
    <w:rsid w:val="00406BBA"/>
    <w:rsid w:val="00406E82"/>
    <w:rsid w:val="004070F8"/>
    <w:rsid w:val="00410432"/>
    <w:rsid w:val="00410770"/>
    <w:rsid w:val="0041089C"/>
    <w:rsid w:val="00410966"/>
    <w:rsid w:val="00410E02"/>
    <w:rsid w:val="0041106F"/>
    <w:rsid w:val="004119BC"/>
    <w:rsid w:val="004119D7"/>
    <w:rsid w:val="004123F4"/>
    <w:rsid w:val="00412542"/>
    <w:rsid w:val="0041299E"/>
    <w:rsid w:val="00412B1C"/>
    <w:rsid w:val="004132E5"/>
    <w:rsid w:val="00413304"/>
    <w:rsid w:val="00413666"/>
    <w:rsid w:val="00413E14"/>
    <w:rsid w:val="00413E23"/>
    <w:rsid w:val="00413F17"/>
    <w:rsid w:val="004146BD"/>
    <w:rsid w:val="004146E0"/>
    <w:rsid w:val="00414843"/>
    <w:rsid w:val="0041541C"/>
    <w:rsid w:val="004156EF"/>
    <w:rsid w:val="004159A8"/>
    <w:rsid w:val="004159BD"/>
    <w:rsid w:val="00415AE1"/>
    <w:rsid w:val="00415BA7"/>
    <w:rsid w:val="00415DFA"/>
    <w:rsid w:val="00415E3E"/>
    <w:rsid w:val="004160EC"/>
    <w:rsid w:val="004162A3"/>
    <w:rsid w:val="004162EB"/>
    <w:rsid w:val="00416487"/>
    <w:rsid w:val="0041648E"/>
    <w:rsid w:val="0041650A"/>
    <w:rsid w:val="00416AE5"/>
    <w:rsid w:val="00416BD0"/>
    <w:rsid w:val="004172D5"/>
    <w:rsid w:val="004172F8"/>
    <w:rsid w:val="00417966"/>
    <w:rsid w:val="00417F29"/>
    <w:rsid w:val="00420121"/>
    <w:rsid w:val="00420591"/>
    <w:rsid w:val="0042070F"/>
    <w:rsid w:val="00420763"/>
    <w:rsid w:val="00420884"/>
    <w:rsid w:val="0042095D"/>
    <w:rsid w:val="00420EDC"/>
    <w:rsid w:val="004210F2"/>
    <w:rsid w:val="00421340"/>
    <w:rsid w:val="00421814"/>
    <w:rsid w:val="00421E82"/>
    <w:rsid w:val="00421F54"/>
    <w:rsid w:val="004221FD"/>
    <w:rsid w:val="0042290E"/>
    <w:rsid w:val="00422AAB"/>
    <w:rsid w:val="004230AE"/>
    <w:rsid w:val="00423A1D"/>
    <w:rsid w:val="00424154"/>
    <w:rsid w:val="00424279"/>
    <w:rsid w:val="0042436C"/>
    <w:rsid w:val="004243A9"/>
    <w:rsid w:val="0042444C"/>
    <w:rsid w:val="0042468B"/>
    <w:rsid w:val="0042491D"/>
    <w:rsid w:val="00424FCC"/>
    <w:rsid w:val="00425305"/>
    <w:rsid w:val="0042534C"/>
    <w:rsid w:val="0042587C"/>
    <w:rsid w:val="00425A7C"/>
    <w:rsid w:val="004268C3"/>
    <w:rsid w:val="0042693F"/>
    <w:rsid w:val="004270FB"/>
    <w:rsid w:val="00427443"/>
    <w:rsid w:val="004274B7"/>
    <w:rsid w:val="0042765C"/>
    <w:rsid w:val="00427724"/>
    <w:rsid w:val="0042781E"/>
    <w:rsid w:val="00427BF1"/>
    <w:rsid w:val="00427D4A"/>
    <w:rsid w:val="00427EB9"/>
    <w:rsid w:val="00430D34"/>
    <w:rsid w:val="00430D53"/>
    <w:rsid w:val="00430D70"/>
    <w:rsid w:val="004310E7"/>
    <w:rsid w:val="00431917"/>
    <w:rsid w:val="004319EC"/>
    <w:rsid w:val="00431A6A"/>
    <w:rsid w:val="00431EC7"/>
    <w:rsid w:val="0043272D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BD3"/>
    <w:rsid w:val="00433D45"/>
    <w:rsid w:val="00433E84"/>
    <w:rsid w:val="0043416E"/>
    <w:rsid w:val="00434231"/>
    <w:rsid w:val="00434273"/>
    <w:rsid w:val="004342D5"/>
    <w:rsid w:val="004347EA"/>
    <w:rsid w:val="004350AE"/>
    <w:rsid w:val="0043537C"/>
    <w:rsid w:val="00435874"/>
    <w:rsid w:val="00435BB5"/>
    <w:rsid w:val="00435C4D"/>
    <w:rsid w:val="00435DC0"/>
    <w:rsid w:val="00436BA2"/>
    <w:rsid w:val="00436E1F"/>
    <w:rsid w:val="0043728C"/>
    <w:rsid w:val="0043740F"/>
    <w:rsid w:val="0043749D"/>
    <w:rsid w:val="004374F2"/>
    <w:rsid w:val="00440002"/>
    <w:rsid w:val="00440222"/>
    <w:rsid w:val="004402DF"/>
    <w:rsid w:val="0044049A"/>
    <w:rsid w:val="00440816"/>
    <w:rsid w:val="004408F8"/>
    <w:rsid w:val="00440AE5"/>
    <w:rsid w:val="00440B98"/>
    <w:rsid w:val="00440E84"/>
    <w:rsid w:val="00441013"/>
    <w:rsid w:val="004414A1"/>
    <w:rsid w:val="00441C3A"/>
    <w:rsid w:val="00441C4C"/>
    <w:rsid w:val="00441D7D"/>
    <w:rsid w:val="00441E8F"/>
    <w:rsid w:val="004424A2"/>
    <w:rsid w:val="0044275B"/>
    <w:rsid w:val="00442988"/>
    <w:rsid w:val="0044312A"/>
    <w:rsid w:val="004434FD"/>
    <w:rsid w:val="0044379D"/>
    <w:rsid w:val="0044411B"/>
    <w:rsid w:val="00444262"/>
    <w:rsid w:val="004445E1"/>
    <w:rsid w:val="004448EA"/>
    <w:rsid w:val="00444AA2"/>
    <w:rsid w:val="00445196"/>
    <w:rsid w:val="0044554D"/>
    <w:rsid w:val="004456F3"/>
    <w:rsid w:val="00445A9C"/>
    <w:rsid w:val="00445C45"/>
    <w:rsid w:val="00446196"/>
    <w:rsid w:val="00446229"/>
    <w:rsid w:val="004464BE"/>
    <w:rsid w:val="00446D49"/>
    <w:rsid w:val="00447030"/>
    <w:rsid w:val="004474F9"/>
    <w:rsid w:val="00447714"/>
    <w:rsid w:val="00447BB8"/>
    <w:rsid w:val="00447F48"/>
    <w:rsid w:val="00450CC4"/>
    <w:rsid w:val="004511FA"/>
    <w:rsid w:val="0045141E"/>
    <w:rsid w:val="00451808"/>
    <w:rsid w:val="00451BC0"/>
    <w:rsid w:val="00452011"/>
    <w:rsid w:val="0045203F"/>
    <w:rsid w:val="0045207E"/>
    <w:rsid w:val="00453F18"/>
    <w:rsid w:val="00454289"/>
    <w:rsid w:val="00454455"/>
    <w:rsid w:val="0045490C"/>
    <w:rsid w:val="00454974"/>
    <w:rsid w:val="00454B0C"/>
    <w:rsid w:val="004550BD"/>
    <w:rsid w:val="004553B0"/>
    <w:rsid w:val="0045540C"/>
    <w:rsid w:val="0045579D"/>
    <w:rsid w:val="00455BA5"/>
    <w:rsid w:val="00455DF9"/>
    <w:rsid w:val="00456142"/>
    <w:rsid w:val="004561B5"/>
    <w:rsid w:val="0045652C"/>
    <w:rsid w:val="00456B53"/>
    <w:rsid w:val="00456D39"/>
    <w:rsid w:val="004570C1"/>
    <w:rsid w:val="0045716D"/>
    <w:rsid w:val="004573DB"/>
    <w:rsid w:val="004577A8"/>
    <w:rsid w:val="00457AEC"/>
    <w:rsid w:val="00460722"/>
    <w:rsid w:val="00461586"/>
    <w:rsid w:val="00462970"/>
    <w:rsid w:val="00462B95"/>
    <w:rsid w:val="00463064"/>
    <w:rsid w:val="0046326D"/>
    <w:rsid w:val="004638AA"/>
    <w:rsid w:val="00464CBA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4B3"/>
    <w:rsid w:val="00466578"/>
    <w:rsid w:val="00466B47"/>
    <w:rsid w:val="00466E04"/>
    <w:rsid w:val="00467168"/>
    <w:rsid w:val="0046758B"/>
    <w:rsid w:val="00467CF1"/>
    <w:rsid w:val="00467D5D"/>
    <w:rsid w:val="00470444"/>
    <w:rsid w:val="00470992"/>
    <w:rsid w:val="00470AC8"/>
    <w:rsid w:val="00470E45"/>
    <w:rsid w:val="004710CC"/>
    <w:rsid w:val="004712A2"/>
    <w:rsid w:val="00471343"/>
    <w:rsid w:val="00471430"/>
    <w:rsid w:val="0047146D"/>
    <w:rsid w:val="004715B8"/>
    <w:rsid w:val="00471900"/>
    <w:rsid w:val="004719E1"/>
    <w:rsid w:val="00471DC9"/>
    <w:rsid w:val="0047202B"/>
    <w:rsid w:val="00472324"/>
    <w:rsid w:val="00472353"/>
    <w:rsid w:val="004723A1"/>
    <w:rsid w:val="004725D7"/>
    <w:rsid w:val="004728A0"/>
    <w:rsid w:val="00472BB1"/>
    <w:rsid w:val="00472BB2"/>
    <w:rsid w:val="00472CA7"/>
    <w:rsid w:val="00472CC8"/>
    <w:rsid w:val="00472FDF"/>
    <w:rsid w:val="0047386D"/>
    <w:rsid w:val="00473AF2"/>
    <w:rsid w:val="0047402E"/>
    <w:rsid w:val="004740BC"/>
    <w:rsid w:val="004745E7"/>
    <w:rsid w:val="00474634"/>
    <w:rsid w:val="004755FE"/>
    <w:rsid w:val="00476655"/>
    <w:rsid w:val="00476F24"/>
    <w:rsid w:val="0047777E"/>
    <w:rsid w:val="00480176"/>
    <w:rsid w:val="0048057C"/>
    <w:rsid w:val="0048140E"/>
    <w:rsid w:val="0048154F"/>
    <w:rsid w:val="00481826"/>
    <w:rsid w:val="004818F4"/>
    <w:rsid w:val="00481A2E"/>
    <w:rsid w:val="00481F41"/>
    <w:rsid w:val="0048227B"/>
    <w:rsid w:val="004824D8"/>
    <w:rsid w:val="00482B18"/>
    <w:rsid w:val="00482D0D"/>
    <w:rsid w:val="00482DA8"/>
    <w:rsid w:val="00482DAC"/>
    <w:rsid w:val="004830E6"/>
    <w:rsid w:val="00483120"/>
    <w:rsid w:val="004836C5"/>
    <w:rsid w:val="00483843"/>
    <w:rsid w:val="004850EE"/>
    <w:rsid w:val="00485432"/>
    <w:rsid w:val="00485AA2"/>
    <w:rsid w:val="00485F7F"/>
    <w:rsid w:val="00486725"/>
    <w:rsid w:val="00486847"/>
    <w:rsid w:val="00486E41"/>
    <w:rsid w:val="004878AA"/>
    <w:rsid w:val="00487A07"/>
    <w:rsid w:val="00487B1B"/>
    <w:rsid w:val="00487F3F"/>
    <w:rsid w:val="00490624"/>
    <w:rsid w:val="00490F44"/>
    <w:rsid w:val="004910CA"/>
    <w:rsid w:val="00491395"/>
    <w:rsid w:val="00491B2A"/>
    <w:rsid w:val="00491E6B"/>
    <w:rsid w:val="004922FD"/>
    <w:rsid w:val="00492405"/>
    <w:rsid w:val="00492697"/>
    <w:rsid w:val="0049272C"/>
    <w:rsid w:val="00492876"/>
    <w:rsid w:val="00492C09"/>
    <w:rsid w:val="00493061"/>
    <w:rsid w:val="00493080"/>
    <w:rsid w:val="004931CF"/>
    <w:rsid w:val="00493E74"/>
    <w:rsid w:val="00493EEC"/>
    <w:rsid w:val="00493FE9"/>
    <w:rsid w:val="0049406A"/>
    <w:rsid w:val="0049427C"/>
    <w:rsid w:val="00494348"/>
    <w:rsid w:val="004952F4"/>
    <w:rsid w:val="00495F2D"/>
    <w:rsid w:val="0049602D"/>
    <w:rsid w:val="00496741"/>
    <w:rsid w:val="0049688E"/>
    <w:rsid w:val="00496B61"/>
    <w:rsid w:val="00497162"/>
    <w:rsid w:val="004973AE"/>
    <w:rsid w:val="004975CC"/>
    <w:rsid w:val="004979CA"/>
    <w:rsid w:val="00497E7B"/>
    <w:rsid w:val="004A03B5"/>
    <w:rsid w:val="004A0FA8"/>
    <w:rsid w:val="004A140B"/>
    <w:rsid w:val="004A18D8"/>
    <w:rsid w:val="004A195A"/>
    <w:rsid w:val="004A2683"/>
    <w:rsid w:val="004A276A"/>
    <w:rsid w:val="004A2E78"/>
    <w:rsid w:val="004A339F"/>
    <w:rsid w:val="004A351E"/>
    <w:rsid w:val="004A3819"/>
    <w:rsid w:val="004A4359"/>
    <w:rsid w:val="004A4778"/>
    <w:rsid w:val="004A48D8"/>
    <w:rsid w:val="004A5300"/>
    <w:rsid w:val="004A5433"/>
    <w:rsid w:val="004A5676"/>
    <w:rsid w:val="004A57EE"/>
    <w:rsid w:val="004A5821"/>
    <w:rsid w:val="004A58F7"/>
    <w:rsid w:val="004A5F17"/>
    <w:rsid w:val="004A5F59"/>
    <w:rsid w:val="004A651F"/>
    <w:rsid w:val="004A6534"/>
    <w:rsid w:val="004A6552"/>
    <w:rsid w:val="004A67BC"/>
    <w:rsid w:val="004A6A7D"/>
    <w:rsid w:val="004A6D26"/>
    <w:rsid w:val="004A72D3"/>
    <w:rsid w:val="004A75CD"/>
    <w:rsid w:val="004A7601"/>
    <w:rsid w:val="004A79A3"/>
    <w:rsid w:val="004A7B3E"/>
    <w:rsid w:val="004A7B84"/>
    <w:rsid w:val="004A7C19"/>
    <w:rsid w:val="004A7D06"/>
    <w:rsid w:val="004A7EC2"/>
    <w:rsid w:val="004B0A87"/>
    <w:rsid w:val="004B13D0"/>
    <w:rsid w:val="004B1A85"/>
    <w:rsid w:val="004B1A95"/>
    <w:rsid w:val="004B226C"/>
    <w:rsid w:val="004B234C"/>
    <w:rsid w:val="004B2C1F"/>
    <w:rsid w:val="004B359E"/>
    <w:rsid w:val="004B35B1"/>
    <w:rsid w:val="004B3719"/>
    <w:rsid w:val="004B3B45"/>
    <w:rsid w:val="004B4180"/>
    <w:rsid w:val="004B419A"/>
    <w:rsid w:val="004B4484"/>
    <w:rsid w:val="004B4692"/>
    <w:rsid w:val="004B4A25"/>
    <w:rsid w:val="004B4A44"/>
    <w:rsid w:val="004B529D"/>
    <w:rsid w:val="004B5677"/>
    <w:rsid w:val="004B5840"/>
    <w:rsid w:val="004B5B8D"/>
    <w:rsid w:val="004B5C1C"/>
    <w:rsid w:val="004B5C7A"/>
    <w:rsid w:val="004B5EF7"/>
    <w:rsid w:val="004B67A3"/>
    <w:rsid w:val="004B6BB8"/>
    <w:rsid w:val="004B6C51"/>
    <w:rsid w:val="004B6DD6"/>
    <w:rsid w:val="004B6F50"/>
    <w:rsid w:val="004B7350"/>
    <w:rsid w:val="004B7795"/>
    <w:rsid w:val="004B7953"/>
    <w:rsid w:val="004B7F7B"/>
    <w:rsid w:val="004C067E"/>
    <w:rsid w:val="004C08CA"/>
    <w:rsid w:val="004C0ADE"/>
    <w:rsid w:val="004C0FC7"/>
    <w:rsid w:val="004C218D"/>
    <w:rsid w:val="004C2890"/>
    <w:rsid w:val="004C2936"/>
    <w:rsid w:val="004C2BB0"/>
    <w:rsid w:val="004C331E"/>
    <w:rsid w:val="004C3BF5"/>
    <w:rsid w:val="004C3E0C"/>
    <w:rsid w:val="004C3E2A"/>
    <w:rsid w:val="004C3F86"/>
    <w:rsid w:val="004C4042"/>
    <w:rsid w:val="004C44DC"/>
    <w:rsid w:val="004C455E"/>
    <w:rsid w:val="004C4660"/>
    <w:rsid w:val="004C4AD8"/>
    <w:rsid w:val="004C4B6E"/>
    <w:rsid w:val="004C5026"/>
    <w:rsid w:val="004C50B5"/>
    <w:rsid w:val="004C521B"/>
    <w:rsid w:val="004C5C7E"/>
    <w:rsid w:val="004C6184"/>
    <w:rsid w:val="004C6642"/>
    <w:rsid w:val="004C6A03"/>
    <w:rsid w:val="004C7020"/>
    <w:rsid w:val="004C780E"/>
    <w:rsid w:val="004D01C2"/>
    <w:rsid w:val="004D0255"/>
    <w:rsid w:val="004D051D"/>
    <w:rsid w:val="004D07F5"/>
    <w:rsid w:val="004D0D96"/>
    <w:rsid w:val="004D116E"/>
    <w:rsid w:val="004D142F"/>
    <w:rsid w:val="004D14A5"/>
    <w:rsid w:val="004D1951"/>
    <w:rsid w:val="004D1B22"/>
    <w:rsid w:val="004D1DDC"/>
    <w:rsid w:val="004D1DF7"/>
    <w:rsid w:val="004D1E33"/>
    <w:rsid w:val="004D21E7"/>
    <w:rsid w:val="004D2606"/>
    <w:rsid w:val="004D28AB"/>
    <w:rsid w:val="004D2F54"/>
    <w:rsid w:val="004D303B"/>
    <w:rsid w:val="004D3953"/>
    <w:rsid w:val="004D3FA0"/>
    <w:rsid w:val="004D4132"/>
    <w:rsid w:val="004D478A"/>
    <w:rsid w:val="004D4C0F"/>
    <w:rsid w:val="004D4CA9"/>
    <w:rsid w:val="004D5277"/>
    <w:rsid w:val="004D69E8"/>
    <w:rsid w:val="004D74E8"/>
    <w:rsid w:val="004D7A58"/>
    <w:rsid w:val="004D7CC1"/>
    <w:rsid w:val="004D7F6C"/>
    <w:rsid w:val="004E04DA"/>
    <w:rsid w:val="004E085B"/>
    <w:rsid w:val="004E095C"/>
    <w:rsid w:val="004E0BCD"/>
    <w:rsid w:val="004E0CBC"/>
    <w:rsid w:val="004E1521"/>
    <w:rsid w:val="004E27A4"/>
    <w:rsid w:val="004E288B"/>
    <w:rsid w:val="004E2B41"/>
    <w:rsid w:val="004E2E23"/>
    <w:rsid w:val="004E2FA7"/>
    <w:rsid w:val="004E353C"/>
    <w:rsid w:val="004E35FC"/>
    <w:rsid w:val="004E390B"/>
    <w:rsid w:val="004E397A"/>
    <w:rsid w:val="004E3A1B"/>
    <w:rsid w:val="004E4565"/>
    <w:rsid w:val="004E478A"/>
    <w:rsid w:val="004E4A39"/>
    <w:rsid w:val="004E4CC8"/>
    <w:rsid w:val="004E532E"/>
    <w:rsid w:val="004E63B1"/>
    <w:rsid w:val="004E67C4"/>
    <w:rsid w:val="004E68DF"/>
    <w:rsid w:val="004E69B8"/>
    <w:rsid w:val="004E70DA"/>
    <w:rsid w:val="004E7C71"/>
    <w:rsid w:val="004F0116"/>
    <w:rsid w:val="004F03A3"/>
    <w:rsid w:val="004F04EA"/>
    <w:rsid w:val="004F06BB"/>
    <w:rsid w:val="004F11F7"/>
    <w:rsid w:val="004F1647"/>
    <w:rsid w:val="004F1D7C"/>
    <w:rsid w:val="004F1E7F"/>
    <w:rsid w:val="004F255B"/>
    <w:rsid w:val="004F27EE"/>
    <w:rsid w:val="004F2988"/>
    <w:rsid w:val="004F2FA3"/>
    <w:rsid w:val="004F3823"/>
    <w:rsid w:val="004F39BB"/>
    <w:rsid w:val="004F3FA9"/>
    <w:rsid w:val="004F4B6D"/>
    <w:rsid w:val="004F4BDF"/>
    <w:rsid w:val="004F50A8"/>
    <w:rsid w:val="004F5258"/>
    <w:rsid w:val="004F53F4"/>
    <w:rsid w:val="004F5648"/>
    <w:rsid w:val="004F5B88"/>
    <w:rsid w:val="004F5C8C"/>
    <w:rsid w:val="004F6397"/>
    <w:rsid w:val="004F63BB"/>
    <w:rsid w:val="004F7037"/>
    <w:rsid w:val="004F7310"/>
    <w:rsid w:val="004F75EB"/>
    <w:rsid w:val="004F7782"/>
    <w:rsid w:val="004F78EF"/>
    <w:rsid w:val="004F7A9B"/>
    <w:rsid w:val="004F7BB4"/>
    <w:rsid w:val="00500768"/>
    <w:rsid w:val="00500B7F"/>
    <w:rsid w:val="00500C77"/>
    <w:rsid w:val="00501336"/>
    <w:rsid w:val="00501565"/>
    <w:rsid w:val="005015EB"/>
    <w:rsid w:val="005019BB"/>
    <w:rsid w:val="00501C87"/>
    <w:rsid w:val="00502156"/>
    <w:rsid w:val="00502265"/>
    <w:rsid w:val="00502321"/>
    <w:rsid w:val="00502542"/>
    <w:rsid w:val="00502850"/>
    <w:rsid w:val="00502BA9"/>
    <w:rsid w:val="00502CEB"/>
    <w:rsid w:val="00503A39"/>
    <w:rsid w:val="00503F43"/>
    <w:rsid w:val="00504343"/>
    <w:rsid w:val="005046AB"/>
    <w:rsid w:val="005048E0"/>
    <w:rsid w:val="00504B14"/>
    <w:rsid w:val="00504DC5"/>
    <w:rsid w:val="005053F1"/>
    <w:rsid w:val="0050546F"/>
    <w:rsid w:val="005054D6"/>
    <w:rsid w:val="00506248"/>
    <w:rsid w:val="0050643C"/>
    <w:rsid w:val="00506504"/>
    <w:rsid w:val="00506733"/>
    <w:rsid w:val="005070F2"/>
    <w:rsid w:val="0050744D"/>
    <w:rsid w:val="005079F6"/>
    <w:rsid w:val="00507CE0"/>
    <w:rsid w:val="0051026C"/>
    <w:rsid w:val="00510CCA"/>
    <w:rsid w:val="00510E28"/>
    <w:rsid w:val="00511242"/>
    <w:rsid w:val="0051161C"/>
    <w:rsid w:val="00511B00"/>
    <w:rsid w:val="00511BCE"/>
    <w:rsid w:val="0051239D"/>
    <w:rsid w:val="005127E5"/>
    <w:rsid w:val="0051291B"/>
    <w:rsid w:val="00512BB5"/>
    <w:rsid w:val="00512F27"/>
    <w:rsid w:val="00512FED"/>
    <w:rsid w:val="00513618"/>
    <w:rsid w:val="00513669"/>
    <w:rsid w:val="00514152"/>
    <w:rsid w:val="0051421C"/>
    <w:rsid w:val="00514855"/>
    <w:rsid w:val="00514AF2"/>
    <w:rsid w:val="00514DE7"/>
    <w:rsid w:val="005153B6"/>
    <w:rsid w:val="00515A9C"/>
    <w:rsid w:val="00516DAB"/>
    <w:rsid w:val="00516EF2"/>
    <w:rsid w:val="005170FF"/>
    <w:rsid w:val="00517106"/>
    <w:rsid w:val="005171A5"/>
    <w:rsid w:val="00517632"/>
    <w:rsid w:val="00517A12"/>
    <w:rsid w:val="00517FED"/>
    <w:rsid w:val="005200AE"/>
    <w:rsid w:val="00520831"/>
    <w:rsid w:val="00520884"/>
    <w:rsid w:val="00520C99"/>
    <w:rsid w:val="00520D00"/>
    <w:rsid w:val="00520D0E"/>
    <w:rsid w:val="00520D54"/>
    <w:rsid w:val="00520D97"/>
    <w:rsid w:val="00521054"/>
    <w:rsid w:val="00521295"/>
    <w:rsid w:val="005215C3"/>
    <w:rsid w:val="00521661"/>
    <w:rsid w:val="005216B0"/>
    <w:rsid w:val="00521933"/>
    <w:rsid w:val="00521E1E"/>
    <w:rsid w:val="00521F58"/>
    <w:rsid w:val="00522440"/>
    <w:rsid w:val="0052270A"/>
    <w:rsid w:val="00522BB3"/>
    <w:rsid w:val="00522F35"/>
    <w:rsid w:val="00522FB2"/>
    <w:rsid w:val="005230C4"/>
    <w:rsid w:val="00523227"/>
    <w:rsid w:val="005237D8"/>
    <w:rsid w:val="005240BF"/>
    <w:rsid w:val="005245C2"/>
    <w:rsid w:val="0052466E"/>
    <w:rsid w:val="00524B6E"/>
    <w:rsid w:val="00524CC1"/>
    <w:rsid w:val="005250BE"/>
    <w:rsid w:val="00525BB3"/>
    <w:rsid w:val="00530BAE"/>
    <w:rsid w:val="00530DC1"/>
    <w:rsid w:val="005312BA"/>
    <w:rsid w:val="0053154E"/>
    <w:rsid w:val="005319C4"/>
    <w:rsid w:val="005319FF"/>
    <w:rsid w:val="00531D37"/>
    <w:rsid w:val="00531EB7"/>
    <w:rsid w:val="005321B6"/>
    <w:rsid w:val="00532874"/>
    <w:rsid w:val="00532A9A"/>
    <w:rsid w:val="00532C28"/>
    <w:rsid w:val="00532E62"/>
    <w:rsid w:val="00532F1D"/>
    <w:rsid w:val="00533A8F"/>
    <w:rsid w:val="00533D9A"/>
    <w:rsid w:val="00534152"/>
    <w:rsid w:val="00534491"/>
    <w:rsid w:val="005345F0"/>
    <w:rsid w:val="0053498F"/>
    <w:rsid w:val="00534C39"/>
    <w:rsid w:val="0053619C"/>
    <w:rsid w:val="00536B8E"/>
    <w:rsid w:val="005373A9"/>
    <w:rsid w:val="00537D17"/>
    <w:rsid w:val="00537F7C"/>
    <w:rsid w:val="0054080D"/>
    <w:rsid w:val="00540A38"/>
    <w:rsid w:val="00540AF3"/>
    <w:rsid w:val="00541723"/>
    <w:rsid w:val="00541873"/>
    <w:rsid w:val="00541A47"/>
    <w:rsid w:val="00541A72"/>
    <w:rsid w:val="00541EC7"/>
    <w:rsid w:val="00542104"/>
    <w:rsid w:val="0054218D"/>
    <w:rsid w:val="00542268"/>
    <w:rsid w:val="00542549"/>
    <w:rsid w:val="005425D6"/>
    <w:rsid w:val="005426DA"/>
    <w:rsid w:val="00542903"/>
    <w:rsid w:val="005431CD"/>
    <w:rsid w:val="005432F4"/>
    <w:rsid w:val="005434C7"/>
    <w:rsid w:val="00544316"/>
    <w:rsid w:val="0054440C"/>
    <w:rsid w:val="00544622"/>
    <w:rsid w:val="00544A4E"/>
    <w:rsid w:val="00544A56"/>
    <w:rsid w:val="00544B13"/>
    <w:rsid w:val="00544DC1"/>
    <w:rsid w:val="00545D68"/>
    <w:rsid w:val="0054667F"/>
    <w:rsid w:val="00546C4A"/>
    <w:rsid w:val="00547042"/>
    <w:rsid w:val="005473D4"/>
    <w:rsid w:val="00547495"/>
    <w:rsid w:val="005474CF"/>
    <w:rsid w:val="005475D4"/>
    <w:rsid w:val="005476F5"/>
    <w:rsid w:val="005479FA"/>
    <w:rsid w:val="00547CB2"/>
    <w:rsid w:val="0055005D"/>
    <w:rsid w:val="00550267"/>
    <w:rsid w:val="00550519"/>
    <w:rsid w:val="00550851"/>
    <w:rsid w:val="00550B8A"/>
    <w:rsid w:val="00551A06"/>
    <w:rsid w:val="00551FB4"/>
    <w:rsid w:val="00552099"/>
    <w:rsid w:val="005526C1"/>
    <w:rsid w:val="005528DF"/>
    <w:rsid w:val="00552C6E"/>
    <w:rsid w:val="005530FC"/>
    <w:rsid w:val="00553BC6"/>
    <w:rsid w:val="00553D3B"/>
    <w:rsid w:val="0055413A"/>
    <w:rsid w:val="00554523"/>
    <w:rsid w:val="00555292"/>
    <w:rsid w:val="00555547"/>
    <w:rsid w:val="00555590"/>
    <w:rsid w:val="0055564D"/>
    <w:rsid w:val="0055565A"/>
    <w:rsid w:val="0055581C"/>
    <w:rsid w:val="0055587E"/>
    <w:rsid w:val="00555EDF"/>
    <w:rsid w:val="00555F77"/>
    <w:rsid w:val="005563F9"/>
    <w:rsid w:val="005566AE"/>
    <w:rsid w:val="00556837"/>
    <w:rsid w:val="00557086"/>
    <w:rsid w:val="00557203"/>
    <w:rsid w:val="0055747F"/>
    <w:rsid w:val="00557B07"/>
    <w:rsid w:val="00557C9C"/>
    <w:rsid w:val="00557E4B"/>
    <w:rsid w:val="00560059"/>
    <w:rsid w:val="005606B7"/>
    <w:rsid w:val="00561060"/>
    <w:rsid w:val="00561430"/>
    <w:rsid w:val="005614B8"/>
    <w:rsid w:val="00561E4B"/>
    <w:rsid w:val="00562345"/>
    <w:rsid w:val="00562729"/>
    <w:rsid w:val="00562944"/>
    <w:rsid w:val="005638F4"/>
    <w:rsid w:val="00563FD0"/>
    <w:rsid w:val="00564041"/>
    <w:rsid w:val="005642BC"/>
    <w:rsid w:val="005643F2"/>
    <w:rsid w:val="0056464E"/>
    <w:rsid w:val="005654C0"/>
    <w:rsid w:val="0056643C"/>
    <w:rsid w:val="00566DA0"/>
    <w:rsid w:val="00566F90"/>
    <w:rsid w:val="00567E11"/>
    <w:rsid w:val="00570032"/>
    <w:rsid w:val="00570159"/>
    <w:rsid w:val="00570843"/>
    <w:rsid w:val="00570DF9"/>
    <w:rsid w:val="00570E22"/>
    <w:rsid w:val="00570E8B"/>
    <w:rsid w:val="0057161B"/>
    <w:rsid w:val="00571D76"/>
    <w:rsid w:val="0057213F"/>
    <w:rsid w:val="00572333"/>
    <w:rsid w:val="0057240D"/>
    <w:rsid w:val="00572823"/>
    <w:rsid w:val="005728F5"/>
    <w:rsid w:val="0057296B"/>
    <w:rsid w:val="00572D2A"/>
    <w:rsid w:val="00572DE7"/>
    <w:rsid w:val="00572F22"/>
    <w:rsid w:val="00572F97"/>
    <w:rsid w:val="005734D5"/>
    <w:rsid w:val="00573AC4"/>
    <w:rsid w:val="00573ADA"/>
    <w:rsid w:val="00573F6D"/>
    <w:rsid w:val="005745EA"/>
    <w:rsid w:val="00574611"/>
    <w:rsid w:val="00574A0F"/>
    <w:rsid w:val="00574CEA"/>
    <w:rsid w:val="0057514A"/>
    <w:rsid w:val="00575241"/>
    <w:rsid w:val="005754FE"/>
    <w:rsid w:val="00575591"/>
    <w:rsid w:val="00575EE3"/>
    <w:rsid w:val="00575F4F"/>
    <w:rsid w:val="005761F9"/>
    <w:rsid w:val="00576A47"/>
    <w:rsid w:val="00576E93"/>
    <w:rsid w:val="00577291"/>
    <w:rsid w:val="005774E2"/>
    <w:rsid w:val="00577B93"/>
    <w:rsid w:val="00577DE1"/>
    <w:rsid w:val="0058029F"/>
    <w:rsid w:val="005804B6"/>
    <w:rsid w:val="00580A88"/>
    <w:rsid w:val="00580C31"/>
    <w:rsid w:val="00581A14"/>
    <w:rsid w:val="00581AAF"/>
    <w:rsid w:val="00582176"/>
    <w:rsid w:val="00583C2E"/>
    <w:rsid w:val="00583CF9"/>
    <w:rsid w:val="00583D32"/>
    <w:rsid w:val="00584332"/>
    <w:rsid w:val="0058455D"/>
    <w:rsid w:val="00584D79"/>
    <w:rsid w:val="00585053"/>
    <w:rsid w:val="00585144"/>
    <w:rsid w:val="005861A1"/>
    <w:rsid w:val="005861B9"/>
    <w:rsid w:val="005867B8"/>
    <w:rsid w:val="0058692B"/>
    <w:rsid w:val="00586ABA"/>
    <w:rsid w:val="00586D37"/>
    <w:rsid w:val="00586ED9"/>
    <w:rsid w:val="005874CD"/>
    <w:rsid w:val="0058753F"/>
    <w:rsid w:val="00587ACE"/>
    <w:rsid w:val="00587AE3"/>
    <w:rsid w:val="00587EC4"/>
    <w:rsid w:val="00590634"/>
    <w:rsid w:val="005908FE"/>
    <w:rsid w:val="00590A11"/>
    <w:rsid w:val="00590CC3"/>
    <w:rsid w:val="00591259"/>
    <w:rsid w:val="005913BC"/>
    <w:rsid w:val="00591782"/>
    <w:rsid w:val="0059192C"/>
    <w:rsid w:val="00591A8D"/>
    <w:rsid w:val="0059209E"/>
    <w:rsid w:val="00592167"/>
    <w:rsid w:val="0059292F"/>
    <w:rsid w:val="005931F7"/>
    <w:rsid w:val="0059334C"/>
    <w:rsid w:val="00593399"/>
    <w:rsid w:val="005934C3"/>
    <w:rsid w:val="0059371A"/>
    <w:rsid w:val="005937C0"/>
    <w:rsid w:val="005937ED"/>
    <w:rsid w:val="00593891"/>
    <w:rsid w:val="00593C68"/>
    <w:rsid w:val="005941B3"/>
    <w:rsid w:val="005945E3"/>
    <w:rsid w:val="00594653"/>
    <w:rsid w:val="00594704"/>
    <w:rsid w:val="0059571B"/>
    <w:rsid w:val="00595950"/>
    <w:rsid w:val="00595A86"/>
    <w:rsid w:val="00595B00"/>
    <w:rsid w:val="00596934"/>
    <w:rsid w:val="00596CA5"/>
    <w:rsid w:val="00596D27"/>
    <w:rsid w:val="00597128"/>
    <w:rsid w:val="005978E5"/>
    <w:rsid w:val="00597D00"/>
    <w:rsid w:val="00597F53"/>
    <w:rsid w:val="005A0990"/>
    <w:rsid w:val="005A0A55"/>
    <w:rsid w:val="005A123E"/>
    <w:rsid w:val="005A1437"/>
    <w:rsid w:val="005A154D"/>
    <w:rsid w:val="005A1F71"/>
    <w:rsid w:val="005A241E"/>
    <w:rsid w:val="005A2674"/>
    <w:rsid w:val="005A2C97"/>
    <w:rsid w:val="005A2E8C"/>
    <w:rsid w:val="005A356F"/>
    <w:rsid w:val="005A362D"/>
    <w:rsid w:val="005A364F"/>
    <w:rsid w:val="005A38B2"/>
    <w:rsid w:val="005A39FC"/>
    <w:rsid w:val="005A3F43"/>
    <w:rsid w:val="005A402B"/>
    <w:rsid w:val="005A468A"/>
    <w:rsid w:val="005A4735"/>
    <w:rsid w:val="005A4972"/>
    <w:rsid w:val="005A4A84"/>
    <w:rsid w:val="005A4AFE"/>
    <w:rsid w:val="005A4B77"/>
    <w:rsid w:val="005A5084"/>
    <w:rsid w:val="005A5412"/>
    <w:rsid w:val="005A56DA"/>
    <w:rsid w:val="005A58B4"/>
    <w:rsid w:val="005A65AF"/>
    <w:rsid w:val="005A662A"/>
    <w:rsid w:val="005A6A12"/>
    <w:rsid w:val="005A6A21"/>
    <w:rsid w:val="005A6C9D"/>
    <w:rsid w:val="005A7402"/>
    <w:rsid w:val="005A7500"/>
    <w:rsid w:val="005A7BB3"/>
    <w:rsid w:val="005B04D0"/>
    <w:rsid w:val="005B0F57"/>
    <w:rsid w:val="005B125A"/>
    <w:rsid w:val="005B1282"/>
    <w:rsid w:val="005B1578"/>
    <w:rsid w:val="005B16DD"/>
    <w:rsid w:val="005B17A9"/>
    <w:rsid w:val="005B1853"/>
    <w:rsid w:val="005B1DAB"/>
    <w:rsid w:val="005B1E01"/>
    <w:rsid w:val="005B1F77"/>
    <w:rsid w:val="005B2234"/>
    <w:rsid w:val="005B294D"/>
    <w:rsid w:val="005B2D66"/>
    <w:rsid w:val="005B328C"/>
    <w:rsid w:val="005B32BD"/>
    <w:rsid w:val="005B33F5"/>
    <w:rsid w:val="005B353C"/>
    <w:rsid w:val="005B35AB"/>
    <w:rsid w:val="005B3852"/>
    <w:rsid w:val="005B3CE9"/>
    <w:rsid w:val="005B40EA"/>
    <w:rsid w:val="005B4286"/>
    <w:rsid w:val="005B459C"/>
    <w:rsid w:val="005B45C5"/>
    <w:rsid w:val="005B4701"/>
    <w:rsid w:val="005B49CC"/>
    <w:rsid w:val="005B4A00"/>
    <w:rsid w:val="005B537B"/>
    <w:rsid w:val="005B5840"/>
    <w:rsid w:val="005B62A4"/>
    <w:rsid w:val="005B6585"/>
    <w:rsid w:val="005B677E"/>
    <w:rsid w:val="005B696F"/>
    <w:rsid w:val="005B6EE0"/>
    <w:rsid w:val="005B6F5D"/>
    <w:rsid w:val="005B730D"/>
    <w:rsid w:val="005B762D"/>
    <w:rsid w:val="005B76D1"/>
    <w:rsid w:val="005B7A78"/>
    <w:rsid w:val="005B7CBC"/>
    <w:rsid w:val="005C03E7"/>
    <w:rsid w:val="005C0AA0"/>
    <w:rsid w:val="005C0E8F"/>
    <w:rsid w:val="005C162A"/>
    <w:rsid w:val="005C1997"/>
    <w:rsid w:val="005C1A8A"/>
    <w:rsid w:val="005C21F2"/>
    <w:rsid w:val="005C227D"/>
    <w:rsid w:val="005C2437"/>
    <w:rsid w:val="005C27D5"/>
    <w:rsid w:val="005C2AAD"/>
    <w:rsid w:val="005C2CC1"/>
    <w:rsid w:val="005C2D4F"/>
    <w:rsid w:val="005C2E03"/>
    <w:rsid w:val="005C3298"/>
    <w:rsid w:val="005C3457"/>
    <w:rsid w:val="005C35F2"/>
    <w:rsid w:val="005C4256"/>
    <w:rsid w:val="005C43CC"/>
    <w:rsid w:val="005C48B8"/>
    <w:rsid w:val="005C4E79"/>
    <w:rsid w:val="005C5030"/>
    <w:rsid w:val="005C55C6"/>
    <w:rsid w:val="005C55F6"/>
    <w:rsid w:val="005C5834"/>
    <w:rsid w:val="005C5DCD"/>
    <w:rsid w:val="005C5EF2"/>
    <w:rsid w:val="005C5F22"/>
    <w:rsid w:val="005C61A5"/>
    <w:rsid w:val="005C63D0"/>
    <w:rsid w:val="005C650A"/>
    <w:rsid w:val="005C6641"/>
    <w:rsid w:val="005C6B86"/>
    <w:rsid w:val="005C7039"/>
    <w:rsid w:val="005C7121"/>
    <w:rsid w:val="005C71F8"/>
    <w:rsid w:val="005C76C7"/>
    <w:rsid w:val="005C77B7"/>
    <w:rsid w:val="005C77EF"/>
    <w:rsid w:val="005D0C11"/>
    <w:rsid w:val="005D0EF8"/>
    <w:rsid w:val="005D0F71"/>
    <w:rsid w:val="005D0FAD"/>
    <w:rsid w:val="005D1409"/>
    <w:rsid w:val="005D1A55"/>
    <w:rsid w:val="005D215B"/>
    <w:rsid w:val="005D2931"/>
    <w:rsid w:val="005D2E2B"/>
    <w:rsid w:val="005D438D"/>
    <w:rsid w:val="005D4981"/>
    <w:rsid w:val="005D4ED9"/>
    <w:rsid w:val="005D5728"/>
    <w:rsid w:val="005D5AF7"/>
    <w:rsid w:val="005D5BD6"/>
    <w:rsid w:val="005D5FD6"/>
    <w:rsid w:val="005D6004"/>
    <w:rsid w:val="005D606D"/>
    <w:rsid w:val="005D6B8D"/>
    <w:rsid w:val="005D79B8"/>
    <w:rsid w:val="005D7EF3"/>
    <w:rsid w:val="005E001C"/>
    <w:rsid w:val="005E066A"/>
    <w:rsid w:val="005E0682"/>
    <w:rsid w:val="005E07DC"/>
    <w:rsid w:val="005E0B4B"/>
    <w:rsid w:val="005E122B"/>
    <w:rsid w:val="005E1521"/>
    <w:rsid w:val="005E1DE1"/>
    <w:rsid w:val="005E2219"/>
    <w:rsid w:val="005E22A5"/>
    <w:rsid w:val="005E2602"/>
    <w:rsid w:val="005E3EB0"/>
    <w:rsid w:val="005E4112"/>
    <w:rsid w:val="005E4C1E"/>
    <w:rsid w:val="005E4DC2"/>
    <w:rsid w:val="005E4EFB"/>
    <w:rsid w:val="005E51AF"/>
    <w:rsid w:val="005E5773"/>
    <w:rsid w:val="005E5A71"/>
    <w:rsid w:val="005E5B33"/>
    <w:rsid w:val="005E6289"/>
    <w:rsid w:val="005E64EF"/>
    <w:rsid w:val="005E6520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F00A9"/>
    <w:rsid w:val="005F075B"/>
    <w:rsid w:val="005F07E1"/>
    <w:rsid w:val="005F1278"/>
    <w:rsid w:val="005F14E1"/>
    <w:rsid w:val="005F17FF"/>
    <w:rsid w:val="005F1A71"/>
    <w:rsid w:val="005F1EAE"/>
    <w:rsid w:val="005F243E"/>
    <w:rsid w:val="005F2CEA"/>
    <w:rsid w:val="005F2FB8"/>
    <w:rsid w:val="005F347B"/>
    <w:rsid w:val="005F3E86"/>
    <w:rsid w:val="005F4057"/>
    <w:rsid w:val="005F4495"/>
    <w:rsid w:val="005F47CA"/>
    <w:rsid w:val="005F4AEB"/>
    <w:rsid w:val="005F4C47"/>
    <w:rsid w:val="005F4D0A"/>
    <w:rsid w:val="005F53C4"/>
    <w:rsid w:val="005F5486"/>
    <w:rsid w:val="005F578D"/>
    <w:rsid w:val="005F5D64"/>
    <w:rsid w:val="005F5DDB"/>
    <w:rsid w:val="005F61CD"/>
    <w:rsid w:val="005F6B83"/>
    <w:rsid w:val="005F7038"/>
    <w:rsid w:val="005F70A6"/>
    <w:rsid w:val="005F74ED"/>
    <w:rsid w:val="005F786D"/>
    <w:rsid w:val="005F7A85"/>
    <w:rsid w:val="005F7C0D"/>
    <w:rsid w:val="00600114"/>
    <w:rsid w:val="00600248"/>
    <w:rsid w:val="00600698"/>
    <w:rsid w:val="00600C3F"/>
    <w:rsid w:val="00601898"/>
    <w:rsid w:val="00601A14"/>
    <w:rsid w:val="00601A61"/>
    <w:rsid w:val="00601B5A"/>
    <w:rsid w:val="00601BBB"/>
    <w:rsid w:val="006021B7"/>
    <w:rsid w:val="00603102"/>
    <w:rsid w:val="00603A65"/>
    <w:rsid w:val="006040AC"/>
    <w:rsid w:val="006040EA"/>
    <w:rsid w:val="00604343"/>
    <w:rsid w:val="00604FE8"/>
    <w:rsid w:val="006055A7"/>
    <w:rsid w:val="006057E5"/>
    <w:rsid w:val="00605A61"/>
    <w:rsid w:val="00605E2D"/>
    <w:rsid w:val="00605EA4"/>
    <w:rsid w:val="006065B7"/>
    <w:rsid w:val="00606970"/>
    <w:rsid w:val="006073CA"/>
    <w:rsid w:val="00607480"/>
    <w:rsid w:val="00607C99"/>
    <w:rsid w:val="0061071E"/>
    <w:rsid w:val="00610728"/>
    <w:rsid w:val="00610873"/>
    <w:rsid w:val="00610948"/>
    <w:rsid w:val="00610AB2"/>
    <w:rsid w:val="006113B6"/>
    <w:rsid w:val="0061169A"/>
    <w:rsid w:val="00611C8D"/>
    <w:rsid w:val="00611EE3"/>
    <w:rsid w:val="0061229C"/>
    <w:rsid w:val="00612512"/>
    <w:rsid w:val="00612516"/>
    <w:rsid w:val="00612561"/>
    <w:rsid w:val="00612B25"/>
    <w:rsid w:val="00612D72"/>
    <w:rsid w:val="00612E20"/>
    <w:rsid w:val="006133C3"/>
    <w:rsid w:val="006135A4"/>
    <w:rsid w:val="00613C70"/>
    <w:rsid w:val="00613E48"/>
    <w:rsid w:val="006141B5"/>
    <w:rsid w:val="00614400"/>
    <w:rsid w:val="0061451A"/>
    <w:rsid w:val="0061475C"/>
    <w:rsid w:val="00614C8D"/>
    <w:rsid w:val="00615052"/>
    <w:rsid w:val="00615233"/>
    <w:rsid w:val="0061564E"/>
    <w:rsid w:val="006156CC"/>
    <w:rsid w:val="00615754"/>
    <w:rsid w:val="00615BEC"/>
    <w:rsid w:val="00615D6B"/>
    <w:rsid w:val="00615ED5"/>
    <w:rsid w:val="00615F52"/>
    <w:rsid w:val="00616581"/>
    <w:rsid w:val="006179C5"/>
    <w:rsid w:val="00617B41"/>
    <w:rsid w:val="00620216"/>
    <w:rsid w:val="00620341"/>
    <w:rsid w:val="00620955"/>
    <w:rsid w:val="00621472"/>
    <w:rsid w:val="0062292C"/>
    <w:rsid w:val="00622933"/>
    <w:rsid w:val="006229AE"/>
    <w:rsid w:val="00622AD3"/>
    <w:rsid w:val="00624638"/>
    <w:rsid w:val="0062487C"/>
    <w:rsid w:val="00624BC8"/>
    <w:rsid w:val="006250B8"/>
    <w:rsid w:val="00625123"/>
    <w:rsid w:val="00625701"/>
    <w:rsid w:val="00625A0F"/>
    <w:rsid w:val="00625C01"/>
    <w:rsid w:val="00625C10"/>
    <w:rsid w:val="00625C7C"/>
    <w:rsid w:val="00626CB2"/>
    <w:rsid w:val="0062748B"/>
    <w:rsid w:val="0062761F"/>
    <w:rsid w:val="00627C7B"/>
    <w:rsid w:val="00627E26"/>
    <w:rsid w:val="006301F2"/>
    <w:rsid w:val="006308CD"/>
    <w:rsid w:val="00630CCC"/>
    <w:rsid w:val="00631000"/>
    <w:rsid w:val="006311F1"/>
    <w:rsid w:val="0063134C"/>
    <w:rsid w:val="006316FF"/>
    <w:rsid w:val="00631852"/>
    <w:rsid w:val="00631B03"/>
    <w:rsid w:val="006323E4"/>
    <w:rsid w:val="00632AEC"/>
    <w:rsid w:val="00633AAC"/>
    <w:rsid w:val="00633DDC"/>
    <w:rsid w:val="00634010"/>
    <w:rsid w:val="00634118"/>
    <w:rsid w:val="006344B3"/>
    <w:rsid w:val="00634593"/>
    <w:rsid w:val="00634C65"/>
    <w:rsid w:val="00634C7D"/>
    <w:rsid w:val="00634CFC"/>
    <w:rsid w:val="00634F15"/>
    <w:rsid w:val="00635271"/>
    <w:rsid w:val="00635521"/>
    <w:rsid w:val="006356C3"/>
    <w:rsid w:val="00635BD3"/>
    <w:rsid w:val="00635D8A"/>
    <w:rsid w:val="00636027"/>
    <w:rsid w:val="006360FB"/>
    <w:rsid w:val="00636105"/>
    <w:rsid w:val="006361F4"/>
    <w:rsid w:val="00636374"/>
    <w:rsid w:val="006365A9"/>
    <w:rsid w:val="006366C3"/>
    <w:rsid w:val="00636707"/>
    <w:rsid w:val="00636BAD"/>
    <w:rsid w:val="00636D59"/>
    <w:rsid w:val="00636DD8"/>
    <w:rsid w:val="00637766"/>
    <w:rsid w:val="006378B1"/>
    <w:rsid w:val="006378D3"/>
    <w:rsid w:val="00637C81"/>
    <w:rsid w:val="00637D2D"/>
    <w:rsid w:val="00640547"/>
    <w:rsid w:val="0064078B"/>
    <w:rsid w:val="00640C78"/>
    <w:rsid w:val="00640D25"/>
    <w:rsid w:val="00640D85"/>
    <w:rsid w:val="00641286"/>
    <w:rsid w:val="0064163C"/>
    <w:rsid w:val="00641B33"/>
    <w:rsid w:val="00641FC6"/>
    <w:rsid w:val="00642375"/>
    <w:rsid w:val="006423CF"/>
    <w:rsid w:val="006426F2"/>
    <w:rsid w:val="00642990"/>
    <w:rsid w:val="00642B9E"/>
    <w:rsid w:val="00642E57"/>
    <w:rsid w:val="006431DA"/>
    <w:rsid w:val="00643D35"/>
    <w:rsid w:val="00643E5C"/>
    <w:rsid w:val="00643F0D"/>
    <w:rsid w:val="006440B2"/>
    <w:rsid w:val="00644625"/>
    <w:rsid w:val="00645069"/>
    <w:rsid w:val="006450B4"/>
    <w:rsid w:val="00645EA9"/>
    <w:rsid w:val="006465E0"/>
    <w:rsid w:val="006466BA"/>
    <w:rsid w:val="006469D5"/>
    <w:rsid w:val="00646B74"/>
    <w:rsid w:val="00646E15"/>
    <w:rsid w:val="00646E4C"/>
    <w:rsid w:val="00646FCA"/>
    <w:rsid w:val="006475F3"/>
    <w:rsid w:val="00647930"/>
    <w:rsid w:val="00647BE1"/>
    <w:rsid w:val="00650006"/>
    <w:rsid w:val="00650B17"/>
    <w:rsid w:val="00650C25"/>
    <w:rsid w:val="00650D47"/>
    <w:rsid w:val="00651289"/>
    <w:rsid w:val="00651313"/>
    <w:rsid w:val="006513C5"/>
    <w:rsid w:val="00651BE5"/>
    <w:rsid w:val="00651C2C"/>
    <w:rsid w:val="00651E4F"/>
    <w:rsid w:val="00652571"/>
    <w:rsid w:val="00652C79"/>
    <w:rsid w:val="0065301E"/>
    <w:rsid w:val="0065304C"/>
    <w:rsid w:val="00653284"/>
    <w:rsid w:val="00653930"/>
    <w:rsid w:val="00654A8B"/>
    <w:rsid w:val="00654FB8"/>
    <w:rsid w:val="006552CD"/>
    <w:rsid w:val="006553D8"/>
    <w:rsid w:val="006559B4"/>
    <w:rsid w:val="00655FFB"/>
    <w:rsid w:val="006561BE"/>
    <w:rsid w:val="00656218"/>
    <w:rsid w:val="006564E9"/>
    <w:rsid w:val="0065659A"/>
    <w:rsid w:val="0065663B"/>
    <w:rsid w:val="00656B0B"/>
    <w:rsid w:val="00657195"/>
    <w:rsid w:val="0065728B"/>
    <w:rsid w:val="0065739A"/>
    <w:rsid w:val="006574EF"/>
    <w:rsid w:val="00657634"/>
    <w:rsid w:val="006579FB"/>
    <w:rsid w:val="00657F55"/>
    <w:rsid w:val="0066007E"/>
    <w:rsid w:val="006605CB"/>
    <w:rsid w:val="006606DB"/>
    <w:rsid w:val="00660747"/>
    <w:rsid w:val="006607D7"/>
    <w:rsid w:val="00660DC7"/>
    <w:rsid w:val="006611CD"/>
    <w:rsid w:val="00661AA4"/>
    <w:rsid w:val="00661CFD"/>
    <w:rsid w:val="00661D88"/>
    <w:rsid w:val="006622F6"/>
    <w:rsid w:val="0066267A"/>
    <w:rsid w:val="006626AF"/>
    <w:rsid w:val="006628A7"/>
    <w:rsid w:val="00662B04"/>
    <w:rsid w:val="00662BB5"/>
    <w:rsid w:val="00662E8A"/>
    <w:rsid w:val="00662ED8"/>
    <w:rsid w:val="00663297"/>
    <w:rsid w:val="0066372A"/>
    <w:rsid w:val="0066388F"/>
    <w:rsid w:val="00663FB5"/>
    <w:rsid w:val="00664020"/>
    <w:rsid w:val="006640AC"/>
    <w:rsid w:val="006640BB"/>
    <w:rsid w:val="00664481"/>
    <w:rsid w:val="00664C33"/>
    <w:rsid w:val="00664FA9"/>
    <w:rsid w:val="006654B7"/>
    <w:rsid w:val="006656A0"/>
    <w:rsid w:val="0066608E"/>
    <w:rsid w:val="00666276"/>
    <w:rsid w:val="00666C58"/>
    <w:rsid w:val="006670C2"/>
    <w:rsid w:val="00667112"/>
    <w:rsid w:val="00667260"/>
    <w:rsid w:val="0066727C"/>
    <w:rsid w:val="0066747C"/>
    <w:rsid w:val="0066752D"/>
    <w:rsid w:val="00667662"/>
    <w:rsid w:val="00667667"/>
    <w:rsid w:val="00667774"/>
    <w:rsid w:val="00667F02"/>
    <w:rsid w:val="0067024C"/>
    <w:rsid w:val="0067030A"/>
    <w:rsid w:val="006704D3"/>
    <w:rsid w:val="00670838"/>
    <w:rsid w:val="00670DEB"/>
    <w:rsid w:val="00671018"/>
    <w:rsid w:val="00671BDD"/>
    <w:rsid w:val="00672BC4"/>
    <w:rsid w:val="00673582"/>
    <w:rsid w:val="006736B9"/>
    <w:rsid w:val="006737C8"/>
    <w:rsid w:val="00673EB6"/>
    <w:rsid w:val="00673FCF"/>
    <w:rsid w:val="0067402B"/>
    <w:rsid w:val="006742B3"/>
    <w:rsid w:val="00674334"/>
    <w:rsid w:val="006743F7"/>
    <w:rsid w:val="00674633"/>
    <w:rsid w:val="006747DD"/>
    <w:rsid w:val="00674D58"/>
    <w:rsid w:val="00674E6D"/>
    <w:rsid w:val="006752B8"/>
    <w:rsid w:val="0067536C"/>
    <w:rsid w:val="0067542F"/>
    <w:rsid w:val="00675C8F"/>
    <w:rsid w:val="00675D39"/>
    <w:rsid w:val="0067606B"/>
    <w:rsid w:val="00676197"/>
    <w:rsid w:val="0067631E"/>
    <w:rsid w:val="0067641A"/>
    <w:rsid w:val="00676490"/>
    <w:rsid w:val="006764FA"/>
    <w:rsid w:val="006766F8"/>
    <w:rsid w:val="00677171"/>
    <w:rsid w:val="006776B0"/>
    <w:rsid w:val="0067782D"/>
    <w:rsid w:val="00677C9B"/>
    <w:rsid w:val="00677F93"/>
    <w:rsid w:val="0068018E"/>
    <w:rsid w:val="00680278"/>
    <w:rsid w:val="00680326"/>
    <w:rsid w:val="0068049D"/>
    <w:rsid w:val="006804E2"/>
    <w:rsid w:val="006807C8"/>
    <w:rsid w:val="00680E9A"/>
    <w:rsid w:val="00680F6D"/>
    <w:rsid w:val="0068128C"/>
    <w:rsid w:val="00681696"/>
    <w:rsid w:val="00681FD0"/>
    <w:rsid w:val="0068229C"/>
    <w:rsid w:val="00682982"/>
    <w:rsid w:val="00682A48"/>
    <w:rsid w:val="00682B0F"/>
    <w:rsid w:val="006830E4"/>
    <w:rsid w:val="006836CC"/>
    <w:rsid w:val="00683869"/>
    <w:rsid w:val="00683FEA"/>
    <w:rsid w:val="006841EC"/>
    <w:rsid w:val="0068426B"/>
    <w:rsid w:val="00684291"/>
    <w:rsid w:val="00684642"/>
    <w:rsid w:val="006853A1"/>
    <w:rsid w:val="0068540D"/>
    <w:rsid w:val="00685444"/>
    <w:rsid w:val="00685572"/>
    <w:rsid w:val="00685629"/>
    <w:rsid w:val="0068597C"/>
    <w:rsid w:val="00685B00"/>
    <w:rsid w:val="00685B8F"/>
    <w:rsid w:val="0068607D"/>
    <w:rsid w:val="00686A80"/>
    <w:rsid w:val="00686FE7"/>
    <w:rsid w:val="00687AB4"/>
    <w:rsid w:val="00687BFD"/>
    <w:rsid w:val="00687E1C"/>
    <w:rsid w:val="00687E5F"/>
    <w:rsid w:val="00687EBF"/>
    <w:rsid w:val="00687FBF"/>
    <w:rsid w:val="006900D8"/>
    <w:rsid w:val="00690435"/>
    <w:rsid w:val="006905A4"/>
    <w:rsid w:val="006905BD"/>
    <w:rsid w:val="006914C5"/>
    <w:rsid w:val="00691757"/>
    <w:rsid w:val="0069175C"/>
    <w:rsid w:val="00691985"/>
    <w:rsid w:val="00691B76"/>
    <w:rsid w:val="006921D8"/>
    <w:rsid w:val="0069250A"/>
    <w:rsid w:val="006928DC"/>
    <w:rsid w:val="00692AFD"/>
    <w:rsid w:val="00692E15"/>
    <w:rsid w:val="00693A19"/>
    <w:rsid w:val="00693BA8"/>
    <w:rsid w:val="00693DAD"/>
    <w:rsid w:val="006941D4"/>
    <w:rsid w:val="006941FE"/>
    <w:rsid w:val="006949F4"/>
    <w:rsid w:val="00694B77"/>
    <w:rsid w:val="00694F4D"/>
    <w:rsid w:val="00695369"/>
    <w:rsid w:val="0069563B"/>
    <w:rsid w:val="00695900"/>
    <w:rsid w:val="00695DCF"/>
    <w:rsid w:val="00696437"/>
    <w:rsid w:val="00696A00"/>
    <w:rsid w:val="00696D7E"/>
    <w:rsid w:val="0069714C"/>
    <w:rsid w:val="0069765B"/>
    <w:rsid w:val="00697B2F"/>
    <w:rsid w:val="00697D42"/>
    <w:rsid w:val="006A0094"/>
    <w:rsid w:val="006A0451"/>
    <w:rsid w:val="006A10A5"/>
    <w:rsid w:val="006A11DB"/>
    <w:rsid w:val="006A1433"/>
    <w:rsid w:val="006A14CC"/>
    <w:rsid w:val="006A1B0E"/>
    <w:rsid w:val="006A1B37"/>
    <w:rsid w:val="006A2695"/>
    <w:rsid w:val="006A270E"/>
    <w:rsid w:val="006A27E1"/>
    <w:rsid w:val="006A2F21"/>
    <w:rsid w:val="006A3135"/>
    <w:rsid w:val="006A3427"/>
    <w:rsid w:val="006A3698"/>
    <w:rsid w:val="006A3A32"/>
    <w:rsid w:val="006A3DF3"/>
    <w:rsid w:val="006A3E5E"/>
    <w:rsid w:val="006A3ED8"/>
    <w:rsid w:val="006A45B7"/>
    <w:rsid w:val="006A4D35"/>
    <w:rsid w:val="006A5913"/>
    <w:rsid w:val="006A5A46"/>
    <w:rsid w:val="006A5B98"/>
    <w:rsid w:val="006A643D"/>
    <w:rsid w:val="006A708F"/>
    <w:rsid w:val="006A756E"/>
    <w:rsid w:val="006A7903"/>
    <w:rsid w:val="006A7958"/>
    <w:rsid w:val="006B0636"/>
    <w:rsid w:val="006B0BC4"/>
    <w:rsid w:val="006B0C71"/>
    <w:rsid w:val="006B105C"/>
    <w:rsid w:val="006B121A"/>
    <w:rsid w:val="006B1916"/>
    <w:rsid w:val="006B1C94"/>
    <w:rsid w:val="006B21DE"/>
    <w:rsid w:val="006B2356"/>
    <w:rsid w:val="006B236E"/>
    <w:rsid w:val="006B24CE"/>
    <w:rsid w:val="006B268E"/>
    <w:rsid w:val="006B27A8"/>
    <w:rsid w:val="006B2E4C"/>
    <w:rsid w:val="006B2F26"/>
    <w:rsid w:val="006B3016"/>
    <w:rsid w:val="006B3754"/>
    <w:rsid w:val="006B3A32"/>
    <w:rsid w:val="006B3B4D"/>
    <w:rsid w:val="006B3E7C"/>
    <w:rsid w:val="006B4E32"/>
    <w:rsid w:val="006B512B"/>
    <w:rsid w:val="006B57D9"/>
    <w:rsid w:val="006B58DE"/>
    <w:rsid w:val="006B5B69"/>
    <w:rsid w:val="006B640E"/>
    <w:rsid w:val="006B6835"/>
    <w:rsid w:val="006B68F4"/>
    <w:rsid w:val="006B6ACF"/>
    <w:rsid w:val="006B746B"/>
    <w:rsid w:val="006C0113"/>
    <w:rsid w:val="006C01F9"/>
    <w:rsid w:val="006C027B"/>
    <w:rsid w:val="006C02AE"/>
    <w:rsid w:val="006C0369"/>
    <w:rsid w:val="006C0A2E"/>
    <w:rsid w:val="006C0B2E"/>
    <w:rsid w:val="006C0B66"/>
    <w:rsid w:val="006C0EDD"/>
    <w:rsid w:val="006C100A"/>
    <w:rsid w:val="006C1241"/>
    <w:rsid w:val="006C19BE"/>
    <w:rsid w:val="006C1C84"/>
    <w:rsid w:val="006C2031"/>
    <w:rsid w:val="006C2077"/>
    <w:rsid w:val="006C231B"/>
    <w:rsid w:val="006C2465"/>
    <w:rsid w:val="006C27ED"/>
    <w:rsid w:val="006C2A15"/>
    <w:rsid w:val="006C2D61"/>
    <w:rsid w:val="006C2D9E"/>
    <w:rsid w:val="006C2EBD"/>
    <w:rsid w:val="006C371F"/>
    <w:rsid w:val="006C389D"/>
    <w:rsid w:val="006C3C42"/>
    <w:rsid w:val="006C3C48"/>
    <w:rsid w:val="006C3F9D"/>
    <w:rsid w:val="006C41D3"/>
    <w:rsid w:val="006C4A9D"/>
    <w:rsid w:val="006C4F56"/>
    <w:rsid w:val="006C56F6"/>
    <w:rsid w:val="006C5943"/>
    <w:rsid w:val="006C5BFE"/>
    <w:rsid w:val="006C6B9A"/>
    <w:rsid w:val="006C6E4C"/>
    <w:rsid w:val="006C707A"/>
    <w:rsid w:val="006C753F"/>
    <w:rsid w:val="006C75BB"/>
    <w:rsid w:val="006C7AF0"/>
    <w:rsid w:val="006C7D44"/>
    <w:rsid w:val="006C7DA1"/>
    <w:rsid w:val="006C7F33"/>
    <w:rsid w:val="006D00ED"/>
    <w:rsid w:val="006D02B0"/>
    <w:rsid w:val="006D03D2"/>
    <w:rsid w:val="006D0C4B"/>
    <w:rsid w:val="006D1249"/>
    <w:rsid w:val="006D1512"/>
    <w:rsid w:val="006D15F0"/>
    <w:rsid w:val="006D17AE"/>
    <w:rsid w:val="006D1BA6"/>
    <w:rsid w:val="006D1D2F"/>
    <w:rsid w:val="006D22FC"/>
    <w:rsid w:val="006D25B9"/>
    <w:rsid w:val="006D2697"/>
    <w:rsid w:val="006D2BEB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55D3"/>
    <w:rsid w:val="006D5691"/>
    <w:rsid w:val="006D5751"/>
    <w:rsid w:val="006D5B97"/>
    <w:rsid w:val="006D6370"/>
    <w:rsid w:val="006D6491"/>
    <w:rsid w:val="006D6A93"/>
    <w:rsid w:val="006D6BDC"/>
    <w:rsid w:val="006D6F1A"/>
    <w:rsid w:val="006D7299"/>
    <w:rsid w:val="006D7CAD"/>
    <w:rsid w:val="006D7DD8"/>
    <w:rsid w:val="006D7E58"/>
    <w:rsid w:val="006D7E97"/>
    <w:rsid w:val="006E0758"/>
    <w:rsid w:val="006E07B0"/>
    <w:rsid w:val="006E0853"/>
    <w:rsid w:val="006E0A5A"/>
    <w:rsid w:val="006E110E"/>
    <w:rsid w:val="006E1138"/>
    <w:rsid w:val="006E1B98"/>
    <w:rsid w:val="006E1F18"/>
    <w:rsid w:val="006E2433"/>
    <w:rsid w:val="006E288C"/>
    <w:rsid w:val="006E2DD8"/>
    <w:rsid w:val="006E2F21"/>
    <w:rsid w:val="006E3065"/>
    <w:rsid w:val="006E3658"/>
    <w:rsid w:val="006E3AB7"/>
    <w:rsid w:val="006E3AC6"/>
    <w:rsid w:val="006E3AE1"/>
    <w:rsid w:val="006E3C77"/>
    <w:rsid w:val="006E42E5"/>
    <w:rsid w:val="006E43AF"/>
    <w:rsid w:val="006E43C7"/>
    <w:rsid w:val="006E47ED"/>
    <w:rsid w:val="006E4A2C"/>
    <w:rsid w:val="006E4E4B"/>
    <w:rsid w:val="006E59AE"/>
    <w:rsid w:val="006E5C1C"/>
    <w:rsid w:val="006E5CD9"/>
    <w:rsid w:val="006E62AF"/>
    <w:rsid w:val="006E66A2"/>
    <w:rsid w:val="006E6A4A"/>
    <w:rsid w:val="006E7814"/>
    <w:rsid w:val="006E7928"/>
    <w:rsid w:val="006E7AA7"/>
    <w:rsid w:val="006E7DCC"/>
    <w:rsid w:val="006F03F0"/>
    <w:rsid w:val="006F1B26"/>
    <w:rsid w:val="006F1BB5"/>
    <w:rsid w:val="006F23B4"/>
    <w:rsid w:val="006F23FE"/>
    <w:rsid w:val="006F2B1E"/>
    <w:rsid w:val="006F2E17"/>
    <w:rsid w:val="006F30BF"/>
    <w:rsid w:val="006F347C"/>
    <w:rsid w:val="006F41C1"/>
    <w:rsid w:val="006F49F7"/>
    <w:rsid w:val="006F4FD7"/>
    <w:rsid w:val="006F5506"/>
    <w:rsid w:val="006F5D80"/>
    <w:rsid w:val="006F66B2"/>
    <w:rsid w:val="006F6773"/>
    <w:rsid w:val="006F67EF"/>
    <w:rsid w:val="006F6816"/>
    <w:rsid w:val="006F6B5F"/>
    <w:rsid w:val="006F6D44"/>
    <w:rsid w:val="006F6EEE"/>
    <w:rsid w:val="006F707F"/>
    <w:rsid w:val="006F70C6"/>
    <w:rsid w:val="006F7243"/>
    <w:rsid w:val="00700DF0"/>
    <w:rsid w:val="00701C8E"/>
    <w:rsid w:val="007024AC"/>
    <w:rsid w:val="00702A9F"/>
    <w:rsid w:val="00703290"/>
    <w:rsid w:val="0070380A"/>
    <w:rsid w:val="00703F3D"/>
    <w:rsid w:val="007043E8"/>
    <w:rsid w:val="0070444B"/>
    <w:rsid w:val="007048CF"/>
    <w:rsid w:val="00704BE3"/>
    <w:rsid w:val="00704C79"/>
    <w:rsid w:val="00704CEF"/>
    <w:rsid w:val="00705117"/>
    <w:rsid w:val="0070527A"/>
    <w:rsid w:val="0070567E"/>
    <w:rsid w:val="00705759"/>
    <w:rsid w:val="007057D1"/>
    <w:rsid w:val="00705BD2"/>
    <w:rsid w:val="00705CF9"/>
    <w:rsid w:val="00705EFC"/>
    <w:rsid w:val="00706117"/>
    <w:rsid w:val="007061E3"/>
    <w:rsid w:val="00706252"/>
    <w:rsid w:val="007063BB"/>
    <w:rsid w:val="00706534"/>
    <w:rsid w:val="00706CA1"/>
    <w:rsid w:val="00706FAA"/>
    <w:rsid w:val="00707617"/>
    <w:rsid w:val="007076E9"/>
    <w:rsid w:val="0070773F"/>
    <w:rsid w:val="007077B5"/>
    <w:rsid w:val="00707D69"/>
    <w:rsid w:val="007100B1"/>
    <w:rsid w:val="00710146"/>
    <w:rsid w:val="00710403"/>
    <w:rsid w:val="007108B1"/>
    <w:rsid w:val="00710AA6"/>
    <w:rsid w:val="00710C38"/>
    <w:rsid w:val="00710E6E"/>
    <w:rsid w:val="0071119A"/>
    <w:rsid w:val="00711215"/>
    <w:rsid w:val="00711316"/>
    <w:rsid w:val="00711848"/>
    <w:rsid w:val="007129EE"/>
    <w:rsid w:val="00712E73"/>
    <w:rsid w:val="00712F07"/>
    <w:rsid w:val="00712F60"/>
    <w:rsid w:val="007132DF"/>
    <w:rsid w:val="00713409"/>
    <w:rsid w:val="00713609"/>
    <w:rsid w:val="007139BC"/>
    <w:rsid w:val="00713C50"/>
    <w:rsid w:val="00713D42"/>
    <w:rsid w:val="00713D63"/>
    <w:rsid w:val="0071430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8E7"/>
    <w:rsid w:val="007169A9"/>
    <w:rsid w:val="00716A80"/>
    <w:rsid w:val="00716AA2"/>
    <w:rsid w:val="00716C88"/>
    <w:rsid w:val="00716DEE"/>
    <w:rsid w:val="00717B70"/>
    <w:rsid w:val="00717E4A"/>
    <w:rsid w:val="00717E8E"/>
    <w:rsid w:val="00717FDD"/>
    <w:rsid w:val="00720458"/>
    <w:rsid w:val="007209C6"/>
    <w:rsid w:val="00720EA5"/>
    <w:rsid w:val="00721152"/>
    <w:rsid w:val="0072137A"/>
    <w:rsid w:val="00721723"/>
    <w:rsid w:val="0072199E"/>
    <w:rsid w:val="00721B77"/>
    <w:rsid w:val="00721E6C"/>
    <w:rsid w:val="0072224F"/>
    <w:rsid w:val="007223FA"/>
    <w:rsid w:val="0072260F"/>
    <w:rsid w:val="007235FD"/>
    <w:rsid w:val="007238C9"/>
    <w:rsid w:val="00723937"/>
    <w:rsid w:val="007243E5"/>
    <w:rsid w:val="0072440E"/>
    <w:rsid w:val="00724807"/>
    <w:rsid w:val="00724AA2"/>
    <w:rsid w:val="00725188"/>
    <w:rsid w:val="007254C1"/>
    <w:rsid w:val="0072560E"/>
    <w:rsid w:val="00725720"/>
    <w:rsid w:val="00726220"/>
    <w:rsid w:val="007265B0"/>
    <w:rsid w:val="0072698B"/>
    <w:rsid w:val="00726A5E"/>
    <w:rsid w:val="00726AFB"/>
    <w:rsid w:val="00726E70"/>
    <w:rsid w:val="007270D8"/>
    <w:rsid w:val="007272AD"/>
    <w:rsid w:val="00727C3E"/>
    <w:rsid w:val="007300EC"/>
    <w:rsid w:val="00730376"/>
    <w:rsid w:val="007305FB"/>
    <w:rsid w:val="00730615"/>
    <w:rsid w:val="007309D5"/>
    <w:rsid w:val="00730B4D"/>
    <w:rsid w:val="00730BF2"/>
    <w:rsid w:val="00730C99"/>
    <w:rsid w:val="00731227"/>
    <w:rsid w:val="00731630"/>
    <w:rsid w:val="007318F5"/>
    <w:rsid w:val="00731DBF"/>
    <w:rsid w:val="00732093"/>
    <w:rsid w:val="00732268"/>
    <w:rsid w:val="007326CC"/>
    <w:rsid w:val="007326E4"/>
    <w:rsid w:val="0073272A"/>
    <w:rsid w:val="00732F2C"/>
    <w:rsid w:val="00732FA1"/>
    <w:rsid w:val="0073350B"/>
    <w:rsid w:val="00733C2E"/>
    <w:rsid w:val="0073453D"/>
    <w:rsid w:val="00734703"/>
    <w:rsid w:val="007349C5"/>
    <w:rsid w:val="00735005"/>
    <w:rsid w:val="007351BE"/>
    <w:rsid w:val="00735619"/>
    <w:rsid w:val="0073581C"/>
    <w:rsid w:val="00735FA2"/>
    <w:rsid w:val="00736188"/>
    <w:rsid w:val="007362B4"/>
    <w:rsid w:val="00736801"/>
    <w:rsid w:val="00736F65"/>
    <w:rsid w:val="00737707"/>
    <w:rsid w:val="00737834"/>
    <w:rsid w:val="0074001C"/>
    <w:rsid w:val="0074035E"/>
    <w:rsid w:val="00740690"/>
    <w:rsid w:val="00740D12"/>
    <w:rsid w:val="007412C4"/>
    <w:rsid w:val="00741364"/>
    <w:rsid w:val="0074136C"/>
    <w:rsid w:val="00741486"/>
    <w:rsid w:val="0074171D"/>
    <w:rsid w:val="007419DE"/>
    <w:rsid w:val="00741D8F"/>
    <w:rsid w:val="0074217E"/>
    <w:rsid w:val="00742855"/>
    <w:rsid w:val="00742C89"/>
    <w:rsid w:val="007430EC"/>
    <w:rsid w:val="007430F1"/>
    <w:rsid w:val="0074334F"/>
    <w:rsid w:val="007436C9"/>
    <w:rsid w:val="0074414F"/>
    <w:rsid w:val="00744503"/>
    <w:rsid w:val="00744973"/>
    <w:rsid w:val="00744F2E"/>
    <w:rsid w:val="00745527"/>
    <w:rsid w:val="007455AC"/>
    <w:rsid w:val="007464D0"/>
    <w:rsid w:val="00746634"/>
    <w:rsid w:val="0074675A"/>
    <w:rsid w:val="00746957"/>
    <w:rsid w:val="007469F8"/>
    <w:rsid w:val="00746AAD"/>
    <w:rsid w:val="00746D72"/>
    <w:rsid w:val="00746F04"/>
    <w:rsid w:val="007471AB"/>
    <w:rsid w:val="00747354"/>
    <w:rsid w:val="0074786B"/>
    <w:rsid w:val="007479FF"/>
    <w:rsid w:val="00747F02"/>
    <w:rsid w:val="007501BE"/>
    <w:rsid w:val="007503E4"/>
    <w:rsid w:val="0075051B"/>
    <w:rsid w:val="007508BE"/>
    <w:rsid w:val="00750E34"/>
    <w:rsid w:val="00750EC8"/>
    <w:rsid w:val="00751135"/>
    <w:rsid w:val="00752330"/>
    <w:rsid w:val="00752741"/>
    <w:rsid w:val="00752892"/>
    <w:rsid w:val="00752B04"/>
    <w:rsid w:val="00753237"/>
    <w:rsid w:val="00753B4E"/>
    <w:rsid w:val="00754300"/>
    <w:rsid w:val="00754709"/>
    <w:rsid w:val="00754E32"/>
    <w:rsid w:val="00754FD8"/>
    <w:rsid w:val="00755249"/>
    <w:rsid w:val="0075526E"/>
    <w:rsid w:val="00755579"/>
    <w:rsid w:val="00755629"/>
    <w:rsid w:val="00755825"/>
    <w:rsid w:val="00755F42"/>
    <w:rsid w:val="007564C5"/>
    <w:rsid w:val="007569D2"/>
    <w:rsid w:val="00756FCA"/>
    <w:rsid w:val="00757032"/>
    <w:rsid w:val="007574C2"/>
    <w:rsid w:val="0075760D"/>
    <w:rsid w:val="007577F8"/>
    <w:rsid w:val="00757D78"/>
    <w:rsid w:val="007601A2"/>
    <w:rsid w:val="007602B5"/>
    <w:rsid w:val="00760A4B"/>
    <w:rsid w:val="00760F10"/>
    <w:rsid w:val="00761310"/>
    <w:rsid w:val="00761378"/>
    <w:rsid w:val="007614C0"/>
    <w:rsid w:val="0076160F"/>
    <w:rsid w:val="00761661"/>
    <w:rsid w:val="00761FCF"/>
    <w:rsid w:val="00762034"/>
    <w:rsid w:val="007622CB"/>
    <w:rsid w:val="0076253D"/>
    <w:rsid w:val="0076261D"/>
    <w:rsid w:val="00762654"/>
    <w:rsid w:val="00762D0F"/>
    <w:rsid w:val="007632FE"/>
    <w:rsid w:val="0076385F"/>
    <w:rsid w:val="007638F7"/>
    <w:rsid w:val="007639EE"/>
    <w:rsid w:val="00763B81"/>
    <w:rsid w:val="00763E38"/>
    <w:rsid w:val="007644B1"/>
    <w:rsid w:val="00764726"/>
    <w:rsid w:val="00765145"/>
    <w:rsid w:val="0076551D"/>
    <w:rsid w:val="00765B1C"/>
    <w:rsid w:val="00765D64"/>
    <w:rsid w:val="00766BC9"/>
    <w:rsid w:val="00767427"/>
    <w:rsid w:val="0076769E"/>
    <w:rsid w:val="007676DA"/>
    <w:rsid w:val="00767AED"/>
    <w:rsid w:val="00767B43"/>
    <w:rsid w:val="00770016"/>
    <w:rsid w:val="007704E8"/>
    <w:rsid w:val="00770903"/>
    <w:rsid w:val="007709FB"/>
    <w:rsid w:val="00770A29"/>
    <w:rsid w:val="00770E7F"/>
    <w:rsid w:val="007711FC"/>
    <w:rsid w:val="0077184B"/>
    <w:rsid w:val="00771ACC"/>
    <w:rsid w:val="00771B5D"/>
    <w:rsid w:val="00772168"/>
    <w:rsid w:val="00772693"/>
    <w:rsid w:val="0077290C"/>
    <w:rsid w:val="00772D07"/>
    <w:rsid w:val="00772F4F"/>
    <w:rsid w:val="00773441"/>
    <w:rsid w:val="00773842"/>
    <w:rsid w:val="007739BC"/>
    <w:rsid w:val="0077432E"/>
    <w:rsid w:val="00774686"/>
    <w:rsid w:val="00774723"/>
    <w:rsid w:val="00774752"/>
    <w:rsid w:val="007748C5"/>
    <w:rsid w:val="00774D10"/>
    <w:rsid w:val="0077551E"/>
    <w:rsid w:val="007757D8"/>
    <w:rsid w:val="007757F6"/>
    <w:rsid w:val="00775C9F"/>
    <w:rsid w:val="0077647D"/>
    <w:rsid w:val="00776D43"/>
    <w:rsid w:val="00777195"/>
    <w:rsid w:val="007773CD"/>
    <w:rsid w:val="00777B68"/>
    <w:rsid w:val="00777BD9"/>
    <w:rsid w:val="00777BE9"/>
    <w:rsid w:val="00777CB5"/>
    <w:rsid w:val="00777E80"/>
    <w:rsid w:val="00777EA8"/>
    <w:rsid w:val="00780304"/>
    <w:rsid w:val="007804F3"/>
    <w:rsid w:val="007807DD"/>
    <w:rsid w:val="00780F39"/>
    <w:rsid w:val="00781068"/>
    <w:rsid w:val="007814B0"/>
    <w:rsid w:val="007815AD"/>
    <w:rsid w:val="0078164B"/>
    <w:rsid w:val="007817C7"/>
    <w:rsid w:val="007819E7"/>
    <w:rsid w:val="00781B1E"/>
    <w:rsid w:val="007823EA"/>
    <w:rsid w:val="00782DB1"/>
    <w:rsid w:val="00782EDE"/>
    <w:rsid w:val="00782F39"/>
    <w:rsid w:val="00782FAC"/>
    <w:rsid w:val="00782FFE"/>
    <w:rsid w:val="0078344B"/>
    <w:rsid w:val="00783706"/>
    <w:rsid w:val="00783963"/>
    <w:rsid w:val="007840E5"/>
    <w:rsid w:val="00784597"/>
    <w:rsid w:val="007849F5"/>
    <w:rsid w:val="00784E75"/>
    <w:rsid w:val="007855B8"/>
    <w:rsid w:val="00785667"/>
    <w:rsid w:val="0078614E"/>
    <w:rsid w:val="007863D2"/>
    <w:rsid w:val="00786729"/>
    <w:rsid w:val="00787366"/>
    <w:rsid w:val="00787819"/>
    <w:rsid w:val="00787C6A"/>
    <w:rsid w:val="00787D29"/>
    <w:rsid w:val="00790DCD"/>
    <w:rsid w:val="00790E34"/>
    <w:rsid w:val="00791069"/>
    <w:rsid w:val="007910B5"/>
    <w:rsid w:val="00791139"/>
    <w:rsid w:val="0079168C"/>
    <w:rsid w:val="007916B1"/>
    <w:rsid w:val="0079185B"/>
    <w:rsid w:val="00791C11"/>
    <w:rsid w:val="00791DC6"/>
    <w:rsid w:val="00792038"/>
    <w:rsid w:val="0079301C"/>
    <w:rsid w:val="00793293"/>
    <w:rsid w:val="00793522"/>
    <w:rsid w:val="007938B5"/>
    <w:rsid w:val="00793A49"/>
    <w:rsid w:val="00793CF0"/>
    <w:rsid w:val="00793FBF"/>
    <w:rsid w:val="0079406C"/>
    <w:rsid w:val="00794259"/>
    <w:rsid w:val="00794714"/>
    <w:rsid w:val="00794D11"/>
    <w:rsid w:val="00794FFB"/>
    <w:rsid w:val="00795880"/>
    <w:rsid w:val="00795A84"/>
    <w:rsid w:val="00795BE6"/>
    <w:rsid w:val="00795F9A"/>
    <w:rsid w:val="0079600D"/>
    <w:rsid w:val="007967E2"/>
    <w:rsid w:val="00796BDE"/>
    <w:rsid w:val="00796C65"/>
    <w:rsid w:val="00797103"/>
    <w:rsid w:val="00797196"/>
    <w:rsid w:val="007A015D"/>
    <w:rsid w:val="007A03BA"/>
    <w:rsid w:val="007A03FF"/>
    <w:rsid w:val="007A046F"/>
    <w:rsid w:val="007A04BF"/>
    <w:rsid w:val="007A0CA8"/>
    <w:rsid w:val="007A0F4D"/>
    <w:rsid w:val="007A1058"/>
    <w:rsid w:val="007A111D"/>
    <w:rsid w:val="007A159F"/>
    <w:rsid w:val="007A179A"/>
    <w:rsid w:val="007A1DA3"/>
    <w:rsid w:val="007A1DDE"/>
    <w:rsid w:val="007A2521"/>
    <w:rsid w:val="007A283F"/>
    <w:rsid w:val="007A2BED"/>
    <w:rsid w:val="007A3770"/>
    <w:rsid w:val="007A3BA2"/>
    <w:rsid w:val="007A3CD6"/>
    <w:rsid w:val="007A3DD1"/>
    <w:rsid w:val="007A429F"/>
    <w:rsid w:val="007A4883"/>
    <w:rsid w:val="007A4C09"/>
    <w:rsid w:val="007A4C22"/>
    <w:rsid w:val="007A55B2"/>
    <w:rsid w:val="007A574B"/>
    <w:rsid w:val="007A5899"/>
    <w:rsid w:val="007A5FA5"/>
    <w:rsid w:val="007A6235"/>
    <w:rsid w:val="007A626D"/>
    <w:rsid w:val="007A6AC6"/>
    <w:rsid w:val="007A6C2A"/>
    <w:rsid w:val="007A73AA"/>
    <w:rsid w:val="007A7602"/>
    <w:rsid w:val="007B02FE"/>
    <w:rsid w:val="007B0D41"/>
    <w:rsid w:val="007B108A"/>
    <w:rsid w:val="007B12AC"/>
    <w:rsid w:val="007B1739"/>
    <w:rsid w:val="007B1801"/>
    <w:rsid w:val="007B189E"/>
    <w:rsid w:val="007B18A0"/>
    <w:rsid w:val="007B20EE"/>
    <w:rsid w:val="007B2BF0"/>
    <w:rsid w:val="007B301B"/>
    <w:rsid w:val="007B3736"/>
    <w:rsid w:val="007B3885"/>
    <w:rsid w:val="007B3AAB"/>
    <w:rsid w:val="007B3E67"/>
    <w:rsid w:val="007B3ED8"/>
    <w:rsid w:val="007B48C8"/>
    <w:rsid w:val="007B4EA5"/>
    <w:rsid w:val="007B520B"/>
    <w:rsid w:val="007B5544"/>
    <w:rsid w:val="007B585C"/>
    <w:rsid w:val="007B5BCD"/>
    <w:rsid w:val="007B5F61"/>
    <w:rsid w:val="007B6323"/>
    <w:rsid w:val="007B6429"/>
    <w:rsid w:val="007B6654"/>
    <w:rsid w:val="007B6ABF"/>
    <w:rsid w:val="007B6DDF"/>
    <w:rsid w:val="007B6F97"/>
    <w:rsid w:val="007B6FFE"/>
    <w:rsid w:val="007B7357"/>
    <w:rsid w:val="007B76AB"/>
    <w:rsid w:val="007B79B9"/>
    <w:rsid w:val="007B7A47"/>
    <w:rsid w:val="007B7AD3"/>
    <w:rsid w:val="007B7CF2"/>
    <w:rsid w:val="007B7E53"/>
    <w:rsid w:val="007C031C"/>
    <w:rsid w:val="007C14D5"/>
    <w:rsid w:val="007C1766"/>
    <w:rsid w:val="007C1C5D"/>
    <w:rsid w:val="007C2014"/>
    <w:rsid w:val="007C25A3"/>
    <w:rsid w:val="007C28B2"/>
    <w:rsid w:val="007C28D3"/>
    <w:rsid w:val="007C2A45"/>
    <w:rsid w:val="007C2CD6"/>
    <w:rsid w:val="007C3061"/>
    <w:rsid w:val="007C34D0"/>
    <w:rsid w:val="007C38A7"/>
    <w:rsid w:val="007C3D09"/>
    <w:rsid w:val="007C3E12"/>
    <w:rsid w:val="007C3F99"/>
    <w:rsid w:val="007C404B"/>
    <w:rsid w:val="007C413A"/>
    <w:rsid w:val="007C414F"/>
    <w:rsid w:val="007C446B"/>
    <w:rsid w:val="007C5937"/>
    <w:rsid w:val="007C5CAE"/>
    <w:rsid w:val="007C5ED5"/>
    <w:rsid w:val="007C62F3"/>
    <w:rsid w:val="007C65DC"/>
    <w:rsid w:val="007C7FAD"/>
    <w:rsid w:val="007D0109"/>
    <w:rsid w:val="007D01AE"/>
    <w:rsid w:val="007D07F0"/>
    <w:rsid w:val="007D0DCF"/>
    <w:rsid w:val="007D1023"/>
    <w:rsid w:val="007D13C5"/>
    <w:rsid w:val="007D1522"/>
    <w:rsid w:val="007D169B"/>
    <w:rsid w:val="007D17BB"/>
    <w:rsid w:val="007D185E"/>
    <w:rsid w:val="007D19A8"/>
    <w:rsid w:val="007D1A2C"/>
    <w:rsid w:val="007D1E97"/>
    <w:rsid w:val="007D1F96"/>
    <w:rsid w:val="007D2060"/>
    <w:rsid w:val="007D2284"/>
    <w:rsid w:val="007D2364"/>
    <w:rsid w:val="007D2454"/>
    <w:rsid w:val="007D2B1B"/>
    <w:rsid w:val="007D2B7F"/>
    <w:rsid w:val="007D3285"/>
    <w:rsid w:val="007D3C2B"/>
    <w:rsid w:val="007D3D1F"/>
    <w:rsid w:val="007D3FC2"/>
    <w:rsid w:val="007D40B6"/>
    <w:rsid w:val="007D4155"/>
    <w:rsid w:val="007D43E5"/>
    <w:rsid w:val="007D44C3"/>
    <w:rsid w:val="007D4B06"/>
    <w:rsid w:val="007D4F2C"/>
    <w:rsid w:val="007D4F86"/>
    <w:rsid w:val="007D5FEC"/>
    <w:rsid w:val="007D60A5"/>
    <w:rsid w:val="007D61D9"/>
    <w:rsid w:val="007D6519"/>
    <w:rsid w:val="007D66A5"/>
    <w:rsid w:val="007D67E5"/>
    <w:rsid w:val="007D6959"/>
    <w:rsid w:val="007D6B05"/>
    <w:rsid w:val="007D709A"/>
    <w:rsid w:val="007D76F8"/>
    <w:rsid w:val="007D781E"/>
    <w:rsid w:val="007E03D1"/>
    <w:rsid w:val="007E0486"/>
    <w:rsid w:val="007E1331"/>
    <w:rsid w:val="007E1B50"/>
    <w:rsid w:val="007E1BBC"/>
    <w:rsid w:val="007E1CA3"/>
    <w:rsid w:val="007E1E38"/>
    <w:rsid w:val="007E1F44"/>
    <w:rsid w:val="007E1FE9"/>
    <w:rsid w:val="007E2097"/>
    <w:rsid w:val="007E244D"/>
    <w:rsid w:val="007E2609"/>
    <w:rsid w:val="007E2EB7"/>
    <w:rsid w:val="007E32E8"/>
    <w:rsid w:val="007E35F5"/>
    <w:rsid w:val="007E36E3"/>
    <w:rsid w:val="007E411D"/>
    <w:rsid w:val="007E48D0"/>
    <w:rsid w:val="007E4A65"/>
    <w:rsid w:val="007E5029"/>
    <w:rsid w:val="007E5962"/>
    <w:rsid w:val="007E5CAC"/>
    <w:rsid w:val="007E5CFF"/>
    <w:rsid w:val="007E63AD"/>
    <w:rsid w:val="007E6B8E"/>
    <w:rsid w:val="007E6F26"/>
    <w:rsid w:val="007E6FA2"/>
    <w:rsid w:val="007E7559"/>
    <w:rsid w:val="007E7E60"/>
    <w:rsid w:val="007F010C"/>
    <w:rsid w:val="007F0659"/>
    <w:rsid w:val="007F0F90"/>
    <w:rsid w:val="007F100A"/>
    <w:rsid w:val="007F1107"/>
    <w:rsid w:val="007F1995"/>
    <w:rsid w:val="007F1C60"/>
    <w:rsid w:val="007F1D57"/>
    <w:rsid w:val="007F2C6A"/>
    <w:rsid w:val="007F2E47"/>
    <w:rsid w:val="007F3162"/>
    <w:rsid w:val="007F3368"/>
    <w:rsid w:val="007F341A"/>
    <w:rsid w:val="007F372E"/>
    <w:rsid w:val="007F4ACF"/>
    <w:rsid w:val="007F5449"/>
    <w:rsid w:val="007F5702"/>
    <w:rsid w:val="007F5768"/>
    <w:rsid w:val="007F5AB8"/>
    <w:rsid w:val="007F5D15"/>
    <w:rsid w:val="007F5D86"/>
    <w:rsid w:val="007F5E30"/>
    <w:rsid w:val="007F5EF7"/>
    <w:rsid w:val="007F5F27"/>
    <w:rsid w:val="007F6268"/>
    <w:rsid w:val="007F62FC"/>
    <w:rsid w:val="007F6C48"/>
    <w:rsid w:val="007F7133"/>
    <w:rsid w:val="007F71DC"/>
    <w:rsid w:val="007F741B"/>
    <w:rsid w:val="007F7AED"/>
    <w:rsid w:val="00800048"/>
    <w:rsid w:val="008001BA"/>
    <w:rsid w:val="0080054E"/>
    <w:rsid w:val="008009CD"/>
    <w:rsid w:val="008015CA"/>
    <w:rsid w:val="0080231E"/>
    <w:rsid w:val="00802769"/>
    <w:rsid w:val="00802A7B"/>
    <w:rsid w:val="008030D2"/>
    <w:rsid w:val="00803A47"/>
    <w:rsid w:val="00803CD1"/>
    <w:rsid w:val="00804175"/>
    <w:rsid w:val="008043F2"/>
    <w:rsid w:val="008048BF"/>
    <w:rsid w:val="00804E07"/>
    <w:rsid w:val="0080548F"/>
    <w:rsid w:val="008059F6"/>
    <w:rsid w:val="00805C4A"/>
    <w:rsid w:val="00805D1D"/>
    <w:rsid w:val="00805D93"/>
    <w:rsid w:val="00805F0F"/>
    <w:rsid w:val="00806129"/>
    <w:rsid w:val="00806667"/>
    <w:rsid w:val="00806D3E"/>
    <w:rsid w:val="00806EAA"/>
    <w:rsid w:val="00806FDE"/>
    <w:rsid w:val="0080707E"/>
    <w:rsid w:val="00807431"/>
    <w:rsid w:val="00807A7C"/>
    <w:rsid w:val="00807B5A"/>
    <w:rsid w:val="00807C2E"/>
    <w:rsid w:val="00807DCE"/>
    <w:rsid w:val="0081040E"/>
    <w:rsid w:val="00810596"/>
    <w:rsid w:val="008107C1"/>
    <w:rsid w:val="00810F7C"/>
    <w:rsid w:val="00811524"/>
    <w:rsid w:val="008116EC"/>
    <w:rsid w:val="00811858"/>
    <w:rsid w:val="008121E7"/>
    <w:rsid w:val="008123F1"/>
    <w:rsid w:val="0081249E"/>
    <w:rsid w:val="0081281F"/>
    <w:rsid w:val="00812A4F"/>
    <w:rsid w:val="00812B17"/>
    <w:rsid w:val="00812F12"/>
    <w:rsid w:val="00813066"/>
    <w:rsid w:val="008131BF"/>
    <w:rsid w:val="00814171"/>
    <w:rsid w:val="00814209"/>
    <w:rsid w:val="008145C7"/>
    <w:rsid w:val="008145ED"/>
    <w:rsid w:val="00814806"/>
    <w:rsid w:val="00814B6B"/>
    <w:rsid w:val="00815005"/>
    <w:rsid w:val="00815BE1"/>
    <w:rsid w:val="00815D41"/>
    <w:rsid w:val="00816692"/>
    <w:rsid w:val="008167B4"/>
    <w:rsid w:val="00816CAA"/>
    <w:rsid w:val="00816E11"/>
    <w:rsid w:val="00817070"/>
    <w:rsid w:val="008173D6"/>
    <w:rsid w:val="0081782D"/>
    <w:rsid w:val="008201FB"/>
    <w:rsid w:val="00820553"/>
    <w:rsid w:val="00820C19"/>
    <w:rsid w:val="0082143C"/>
    <w:rsid w:val="008217A3"/>
    <w:rsid w:val="00821AC9"/>
    <w:rsid w:val="00822146"/>
    <w:rsid w:val="0082228F"/>
    <w:rsid w:val="008222D5"/>
    <w:rsid w:val="00822455"/>
    <w:rsid w:val="008227BF"/>
    <w:rsid w:val="00822D4D"/>
    <w:rsid w:val="00822F74"/>
    <w:rsid w:val="008232D0"/>
    <w:rsid w:val="00823AC9"/>
    <w:rsid w:val="00824B74"/>
    <w:rsid w:val="00824F69"/>
    <w:rsid w:val="0082579E"/>
    <w:rsid w:val="0082585C"/>
    <w:rsid w:val="00825976"/>
    <w:rsid w:val="00825C7C"/>
    <w:rsid w:val="008261E4"/>
    <w:rsid w:val="0082647A"/>
    <w:rsid w:val="0082668F"/>
    <w:rsid w:val="00827324"/>
    <w:rsid w:val="008273A6"/>
    <w:rsid w:val="0082795F"/>
    <w:rsid w:val="00827BC9"/>
    <w:rsid w:val="00827E45"/>
    <w:rsid w:val="00827F45"/>
    <w:rsid w:val="00830C14"/>
    <w:rsid w:val="008311CC"/>
    <w:rsid w:val="008313E4"/>
    <w:rsid w:val="00831B32"/>
    <w:rsid w:val="008324F4"/>
    <w:rsid w:val="00832735"/>
    <w:rsid w:val="008341F6"/>
    <w:rsid w:val="00834312"/>
    <w:rsid w:val="00834359"/>
    <w:rsid w:val="008349E8"/>
    <w:rsid w:val="00834C10"/>
    <w:rsid w:val="0083521C"/>
    <w:rsid w:val="008369CC"/>
    <w:rsid w:val="00836AF3"/>
    <w:rsid w:val="00836C51"/>
    <w:rsid w:val="00836C77"/>
    <w:rsid w:val="00837082"/>
    <w:rsid w:val="00837473"/>
    <w:rsid w:val="008375B4"/>
    <w:rsid w:val="00837663"/>
    <w:rsid w:val="00837731"/>
    <w:rsid w:val="00837B71"/>
    <w:rsid w:val="00837FCA"/>
    <w:rsid w:val="00840532"/>
    <w:rsid w:val="008407D1"/>
    <w:rsid w:val="008409B4"/>
    <w:rsid w:val="008409E1"/>
    <w:rsid w:val="00840B53"/>
    <w:rsid w:val="008410C6"/>
    <w:rsid w:val="00841533"/>
    <w:rsid w:val="008415F4"/>
    <w:rsid w:val="00841636"/>
    <w:rsid w:val="0084169F"/>
    <w:rsid w:val="00842534"/>
    <w:rsid w:val="00842DAC"/>
    <w:rsid w:val="00842DD0"/>
    <w:rsid w:val="00843043"/>
    <w:rsid w:val="008433BF"/>
    <w:rsid w:val="00843BA4"/>
    <w:rsid w:val="00843D73"/>
    <w:rsid w:val="0084412D"/>
    <w:rsid w:val="00844579"/>
    <w:rsid w:val="00844611"/>
    <w:rsid w:val="0084473D"/>
    <w:rsid w:val="008449C8"/>
    <w:rsid w:val="00844DA4"/>
    <w:rsid w:val="00844DC0"/>
    <w:rsid w:val="008456F6"/>
    <w:rsid w:val="00845F06"/>
    <w:rsid w:val="00845FF6"/>
    <w:rsid w:val="00846243"/>
    <w:rsid w:val="00846506"/>
    <w:rsid w:val="008465CE"/>
    <w:rsid w:val="00846609"/>
    <w:rsid w:val="0084700C"/>
    <w:rsid w:val="00847170"/>
    <w:rsid w:val="00847836"/>
    <w:rsid w:val="0084786C"/>
    <w:rsid w:val="00847EA7"/>
    <w:rsid w:val="008501C9"/>
    <w:rsid w:val="00850982"/>
    <w:rsid w:val="00850D3B"/>
    <w:rsid w:val="00850E4B"/>
    <w:rsid w:val="00851069"/>
    <w:rsid w:val="008511AB"/>
    <w:rsid w:val="0085144F"/>
    <w:rsid w:val="00851481"/>
    <w:rsid w:val="008514F1"/>
    <w:rsid w:val="00851861"/>
    <w:rsid w:val="00851AAD"/>
    <w:rsid w:val="00851C71"/>
    <w:rsid w:val="00851CF0"/>
    <w:rsid w:val="00851D33"/>
    <w:rsid w:val="00851F95"/>
    <w:rsid w:val="00851FF7"/>
    <w:rsid w:val="008520C6"/>
    <w:rsid w:val="008521AC"/>
    <w:rsid w:val="008524F0"/>
    <w:rsid w:val="00852A8C"/>
    <w:rsid w:val="0085380B"/>
    <w:rsid w:val="00853B2A"/>
    <w:rsid w:val="00853B9B"/>
    <w:rsid w:val="00853D16"/>
    <w:rsid w:val="00853E06"/>
    <w:rsid w:val="00853F18"/>
    <w:rsid w:val="0085409E"/>
    <w:rsid w:val="00854175"/>
    <w:rsid w:val="0085421C"/>
    <w:rsid w:val="008543F9"/>
    <w:rsid w:val="008544D2"/>
    <w:rsid w:val="00854535"/>
    <w:rsid w:val="008547C2"/>
    <w:rsid w:val="00854AD5"/>
    <w:rsid w:val="00854C42"/>
    <w:rsid w:val="00854E03"/>
    <w:rsid w:val="0085504B"/>
    <w:rsid w:val="008559AE"/>
    <w:rsid w:val="0085622A"/>
    <w:rsid w:val="0085643B"/>
    <w:rsid w:val="0085663D"/>
    <w:rsid w:val="0085675A"/>
    <w:rsid w:val="0085693A"/>
    <w:rsid w:val="00856D46"/>
    <w:rsid w:val="00856F0F"/>
    <w:rsid w:val="00857063"/>
    <w:rsid w:val="0085718A"/>
    <w:rsid w:val="0085730E"/>
    <w:rsid w:val="008573C8"/>
    <w:rsid w:val="0085758E"/>
    <w:rsid w:val="00857781"/>
    <w:rsid w:val="0086050C"/>
    <w:rsid w:val="0086083D"/>
    <w:rsid w:val="00860B0A"/>
    <w:rsid w:val="00860C4D"/>
    <w:rsid w:val="00860CAD"/>
    <w:rsid w:val="00860DF7"/>
    <w:rsid w:val="00861103"/>
    <w:rsid w:val="00861A00"/>
    <w:rsid w:val="00861A6E"/>
    <w:rsid w:val="008620A9"/>
    <w:rsid w:val="008620DD"/>
    <w:rsid w:val="008621D0"/>
    <w:rsid w:val="0086274B"/>
    <w:rsid w:val="00862A8A"/>
    <w:rsid w:val="00862C5F"/>
    <w:rsid w:val="008638CE"/>
    <w:rsid w:val="00863B98"/>
    <w:rsid w:val="00863C19"/>
    <w:rsid w:val="0086418B"/>
    <w:rsid w:val="0086481B"/>
    <w:rsid w:val="00864BE6"/>
    <w:rsid w:val="00864E4E"/>
    <w:rsid w:val="0086554F"/>
    <w:rsid w:val="008659BC"/>
    <w:rsid w:val="00865B66"/>
    <w:rsid w:val="00866155"/>
    <w:rsid w:val="00866595"/>
    <w:rsid w:val="00866E8E"/>
    <w:rsid w:val="00866F52"/>
    <w:rsid w:val="00867653"/>
    <w:rsid w:val="00867E6F"/>
    <w:rsid w:val="0087099E"/>
    <w:rsid w:val="00870DA6"/>
    <w:rsid w:val="0087113A"/>
    <w:rsid w:val="00871184"/>
    <w:rsid w:val="008714D3"/>
    <w:rsid w:val="008719F2"/>
    <w:rsid w:val="00871F4D"/>
    <w:rsid w:val="0087241D"/>
    <w:rsid w:val="00872944"/>
    <w:rsid w:val="00872BE2"/>
    <w:rsid w:val="008732D9"/>
    <w:rsid w:val="00873370"/>
    <w:rsid w:val="0087368A"/>
    <w:rsid w:val="00874729"/>
    <w:rsid w:val="00874CB4"/>
    <w:rsid w:val="008753BF"/>
    <w:rsid w:val="00875A12"/>
    <w:rsid w:val="00875A85"/>
    <w:rsid w:val="0087613F"/>
    <w:rsid w:val="008762E1"/>
    <w:rsid w:val="0087672C"/>
    <w:rsid w:val="00876F09"/>
    <w:rsid w:val="00877140"/>
    <w:rsid w:val="00877572"/>
    <w:rsid w:val="0087765E"/>
    <w:rsid w:val="00877833"/>
    <w:rsid w:val="00877AB1"/>
    <w:rsid w:val="00877AE7"/>
    <w:rsid w:val="008800B4"/>
    <w:rsid w:val="008809BC"/>
    <w:rsid w:val="00881AAB"/>
    <w:rsid w:val="00881B03"/>
    <w:rsid w:val="00881C08"/>
    <w:rsid w:val="00881DE5"/>
    <w:rsid w:val="0088207D"/>
    <w:rsid w:val="008822F9"/>
    <w:rsid w:val="0088230B"/>
    <w:rsid w:val="00882472"/>
    <w:rsid w:val="00882488"/>
    <w:rsid w:val="008832E2"/>
    <w:rsid w:val="008832ED"/>
    <w:rsid w:val="008834BE"/>
    <w:rsid w:val="0088396D"/>
    <w:rsid w:val="00883B59"/>
    <w:rsid w:val="00884721"/>
    <w:rsid w:val="00884731"/>
    <w:rsid w:val="00884BC6"/>
    <w:rsid w:val="008852FA"/>
    <w:rsid w:val="00885452"/>
    <w:rsid w:val="00885673"/>
    <w:rsid w:val="008858E7"/>
    <w:rsid w:val="00885975"/>
    <w:rsid w:val="008859A5"/>
    <w:rsid w:val="00885B85"/>
    <w:rsid w:val="00885C2B"/>
    <w:rsid w:val="00885DA8"/>
    <w:rsid w:val="00886076"/>
    <w:rsid w:val="008862AE"/>
    <w:rsid w:val="00886691"/>
    <w:rsid w:val="00886F5C"/>
    <w:rsid w:val="00887468"/>
    <w:rsid w:val="00887A9B"/>
    <w:rsid w:val="00887B46"/>
    <w:rsid w:val="00887E44"/>
    <w:rsid w:val="008902C8"/>
    <w:rsid w:val="00890BAB"/>
    <w:rsid w:val="008911DD"/>
    <w:rsid w:val="008913DC"/>
    <w:rsid w:val="00891694"/>
    <w:rsid w:val="008917DC"/>
    <w:rsid w:val="00892596"/>
    <w:rsid w:val="008925E3"/>
    <w:rsid w:val="00892D9A"/>
    <w:rsid w:val="00893085"/>
    <w:rsid w:val="008930F4"/>
    <w:rsid w:val="008934F6"/>
    <w:rsid w:val="00893537"/>
    <w:rsid w:val="00893824"/>
    <w:rsid w:val="00893D9D"/>
    <w:rsid w:val="0089402B"/>
    <w:rsid w:val="008942F2"/>
    <w:rsid w:val="0089449A"/>
    <w:rsid w:val="008948C4"/>
    <w:rsid w:val="008949C2"/>
    <w:rsid w:val="00894EEE"/>
    <w:rsid w:val="00894FA7"/>
    <w:rsid w:val="008952C7"/>
    <w:rsid w:val="00895340"/>
    <w:rsid w:val="00895419"/>
    <w:rsid w:val="00895713"/>
    <w:rsid w:val="0089621A"/>
    <w:rsid w:val="00896465"/>
    <w:rsid w:val="00896AF4"/>
    <w:rsid w:val="00896E11"/>
    <w:rsid w:val="00896E2C"/>
    <w:rsid w:val="00897262"/>
    <w:rsid w:val="00897795"/>
    <w:rsid w:val="008977DC"/>
    <w:rsid w:val="008978FB"/>
    <w:rsid w:val="00897F43"/>
    <w:rsid w:val="008A085A"/>
    <w:rsid w:val="008A0A0A"/>
    <w:rsid w:val="008A0B38"/>
    <w:rsid w:val="008A0B91"/>
    <w:rsid w:val="008A1065"/>
    <w:rsid w:val="008A129D"/>
    <w:rsid w:val="008A14D8"/>
    <w:rsid w:val="008A159E"/>
    <w:rsid w:val="008A1695"/>
    <w:rsid w:val="008A178B"/>
    <w:rsid w:val="008A1D87"/>
    <w:rsid w:val="008A1E08"/>
    <w:rsid w:val="008A207C"/>
    <w:rsid w:val="008A242D"/>
    <w:rsid w:val="008A286B"/>
    <w:rsid w:val="008A29FD"/>
    <w:rsid w:val="008A2BC7"/>
    <w:rsid w:val="008A2CB2"/>
    <w:rsid w:val="008A2D53"/>
    <w:rsid w:val="008A3189"/>
    <w:rsid w:val="008A352D"/>
    <w:rsid w:val="008A3BFB"/>
    <w:rsid w:val="008A3F84"/>
    <w:rsid w:val="008A438E"/>
    <w:rsid w:val="008A448C"/>
    <w:rsid w:val="008A4604"/>
    <w:rsid w:val="008A555D"/>
    <w:rsid w:val="008A5D48"/>
    <w:rsid w:val="008A6214"/>
    <w:rsid w:val="008A62D7"/>
    <w:rsid w:val="008A6608"/>
    <w:rsid w:val="008A663B"/>
    <w:rsid w:val="008A7D7A"/>
    <w:rsid w:val="008B0059"/>
    <w:rsid w:val="008B0324"/>
    <w:rsid w:val="008B0430"/>
    <w:rsid w:val="008B04FB"/>
    <w:rsid w:val="008B09A3"/>
    <w:rsid w:val="008B0D29"/>
    <w:rsid w:val="008B10F1"/>
    <w:rsid w:val="008B169A"/>
    <w:rsid w:val="008B1BBE"/>
    <w:rsid w:val="008B1C07"/>
    <w:rsid w:val="008B1C3A"/>
    <w:rsid w:val="008B1DF8"/>
    <w:rsid w:val="008B22E8"/>
    <w:rsid w:val="008B24BC"/>
    <w:rsid w:val="008B2535"/>
    <w:rsid w:val="008B2636"/>
    <w:rsid w:val="008B2905"/>
    <w:rsid w:val="008B2EE3"/>
    <w:rsid w:val="008B3969"/>
    <w:rsid w:val="008B3A33"/>
    <w:rsid w:val="008B3C3B"/>
    <w:rsid w:val="008B403D"/>
    <w:rsid w:val="008B46BC"/>
    <w:rsid w:val="008B4981"/>
    <w:rsid w:val="008B5468"/>
    <w:rsid w:val="008B5885"/>
    <w:rsid w:val="008B6D30"/>
    <w:rsid w:val="008B6D6D"/>
    <w:rsid w:val="008B6DD8"/>
    <w:rsid w:val="008C0652"/>
    <w:rsid w:val="008C0857"/>
    <w:rsid w:val="008C0AB1"/>
    <w:rsid w:val="008C0EF0"/>
    <w:rsid w:val="008C1A65"/>
    <w:rsid w:val="008C1AE2"/>
    <w:rsid w:val="008C1D9F"/>
    <w:rsid w:val="008C2C97"/>
    <w:rsid w:val="008C3634"/>
    <w:rsid w:val="008C364C"/>
    <w:rsid w:val="008C49A6"/>
    <w:rsid w:val="008C4A02"/>
    <w:rsid w:val="008C4BD5"/>
    <w:rsid w:val="008C4BD6"/>
    <w:rsid w:val="008C4BEF"/>
    <w:rsid w:val="008C4CAE"/>
    <w:rsid w:val="008C50D1"/>
    <w:rsid w:val="008C5930"/>
    <w:rsid w:val="008C5E39"/>
    <w:rsid w:val="008C63B6"/>
    <w:rsid w:val="008C6491"/>
    <w:rsid w:val="008C6874"/>
    <w:rsid w:val="008C6AB4"/>
    <w:rsid w:val="008C6B48"/>
    <w:rsid w:val="008C6E8D"/>
    <w:rsid w:val="008C77A3"/>
    <w:rsid w:val="008C7D2E"/>
    <w:rsid w:val="008C7F47"/>
    <w:rsid w:val="008D004C"/>
    <w:rsid w:val="008D047C"/>
    <w:rsid w:val="008D0565"/>
    <w:rsid w:val="008D06F6"/>
    <w:rsid w:val="008D0CCA"/>
    <w:rsid w:val="008D10DE"/>
    <w:rsid w:val="008D19C7"/>
    <w:rsid w:val="008D1B47"/>
    <w:rsid w:val="008D1CD3"/>
    <w:rsid w:val="008D1D9D"/>
    <w:rsid w:val="008D1E6E"/>
    <w:rsid w:val="008D24D5"/>
    <w:rsid w:val="008D2582"/>
    <w:rsid w:val="008D26EF"/>
    <w:rsid w:val="008D29B8"/>
    <w:rsid w:val="008D29E7"/>
    <w:rsid w:val="008D2A21"/>
    <w:rsid w:val="008D2C15"/>
    <w:rsid w:val="008D3706"/>
    <w:rsid w:val="008D3D3C"/>
    <w:rsid w:val="008D41DA"/>
    <w:rsid w:val="008D42DF"/>
    <w:rsid w:val="008D4409"/>
    <w:rsid w:val="008D4E0F"/>
    <w:rsid w:val="008D5B84"/>
    <w:rsid w:val="008D5EAC"/>
    <w:rsid w:val="008D611E"/>
    <w:rsid w:val="008D6387"/>
    <w:rsid w:val="008D679C"/>
    <w:rsid w:val="008D6DF4"/>
    <w:rsid w:val="008D7989"/>
    <w:rsid w:val="008D7FD8"/>
    <w:rsid w:val="008E027F"/>
    <w:rsid w:val="008E0440"/>
    <w:rsid w:val="008E0514"/>
    <w:rsid w:val="008E05A7"/>
    <w:rsid w:val="008E0BF4"/>
    <w:rsid w:val="008E0D4B"/>
    <w:rsid w:val="008E0F73"/>
    <w:rsid w:val="008E1511"/>
    <w:rsid w:val="008E16A6"/>
    <w:rsid w:val="008E1E2D"/>
    <w:rsid w:val="008E2151"/>
    <w:rsid w:val="008E2A44"/>
    <w:rsid w:val="008E320D"/>
    <w:rsid w:val="008E3B21"/>
    <w:rsid w:val="008E3C1A"/>
    <w:rsid w:val="008E411C"/>
    <w:rsid w:val="008E43F9"/>
    <w:rsid w:val="008E443A"/>
    <w:rsid w:val="008E4789"/>
    <w:rsid w:val="008E4A62"/>
    <w:rsid w:val="008E4EF3"/>
    <w:rsid w:val="008E4EF7"/>
    <w:rsid w:val="008E5A95"/>
    <w:rsid w:val="008E5EF5"/>
    <w:rsid w:val="008E6196"/>
    <w:rsid w:val="008E629F"/>
    <w:rsid w:val="008E6372"/>
    <w:rsid w:val="008E64ED"/>
    <w:rsid w:val="008E66C5"/>
    <w:rsid w:val="008E69B4"/>
    <w:rsid w:val="008E6AA3"/>
    <w:rsid w:val="008E6E0F"/>
    <w:rsid w:val="008E716F"/>
    <w:rsid w:val="008E72D2"/>
    <w:rsid w:val="008E76D1"/>
    <w:rsid w:val="008E795E"/>
    <w:rsid w:val="008E7F7A"/>
    <w:rsid w:val="008F0B59"/>
    <w:rsid w:val="008F0C0B"/>
    <w:rsid w:val="008F0ED8"/>
    <w:rsid w:val="008F1006"/>
    <w:rsid w:val="008F1833"/>
    <w:rsid w:val="008F1D2E"/>
    <w:rsid w:val="008F22A0"/>
    <w:rsid w:val="008F25D5"/>
    <w:rsid w:val="008F26C0"/>
    <w:rsid w:val="008F2985"/>
    <w:rsid w:val="008F2A69"/>
    <w:rsid w:val="008F2A87"/>
    <w:rsid w:val="008F2E65"/>
    <w:rsid w:val="008F3135"/>
    <w:rsid w:val="008F37D2"/>
    <w:rsid w:val="008F3F48"/>
    <w:rsid w:val="008F47D1"/>
    <w:rsid w:val="008F4A42"/>
    <w:rsid w:val="008F4ABC"/>
    <w:rsid w:val="008F511B"/>
    <w:rsid w:val="008F56A5"/>
    <w:rsid w:val="008F5DB1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90028C"/>
    <w:rsid w:val="009002B4"/>
    <w:rsid w:val="00900357"/>
    <w:rsid w:val="009003EB"/>
    <w:rsid w:val="009005EB"/>
    <w:rsid w:val="009009EF"/>
    <w:rsid w:val="009010EC"/>
    <w:rsid w:val="00902538"/>
    <w:rsid w:val="00902541"/>
    <w:rsid w:val="009025FD"/>
    <w:rsid w:val="009027DB"/>
    <w:rsid w:val="009029BF"/>
    <w:rsid w:val="009029FE"/>
    <w:rsid w:val="00902B42"/>
    <w:rsid w:val="00902D07"/>
    <w:rsid w:val="00903001"/>
    <w:rsid w:val="00903518"/>
    <w:rsid w:val="00903EC7"/>
    <w:rsid w:val="00903FD6"/>
    <w:rsid w:val="009041B6"/>
    <w:rsid w:val="009045F2"/>
    <w:rsid w:val="009047C1"/>
    <w:rsid w:val="0090498F"/>
    <w:rsid w:val="00904BF9"/>
    <w:rsid w:val="00904D07"/>
    <w:rsid w:val="00904E27"/>
    <w:rsid w:val="00905A6B"/>
    <w:rsid w:val="00905D55"/>
    <w:rsid w:val="00905F9B"/>
    <w:rsid w:val="00906245"/>
    <w:rsid w:val="00906405"/>
    <w:rsid w:val="009067CE"/>
    <w:rsid w:val="0090680E"/>
    <w:rsid w:val="00906A07"/>
    <w:rsid w:val="00906B63"/>
    <w:rsid w:val="00906D67"/>
    <w:rsid w:val="00906D79"/>
    <w:rsid w:val="0090701E"/>
    <w:rsid w:val="00907884"/>
    <w:rsid w:val="0090789C"/>
    <w:rsid w:val="009078F5"/>
    <w:rsid w:val="009079D8"/>
    <w:rsid w:val="009079E5"/>
    <w:rsid w:val="00907E44"/>
    <w:rsid w:val="00910792"/>
    <w:rsid w:val="00910D96"/>
    <w:rsid w:val="0091118A"/>
    <w:rsid w:val="0091144B"/>
    <w:rsid w:val="00911699"/>
    <w:rsid w:val="009119E1"/>
    <w:rsid w:val="009119E7"/>
    <w:rsid w:val="00911DB1"/>
    <w:rsid w:val="00911EC9"/>
    <w:rsid w:val="009122D0"/>
    <w:rsid w:val="009126CD"/>
    <w:rsid w:val="00912CD5"/>
    <w:rsid w:val="00912EEE"/>
    <w:rsid w:val="00912FA8"/>
    <w:rsid w:val="00913498"/>
    <w:rsid w:val="00914BF2"/>
    <w:rsid w:val="00914F63"/>
    <w:rsid w:val="00915350"/>
    <w:rsid w:val="00915626"/>
    <w:rsid w:val="009158AB"/>
    <w:rsid w:val="00915CB1"/>
    <w:rsid w:val="00916274"/>
    <w:rsid w:val="009163BA"/>
    <w:rsid w:val="00916B48"/>
    <w:rsid w:val="00916C6E"/>
    <w:rsid w:val="00916E8F"/>
    <w:rsid w:val="00916F3D"/>
    <w:rsid w:val="00917300"/>
    <w:rsid w:val="00917866"/>
    <w:rsid w:val="00917C5F"/>
    <w:rsid w:val="00920555"/>
    <w:rsid w:val="0092073A"/>
    <w:rsid w:val="009209B4"/>
    <w:rsid w:val="00921065"/>
    <w:rsid w:val="0092178F"/>
    <w:rsid w:val="009217CE"/>
    <w:rsid w:val="00921858"/>
    <w:rsid w:val="00921C74"/>
    <w:rsid w:val="00921D7D"/>
    <w:rsid w:val="009225F7"/>
    <w:rsid w:val="0092269A"/>
    <w:rsid w:val="00922728"/>
    <w:rsid w:val="009229B2"/>
    <w:rsid w:val="009229CD"/>
    <w:rsid w:val="009230E7"/>
    <w:rsid w:val="0092325B"/>
    <w:rsid w:val="00924343"/>
    <w:rsid w:val="00924365"/>
    <w:rsid w:val="00924C1B"/>
    <w:rsid w:val="00924EBB"/>
    <w:rsid w:val="00924F5B"/>
    <w:rsid w:val="00924FFD"/>
    <w:rsid w:val="0092526C"/>
    <w:rsid w:val="00925623"/>
    <w:rsid w:val="009256B4"/>
    <w:rsid w:val="00925AFE"/>
    <w:rsid w:val="00925F58"/>
    <w:rsid w:val="0092608C"/>
    <w:rsid w:val="009261A6"/>
    <w:rsid w:val="00926266"/>
    <w:rsid w:val="00926615"/>
    <w:rsid w:val="00926AFC"/>
    <w:rsid w:val="00926E50"/>
    <w:rsid w:val="00926FFB"/>
    <w:rsid w:val="0092719E"/>
    <w:rsid w:val="00927635"/>
    <w:rsid w:val="009278C3"/>
    <w:rsid w:val="00927C50"/>
    <w:rsid w:val="00927CB9"/>
    <w:rsid w:val="00927F84"/>
    <w:rsid w:val="00927FAA"/>
    <w:rsid w:val="009301E8"/>
    <w:rsid w:val="00930459"/>
    <w:rsid w:val="00930746"/>
    <w:rsid w:val="00930823"/>
    <w:rsid w:val="00930EB7"/>
    <w:rsid w:val="00930FA1"/>
    <w:rsid w:val="00931016"/>
    <w:rsid w:val="009315CB"/>
    <w:rsid w:val="00931777"/>
    <w:rsid w:val="00931ABE"/>
    <w:rsid w:val="00932050"/>
    <w:rsid w:val="0093210F"/>
    <w:rsid w:val="00932438"/>
    <w:rsid w:val="00932F6B"/>
    <w:rsid w:val="009334D2"/>
    <w:rsid w:val="009337FE"/>
    <w:rsid w:val="00933A48"/>
    <w:rsid w:val="00933D72"/>
    <w:rsid w:val="00934127"/>
    <w:rsid w:val="0093442A"/>
    <w:rsid w:val="009347B1"/>
    <w:rsid w:val="009347E1"/>
    <w:rsid w:val="00934DC3"/>
    <w:rsid w:val="009350C9"/>
    <w:rsid w:val="009353C3"/>
    <w:rsid w:val="00935D1B"/>
    <w:rsid w:val="00935FF1"/>
    <w:rsid w:val="009363B6"/>
    <w:rsid w:val="00936992"/>
    <w:rsid w:val="00936ADF"/>
    <w:rsid w:val="00936C89"/>
    <w:rsid w:val="00936E66"/>
    <w:rsid w:val="009374EE"/>
    <w:rsid w:val="0093798B"/>
    <w:rsid w:val="00937C2B"/>
    <w:rsid w:val="00937C5D"/>
    <w:rsid w:val="00937CCD"/>
    <w:rsid w:val="00937DBF"/>
    <w:rsid w:val="00937E40"/>
    <w:rsid w:val="00937F80"/>
    <w:rsid w:val="00940032"/>
    <w:rsid w:val="0094036A"/>
    <w:rsid w:val="009404E1"/>
    <w:rsid w:val="009405A4"/>
    <w:rsid w:val="00940617"/>
    <w:rsid w:val="009408F1"/>
    <w:rsid w:val="0094165C"/>
    <w:rsid w:val="00941E9B"/>
    <w:rsid w:val="009424DD"/>
    <w:rsid w:val="0094265E"/>
    <w:rsid w:val="00942716"/>
    <w:rsid w:val="00942904"/>
    <w:rsid w:val="00942DF3"/>
    <w:rsid w:val="00943257"/>
    <w:rsid w:val="009436EF"/>
    <w:rsid w:val="00943CCF"/>
    <w:rsid w:val="00943E4C"/>
    <w:rsid w:val="0094433F"/>
    <w:rsid w:val="00944477"/>
    <w:rsid w:val="009444BA"/>
    <w:rsid w:val="009447D9"/>
    <w:rsid w:val="00944A9F"/>
    <w:rsid w:val="00944BF9"/>
    <w:rsid w:val="00944E1C"/>
    <w:rsid w:val="00944E2C"/>
    <w:rsid w:val="00944EB8"/>
    <w:rsid w:val="0094511A"/>
    <w:rsid w:val="009456E6"/>
    <w:rsid w:val="00945B83"/>
    <w:rsid w:val="00945DE1"/>
    <w:rsid w:val="00945E72"/>
    <w:rsid w:val="0094608E"/>
    <w:rsid w:val="009460FB"/>
    <w:rsid w:val="0094619D"/>
    <w:rsid w:val="00946C77"/>
    <w:rsid w:val="00946C8D"/>
    <w:rsid w:val="00946F34"/>
    <w:rsid w:val="00947437"/>
    <w:rsid w:val="009479CA"/>
    <w:rsid w:val="00947C9E"/>
    <w:rsid w:val="00947E39"/>
    <w:rsid w:val="00950015"/>
    <w:rsid w:val="009501F4"/>
    <w:rsid w:val="00950215"/>
    <w:rsid w:val="00950227"/>
    <w:rsid w:val="009502C4"/>
    <w:rsid w:val="009503A3"/>
    <w:rsid w:val="009504D9"/>
    <w:rsid w:val="00951236"/>
    <w:rsid w:val="009522FD"/>
    <w:rsid w:val="00952372"/>
    <w:rsid w:val="009527FE"/>
    <w:rsid w:val="0095302A"/>
    <w:rsid w:val="0095336A"/>
    <w:rsid w:val="009533D1"/>
    <w:rsid w:val="009533EA"/>
    <w:rsid w:val="00953613"/>
    <w:rsid w:val="00953716"/>
    <w:rsid w:val="00953A9A"/>
    <w:rsid w:val="00953B4C"/>
    <w:rsid w:val="00953F4F"/>
    <w:rsid w:val="009543AF"/>
    <w:rsid w:val="00954903"/>
    <w:rsid w:val="00954970"/>
    <w:rsid w:val="00954A37"/>
    <w:rsid w:val="00954C49"/>
    <w:rsid w:val="00955125"/>
    <w:rsid w:val="009553B2"/>
    <w:rsid w:val="009554A1"/>
    <w:rsid w:val="009555B2"/>
    <w:rsid w:val="00955617"/>
    <w:rsid w:val="00955BA1"/>
    <w:rsid w:val="00955BC6"/>
    <w:rsid w:val="00956384"/>
    <w:rsid w:val="00957082"/>
    <w:rsid w:val="00957775"/>
    <w:rsid w:val="00957B02"/>
    <w:rsid w:val="00957B17"/>
    <w:rsid w:val="00957F1E"/>
    <w:rsid w:val="00957F81"/>
    <w:rsid w:val="00960645"/>
    <w:rsid w:val="00960781"/>
    <w:rsid w:val="0096103E"/>
    <w:rsid w:val="0096171D"/>
    <w:rsid w:val="00961853"/>
    <w:rsid w:val="0096189C"/>
    <w:rsid w:val="00961E6C"/>
    <w:rsid w:val="0096265C"/>
    <w:rsid w:val="00962AA5"/>
    <w:rsid w:val="00962B86"/>
    <w:rsid w:val="00962BD7"/>
    <w:rsid w:val="00962D71"/>
    <w:rsid w:val="0096318F"/>
    <w:rsid w:val="0096329C"/>
    <w:rsid w:val="00963423"/>
    <w:rsid w:val="0096347C"/>
    <w:rsid w:val="00963523"/>
    <w:rsid w:val="00963808"/>
    <w:rsid w:val="00963D8B"/>
    <w:rsid w:val="00964E12"/>
    <w:rsid w:val="00965493"/>
    <w:rsid w:val="009654B8"/>
    <w:rsid w:val="0096584C"/>
    <w:rsid w:val="009659D7"/>
    <w:rsid w:val="00965CB5"/>
    <w:rsid w:val="00965EE7"/>
    <w:rsid w:val="0096604D"/>
    <w:rsid w:val="0096673C"/>
    <w:rsid w:val="00966BE1"/>
    <w:rsid w:val="00967476"/>
    <w:rsid w:val="00967700"/>
    <w:rsid w:val="00967AA0"/>
    <w:rsid w:val="00967B27"/>
    <w:rsid w:val="009704F5"/>
    <w:rsid w:val="0097092F"/>
    <w:rsid w:val="009709AD"/>
    <w:rsid w:val="00970BB9"/>
    <w:rsid w:val="00971A94"/>
    <w:rsid w:val="00971F7E"/>
    <w:rsid w:val="009723BE"/>
    <w:rsid w:val="009723D3"/>
    <w:rsid w:val="0097260E"/>
    <w:rsid w:val="009726A6"/>
    <w:rsid w:val="0097283F"/>
    <w:rsid w:val="00972967"/>
    <w:rsid w:val="00972B5A"/>
    <w:rsid w:val="00972CC9"/>
    <w:rsid w:val="0097305F"/>
    <w:rsid w:val="00973A74"/>
    <w:rsid w:val="00973A91"/>
    <w:rsid w:val="00973C1A"/>
    <w:rsid w:val="00974514"/>
    <w:rsid w:val="00974AB7"/>
    <w:rsid w:val="00974B5C"/>
    <w:rsid w:val="00974D05"/>
    <w:rsid w:val="0097506E"/>
    <w:rsid w:val="009756C4"/>
    <w:rsid w:val="00975769"/>
    <w:rsid w:val="00976ED2"/>
    <w:rsid w:val="00977749"/>
    <w:rsid w:val="0097788C"/>
    <w:rsid w:val="009778DF"/>
    <w:rsid w:val="00977AEC"/>
    <w:rsid w:val="00977F07"/>
    <w:rsid w:val="009801AA"/>
    <w:rsid w:val="009809C9"/>
    <w:rsid w:val="00980B2B"/>
    <w:rsid w:val="00980C4A"/>
    <w:rsid w:val="00981383"/>
    <w:rsid w:val="00981477"/>
    <w:rsid w:val="0098151A"/>
    <w:rsid w:val="0098192E"/>
    <w:rsid w:val="00981B9E"/>
    <w:rsid w:val="00981D05"/>
    <w:rsid w:val="00982262"/>
    <w:rsid w:val="00982385"/>
    <w:rsid w:val="009828FC"/>
    <w:rsid w:val="0098319B"/>
    <w:rsid w:val="009831A6"/>
    <w:rsid w:val="00983693"/>
    <w:rsid w:val="00983AA5"/>
    <w:rsid w:val="009840FC"/>
    <w:rsid w:val="00984426"/>
    <w:rsid w:val="009846BF"/>
    <w:rsid w:val="00984BFA"/>
    <w:rsid w:val="00985E68"/>
    <w:rsid w:val="00985EC8"/>
    <w:rsid w:val="00985FAB"/>
    <w:rsid w:val="00986140"/>
    <w:rsid w:val="00986632"/>
    <w:rsid w:val="009869D7"/>
    <w:rsid w:val="00986F20"/>
    <w:rsid w:val="009870DC"/>
    <w:rsid w:val="00987174"/>
    <w:rsid w:val="00987DE5"/>
    <w:rsid w:val="009902C3"/>
    <w:rsid w:val="00990BBF"/>
    <w:rsid w:val="00990DC0"/>
    <w:rsid w:val="00990DD0"/>
    <w:rsid w:val="00990F85"/>
    <w:rsid w:val="00990F9C"/>
    <w:rsid w:val="009910CE"/>
    <w:rsid w:val="00991336"/>
    <w:rsid w:val="00991581"/>
    <w:rsid w:val="009918B9"/>
    <w:rsid w:val="00991E7B"/>
    <w:rsid w:val="00992BEF"/>
    <w:rsid w:val="00992C2A"/>
    <w:rsid w:val="00992E9A"/>
    <w:rsid w:val="0099306C"/>
    <w:rsid w:val="0099330D"/>
    <w:rsid w:val="009936F4"/>
    <w:rsid w:val="009938E5"/>
    <w:rsid w:val="00993CCF"/>
    <w:rsid w:val="009949BE"/>
    <w:rsid w:val="00994D83"/>
    <w:rsid w:val="00994F06"/>
    <w:rsid w:val="009954FF"/>
    <w:rsid w:val="009955E8"/>
    <w:rsid w:val="00995C97"/>
    <w:rsid w:val="0099618B"/>
    <w:rsid w:val="00996307"/>
    <w:rsid w:val="00996A0B"/>
    <w:rsid w:val="00996BAC"/>
    <w:rsid w:val="0099711C"/>
    <w:rsid w:val="009971A7"/>
    <w:rsid w:val="009973CE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95C"/>
    <w:rsid w:val="009A29F8"/>
    <w:rsid w:val="009A2F00"/>
    <w:rsid w:val="009A3295"/>
    <w:rsid w:val="009A3330"/>
    <w:rsid w:val="009A3353"/>
    <w:rsid w:val="009A3B8B"/>
    <w:rsid w:val="009A40E4"/>
    <w:rsid w:val="009A4328"/>
    <w:rsid w:val="009A4CD3"/>
    <w:rsid w:val="009A569D"/>
    <w:rsid w:val="009A57B8"/>
    <w:rsid w:val="009A5B16"/>
    <w:rsid w:val="009A6189"/>
    <w:rsid w:val="009A645D"/>
    <w:rsid w:val="009A661F"/>
    <w:rsid w:val="009A6F36"/>
    <w:rsid w:val="009A6F76"/>
    <w:rsid w:val="009A70D3"/>
    <w:rsid w:val="009A70DB"/>
    <w:rsid w:val="009A78C9"/>
    <w:rsid w:val="009A7A53"/>
    <w:rsid w:val="009A7EF8"/>
    <w:rsid w:val="009A7F8B"/>
    <w:rsid w:val="009B02B9"/>
    <w:rsid w:val="009B0351"/>
    <w:rsid w:val="009B0643"/>
    <w:rsid w:val="009B0E72"/>
    <w:rsid w:val="009B15DB"/>
    <w:rsid w:val="009B1809"/>
    <w:rsid w:val="009B196F"/>
    <w:rsid w:val="009B1F57"/>
    <w:rsid w:val="009B1FCD"/>
    <w:rsid w:val="009B2474"/>
    <w:rsid w:val="009B2A89"/>
    <w:rsid w:val="009B2B80"/>
    <w:rsid w:val="009B2CF8"/>
    <w:rsid w:val="009B2D73"/>
    <w:rsid w:val="009B34D6"/>
    <w:rsid w:val="009B34DB"/>
    <w:rsid w:val="009B3DEB"/>
    <w:rsid w:val="009B4212"/>
    <w:rsid w:val="009B4213"/>
    <w:rsid w:val="009B42D6"/>
    <w:rsid w:val="009B4509"/>
    <w:rsid w:val="009B491F"/>
    <w:rsid w:val="009B4B10"/>
    <w:rsid w:val="009B4B3D"/>
    <w:rsid w:val="009B4E0B"/>
    <w:rsid w:val="009B50AA"/>
    <w:rsid w:val="009B56FF"/>
    <w:rsid w:val="009B5A62"/>
    <w:rsid w:val="009B5ACA"/>
    <w:rsid w:val="009B5D72"/>
    <w:rsid w:val="009B5FF6"/>
    <w:rsid w:val="009B60B7"/>
    <w:rsid w:val="009B61AB"/>
    <w:rsid w:val="009B6341"/>
    <w:rsid w:val="009B65F6"/>
    <w:rsid w:val="009B6722"/>
    <w:rsid w:val="009B69C8"/>
    <w:rsid w:val="009B6DB6"/>
    <w:rsid w:val="009B70B2"/>
    <w:rsid w:val="009B7681"/>
    <w:rsid w:val="009B77F9"/>
    <w:rsid w:val="009C036C"/>
    <w:rsid w:val="009C03EE"/>
    <w:rsid w:val="009C0CFD"/>
    <w:rsid w:val="009C0E8F"/>
    <w:rsid w:val="009C14CC"/>
    <w:rsid w:val="009C170F"/>
    <w:rsid w:val="009C1C22"/>
    <w:rsid w:val="009C1FCE"/>
    <w:rsid w:val="009C3042"/>
    <w:rsid w:val="009C30EC"/>
    <w:rsid w:val="009C3287"/>
    <w:rsid w:val="009C35D7"/>
    <w:rsid w:val="009C384C"/>
    <w:rsid w:val="009C3859"/>
    <w:rsid w:val="009C451A"/>
    <w:rsid w:val="009C49AB"/>
    <w:rsid w:val="009C4BAD"/>
    <w:rsid w:val="009C526E"/>
    <w:rsid w:val="009C59AA"/>
    <w:rsid w:val="009C5D1D"/>
    <w:rsid w:val="009C6099"/>
    <w:rsid w:val="009C6540"/>
    <w:rsid w:val="009C665B"/>
    <w:rsid w:val="009C6680"/>
    <w:rsid w:val="009C69EB"/>
    <w:rsid w:val="009C6A49"/>
    <w:rsid w:val="009C6DF7"/>
    <w:rsid w:val="009C7504"/>
    <w:rsid w:val="009C79C0"/>
    <w:rsid w:val="009C7A60"/>
    <w:rsid w:val="009D01B6"/>
    <w:rsid w:val="009D04F1"/>
    <w:rsid w:val="009D06C2"/>
    <w:rsid w:val="009D06E0"/>
    <w:rsid w:val="009D07E1"/>
    <w:rsid w:val="009D07F1"/>
    <w:rsid w:val="009D07F9"/>
    <w:rsid w:val="009D0A82"/>
    <w:rsid w:val="009D0FB6"/>
    <w:rsid w:val="009D13BF"/>
    <w:rsid w:val="009D16A3"/>
    <w:rsid w:val="009D170B"/>
    <w:rsid w:val="009D182E"/>
    <w:rsid w:val="009D1C63"/>
    <w:rsid w:val="009D1C9E"/>
    <w:rsid w:val="009D1D83"/>
    <w:rsid w:val="009D1EC8"/>
    <w:rsid w:val="009D2055"/>
    <w:rsid w:val="009D2335"/>
    <w:rsid w:val="009D2A49"/>
    <w:rsid w:val="009D2AC5"/>
    <w:rsid w:val="009D2B53"/>
    <w:rsid w:val="009D2C68"/>
    <w:rsid w:val="009D2E49"/>
    <w:rsid w:val="009D317A"/>
    <w:rsid w:val="009D31CD"/>
    <w:rsid w:val="009D3602"/>
    <w:rsid w:val="009D51BE"/>
    <w:rsid w:val="009D56E6"/>
    <w:rsid w:val="009D5E07"/>
    <w:rsid w:val="009D6071"/>
    <w:rsid w:val="009D60E5"/>
    <w:rsid w:val="009D64B4"/>
    <w:rsid w:val="009D68C8"/>
    <w:rsid w:val="009D68D2"/>
    <w:rsid w:val="009D6B17"/>
    <w:rsid w:val="009D7190"/>
    <w:rsid w:val="009D72D0"/>
    <w:rsid w:val="009D733E"/>
    <w:rsid w:val="009D7A5C"/>
    <w:rsid w:val="009D7E85"/>
    <w:rsid w:val="009E0BB7"/>
    <w:rsid w:val="009E0CB6"/>
    <w:rsid w:val="009E0E04"/>
    <w:rsid w:val="009E1249"/>
    <w:rsid w:val="009E17EB"/>
    <w:rsid w:val="009E198B"/>
    <w:rsid w:val="009E1A8B"/>
    <w:rsid w:val="009E1F45"/>
    <w:rsid w:val="009E2010"/>
    <w:rsid w:val="009E278D"/>
    <w:rsid w:val="009E28DE"/>
    <w:rsid w:val="009E2BCC"/>
    <w:rsid w:val="009E2CC1"/>
    <w:rsid w:val="009E3146"/>
    <w:rsid w:val="009E3225"/>
    <w:rsid w:val="009E34E4"/>
    <w:rsid w:val="009E3D85"/>
    <w:rsid w:val="009E3D8E"/>
    <w:rsid w:val="009E3FAB"/>
    <w:rsid w:val="009E404B"/>
    <w:rsid w:val="009E43A6"/>
    <w:rsid w:val="009E4444"/>
    <w:rsid w:val="009E45AB"/>
    <w:rsid w:val="009E491C"/>
    <w:rsid w:val="009E4F0F"/>
    <w:rsid w:val="009E55B7"/>
    <w:rsid w:val="009E5E64"/>
    <w:rsid w:val="009E60BF"/>
    <w:rsid w:val="009E6117"/>
    <w:rsid w:val="009E640E"/>
    <w:rsid w:val="009E6D31"/>
    <w:rsid w:val="009E6EEA"/>
    <w:rsid w:val="009E70F5"/>
    <w:rsid w:val="009E719C"/>
    <w:rsid w:val="009E7762"/>
    <w:rsid w:val="009E79FB"/>
    <w:rsid w:val="009E7A12"/>
    <w:rsid w:val="009E7BD5"/>
    <w:rsid w:val="009E7E2E"/>
    <w:rsid w:val="009E7EE5"/>
    <w:rsid w:val="009F0516"/>
    <w:rsid w:val="009F0986"/>
    <w:rsid w:val="009F0DBB"/>
    <w:rsid w:val="009F12BE"/>
    <w:rsid w:val="009F1763"/>
    <w:rsid w:val="009F184D"/>
    <w:rsid w:val="009F1971"/>
    <w:rsid w:val="009F1AA2"/>
    <w:rsid w:val="009F1AFC"/>
    <w:rsid w:val="009F1DB5"/>
    <w:rsid w:val="009F22DD"/>
    <w:rsid w:val="009F2421"/>
    <w:rsid w:val="009F2503"/>
    <w:rsid w:val="009F2743"/>
    <w:rsid w:val="009F2A43"/>
    <w:rsid w:val="009F2FE2"/>
    <w:rsid w:val="009F3426"/>
    <w:rsid w:val="009F3829"/>
    <w:rsid w:val="009F39A8"/>
    <w:rsid w:val="009F3A05"/>
    <w:rsid w:val="009F3A06"/>
    <w:rsid w:val="009F3B89"/>
    <w:rsid w:val="009F43D7"/>
    <w:rsid w:val="009F4446"/>
    <w:rsid w:val="009F4969"/>
    <w:rsid w:val="009F4AA2"/>
    <w:rsid w:val="009F4B99"/>
    <w:rsid w:val="009F503C"/>
    <w:rsid w:val="009F51D5"/>
    <w:rsid w:val="009F51E8"/>
    <w:rsid w:val="009F53B2"/>
    <w:rsid w:val="009F56FE"/>
    <w:rsid w:val="009F639B"/>
    <w:rsid w:val="009F659F"/>
    <w:rsid w:val="009F6763"/>
    <w:rsid w:val="009F6835"/>
    <w:rsid w:val="009F69D3"/>
    <w:rsid w:val="009F6A28"/>
    <w:rsid w:val="009F6AC3"/>
    <w:rsid w:val="009F7043"/>
    <w:rsid w:val="009F721D"/>
    <w:rsid w:val="009F7801"/>
    <w:rsid w:val="009F79DB"/>
    <w:rsid w:val="009F7A3E"/>
    <w:rsid w:val="009F7B63"/>
    <w:rsid w:val="00A00278"/>
    <w:rsid w:val="00A0087B"/>
    <w:rsid w:val="00A00B77"/>
    <w:rsid w:val="00A00F21"/>
    <w:rsid w:val="00A00FB2"/>
    <w:rsid w:val="00A011C1"/>
    <w:rsid w:val="00A0126B"/>
    <w:rsid w:val="00A01665"/>
    <w:rsid w:val="00A0175A"/>
    <w:rsid w:val="00A018D9"/>
    <w:rsid w:val="00A01A84"/>
    <w:rsid w:val="00A02398"/>
    <w:rsid w:val="00A0242A"/>
    <w:rsid w:val="00A02548"/>
    <w:rsid w:val="00A02CF7"/>
    <w:rsid w:val="00A031E2"/>
    <w:rsid w:val="00A03C84"/>
    <w:rsid w:val="00A0420F"/>
    <w:rsid w:val="00A0439C"/>
    <w:rsid w:val="00A04954"/>
    <w:rsid w:val="00A04BAD"/>
    <w:rsid w:val="00A0532C"/>
    <w:rsid w:val="00A05905"/>
    <w:rsid w:val="00A059B7"/>
    <w:rsid w:val="00A05A08"/>
    <w:rsid w:val="00A064CD"/>
    <w:rsid w:val="00A06B1D"/>
    <w:rsid w:val="00A06BE3"/>
    <w:rsid w:val="00A0707C"/>
    <w:rsid w:val="00A07099"/>
    <w:rsid w:val="00A07138"/>
    <w:rsid w:val="00A0753A"/>
    <w:rsid w:val="00A07804"/>
    <w:rsid w:val="00A07AC3"/>
    <w:rsid w:val="00A07AE2"/>
    <w:rsid w:val="00A07CAB"/>
    <w:rsid w:val="00A10388"/>
    <w:rsid w:val="00A108A2"/>
    <w:rsid w:val="00A109DD"/>
    <w:rsid w:val="00A110A0"/>
    <w:rsid w:val="00A1139E"/>
    <w:rsid w:val="00A115E6"/>
    <w:rsid w:val="00A119E2"/>
    <w:rsid w:val="00A11A6D"/>
    <w:rsid w:val="00A11D22"/>
    <w:rsid w:val="00A120BA"/>
    <w:rsid w:val="00A121B9"/>
    <w:rsid w:val="00A123FC"/>
    <w:rsid w:val="00A1249D"/>
    <w:rsid w:val="00A12B28"/>
    <w:rsid w:val="00A12B5B"/>
    <w:rsid w:val="00A13262"/>
    <w:rsid w:val="00A134E5"/>
    <w:rsid w:val="00A1355A"/>
    <w:rsid w:val="00A1377D"/>
    <w:rsid w:val="00A13D5D"/>
    <w:rsid w:val="00A140E3"/>
    <w:rsid w:val="00A142B3"/>
    <w:rsid w:val="00A148E5"/>
    <w:rsid w:val="00A152FB"/>
    <w:rsid w:val="00A1544E"/>
    <w:rsid w:val="00A15691"/>
    <w:rsid w:val="00A15A80"/>
    <w:rsid w:val="00A15CAB"/>
    <w:rsid w:val="00A15CF9"/>
    <w:rsid w:val="00A15D78"/>
    <w:rsid w:val="00A1657E"/>
    <w:rsid w:val="00A16777"/>
    <w:rsid w:val="00A168C3"/>
    <w:rsid w:val="00A16AE4"/>
    <w:rsid w:val="00A16CDD"/>
    <w:rsid w:val="00A16DEA"/>
    <w:rsid w:val="00A17080"/>
    <w:rsid w:val="00A17ED2"/>
    <w:rsid w:val="00A200F9"/>
    <w:rsid w:val="00A203B3"/>
    <w:rsid w:val="00A20413"/>
    <w:rsid w:val="00A20844"/>
    <w:rsid w:val="00A20A0A"/>
    <w:rsid w:val="00A21004"/>
    <w:rsid w:val="00A21078"/>
    <w:rsid w:val="00A21B2C"/>
    <w:rsid w:val="00A21CF7"/>
    <w:rsid w:val="00A21D4E"/>
    <w:rsid w:val="00A21EFF"/>
    <w:rsid w:val="00A220A5"/>
    <w:rsid w:val="00A220F3"/>
    <w:rsid w:val="00A22430"/>
    <w:rsid w:val="00A22685"/>
    <w:rsid w:val="00A2268E"/>
    <w:rsid w:val="00A22EE9"/>
    <w:rsid w:val="00A230B6"/>
    <w:rsid w:val="00A23218"/>
    <w:rsid w:val="00A234F3"/>
    <w:rsid w:val="00A23EFD"/>
    <w:rsid w:val="00A24897"/>
    <w:rsid w:val="00A24C4E"/>
    <w:rsid w:val="00A24E99"/>
    <w:rsid w:val="00A256BB"/>
    <w:rsid w:val="00A2584E"/>
    <w:rsid w:val="00A25911"/>
    <w:rsid w:val="00A25F26"/>
    <w:rsid w:val="00A27240"/>
    <w:rsid w:val="00A278B1"/>
    <w:rsid w:val="00A279B1"/>
    <w:rsid w:val="00A27A9E"/>
    <w:rsid w:val="00A27AC2"/>
    <w:rsid w:val="00A30160"/>
    <w:rsid w:val="00A301AA"/>
    <w:rsid w:val="00A30308"/>
    <w:rsid w:val="00A3084A"/>
    <w:rsid w:val="00A308B0"/>
    <w:rsid w:val="00A3108F"/>
    <w:rsid w:val="00A31842"/>
    <w:rsid w:val="00A319F3"/>
    <w:rsid w:val="00A31D15"/>
    <w:rsid w:val="00A31D8A"/>
    <w:rsid w:val="00A3209A"/>
    <w:rsid w:val="00A324A1"/>
    <w:rsid w:val="00A326B0"/>
    <w:rsid w:val="00A32AFD"/>
    <w:rsid w:val="00A32C3C"/>
    <w:rsid w:val="00A32D3B"/>
    <w:rsid w:val="00A3375C"/>
    <w:rsid w:val="00A337DA"/>
    <w:rsid w:val="00A33E19"/>
    <w:rsid w:val="00A33E25"/>
    <w:rsid w:val="00A34498"/>
    <w:rsid w:val="00A34CE9"/>
    <w:rsid w:val="00A34D66"/>
    <w:rsid w:val="00A34DEB"/>
    <w:rsid w:val="00A35E16"/>
    <w:rsid w:val="00A35E69"/>
    <w:rsid w:val="00A36055"/>
    <w:rsid w:val="00A3608C"/>
    <w:rsid w:val="00A36381"/>
    <w:rsid w:val="00A36386"/>
    <w:rsid w:val="00A36DD0"/>
    <w:rsid w:val="00A371A4"/>
    <w:rsid w:val="00A3724B"/>
    <w:rsid w:val="00A3742D"/>
    <w:rsid w:val="00A37552"/>
    <w:rsid w:val="00A3764D"/>
    <w:rsid w:val="00A3773E"/>
    <w:rsid w:val="00A37941"/>
    <w:rsid w:val="00A37C7F"/>
    <w:rsid w:val="00A4007F"/>
    <w:rsid w:val="00A407A5"/>
    <w:rsid w:val="00A408D6"/>
    <w:rsid w:val="00A40D05"/>
    <w:rsid w:val="00A40DC6"/>
    <w:rsid w:val="00A41074"/>
    <w:rsid w:val="00A41432"/>
    <w:rsid w:val="00A41E61"/>
    <w:rsid w:val="00A42034"/>
    <w:rsid w:val="00A4230F"/>
    <w:rsid w:val="00A4250C"/>
    <w:rsid w:val="00A4271E"/>
    <w:rsid w:val="00A43ADA"/>
    <w:rsid w:val="00A43E68"/>
    <w:rsid w:val="00A43F7E"/>
    <w:rsid w:val="00A44536"/>
    <w:rsid w:val="00A44AA2"/>
    <w:rsid w:val="00A44EEE"/>
    <w:rsid w:val="00A452F3"/>
    <w:rsid w:val="00A45425"/>
    <w:rsid w:val="00A45582"/>
    <w:rsid w:val="00A4585F"/>
    <w:rsid w:val="00A45AC5"/>
    <w:rsid w:val="00A461F7"/>
    <w:rsid w:val="00A46235"/>
    <w:rsid w:val="00A46302"/>
    <w:rsid w:val="00A463C1"/>
    <w:rsid w:val="00A4649A"/>
    <w:rsid w:val="00A46657"/>
    <w:rsid w:val="00A46A81"/>
    <w:rsid w:val="00A46E07"/>
    <w:rsid w:val="00A471F1"/>
    <w:rsid w:val="00A47D86"/>
    <w:rsid w:val="00A50766"/>
    <w:rsid w:val="00A517F2"/>
    <w:rsid w:val="00A51B3B"/>
    <w:rsid w:val="00A51B78"/>
    <w:rsid w:val="00A51D87"/>
    <w:rsid w:val="00A520E3"/>
    <w:rsid w:val="00A52184"/>
    <w:rsid w:val="00A521E0"/>
    <w:rsid w:val="00A528C8"/>
    <w:rsid w:val="00A52AB3"/>
    <w:rsid w:val="00A52B64"/>
    <w:rsid w:val="00A52FF9"/>
    <w:rsid w:val="00A53306"/>
    <w:rsid w:val="00A537CA"/>
    <w:rsid w:val="00A5411E"/>
    <w:rsid w:val="00A54146"/>
    <w:rsid w:val="00A545FC"/>
    <w:rsid w:val="00A546F3"/>
    <w:rsid w:val="00A54914"/>
    <w:rsid w:val="00A5492B"/>
    <w:rsid w:val="00A5536E"/>
    <w:rsid w:val="00A557C1"/>
    <w:rsid w:val="00A56306"/>
    <w:rsid w:val="00A56C78"/>
    <w:rsid w:val="00A56FB0"/>
    <w:rsid w:val="00A57118"/>
    <w:rsid w:val="00A57189"/>
    <w:rsid w:val="00A575B9"/>
    <w:rsid w:val="00A576AE"/>
    <w:rsid w:val="00A57D8A"/>
    <w:rsid w:val="00A57F45"/>
    <w:rsid w:val="00A6058B"/>
    <w:rsid w:val="00A6095F"/>
    <w:rsid w:val="00A60C56"/>
    <w:rsid w:val="00A61399"/>
    <w:rsid w:val="00A61497"/>
    <w:rsid w:val="00A6152D"/>
    <w:rsid w:val="00A616C6"/>
    <w:rsid w:val="00A61DEF"/>
    <w:rsid w:val="00A61EBC"/>
    <w:rsid w:val="00A62017"/>
    <w:rsid w:val="00A63007"/>
    <w:rsid w:val="00A638B9"/>
    <w:rsid w:val="00A63E4E"/>
    <w:rsid w:val="00A6404A"/>
    <w:rsid w:val="00A64271"/>
    <w:rsid w:val="00A64670"/>
    <w:rsid w:val="00A64D20"/>
    <w:rsid w:val="00A651DB"/>
    <w:rsid w:val="00A6567A"/>
    <w:rsid w:val="00A65A25"/>
    <w:rsid w:val="00A65ADB"/>
    <w:rsid w:val="00A65B15"/>
    <w:rsid w:val="00A65D2C"/>
    <w:rsid w:val="00A65E27"/>
    <w:rsid w:val="00A66268"/>
    <w:rsid w:val="00A6734F"/>
    <w:rsid w:val="00A674C3"/>
    <w:rsid w:val="00A67833"/>
    <w:rsid w:val="00A679D0"/>
    <w:rsid w:val="00A67A0F"/>
    <w:rsid w:val="00A67D97"/>
    <w:rsid w:val="00A67E3F"/>
    <w:rsid w:val="00A67F40"/>
    <w:rsid w:val="00A700FB"/>
    <w:rsid w:val="00A7013A"/>
    <w:rsid w:val="00A70295"/>
    <w:rsid w:val="00A705CB"/>
    <w:rsid w:val="00A70A73"/>
    <w:rsid w:val="00A71AC3"/>
    <w:rsid w:val="00A71B5D"/>
    <w:rsid w:val="00A71E89"/>
    <w:rsid w:val="00A7204F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4F6"/>
    <w:rsid w:val="00A73DA4"/>
    <w:rsid w:val="00A73EF5"/>
    <w:rsid w:val="00A7445B"/>
    <w:rsid w:val="00A74461"/>
    <w:rsid w:val="00A74F17"/>
    <w:rsid w:val="00A755B0"/>
    <w:rsid w:val="00A756CC"/>
    <w:rsid w:val="00A7579D"/>
    <w:rsid w:val="00A75847"/>
    <w:rsid w:val="00A75B6B"/>
    <w:rsid w:val="00A75CB4"/>
    <w:rsid w:val="00A75D87"/>
    <w:rsid w:val="00A764D0"/>
    <w:rsid w:val="00A76663"/>
    <w:rsid w:val="00A771BD"/>
    <w:rsid w:val="00A77B4C"/>
    <w:rsid w:val="00A77B4E"/>
    <w:rsid w:val="00A77B4F"/>
    <w:rsid w:val="00A77C15"/>
    <w:rsid w:val="00A77E88"/>
    <w:rsid w:val="00A8071B"/>
    <w:rsid w:val="00A80A1E"/>
    <w:rsid w:val="00A80D71"/>
    <w:rsid w:val="00A80DEB"/>
    <w:rsid w:val="00A8129C"/>
    <w:rsid w:val="00A813DD"/>
    <w:rsid w:val="00A81559"/>
    <w:rsid w:val="00A81883"/>
    <w:rsid w:val="00A81995"/>
    <w:rsid w:val="00A819DD"/>
    <w:rsid w:val="00A81C89"/>
    <w:rsid w:val="00A82A8E"/>
    <w:rsid w:val="00A82EE5"/>
    <w:rsid w:val="00A8300B"/>
    <w:rsid w:val="00A836C8"/>
    <w:rsid w:val="00A8374B"/>
    <w:rsid w:val="00A83A6D"/>
    <w:rsid w:val="00A83ABC"/>
    <w:rsid w:val="00A8429A"/>
    <w:rsid w:val="00A8472B"/>
    <w:rsid w:val="00A8494E"/>
    <w:rsid w:val="00A84E67"/>
    <w:rsid w:val="00A85D30"/>
    <w:rsid w:val="00A86270"/>
    <w:rsid w:val="00A86B46"/>
    <w:rsid w:val="00A86C1B"/>
    <w:rsid w:val="00A86D37"/>
    <w:rsid w:val="00A86E27"/>
    <w:rsid w:val="00A8747F"/>
    <w:rsid w:val="00A87B8C"/>
    <w:rsid w:val="00A87E3C"/>
    <w:rsid w:val="00A9042C"/>
    <w:rsid w:val="00A90552"/>
    <w:rsid w:val="00A90B6E"/>
    <w:rsid w:val="00A90FA3"/>
    <w:rsid w:val="00A9119D"/>
    <w:rsid w:val="00A913A4"/>
    <w:rsid w:val="00A916A5"/>
    <w:rsid w:val="00A916DC"/>
    <w:rsid w:val="00A917B8"/>
    <w:rsid w:val="00A9190D"/>
    <w:rsid w:val="00A9199A"/>
    <w:rsid w:val="00A91B66"/>
    <w:rsid w:val="00A91B95"/>
    <w:rsid w:val="00A92228"/>
    <w:rsid w:val="00A92596"/>
    <w:rsid w:val="00A92769"/>
    <w:rsid w:val="00A92EA7"/>
    <w:rsid w:val="00A931ED"/>
    <w:rsid w:val="00A9348F"/>
    <w:rsid w:val="00A93504"/>
    <w:rsid w:val="00A935F0"/>
    <w:rsid w:val="00A93858"/>
    <w:rsid w:val="00A93B63"/>
    <w:rsid w:val="00A93E97"/>
    <w:rsid w:val="00A94329"/>
    <w:rsid w:val="00A948B4"/>
    <w:rsid w:val="00A94B5B"/>
    <w:rsid w:val="00A950DC"/>
    <w:rsid w:val="00A95376"/>
    <w:rsid w:val="00A954BA"/>
    <w:rsid w:val="00A95DE7"/>
    <w:rsid w:val="00A95EDA"/>
    <w:rsid w:val="00A960EF"/>
    <w:rsid w:val="00A966EB"/>
    <w:rsid w:val="00A96859"/>
    <w:rsid w:val="00A96F78"/>
    <w:rsid w:val="00A97083"/>
    <w:rsid w:val="00A97485"/>
    <w:rsid w:val="00A978AC"/>
    <w:rsid w:val="00A979FE"/>
    <w:rsid w:val="00A97CAC"/>
    <w:rsid w:val="00A97D87"/>
    <w:rsid w:val="00A97FD3"/>
    <w:rsid w:val="00AA00F2"/>
    <w:rsid w:val="00AA06E5"/>
    <w:rsid w:val="00AA076E"/>
    <w:rsid w:val="00AA0DF7"/>
    <w:rsid w:val="00AA14A3"/>
    <w:rsid w:val="00AA1A60"/>
    <w:rsid w:val="00AA1C99"/>
    <w:rsid w:val="00AA1D8A"/>
    <w:rsid w:val="00AA284E"/>
    <w:rsid w:val="00AA2ABA"/>
    <w:rsid w:val="00AA31A1"/>
    <w:rsid w:val="00AA3477"/>
    <w:rsid w:val="00AA363C"/>
    <w:rsid w:val="00AA3C9F"/>
    <w:rsid w:val="00AA3F9D"/>
    <w:rsid w:val="00AA43EE"/>
    <w:rsid w:val="00AA4FE4"/>
    <w:rsid w:val="00AA51D4"/>
    <w:rsid w:val="00AA5263"/>
    <w:rsid w:val="00AA61A9"/>
    <w:rsid w:val="00AA639E"/>
    <w:rsid w:val="00AA67EC"/>
    <w:rsid w:val="00AA6B6C"/>
    <w:rsid w:val="00AA6B7A"/>
    <w:rsid w:val="00AA6EDF"/>
    <w:rsid w:val="00AA706A"/>
    <w:rsid w:val="00AA7325"/>
    <w:rsid w:val="00AA7590"/>
    <w:rsid w:val="00AA76D5"/>
    <w:rsid w:val="00AA791F"/>
    <w:rsid w:val="00AB0319"/>
    <w:rsid w:val="00AB070D"/>
    <w:rsid w:val="00AB08D7"/>
    <w:rsid w:val="00AB0925"/>
    <w:rsid w:val="00AB0F32"/>
    <w:rsid w:val="00AB0F6C"/>
    <w:rsid w:val="00AB0F92"/>
    <w:rsid w:val="00AB1713"/>
    <w:rsid w:val="00AB19F4"/>
    <w:rsid w:val="00AB2408"/>
    <w:rsid w:val="00AB30AE"/>
    <w:rsid w:val="00AB336D"/>
    <w:rsid w:val="00AB3C9D"/>
    <w:rsid w:val="00AB3ED2"/>
    <w:rsid w:val="00AB3FD1"/>
    <w:rsid w:val="00AB4004"/>
    <w:rsid w:val="00AB4269"/>
    <w:rsid w:val="00AB4279"/>
    <w:rsid w:val="00AB4C55"/>
    <w:rsid w:val="00AB4F0F"/>
    <w:rsid w:val="00AB5300"/>
    <w:rsid w:val="00AB5365"/>
    <w:rsid w:val="00AB543B"/>
    <w:rsid w:val="00AB5A85"/>
    <w:rsid w:val="00AB5C4A"/>
    <w:rsid w:val="00AB6510"/>
    <w:rsid w:val="00AB6552"/>
    <w:rsid w:val="00AB6824"/>
    <w:rsid w:val="00AB76C0"/>
    <w:rsid w:val="00AB7AC3"/>
    <w:rsid w:val="00AB7EDA"/>
    <w:rsid w:val="00AC0296"/>
    <w:rsid w:val="00AC04A3"/>
    <w:rsid w:val="00AC08A7"/>
    <w:rsid w:val="00AC09E6"/>
    <w:rsid w:val="00AC1077"/>
    <w:rsid w:val="00AC125E"/>
    <w:rsid w:val="00AC16D0"/>
    <w:rsid w:val="00AC1A80"/>
    <w:rsid w:val="00AC1D4D"/>
    <w:rsid w:val="00AC1E4D"/>
    <w:rsid w:val="00AC1F39"/>
    <w:rsid w:val="00AC2050"/>
    <w:rsid w:val="00AC2CBF"/>
    <w:rsid w:val="00AC2E2E"/>
    <w:rsid w:val="00AC31F8"/>
    <w:rsid w:val="00AC375F"/>
    <w:rsid w:val="00AC389B"/>
    <w:rsid w:val="00AC3C4A"/>
    <w:rsid w:val="00AC3F12"/>
    <w:rsid w:val="00AC3FAC"/>
    <w:rsid w:val="00AC3FC1"/>
    <w:rsid w:val="00AC408A"/>
    <w:rsid w:val="00AC4402"/>
    <w:rsid w:val="00AC5038"/>
    <w:rsid w:val="00AC54F3"/>
    <w:rsid w:val="00AC5673"/>
    <w:rsid w:val="00AC5AEE"/>
    <w:rsid w:val="00AC5F44"/>
    <w:rsid w:val="00AC6218"/>
    <w:rsid w:val="00AC64B4"/>
    <w:rsid w:val="00AC6D94"/>
    <w:rsid w:val="00AC707B"/>
    <w:rsid w:val="00AC7E70"/>
    <w:rsid w:val="00AD01D3"/>
    <w:rsid w:val="00AD0844"/>
    <w:rsid w:val="00AD09BA"/>
    <w:rsid w:val="00AD0C61"/>
    <w:rsid w:val="00AD0D93"/>
    <w:rsid w:val="00AD1002"/>
    <w:rsid w:val="00AD1546"/>
    <w:rsid w:val="00AD1A1A"/>
    <w:rsid w:val="00AD1B19"/>
    <w:rsid w:val="00AD1C5B"/>
    <w:rsid w:val="00AD1D39"/>
    <w:rsid w:val="00AD1EA7"/>
    <w:rsid w:val="00AD22E0"/>
    <w:rsid w:val="00AD23DC"/>
    <w:rsid w:val="00AD27DC"/>
    <w:rsid w:val="00AD2A42"/>
    <w:rsid w:val="00AD2CF6"/>
    <w:rsid w:val="00AD3001"/>
    <w:rsid w:val="00AD31F9"/>
    <w:rsid w:val="00AD32D9"/>
    <w:rsid w:val="00AD38CB"/>
    <w:rsid w:val="00AD3F5B"/>
    <w:rsid w:val="00AD4383"/>
    <w:rsid w:val="00AD47A7"/>
    <w:rsid w:val="00AD4B69"/>
    <w:rsid w:val="00AD4D7E"/>
    <w:rsid w:val="00AD4D8E"/>
    <w:rsid w:val="00AD5401"/>
    <w:rsid w:val="00AD573E"/>
    <w:rsid w:val="00AD58AD"/>
    <w:rsid w:val="00AD594D"/>
    <w:rsid w:val="00AD5972"/>
    <w:rsid w:val="00AD59F9"/>
    <w:rsid w:val="00AD5F7D"/>
    <w:rsid w:val="00AD6136"/>
    <w:rsid w:val="00AD6380"/>
    <w:rsid w:val="00AD6797"/>
    <w:rsid w:val="00AD6C4F"/>
    <w:rsid w:val="00AD6F74"/>
    <w:rsid w:val="00AD713D"/>
    <w:rsid w:val="00AD729C"/>
    <w:rsid w:val="00AD7766"/>
    <w:rsid w:val="00AD77F0"/>
    <w:rsid w:val="00AE0129"/>
    <w:rsid w:val="00AE0428"/>
    <w:rsid w:val="00AE0553"/>
    <w:rsid w:val="00AE099B"/>
    <w:rsid w:val="00AE0C46"/>
    <w:rsid w:val="00AE180A"/>
    <w:rsid w:val="00AE1968"/>
    <w:rsid w:val="00AE22AE"/>
    <w:rsid w:val="00AE23E2"/>
    <w:rsid w:val="00AE260B"/>
    <w:rsid w:val="00AE2842"/>
    <w:rsid w:val="00AE2AFF"/>
    <w:rsid w:val="00AE2B3E"/>
    <w:rsid w:val="00AE2B8F"/>
    <w:rsid w:val="00AE39D1"/>
    <w:rsid w:val="00AE3A62"/>
    <w:rsid w:val="00AE3FD0"/>
    <w:rsid w:val="00AE43AD"/>
    <w:rsid w:val="00AE4504"/>
    <w:rsid w:val="00AE4658"/>
    <w:rsid w:val="00AE467F"/>
    <w:rsid w:val="00AE4BFC"/>
    <w:rsid w:val="00AE4F6D"/>
    <w:rsid w:val="00AE4FFB"/>
    <w:rsid w:val="00AE53B3"/>
    <w:rsid w:val="00AE54F9"/>
    <w:rsid w:val="00AE58AA"/>
    <w:rsid w:val="00AE5C21"/>
    <w:rsid w:val="00AE5D55"/>
    <w:rsid w:val="00AE6438"/>
    <w:rsid w:val="00AE64E0"/>
    <w:rsid w:val="00AE653E"/>
    <w:rsid w:val="00AE66E0"/>
    <w:rsid w:val="00AE6A8E"/>
    <w:rsid w:val="00AE6D92"/>
    <w:rsid w:val="00AE6ECD"/>
    <w:rsid w:val="00AE6F02"/>
    <w:rsid w:val="00AE6FFF"/>
    <w:rsid w:val="00AE701B"/>
    <w:rsid w:val="00AE729F"/>
    <w:rsid w:val="00AE72EA"/>
    <w:rsid w:val="00AE7842"/>
    <w:rsid w:val="00AE7900"/>
    <w:rsid w:val="00AE7A80"/>
    <w:rsid w:val="00AE7DA4"/>
    <w:rsid w:val="00AF0112"/>
    <w:rsid w:val="00AF0140"/>
    <w:rsid w:val="00AF0260"/>
    <w:rsid w:val="00AF0647"/>
    <w:rsid w:val="00AF06AE"/>
    <w:rsid w:val="00AF076A"/>
    <w:rsid w:val="00AF0800"/>
    <w:rsid w:val="00AF0BB4"/>
    <w:rsid w:val="00AF0DE4"/>
    <w:rsid w:val="00AF0FAA"/>
    <w:rsid w:val="00AF1852"/>
    <w:rsid w:val="00AF18FF"/>
    <w:rsid w:val="00AF1A30"/>
    <w:rsid w:val="00AF1C5A"/>
    <w:rsid w:val="00AF1CAC"/>
    <w:rsid w:val="00AF1F64"/>
    <w:rsid w:val="00AF21F7"/>
    <w:rsid w:val="00AF22F1"/>
    <w:rsid w:val="00AF2313"/>
    <w:rsid w:val="00AF2426"/>
    <w:rsid w:val="00AF256D"/>
    <w:rsid w:val="00AF2621"/>
    <w:rsid w:val="00AF2A28"/>
    <w:rsid w:val="00AF311E"/>
    <w:rsid w:val="00AF316E"/>
    <w:rsid w:val="00AF35D9"/>
    <w:rsid w:val="00AF367B"/>
    <w:rsid w:val="00AF371D"/>
    <w:rsid w:val="00AF3F89"/>
    <w:rsid w:val="00AF42A4"/>
    <w:rsid w:val="00AF4489"/>
    <w:rsid w:val="00AF44E6"/>
    <w:rsid w:val="00AF4875"/>
    <w:rsid w:val="00AF4E28"/>
    <w:rsid w:val="00AF505C"/>
    <w:rsid w:val="00AF5089"/>
    <w:rsid w:val="00AF5268"/>
    <w:rsid w:val="00AF590A"/>
    <w:rsid w:val="00AF6384"/>
    <w:rsid w:val="00AF682C"/>
    <w:rsid w:val="00AF7056"/>
    <w:rsid w:val="00AF725F"/>
    <w:rsid w:val="00AF766F"/>
    <w:rsid w:val="00AF77C9"/>
    <w:rsid w:val="00AF79E0"/>
    <w:rsid w:val="00AF7D14"/>
    <w:rsid w:val="00B001DF"/>
    <w:rsid w:val="00B004BE"/>
    <w:rsid w:val="00B005BB"/>
    <w:rsid w:val="00B00667"/>
    <w:rsid w:val="00B00A3E"/>
    <w:rsid w:val="00B00C33"/>
    <w:rsid w:val="00B00E8F"/>
    <w:rsid w:val="00B00FC4"/>
    <w:rsid w:val="00B0101B"/>
    <w:rsid w:val="00B013FB"/>
    <w:rsid w:val="00B016FF"/>
    <w:rsid w:val="00B01D71"/>
    <w:rsid w:val="00B01EC3"/>
    <w:rsid w:val="00B02323"/>
    <w:rsid w:val="00B02437"/>
    <w:rsid w:val="00B025D0"/>
    <w:rsid w:val="00B02705"/>
    <w:rsid w:val="00B02C22"/>
    <w:rsid w:val="00B032B1"/>
    <w:rsid w:val="00B03BF5"/>
    <w:rsid w:val="00B03D0F"/>
    <w:rsid w:val="00B03FC9"/>
    <w:rsid w:val="00B04523"/>
    <w:rsid w:val="00B04686"/>
    <w:rsid w:val="00B048DB"/>
    <w:rsid w:val="00B04C43"/>
    <w:rsid w:val="00B04DC2"/>
    <w:rsid w:val="00B0511F"/>
    <w:rsid w:val="00B05316"/>
    <w:rsid w:val="00B05333"/>
    <w:rsid w:val="00B05467"/>
    <w:rsid w:val="00B05693"/>
    <w:rsid w:val="00B057FA"/>
    <w:rsid w:val="00B05FC9"/>
    <w:rsid w:val="00B06319"/>
    <w:rsid w:val="00B0642B"/>
    <w:rsid w:val="00B06733"/>
    <w:rsid w:val="00B06DB4"/>
    <w:rsid w:val="00B06E82"/>
    <w:rsid w:val="00B071DB"/>
    <w:rsid w:val="00B07FCE"/>
    <w:rsid w:val="00B102FA"/>
    <w:rsid w:val="00B10327"/>
    <w:rsid w:val="00B1071D"/>
    <w:rsid w:val="00B108ED"/>
    <w:rsid w:val="00B10F4D"/>
    <w:rsid w:val="00B112AC"/>
    <w:rsid w:val="00B114E7"/>
    <w:rsid w:val="00B1168F"/>
    <w:rsid w:val="00B1199B"/>
    <w:rsid w:val="00B11AB0"/>
    <w:rsid w:val="00B122B2"/>
    <w:rsid w:val="00B12319"/>
    <w:rsid w:val="00B1260C"/>
    <w:rsid w:val="00B12C6E"/>
    <w:rsid w:val="00B12FC0"/>
    <w:rsid w:val="00B133DE"/>
    <w:rsid w:val="00B13444"/>
    <w:rsid w:val="00B134E2"/>
    <w:rsid w:val="00B13565"/>
    <w:rsid w:val="00B13B2B"/>
    <w:rsid w:val="00B13C3F"/>
    <w:rsid w:val="00B13D58"/>
    <w:rsid w:val="00B13EE0"/>
    <w:rsid w:val="00B140F3"/>
    <w:rsid w:val="00B1424A"/>
    <w:rsid w:val="00B144BD"/>
    <w:rsid w:val="00B1486A"/>
    <w:rsid w:val="00B14FD9"/>
    <w:rsid w:val="00B15053"/>
    <w:rsid w:val="00B1576D"/>
    <w:rsid w:val="00B15845"/>
    <w:rsid w:val="00B1585F"/>
    <w:rsid w:val="00B1591A"/>
    <w:rsid w:val="00B15DE3"/>
    <w:rsid w:val="00B15E3B"/>
    <w:rsid w:val="00B15EA0"/>
    <w:rsid w:val="00B15F66"/>
    <w:rsid w:val="00B1628B"/>
    <w:rsid w:val="00B166E7"/>
    <w:rsid w:val="00B16700"/>
    <w:rsid w:val="00B16898"/>
    <w:rsid w:val="00B16A7C"/>
    <w:rsid w:val="00B16D1C"/>
    <w:rsid w:val="00B16E03"/>
    <w:rsid w:val="00B17120"/>
    <w:rsid w:val="00B171EF"/>
    <w:rsid w:val="00B17677"/>
    <w:rsid w:val="00B17988"/>
    <w:rsid w:val="00B179F9"/>
    <w:rsid w:val="00B17D53"/>
    <w:rsid w:val="00B20424"/>
    <w:rsid w:val="00B20D54"/>
    <w:rsid w:val="00B20DB3"/>
    <w:rsid w:val="00B213E6"/>
    <w:rsid w:val="00B214CA"/>
    <w:rsid w:val="00B21D3F"/>
    <w:rsid w:val="00B2249B"/>
    <w:rsid w:val="00B22555"/>
    <w:rsid w:val="00B234ED"/>
    <w:rsid w:val="00B24391"/>
    <w:rsid w:val="00B244F9"/>
    <w:rsid w:val="00B246A7"/>
    <w:rsid w:val="00B247E0"/>
    <w:rsid w:val="00B24975"/>
    <w:rsid w:val="00B24D16"/>
    <w:rsid w:val="00B25118"/>
    <w:rsid w:val="00B25491"/>
    <w:rsid w:val="00B2562E"/>
    <w:rsid w:val="00B259A4"/>
    <w:rsid w:val="00B264F7"/>
    <w:rsid w:val="00B26B3F"/>
    <w:rsid w:val="00B26F6C"/>
    <w:rsid w:val="00B2766C"/>
    <w:rsid w:val="00B27934"/>
    <w:rsid w:val="00B27E47"/>
    <w:rsid w:val="00B27F53"/>
    <w:rsid w:val="00B27FA1"/>
    <w:rsid w:val="00B306C5"/>
    <w:rsid w:val="00B3089B"/>
    <w:rsid w:val="00B30AD6"/>
    <w:rsid w:val="00B30DE6"/>
    <w:rsid w:val="00B30EED"/>
    <w:rsid w:val="00B31343"/>
    <w:rsid w:val="00B31358"/>
    <w:rsid w:val="00B3149C"/>
    <w:rsid w:val="00B31697"/>
    <w:rsid w:val="00B317D8"/>
    <w:rsid w:val="00B32B83"/>
    <w:rsid w:val="00B32C1A"/>
    <w:rsid w:val="00B33129"/>
    <w:rsid w:val="00B33BB0"/>
    <w:rsid w:val="00B34B59"/>
    <w:rsid w:val="00B35052"/>
    <w:rsid w:val="00B3570F"/>
    <w:rsid w:val="00B35ACC"/>
    <w:rsid w:val="00B36135"/>
    <w:rsid w:val="00B36387"/>
    <w:rsid w:val="00B36414"/>
    <w:rsid w:val="00B36A5C"/>
    <w:rsid w:val="00B36AD2"/>
    <w:rsid w:val="00B36C29"/>
    <w:rsid w:val="00B36FCA"/>
    <w:rsid w:val="00B378B8"/>
    <w:rsid w:val="00B4004D"/>
    <w:rsid w:val="00B400D5"/>
    <w:rsid w:val="00B40D66"/>
    <w:rsid w:val="00B41379"/>
    <w:rsid w:val="00B41646"/>
    <w:rsid w:val="00B41660"/>
    <w:rsid w:val="00B417D9"/>
    <w:rsid w:val="00B41C2A"/>
    <w:rsid w:val="00B42252"/>
    <w:rsid w:val="00B422F9"/>
    <w:rsid w:val="00B42315"/>
    <w:rsid w:val="00B42383"/>
    <w:rsid w:val="00B424FC"/>
    <w:rsid w:val="00B428C2"/>
    <w:rsid w:val="00B42B63"/>
    <w:rsid w:val="00B42BB9"/>
    <w:rsid w:val="00B42C99"/>
    <w:rsid w:val="00B431B6"/>
    <w:rsid w:val="00B4399A"/>
    <w:rsid w:val="00B43E90"/>
    <w:rsid w:val="00B4468C"/>
    <w:rsid w:val="00B44793"/>
    <w:rsid w:val="00B448B1"/>
    <w:rsid w:val="00B44F54"/>
    <w:rsid w:val="00B44F7B"/>
    <w:rsid w:val="00B44FBF"/>
    <w:rsid w:val="00B44FFC"/>
    <w:rsid w:val="00B450E4"/>
    <w:rsid w:val="00B45295"/>
    <w:rsid w:val="00B45830"/>
    <w:rsid w:val="00B45D7B"/>
    <w:rsid w:val="00B45D84"/>
    <w:rsid w:val="00B46898"/>
    <w:rsid w:val="00B472E2"/>
    <w:rsid w:val="00B4737A"/>
    <w:rsid w:val="00B474D3"/>
    <w:rsid w:val="00B478CB"/>
    <w:rsid w:val="00B47A77"/>
    <w:rsid w:val="00B47A87"/>
    <w:rsid w:val="00B50225"/>
    <w:rsid w:val="00B505C1"/>
    <w:rsid w:val="00B506B2"/>
    <w:rsid w:val="00B509D8"/>
    <w:rsid w:val="00B50D2D"/>
    <w:rsid w:val="00B51567"/>
    <w:rsid w:val="00B515CB"/>
    <w:rsid w:val="00B51701"/>
    <w:rsid w:val="00B5223B"/>
    <w:rsid w:val="00B52605"/>
    <w:rsid w:val="00B528DF"/>
    <w:rsid w:val="00B52E7D"/>
    <w:rsid w:val="00B53043"/>
    <w:rsid w:val="00B530B4"/>
    <w:rsid w:val="00B53240"/>
    <w:rsid w:val="00B53311"/>
    <w:rsid w:val="00B536CF"/>
    <w:rsid w:val="00B5382C"/>
    <w:rsid w:val="00B538AC"/>
    <w:rsid w:val="00B53DE5"/>
    <w:rsid w:val="00B541A7"/>
    <w:rsid w:val="00B5470F"/>
    <w:rsid w:val="00B54B3C"/>
    <w:rsid w:val="00B551F6"/>
    <w:rsid w:val="00B55284"/>
    <w:rsid w:val="00B552A6"/>
    <w:rsid w:val="00B552AB"/>
    <w:rsid w:val="00B5556B"/>
    <w:rsid w:val="00B5565C"/>
    <w:rsid w:val="00B55936"/>
    <w:rsid w:val="00B55B6E"/>
    <w:rsid w:val="00B566CF"/>
    <w:rsid w:val="00B56C2A"/>
    <w:rsid w:val="00B56C55"/>
    <w:rsid w:val="00B56D68"/>
    <w:rsid w:val="00B570E7"/>
    <w:rsid w:val="00B5738E"/>
    <w:rsid w:val="00B574CE"/>
    <w:rsid w:val="00B5751F"/>
    <w:rsid w:val="00B579FC"/>
    <w:rsid w:val="00B57A5B"/>
    <w:rsid w:val="00B57E44"/>
    <w:rsid w:val="00B6022A"/>
    <w:rsid w:val="00B60598"/>
    <w:rsid w:val="00B6126D"/>
    <w:rsid w:val="00B6187C"/>
    <w:rsid w:val="00B61CAD"/>
    <w:rsid w:val="00B62027"/>
    <w:rsid w:val="00B620BA"/>
    <w:rsid w:val="00B63054"/>
    <w:rsid w:val="00B63073"/>
    <w:rsid w:val="00B6332F"/>
    <w:rsid w:val="00B634AD"/>
    <w:rsid w:val="00B635D5"/>
    <w:rsid w:val="00B63C74"/>
    <w:rsid w:val="00B63D04"/>
    <w:rsid w:val="00B644AA"/>
    <w:rsid w:val="00B645A7"/>
    <w:rsid w:val="00B64ABC"/>
    <w:rsid w:val="00B64C6B"/>
    <w:rsid w:val="00B65B2E"/>
    <w:rsid w:val="00B65C55"/>
    <w:rsid w:val="00B662A4"/>
    <w:rsid w:val="00B66DDB"/>
    <w:rsid w:val="00B66EA6"/>
    <w:rsid w:val="00B67668"/>
    <w:rsid w:val="00B677DA"/>
    <w:rsid w:val="00B67BC4"/>
    <w:rsid w:val="00B67D8D"/>
    <w:rsid w:val="00B7017C"/>
    <w:rsid w:val="00B70329"/>
    <w:rsid w:val="00B70621"/>
    <w:rsid w:val="00B7083A"/>
    <w:rsid w:val="00B70988"/>
    <w:rsid w:val="00B7099E"/>
    <w:rsid w:val="00B709C4"/>
    <w:rsid w:val="00B71CC9"/>
    <w:rsid w:val="00B71E2A"/>
    <w:rsid w:val="00B721EC"/>
    <w:rsid w:val="00B72364"/>
    <w:rsid w:val="00B7236E"/>
    <w:rsid w:val="00B7287C"/>
    <w:rsid w:val="00B72953"/>
    <w:rsid w:val="00B72D8F"/>
    <w:rsid w:val="00B72DEE"/>
    <w:rsid w:val="00B72E54"/>
    <w:rsid w:val="00B72F32"/>
    <w:rsid w:val="00B731EE"/>
    <w:rsid w:val="00B732BF"/>
    <w:rsid w:val="00B733AB"/>
    <w:rsid w:val="00B73787"/>
    <w:rsid w:val="00B73908"/>
    <w:rsid w:val="00B73BB4"/>
    <w:rsid w:val="00B73BDA"/>
    <w:rsid w:val="00B73FF6"/>
    <w:rsid w:val="00B74385"/>
    <w:rsid w:val="00B745B6"/>
    <w:rsid w:val="00B751BF"/>
    <w:rsid w:val="00B751E6"/>
    <w:rsid w:val="00B75662"/>
    <w:rsid w:val="00B759C8"/>
    <w:rsid w:val="00B7668D"/>
    <w:rsid w:val="00B767DF"/>
    <w:rsid w:val="00B768C4"/>
    <w:rsid w:val="00B76C05"/>
    <w:rsid w:val="00B76C91"/>
    <w:rsid w:val="00B76CD9"/>
    <w:rsid w:val="00B77174"/>
    <w:rsid w:val="00B77901"/>
    <w:rsid w:val="00B80053"/>
    <w:rsid w:val="00B8058C"/>
    <w:rsid w:val="00B8071F"/>
    <w:rsid w:val="00B80AB1"/>
    <w:rsid w:val="00B815E5"/>
    <w:rsid w:val="00B81625"/>
    <w:rsid w:val="00B81C5A"/>
    <w:rsid w:val="00B81E81"/>
    <w:rsid w:val="00B82206"/>
    <w:rsid w:val="00B8226D"/>
    <w:rsid w:val="00B8241E"/>
    <w:rsid w:val="00B826BC"/>
    <w:rsid w:val="00B829D9"/>
    <w:rsid w:val="00B82A2C"/>
    <w:rsid w:val="00B837CA"/>
    <w:rsid w:val="00B83A69"/>
    <w:rsid w:val="00B83AD7"/>
    <w:rsid w:val="00B840CC"/>
    <w:rsid w:val="00B845E6"/>
    <w:rsid w:val="00B84898"/>
    <w:rsid w:val="00B84D43"/>
    <w:rsid w:val="00B851C3"/>
    <w:rsid w:val="00B85757"/>
    <w:rsid w:val="00B85792"/>
    <w:rsid w:val="00B8597C"/>
    <w:rsid w:val="00B85991"/>
    <w:rsid w:val="00B85A41"/>
    <w:rsid w:val="00B861A7"/>
    <w:rsid w:val="00B8655C"/>
    <w:rsid w:val="00B86860"/>
    <w:rsid w:val="00B86B90"/>
    <w:rsid w:val="00B86E04"/>
    <w:rsid w:val="00B86E2B"/>
    <w:rsid w:val="00B872C3"/>
    <w:rsid w:val="00B87645"/>
    <w:rsid w:val="00B87E2B"/>
    <w:rsid w:val="00B903CF"/>
    <w:rsid w:val="00B90E9F"/>
    <w:rsid w:val="00B90FB2"/>
    <w:rsid w:val="00B918FF"/>
    <w:rsid w:val="00B91A7E"/>
    <w:rsid w:val="00B92500"/>
    <w:rsid w:val="00B92C0C"/>
    <w:rsid w:val="00B92C4A"/>
    <w:rsid w:val="00B92D86"/>
    <w:rsid w:val="00B92E48"/>
    <w:rsid w:val="00B92FD4"/>
    <w:rsid w:val="00B9320A"/>
    <w:rsid w:val="00B933F6"/>
    <w:rsid w:val="00B93B4F"/>
    <w:rsid w:val="00B93E09"/>
    <w:rsid w:val="00B943F5"/>
    <w:rsid w:val="00B94D84"/>
    <w:rsid w:val="00B94D9C"/>
    <w:rsid w:val="00B95295"/>
    <w:rsid w:val="00B95854"/>
    <w:rsid w:val="00B95D4B"/>
    <w:rsid w:val="00B95F51"/>
    <w:rsid w:val="00B960D1"/>
    <w:rsid w:val="00B96366"/>
    <w:rsid w:val="00B96525"/>
    <w:rsid w:val="00B96A52"/>
    <w:rsid w:val="00B96E6D"/>
    <w:rsid w:val="00B9736E"/>
    <w:rsid w:val="00B97568"/>
    <w:rsid w:val="00B975DD"/>
    <w:rsid w:val="00B97B34"/>
    <w:rsid w:val="00B97C6D"/>
    <w:rsid w:val="00BA0095"/>
    <w:rsid w:val="00BA00DC"/>
    <w:rsid w:val="00BA0210"/>
    <w:rsid w:val="00BA031C"/>
    <w:rsid w:val="00BA082A"/>
    <w:rsid w:val="00BA0DFB"/>
    <w:rsid w:val="00BA11D5"/>
    <w:rsid w:val="00BA1341"/>
    <w:rsid w:val="00BA15E2"/>
    <w:rsid w:val="00BA1E52"/>
    <w:rsid w:val="00BA212B"/>
    <w:rsid w:val="00BA2298"/>
    <w:rsid w:val="00BA2364"/>
    <w:rsid w:val="00BA23B3"/>
    <w:rsid w:val="00BA2491"/>
    <w:rsid w:val="00BA26CF"/>
    <w:rsid w:val="00BA3BBE"/>
    <w:rsid w:val="00BA404C"/>
    <w:rsid w:val="00BA40BD"/>
    <w:rsid w:val="00BA42CA"/>
    <w:rsid w:val="00BA45C7"/>
    <w:rsid w:val="00BA4871"/>
    <w:rsid w:val="00BA4A81"/>
    <w:rsid w:val="00BA5195"/>
    <w:rsid w:val="00BA51A4"/>
    <w:rsid w:val="00BA535C"/>
    <w:rsid w:val="00BA5406"/>
    <w:rsid w:val="00BA54A3"/>
    <w:rsid w:val="00BA568F"/>
    <w:rsid w:val="00BA5701"/>
    <w:rsid w:val="00BA5F81"/>
    <w:rsid w:val="00BA6276"/>
    <w:rsid w:val="00BA630A"/>
    <w:rsid w:val="00BA647E"/>
    <w:rsid w:val="00BA6505"/>
    <w:rsid w:val="00BA6577"/>
    <w:rsid w:val="00BA6593"/>
    <w:rsid w:val="00BA699B"/>
    <w:rsid w:val="00BA69EC"/>
    <w:rsid w:val="00BA6D33"/>
    <w:rsid w:val="00BA7114"/>
    <w:rsid w:val="00BA7663"/>
    <w:rsid w:val="00BB0362"/>
    <w:rsid w:val="00BB03D7"/>
    <w:rsid w:val="00BB049E"/>
    <w:rsid w:val="00BB04F0"/>
    <w:rsid w:val="00BB0AEE"/>
    <w:rsid w:val="00BB10F6"/>
    <w:rsid w:val="00BB293C"/>
    <w:rsid w:val="00BB2CAA"/>
    <w:rsid w:val="00BB310A"/>
    <w:rsid w:val="00BB32E1"/>
    <w:rsid w:val="00BB3CA0"/>
    <w:rsid w:val="00BB4024"/>
    <w:rsid w:val="00BB4070"/>
    <w:rsid w:val="00BB40F1"/>
    <w:rsid w:val="00BB420D"/>
    <w:rsid w:val="00BB450A"/>
    <w:rsid w:val="00BB4588"/>
    <w:rsid w:val="00BB5B8C"/>
    <w:rsid w:val="00BB61EB"/>
    <w:rsid w:val="00BB66B1"/>
    <w:rsid w:val="00BB6C78"/>
    <w:rsid w:val="00BB7048"/>
    <w:rsid w:val="00BB71EF"/>
    <w:rsid w:val="00BB734A"/>
    <w:rsid w:val="00BB76E8"/>
    <w:rsid w:val="00BB772C"/>
    <w:rsid w:val="00BB7B03"/>
    <w:rsid w:val="00BB7BF9"/>
    <w:rsid w:val="00BB7F2B"/>
    <w:rsid w:val="00BC00D3"/>
    <w:rsid w:val="00BC041E"/>
    <w:rsid w:val="00BC07DE"/>
    <w:rsid w:val="00BC0AD9"/>
    <w:rsid w:val="00BC0B84"/>
    <w:rsid w:val="00BC1453"/>
    <w:rsid w:val="00BC199A"/>
    <w:rsid w:val="00BC1C19"/>
    <w:rsid w:val="00BC1C1F"/>
    <w:rsid w:val="00BC1CEB"/>
    <w:rsid w:val="00BC1F81"/>
    <w:rsid w:val="00BC2665"/>
    <w:rsid w:val="00BC2E1F"/>
    <w:rsid w:val="00BC3061"/>
    <w:rsid w:val="00BC38BB"/>
    <w:rsid w:val="00BC3B4B"/>
    <w:rsid w:val="00BC3D41"/>
    <w:rsid w:val="00BC409F"/>
    <w:rsid w:val="00BC41F4"/>
    <w:rsid w:val="00BC456D"/>
    <w:rsid w:val="00BC48AB"/>
    <w:rsid w:val="00BC57D4"/>
    <w:rsid w:val="00BC5964"/>
    <w:rsid w:val="00BC5A35"/>
    <w:rsid w:val="00BC5F4D"/>
    <w:rsid w:val="00BC63F7"/>
    <w:rsid w:val="00BC690C"/>
    <w:rsid w:val="00BC6E23"/>
    <w:rsid w:val="00BC6F42"/>
    <w:rsid w:val="00BC7089"/>
    <w:rsid w:val="00BC7A3F"/>
    <w:rsid w:val="00BD0ACA"/>
    <w:rsid w:val="00BD15E9"/>
    <w:rsid w:val="00BD16C9"/>
    <w:rsid w:val="00BD2011"/>
    <w:rsid w:val="00BD3166"/>
    <w:rsid w:val="00BD3376"/>
    <w:rsid w:val="00BD361B"/>
    <w:rsid w:val="00BD3741"/>
    <w:rsid w:val="00BD3A3E"/>
    <w:rsid w:val="00BD3E0A"/>
    <w:rsid w:val="00BD3E9F"/>
    <w:rsid w:val="00BD43E0"/>
    <w:rsid w:val="00BD454A"/>
    <w:rsid w:val="00BD4A82"/>
    <w:rsid w:val="00BD4C06"/>
    <w:rsid w:val="00BD50FC"/>
    <w:rsid w:val="00BD55B6"/>
    <w:rsid w:val="00BD5B37"/>
    <w:rsid w:val="00BD5B4D"/>
    <w:rsid w:val="00BD5D64"/>
    <w:rsid w:val="00BD5E12"/>
    <w:rsid w:val="00BD5EFA"/>
    <w:rsid w:val="00BD6AB0"/>
    <w:rsid w:val="00BD6B70"/>
    <w:rsid w:val="00BD6D37"/>
    <w:rsid w:val="00BD6DED"/>
    <w:rsid w:val="00BD6EB7"/>
    <w:rsid w:val="00BD700C"/>
    <w:rsid w:val="00BD73E4"/>
    <w:rsid w:val="00BE0379"/>
    <w:rsid w:val="00BE06C8"/>
    <w:rsid w:val="00BE08DD"/>
    <w:rsid w:val="00BE0C08"/>
    <w:rsid w:val="00BE1FC9"/>
    <w:rsid w:val="00BE24D6"/>
    <w:rsid w:val="00BE297A"/>
    <w:rsid w:val="00BE2AC1"/>
    <w:rsid w:val="00BE2C6C"/>
    <w:rsid w:val="00BE2D03"/>
    <w:rsid w:val="00BE2E17"/>
    <w:rsid w:val="00BE3758"/>
    <w:rsid w:val="00BE396E"/>
    <w:rsid w:val="00BE3B31"/>
    <w:rsid w:val="00BE441E"/>
    <w:rsid w:val="00BE485A"/>
    <w:rsid w:val="00BE48F9"/>
    <w:rsid w:val="00BE4F63"/>
    <w:rsid w:val="00BE554B"/>
    <w:rsid w:val="00BE5C37"/>
    <w:rsid w:val="00BE5E65"/>
    <w:rsid w:val="00BE6136"/>
    <w:rsid w:val="00BE619C"/>
    <w:rsid w:val="00BE6328"/>
    <w:rsid w:val="00BE6677"/>
    <w:rsid w:val="00BE667B"/>
    <w:rsid w:val="00BE6E9C"/>
    <w:rsid w:val="00BE739D"/>
    <w:rsid w:val="00BE7AA7"/>
    <w:rsid w:val="00BE7D6D"/>
    <w:rsid w:val="00BF014C"/>
    <w:rsid w:val="00BF01B7"/>
    <w:rsid w:val="00BF086E"/>
    <w:rsid w:val="00BF0927"/>
    <w:rsid w:val="00BF0B34"/>
    <w:rsid w:val="00BF0BF9"/>
    <w:rsid w:val="00BF0E06"/>
    <w:rsid w:val="00BF0FC0"/>
    <w:rsid w:val="00BF11AD"/>
    <w:rsid w:val="00BF1753"/>
    <w:rsid w:val="00BF183D"/>
    <w:rsid w:val="00BF192B"/>
    <w:rsid w:val="00BF195C"/>
    <w:rsid w:val="00BF1A39"/>
    <w:rsid w:val="00BF2148"/>
    <w:rsid w:val="00BF23EA"/>
    <w:rsid w:val="00BF2517"/>
    <w:rsid w:val="00BF2727"/>
    <w:rsid w:val="00BF2847"/>
    <w:rsid w:val="00BF294B"/>
    <w:rsid w:val="00BF2E5D"/>
    <w:rsid w:val="00BF3331"/>
    <w:rsid w:val="00BF35BC"/>
    <w:rsid w:val="00BF3621"/>
    <w:rsid w:val="00BF36D7"/>
    <w:rsid w:val="00BF36EC"/>
    <w:rsid w:val="00BF505F"/>
    <w:rsid w:val="00BF5111"/>
    <w:rsid w:val="00BF5366"/>
    <w:rsid w:val="00BF548B"/>
    <w:rsid w:val="00BF5A0E"/>
    <w:rsid w:val="00BF5F4A"/>
    <w:rsid w:val="00BF608F"/>
    <w:rsid w:val="00BF6680"/>
    <w:rsid w:val="00BF69EF"/>
    <w:rsid w:val="00BF6AB5"/>
    <w:rsid w:val="00BF7137"/>
    <w:rsid w:val="00BF71E9"/>
    <w:rsid w:val="00BF733A"/>
    <w:rsid w:val="00BF745D"/>
    <w:rsid w:val="00BF7692"/>
    <w:rsid w:val="00BF7892"/>
    <w:rsid w:val="00BF7B91"/>
    <w:rsid w:val="00C0097A"/>
    <w:rsid w:val="00C01286"/>
    <w:rsid w:val="00C0156A"/>
    <w:rsid w:val="00C01593"/>
    <w:rsid w:val="00C01648"/>
    <w:rsid w:val="00C01E42"/>
    <w:rsid w:val="00C024D4"/>
    <w:rsid w:val="00C027A4"/>
    <w:rsid w:val="00C02881"/>
    <w:rsid w:val="00C04390"/>
    <w:rsid w:val="00C043AB"/>
    <w:rsid w:val="00C046DB"/>
    <w:rsid w:val="00C04B11"/>
    <w:rsid w:val="00C04DC9"/>
    <w:rsid w:val="00C04DE0"/>
    <w:rsid w:val="00C04DE9"/>
    <w:rsid w:val="00C04DEE"/>
    <w:rsid w:val="00C05553"/>
    <w:rsid w:val="00C0555D"/>
    <w:rsid w:val="00C05BD2"/>
    <w:rsid w:val="00C06397"/>
    <w:rsid w:val="00C067D0"/>
    <w:rsid w:val="00C06A8B"/>
    <w:rsid w:val="00C06FD9"/>
    <w:rsid w:val="00C0736D"/>
    <w:rsid w:val="00C07594"/>
    <w:rsid w:val="00C07696"/>
    <w:rsid w:val="00C076C3"/>
    <w:rsid w:val="00C07831"/>
    <w:rsid w:val="00C07B49"/>
    <w:rsid w:val="00C07F3A"/>
    <w:rsid w:val="00C07F5B"/>
    <w:rsid w:val="00C10092"/>
    <w:rsid w:val="00C10519"/>
    <w:rsid w:val="00C10F87"/>
    <w:rsid w:val="00C11167"/>
    <w:rsid w:val="00C111A9"/>
    <w:rsid w:val="00C11933"/>
    <w:rsid w:val="00C11A43"/>
    <w:rsid w:val="00C11E56"/>
    <w:rsid w:val="00C1219E"/>
    <w:rsid w:val="00C126F8"/>
    <w:rsid w:val="00C12810"/>
    <w:rsid w:val="00C12EDD"/>
    <w:rsid w:val="00C130F0"/>
    <w:rsid w:val="00C134DA"/>
    <w:rsid w:val="00C13A18"/>
    <w:rsid w:val="00C13CED"/>
    <w:rsid w:val="00C13DA2"/>
    <w:rsid w:val="00C13DC7"/>
    <w:rsid w:val="00C13F48"/>
    <w:rsid w:val="00C142AE"/>
    <w:rsid w:val="00C1453F"/>
    <w:rsid w:val="00C14783"/>
    <w:rsid w:val="00C14BA7"/>
    <w:rsid w:val="00C14C2B"/>
    <w:rsid w:val="00C14D12"/>
    <w:rsid w:val="00C1533F"/>
    <w:rsid w:val="00C153E3"/>
    <w:rsid w:val="00C15AF7"/>
    <w:rsid w:val="00C16279"/>
    <w:rsid w:val="00C1674D"/>
    <w:rsid w:val="00C16844"/>
    <w:rsid w:val="00C16A54"/>
    <w:rsid w:val="00C16B4D"/>
    <w:rsid w:val="00C170A5"/>
    <w:rsid w:val="00C1751B"/>
    <w:rsid w:val="00C176A5"/>
    <w:rsid w:val="00C17FDF"/>
    <w:rsid w:val="00C201E4"/>
    <w:rsid w:val="00C2030C"/>
    <w:rsid w:val="00C20477"/>
    <w:rsid w:val="00C204C2"/>
    <w:rsid w:val="00C20C54"/>
    <w:rsid w:val="00C20C7C"/>
    <w:rsid w:val="00C21210"/>
    <w:rsid w:val="00C21314"/>
    <w:rsid w:val="00C21416"/>
    <w:rsid w:val="00C216D0"/>
    <w:rsid w:val="00C21752"/>
    <w:rsid w:val="00C21DE6"/>
    <w:rsid w:val="00C22657"/>
    <w:rsid w:val="00C22B57"/>
    <w:rsid w:val="00C23145"/>
    <w:rsid w:val="00C237B9"/>
    <w:rsid w:val="00C23924"/>
    <w:rsid w:val="00C23A18"/>
    <w:rsid w:val="00C23AD4"/>
    <w:rsid w:val="00C23BAB"/>
    <w:rsid w:val="00C23C09"/>
    <w:rsid w:val="00C242B7"/>
    <w:rsid w:val="00C24346"/>
    <w:rsid w:val="00C24491"/>
    <w:rsid w:val="00C2457E"/>
    <w:rsid w:val="00C2482F"/>
    <w:rsid w:val="00C24DE8"/>
    <w:rsid w:val="00C24ED8"/>
    <w:rsid w:val="00C26470"/>
    <w:rsid w:val="00C265BF"/>
    <w:rsid w:val="00C26744"/>
    <w:rsid w:val="00C267CB"/>
    <w:rsid w:val="00C27190"/>
    <w:rsid w:val="00C27235"/>
    <w:rsid w:val="00C27B16"/>
    <w:rsid w:val="00C27BEC"/>
    <w:rsid w:val="00C302B1"/>
    <w:rsid w:val="00C30916"/>
    <w:rsid w:val="00C31326"/>
    <w:rsid w:val="00C319B0"/>
    <w:rsid w:val="00C31B67"/>
    <w:rsid w:val="00C31BAD"/>
    <w:rsid w:val="00C3275F"/>
    <w:rsid w:val="00C327C4"/>
    <w:rsid w:val="00C32AAE"/>
    <w:rsid w:val="00C334A7"/>
    <w:rsid w:val="00C33799"/>
    <w:rsid w:val="00C33891"/>
    <w:rsid w:val="00C33CD4"/>
    <w:rsid w:val="00C3402B"/>
    <w:rsid w:val="00C34496"/>
    <w:rsid w:val="00C34525"/>
    <w:rsid w:val="00C346A2"/>
    <w:rsid w:val="00C34844"/>
    <w:rsid w:val="00C348E7"/>
    <w:rsid w:val="00C34AC5"/>
    <w:rsid w:val="00C35688"/>
    <w:rsid w:val="00C35BD8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67E"/>
    <w:rsid w:val="00C36E50"/>
    <w:rsid w:val="00C372D5"/>
    <w:rsid w:val="00C375A4"/>
    <w:rsid w:val="00C377C9"/>
    <w:rsid w:val="00C37F8D"/>
    <w:rsid w:val="00C40165"/>
    <w:rsid w:val="00C40485"/>
    <w:rsid w:val="00C409F4"/>
    <w:rsid w:val="00C40A61"/>
    <w:rsid w:val="00C40F9B"/>
    <w:rsid w:val="00C41427"/>
    <w:rsid w:val="00C41456"/>
    <w:rsid w:val="00C41825"/>
    <w:rsid w:val="00C41FBF"/>
    <w:rsid w:val="00C426F6"/>
    <w:rsid w:val="00C42B91"/>
    <w:rsid w:val="00C42E9C"/>
    <w:rsid w:val="00C42F2B"/>
    <w:rsid w:val="00C431DC"/>
    <w:rsid w:val="00C432E7"/>
    <w:rsid w:val="00C4355C"/>
    <w:rsid w:val="00C4391F"/>
    <w:rsid w:val="00C44140"/>
    <w:rsid w:val="00C444D8"/>
    <w:rsid w:val="00C44542"/>
    <w:rsid w:val="00C44622"/>
    <w:rsid w:val="00C44AA3"/>
    <w:rsid w:val="00C45545"/>
    <w:rsid w:val="00C4580D"/>
    <w:rsid w:val="00C45D3A"/>
    <w:rsid w:val="00C45D61"/>
    <w:rsid w:val="00C45DFB"/>
    <w:rsid w:val="00C45DFC"/>
    <w:rsid w:val="00C46AD7"/>
    <w:rsid w:val="00C471B8"/>
    <w:rsid w:val="00C471BF"/>
    <w:rsid w:val="00C4726B"/>
    <w:rsid w:val="00C47883"/>
    <w:rsid w:val="00C47A7A"/>
    <w:rsid w:val="00C50304"/>
    <w:rsid w:val="00C508E8"/>
    <w:rsid w:val="00C50B98"/>
    <w:rsid w:val="00C50E23"/>
    <w:rsid w:val="00C50E2B"/>
    <w:rsid w:val="00C50F23"/>
    <w:rsid w:val="00C50F40"/>
    <w:rsid w:val="00C51395"/>
    <w:rsid w:val="00C51B2F"/>
    <w:rsid w:val="00C51B5B"/>
    <w:rsid w:val="00C52363"/>
    <w:rsid w:val="00C5284C"/>
    <w:rsid w:val="00C52DD0"/>
    <w:rsid w:val="00C53051"/>
    <w:rsid w:val="00C53091"/>
    <w:rsid w:val="00C53206"/>
    <w:rsid w:val="00C53429"/>
    <w:rsid w:val="00C53C75"/>
    <w:rsid w:val="00C544F6"/>
    <w:rsid w:val="00C54580"/>
    <w:rsid w:val="00C54591"/>
    <w:rsid w:val="00C550F5"/>
    <w:rsid w:val="00C551C8"/>
    <w:rsid w:val="00C5584C"/>
    <w:rsid w:val="00C5592E"/>
    <w:rsid w:val="00C563F8"/>
    <w:rsid w:val="00C56F54"/>
    <w:rsid w:val="00C5712A"/>
    <w:rsid w:val="00C571B5"/>
    <w:rsid w:val="00C573ED"/>
    <w:rsid w:val="00C576CF"/>
    <w:rsid w:val="00C57F3F"/>
    <w:rsid w:val="00C57F62"/>
    <w:rsid w:val="00C6028F"/>
    <w:rsid w:val="00C61282"/>
    <w:rsid w:val="00C615A4"/>
    <w:rsid w:val="00C61603"/>
    <w:rsid w:val="00C61646"/>
    <w:rsid w:val="00C61D1D"/>
    <w:rsid w:val="00C61DFE"/>
    <w:rsid w:val="00C62280"/>
    <w:rsid w:val="00C622E6"/>
    <w:rsid w:val="00C625A4"/>
    <w:rsid w:val="00C62BB8"/>
    <w:rsid w:val="00C63146"/>
    <w:rsid w:val="00C638DD"/>
    <w:rsid w:val="00C63A1E"/>
    <w:rsid w:val="00C63E54"/>
    <w:rsid w:val="00C642B6"/>
    <w:rsid w:val="00C64487"/>
    <w:rsid w:val="00C646A3"/>
    <w:rsid w:val="00C64CEA"/>
    <w:rsid w:val="00C64F45"/>
    <w:rsid w:val="00C650C1"/>
    <w:rsid w:val="00C654C1"/>
    <w:rsid w:val="00C65610"/>
    <w:rsid w:val="00C656F1"/>
    <w:rsid w:val="00C66002"/>
    <w:rsid w:val="00C6616C"/>
    <w:rsid w:val="00C6618B"/>
    <w:rsid w:val="00C661DC"/>
    <w:rsid w:val="00C66499"/>
    <w:rsid w:val="00C66922"/>
    <w:rsid w:val="00C66C65"/>
    <w:rsid w:val="00C67614"/>
    <w:rsid w:val="00C6763C"/>
    <w:rsid w:val="00C67D57"/>
    <w:rsid w:val="00C67E52"/>
    <w:rsid w:val="00C67FE9"/>
    <w:rsid w:val="00C700C1"/>
    <w:rsid w:val="00C704E5"/>
    <w:rsid w:val="00C707EB"/>
    <w:rsid w:val="00C70903"/>
    <w:rsid w:val="00C70C17"/>
    <w:rsid w:val="00C70DC7"/>
    <w:rsid w:val="00C716A9"/>
    <w:rsid w:val="00C71EEF"/>
    <w:rsid w:val="00C72057"/>
    <w:rsid w:val="00C72135"/>
    <w:rsid w:val="00C7243E"/>
    <w:rsid w:val="00C72A69"/>
    <w:rsid w:val="00C72DCA"/>
    <w:rsid w:val="00C734BD"/>
    <w:rsid w:val="00C73704"/>
    <w:rsid w:val="00C73784"/>
    <w:rsid w:val="00C737B0"/>
    <w:rsid w:val="00C73F24"/>
    <w:rsid w:val="00C74AEA"/>
    <w:rsid w:val="00C752DA"/>
    <w:rsid w:val="00C757CA"/>
    <w:rsid w:val="00C758B4"/>
    <w:rsid w:val="00C759B8"/>
    <w:rsid w:val="00C75AD1"/>
    <w:rsid w:val="00C75B95"/>
    <w:rsid w:val="00C75D7A"/>
    <w:rsid w:val="00C764E7"/>
    <w:rsid w:val="00C770C9"/>
    <w:rsid w:val="00C77218"/>
    <w:rsid w:val="00C77236"/>
    <w:rsid w:val="00C7748B"/>
    <w:rsid w:val="00C774EB"/>
    <w:rsid w:val="00C77655"/>
    <w:rsid w:val="00C77D6C"/>
    <w:rsid w:val="00C77ED7"/>
    <w:rsid w:val="00C802E4"/>
    <w:rsid w:val="00C804DD"/>
    <w:rsid w:val="00C80570"/>
    <w:rsid w:val="00C809DC"/>
    <w:rsid w:val="00C809F5"/>
    <w:rsid w:val="00C80AC8"/>
    <w:rsid w:val="00C80B91"/>
    <w:rsid w:val="00C813DB"/>
    <w:rsid w:val="00C815AB"/>
    <w:rsid w:val="00C81E76"/>
    <w:rsid w:val="00C82570"/>
    <w:rsid w:val="00C827F6"/>
    <w:rsid w:val="00C83195"/>
    <w:rsid w:val="00C83438"/>
    <w:rsid w:val="00C837DD"/>
    <w:rsid w:val="00C83934"/>
    <w:rsid w:val="00C83F3E"/>
    <w:rsid w:val="00C83F82"/>
    <w:rsid w:val="00C8498B"/>
    <w:rsid w:val="00C85029"/>
    <w:rsid w:val="00C850EE"/>
    <w:rsid w:val="00C85403"/>
    <w:rsid w:val="00C85A09"/>
    <w:rsid w:val="00C86579"/>
    <w:rsid w:val="00C866D1"/>
    <w:rsid w:val="00C8678A"/>
    <w:rsid w:val="00C869AE"/>
    <w:rsid w:val="00C86F2D"/>
    <w:rsid w:val="00C8707E"/>
    <w:rsid w:val="00C870DB"/>
    <w:rsid w:val="00C8714A"/>
    <w:rsid w:val="00C8716A"/>
    <w:rsid w:val="00C87217"/>
    <w:rsid w:val="00C872B1"/>
    <w:rsid w:val="00C8740C"/>
    <w:rsid w:val="00C874F7"/>
    <w:rsid w:val="00C87861"/>
    <w:rsid w:val="00C879AA"/>
    <w:rsid w:val="00C87F19"/>
    <w:rsid w:val="00C87F86"/>
    <w:rsid w:val="00C90551"/>
    <w:rsid w:val="00C90AD2"/>
    <w:rsid w:val="00C90D36"/>
    <w:rsid w:val="00C910C5"/>
    <w:rsid w:val="00C9159E"/>
    <w:rsid w:val="00C91A08"/>
    <w:rsid w:val="00C92A0F"/>
    <w:rsid w:val="00C92B2E"/>
    <w:rsid w:val="00C92EB1"/>
    <w:rsid w:val="00C932AB"/>
    <w:rsid w:val="00C934D5"/>
    <w:rsid w:val="00C936C8"/>
    <w:rsid w:val="00C937BB"/>
    <w:rsid w:val="00C9390B"/>
    <w:rsid w:val="00C93980"/>
    <w:rsid w:val="00C93BB1"/>
    <w:rsid w:val="00C94889"/>
    <w:rsid w:val="00C94C56"/>
    <w:rsid w:val="00C953E8"/>
    <w:rsid w:val="00C954C7"/>
    <w:rsid w:val="00C96320"/>
    <w:rsid w:val="00C9680C"/>
    <w:rsid w:val="00C96C18"/>
    <w:rsid w:val="00C96C67"/>
    <w:rsid w:val="00C97A64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A7A"/>
    <w:rsid w:val="00CA1B6A"/>
    <w:rsid w:val="00CA1B90"/>
    <w:rsid w:val="00CA1E5B"/>
    <w:rsid w:val="00CA1E6E"/>
    <w:rsid w:val="00CA1FDB"/>
    <w:rsid w:val="00CA28AB"/>
    <w:rsid w:val="00CA326C"/>
    <w:rsid w:val="00CA34CF"/>
    <w:rsid w:val="00CA34DB"/>
    <w:rsid w:val="00CA37BF"/>
    <w:rsid w:val="00CA3961"/>
    <w:rsid w:val="00CA3D09"/>
    <w:rsid w:val="00CA3EB3"/>
    <w:rsid w:val="00CA44A8"/>
    <w:rsid w:val="00CA46CA"/>
    <w:rsid w:val="00CA4721"/>
    <w:rsid w:val="00CA4974"/>
    <w:rsid w:val="00CA59E8"/>
    <w:rsid w:val="00CA602F"/>
    <w:rsid w:val="00CA671A"/>
    <w:rsid w:val="00CA69D3"/>
    <w:rsid w:val="00CA71F0"/>
    <w:rsid w:val="00CA75A0"/>
    <w:rsid w:val="00CA75E7"/>
    <w:rsid w:val="00CA781F"/>
    <w:rsid w:val="00CA79BB"/>
    <w:rsid w:val="00CA7A5A"/>
    <w:rsid w:val="00CB006A"/>
    <w:rsid w:val="00CB0395"/>
    <w:rsid w:val="00CB0F41"/>
    <w:rsid w:val="00CB15C7"/>
    <w:rsid w:val="00CB167E"/>
    <w:rsid w:val="00CB17C6"/>
    <w:rsid w:val="00CB19C0"/>
    <w:rsid w:val="00CB1AE0"/>
    <w:rsid w:val="00CB2B7B"/>
    <w:rsid w:val="00CB2E53"/>
    <w:rsid w:val="00CB2FEE"/>
    <w:rsid w:val="00CB36E3"/>
    <w:rsid w:val="00CB4BA9"/>
    <w:rsid w:val="00CB504E"/>
    <w:rsid w:val="00CB5450"/>
    <w:rsid w:val="00CB547A"/>
    <w:rsid w:val="00CB55EC"/>
    <w:rsid w:val="00CB579E"/>
    <w:rsid w:val="00CB5BB6"/>
    <w:rsid w:val="00CB5C8A"/>
    <w:rsid w:val="00CB5D65"/>
    <w:rsid w:val="00CB61D9"/>
    <w:rsid w:val="00CB61EA"/>
    <w:rsid w:val="00CB6394"/>
    <w:rsid w:val="00CB680B"/>
    <w:rsid w:val="00CB70CC"/>
    <w:rsid w:val="00CB71C8"/>
    <w:rsid w:val="00CB771E"/>
    <w:rsid w:val="00CB7C17"/>
    <w:rsid w:val="00CB7C71"/>
    <w:rsid w:val="00CC025E"/>
    <w:rsid w:val="00CC0598"/>
    <w:rsid w:val="00CC061C"/>
    <w:rsid w:val="00CC07B8"/>
    <w:rsid w:val="00CC09FF"/>
    <w:rsid w:val="00CC0DD7"/>
    <w:rsid w:val="00CC131C"/>
    <w:rsid w:val="00CC1372"/>
    <w:rsid w:val="00CC13DC"/>
    <w:rsid w:val="00CC1407"/>
    <w:rsid w:val="00CC1895"/>
    <w:rsid w:val="00CC197A"/>
    <w:rsid w:val="00CC1C2A"/>
    <w:rsid w:val="00CC1CC1"/>
    <w:rsid w:val="00CC1E88"/>
    <w:rsid w:val="00CC223E"/>
    <w:rsid w:val="00CC24E2"/>
    <w:rsid w:val="00CC250C"/>
    <w:rsid w:val="00CC26D4"/>
    <w:rsid w:val="00CC277C"/>
    <w:rsid w:val="00CC3BED"/>
    <w:rsid w:val="00CC46D5"/>
    <w:rsid w:val="00CC49E4"/>
    <w:rsid w:val="00CC5029"/>
    <w:rsid w:val="00CC52CF"/>
    <w:rsid w:val="00CC54AD"/>
    <w:rsid w:val="00CC5602"/>
    <w:rsid w:val="00CC58A1"/>
    <w:rsid w:val="00CC5912"/>
    <w:rsid w:val="00CC5921"/>
    <w:rsid w:val="00CC5CFA"/>
    <w:rsid w:val="00CC5D98"/>
    <w:rsid w:val="00CC5E8A"/>
    <w:rsid w:val="00CC5FFE"/>
    <w:rsid w:val="00CC6D0B"/>
    <w:rsid w:val="00CC72EE"/>
    <w:rsid w:val="00CC794E"/>
    <w:rsid w:val="00CC7F1E"/>
    <w:rsid w:val="00CD0602"/>
    <w:rsid w:val="00CD0B4E"/>
    <w:rsid w:val="00CD0CDF"/>
    <w:rsid w:val="00CD0EA8"/>
    <w:rsid w:val="00CD0FDE"/>
    <w:rsid w:val="00CD129C"/>
    <w:rsid w:val="00CD14F0"/>
    <w:rsid w:val="00CD15AF"/>
    <w:rsid w:val="00CD1935"/>
    <w:rsid w:val="00CD19B8"/>
    <w:rsid w:val="00CD1E43"/>
    <w:rsid w:val="00CD240C"/>
    <w:rsid w:val="00CD244A"/>
    <w:rsid w:val="00CD2A23"/>
    <w:rsid w:val="00CD2FBA"/>
    <w:rsid w:val="00CD322E"/>
    <w:rsid w:val="00CD3237"/>
    <w:rsid w:val="00CD3406"/>
    <w:rsid w:val="00CD36F3"/>
    <w:rsid w:val="00CD3ABE"/>
    <w:rsid w:val="00CD3DD7"/>
    <w:rsid w:val="00CD3F51"/>
    <w:rsid w:val="00CD43AB"/>
    <w:rsid w:val="00CD4D01"/>
    <w:rsid w:val="00CD4FFC"/>
    <w:rsid w:val="00CD5087"/>
    <w:rsid w:val="00CD526B"/>
    <w:rsid w:val="00CD54F6"/>
    <w:rsid w:val="00CD57C4"/>
    <w:rsid w:val="00CD6001"/>
    <w:rsid w:val="00CD6854"/>
    <w:rsid w:val="00CD6D20"/>
    <w:rsid w:val="00CD6E91"/>
    <w:rsid w:val="00CD6EAF"/>
    <w:rsid w:val="00CD7465"/>
    <w:rsid w:val="00CD774C"/>
    <w:rsid w:val="00CD78BD"/>
    <w:rsid w:val="00CE0B27"/>
    <w:rsid w:val="00CE0E04"/>
    <w:rsid w:val="00CE10CD"/>
    <w:rsid w:val="00CE1345"/>
    <w:rsid w:val="00CE1400"/>
    <w:rsid w:val="00CE1910"/>
    <w:rsid w:val="00CE1CF9"/>
    <w:rsid w:val="00CE23D6"/>
    <w:rsid w:val="00CE2483"/>
    <w:rsid w:val="00CE260B"/>
    <w:rsid w:val="00CE2FC5"/>
    <w:rsid w:val="00CE30F3"/>
    <w:rsid w:val="00CE4108"/>
    <w:rsid w:val="00CE4414"/>
    <w:rsid w:val="00CE4666"/>
    <w:rsid w:val="00CE4CD3"/>
    <w:rsid w:val="00CE51BC"/>
    <w:rsid w:val="00CE551F"/>
    <w:rsid w:val="00CE57E8"/>
    <w:rsid w:val="00CE59A2"/>
    <w:rsid w:val="00CE5C77"/>
    <w:rsid w:val="00CE620B"/>
    <w:rsid w:val="00CE67E0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62F"/>
    <w:rsid w:val="00CF0847"/>
    <w:rsid w:val="00CF09D9"/>
    <w:rsid w:val="00CF12A7"/>
    <w:rsid w:val="00CF1494"/>
    <w:rsid w:val="00CF15D4"/>
    <w:rsid w:val="00CF1AB3"/>
    <w:rsid w:val="00CF1D02"/>
    <w:rsid w:val="00CF1F06"/>
    <w:rsid w:val="00CF22C1"/>
    <w:rsid w:val="00CF23F3"/>
    <w:rsid w:val="00CF25EC"/>
    <w:rsid w:val="00CF28E8"/>
    <w:rsid w:val="00CF3230"/>
    <w:rsid w:val="00CF34C0"/>
    <w:rsid w:val="00CF451F"/>
    <w:rsid w:val="00CF4AF3"/>
    <w:rsid w:val="00CF539F"/>
    <w:rsid w:val="00CF55A1"/>
    <w:rsid w:val="00CF55DC"/>
    <w:rsid w:val="00CF5805"/>
    <w:rsid w:val="00CF58D8"/>
    <w:rsid w:val="00CF5E81"/>
    <w:rsid w:val="00CF6157"/>
    <w:rsid w:val="00CF6370"/>
    <w:rsid w:val="00CF6A53"/>
    <w:rsid w:val="00CF6DEC"/>
    <w:rsid w:val="00CF6E99"/>
    <w:rsid w:val="00CF7037"/>
    <w:rsid w:val="00CF735B"/>
    <w:rsid w:val="00CF77B7"/>
    <w:rsid w:val="00CF77EC"/>
    <w:rsid w:val="00D00924"/>
    <w:rsid w:val="00D00B0B"/>
    <w:rsid w:val="00D00C9D"/>
    <w:rsid w:val="00D0100F"/>
    <w:rsid w:val="00D0125F"/>
    <w:rsid w:val="00D01312"/>
    <w:rsid w:val="00D01367"/>
    <w:rsid w:val="00D014CB"/>
    <w:rsid w:val="00D01665"/>
    <w:rsid w:val="00D0172F"/>
    <w:rsid w:val="00D026E6"/>
    <w:rsid w:val="00D02873"/>
    <w:rsid w:val="00D03126"/>
    <w:rsid w:val="00D032D9"/>
    <w:rsid w:val="00D03FAE"/>
    <w:rsid w:val="00D0404E"/>
    <w:rsid w:val="00D0406D"/>
    <w:rsid w:val="00D0438F"/>
    <w:rsid w:val="00D04464"/>
    <w:rsid w:val="00D04F83"/>
    <w:rsid w:val="00D05163"/>
    <w:rsid w:val="00D0518D"/>
    <w:rsid w:val="00D059D3"/>
    <w:rsid w:val="00D05B41"/>
    <w:rsid w:val="00D0622D"/>
    <w:rsid w:val="00D069E3"/>
    <w:rsid w:val="00D06AF5"/>
    <w:rsid w:val="00D07705"/>
    <w:rsid w:val="00D0770B"/>
    <w:rsid w:val="00D078F6"/>
    <w:rsid w:val="00D07975"/>
    <w:rsid w:val="00D07D5D"/>
    <w:rsid w:val="00D07E34"/>
    <w:rsid w:val="00D104D0"/>
    <w:rsid w:val="00D1089A"/>
    <w:rsid w:val="00D10B87"/>
    <w:rsid w:val="00D10C4A"/>
    <w:rsid w:val="00D112E0"/>
    <w:rsid w:val="00D11329"/>
    <w:rsid w:val="00D115C5"/>
    <w:rsid w:val="00D1177F"/>
    <w:rsid w:val="00D11D78"/>
    <w:rsid w:val="00D11F5E"/>
    <w:rsid w:val="00D1204B"/>
    <w:rsid w:val="00D12273"/>
    <w:rsid w:val="00D127F4"/>
    <w:rsid w:val="00D12D0B"/>
    <w:rsid w:val="00D133C3"/>
    <w:rsid w:val="00D136E9"/>
    <w:rsid w:val="00D13D29"/>
    <w:rsid w:val="00D1400F"/>
    <w:rsid w:val="00D145FE"/>
    <w:rsid w:val="00D147B5"/>
    <w:rsid w:val="00D14AE9"/>
    <w:rsid w:val="00D14B37"/>
    <w:rsid w:val="00D14C6A"/>
    <w:rsid w:val="00D15094"/>
    <w:rsid w:val="00D152F2"/>
    <w:rsid w:val="00D1532A"/>
    <w:rsid w:val="00D1564E"/>
    <w:rsid w:val="00D15BA8"/>
    <w:rsid w:val="00D15C9E"/>
    <w:rsid w:val="00D16ADA"/>
    <w:rsid w:val="00D17348"/>
    <w:rsid w:val="00D174CA"/>
    <w:rsid w:val="00D177C5"/>
    <w:rsid w:val="00D1788F"/>
    <w:rsid w:val="00D179F0"/>
    <w:rsid w:val="00D17D93"/>
    <w:rsid w:val="00D2000B"/>
    <w:rsid w:val="00D20098"/>
    <w:rsid w:val="00D200B5"/>
    <w:rsid w:val="00D202E0"/>
    <w:rsid w:val="00D20375"/>
    <w:rsid w:val="00D20611"/>
    <w:rsid w:val="00D20B12"/>
    <w:rsid w:val="00D20EE7"/>
    <w:rsid w:val="00D2144C"/>
    <w:rsid w:val="00D215AC"/>
    <w:rsid w:val="00D218A4"/>
    <w:rsid w:val="00D218C1"/>
    <w:rsid w:val="00D2195E"/>
    <w:rsid w:val="00D21A27"/>
    <w:rsid w:val="00D21DDA"/>
    <w:rsid w:val="00D221FD"/>
    <w:rsid w:val="00D22C44"/>
    <w:rsid w:val="00D22E09"/>
    <w:rsid w:val="00D2310C"/>
    <w:rsid w:val="00D23873"/>
    <w:rsid w:val="00D23E67"/>
    <w:rsid w:val="00D241EB"/>
    <w:rsid w:val="00D24270"/>
    <w:rsid w:val="00D244EC"/>
    <w:rsid w:val="00D2454A"/>
    <w:rsid w:val="00D245F3"/>
    <w:rsid w:val="00D24728"/>
    <w:rsid w:val="00D24F10"/>
    <w:rsid w:val="00D25073"/>
    <w:rsid w:val="00D254E9"/>
    <w:rsid w:val="00D25572"/>
    <w:rsid w:val="00D258D8"/>
    <w:rsid w:val="00D2598A"/>
    <w:rsid w:val="00D25F4E"/>
    <w:rsid w:val="00D2605C"/>
    <w:rsid w:val="00D262A5"/>
    <w:rsid w:val="00D26D8C"/>
    <w:rsid w:val="00D27009"/>
    <w:rsid w:val="00D272E6"/>
    <w:rsid w:val="00D275D6"/>
    <w:rsid w:val="00D27799"/>
    <w:rsid w:val="00D278B6"/>
    <w:rsid w:val="00D27C5F"/>
    <w:rsid w:val="00D27D6A"/>
    <w:rsid w:val="00D27E29"/>
    <w:rsid w:val="00D30050"/>
    <w:rsid w:val="00D30314"/>
    <w:rsid w:val="00D3053D"/>
    <w:rsid w:val="00D30C4F"/>
    <w:rsid w:val="00D31085"/>
    <w:rsid w:val="00D31152"/>
    <w:rsid w:val="00D31286"/>
    <w:rsid w:val="00D315F9"/>
    <w:rsid w:val="00D31877"/>
    <w:rsid w:val="00D31C69"/>
    <w:rsid w:val="00D31D94"/>
    <w:rsid w:val="00D32171"/>
    <w:rsid w:val="00D323C3"/>
    <w:rsid w:val="00D33068"/>
    <w:rsid w:val="00D33127"/>
    <w:rsid w:val="00D331CA"/>
    <w:rsid w:val="00D335AA"/>
    <w:rsid w:val="00D33632"/>
    <w:rsid w:val="00D33741"/>
    <w:rsid w:val="00D3388B"/>
    <w:rsid w:val="00D33CE5"/>
    <w:rsid w:val="00D33E5F"/>
    <w:rsid w:val="00D33EB8"/>
    <w:rsid w:val="00D341CC"/>
    <w:rsid w:val="00D341D4"/>
    <w:rsid w:val="00D343EB"/>
    <w:rsid w:val="00D3456C"/>
    <w:rsid w:val="00D346EF"/>
    <w:rsid w:val="00D34EF7"/>
    <w:rsid w:val="00D35663"/>
    <w:rsid w:val="00D35A0C"/>
    <w:rsid w:val="00D3628B"/>
    <w:rsid w:val="00D362CF"/>
    <w:rsid w:val="00D36750"/>
    <w:rsid w:val="00D36F70"/>
    <w:rsid w:val="00D37463"/>
    <w:rsid w:val="00D37A72"/>
    <w:rsid w:val="00D401A4"/>
    <w:rsid w:val="00D40344"/>
    <w:rsid w:val="00D40381"/>
    <w:rsid w:val="00D414C0"/>
    <w:rsid w:val="00D41E75"/>
    <w:rsid w:val="00D42AAF"/>
    <w:rsid w:val="00D4318E"/>
    <w:rsid w:val="00D43654"/>
    <w:rsid w:val="00D4436B"/>
    <w:rsid w:val="00D445A4"/>
    <w:rsid w:val="00D44603"/>
    <w:rsid w:val="00D44EAB"/>
    <w:rsid w:val="00D454CC"/>
    <w:rsid w:val="00D45577"/>
    <w:rsid w:val="00D456A0"/>
    <w:rsid w:val="00D45819"/>
    <w:rsid w:val="00D45B20"/>
    <w:rsid w:val="00D45C47"/>
    <w:rsid w:val="00D46367"/>
    <w:rsid w:val="00D463C8"/>
    <w:rsid w:val="00D464B9"/>
    <w:rsid w:val="00D46551"/>
    <w:rsid w:val="00D468B7"/>
    <w:rsid w:val="00D46C92"/>
    <w:rsid w:val="00D46E5D"/>
    <w:rsid w:val="00D47AF6"/>
    <w:rsid w:val="00D47C45"/>
    <w:rsid w:val="00D50139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C2"/>
    <w:rsid w:val="00D519CD"/>
    <w:rsid w:val="00D51BB7"/>
    <w:rsid w:val="00D51E4F"/>
    <w:rsid w:val="00D51FFA"/>
    <w:rsid w:val="00D520EE"/>
    <w:rsid w:val="00D5281D"/>
    <w:rsid w:val="00D52AD7"/>
    <w:rsid w:val="00D52F7C"/>
    <w:rsid w:val="00D532DA"/>
    <w:rsid w:val="00D536A6"/>
    <w:rsid w:val="00D53881"/>
    <w:rsid w:val="00D53E09"/>
    <w:rsid w:val="00D53FD0"/>
    <w:rsid w:val="00D54006"/>
    <w:rsid w:val="00D54938"/>
    <w:rsid w:val="00D54AEB"/>
    <w:rsid w:val="00D54B18"/>
    <w:rsid w:val="00D54F5F"/>
    <w:rsid w:val="00D552EE"/>
    <w:rsid w:val="00D55338"/>
    <w:rsid w:val="00D553B5"/>
    <w:rsid w:val="00D55443"/>
    <w:rsid w:val="00D55469"/>
    <w:rsid w:val="00D55864"/>
    <w:rsid w:val="00D55910"/>
    <w:rsid w:val="00D55ABA"/>
    <w:rsid w:val="00D562E3"/>
    <w:rsid w:val="00D564CA"/>
    <w:rsid w:val="00D565B7"/>
    <w:rsid w:val="00D568F6"/>
    <w:rsid w:val="00D56AFC"/>
    <w:rsid w:val="00D5732C"/>
    <w:rsid w:val="00D57427"/>
    <w:rsid w:val="00D57EF1"/>
    <w:rsid w:val="00D60153"/>
    <w:rsid w:val="00D60231"/>
    <w:rsid w:val="00D6025F"/>
    <w:rsid w:val="00D604D3"/>
    <w:rsid w:val="00D60664"/>
    <w:rsid w:val="00D60B62"/>
    <w:rsid w:val="00D60F4E"/>
    <w:rsid w:val="00D610E0"/>
    <w:rsid w:val="00D6110C"/>
    <w:rsid w:val="00D61418"/>
    <w:rsid w:val="00D61C09"/>
    <w:rsid w:val="00D61CFE"/>
    <w:rsid w:val="00D62180"/>
    <w:rsid w:val="00D62303"/>
    <w:rsid w:val="00D624D4"/>
    <w:rsid w:val="00D628FE"/>
    <w:rsid w:val="00D62FC7"/>
    <w:rsid w:val="00D63524"/>
    <w:rsid w:val="00D63A0E"/>
    <w:rsid w:val="00D63A62"/>
    <w:rsid w:val="00D6432F"/>
    <w:rsid w:val="00D647D3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CC7"/>
    <w:rsid w:val="00D67082"/>
    <w:rsid w:val="00D67307"/>
    <w:rsid w:val="00D679BD"/>
    <w:rsid w:val="00D67EA4"/>
    <w:rsid w:val="00D7002A"/>
    <w:rsid w:val="00D7013E"/>
    <w:rsid w:val="00D70494"/>
    <w:rsid w:val="00D70A3C"/>
    <w:rsid w:val="00D71139"/>
    <w:rsid w:val="00D71471"/>
    <w:rsid w:val="00D72129"/>
    <w:rsid w:val="00D722BF"/>
    <w:rsid w:val="00D72585"/>
    <w:rsid w:val="00D72FDB"/>
    <w:rsid w:val="00D7300F"/>
    <w:rsid w:val="00D736B1"/>
    <w:rsid w:val="00D73C91"/>
    <w:rsid w:val="00D741FE"/>
    <w:rsid w:val="00D744A5"/>
    <w:rsid w:val="00D745C5"/>
    <w:rsid w:val="00D74D93"/>
    <w:rsid w:val="00D754C9"/>
    <w:rsid w:val="00D758FE"/>
    <w:rsid w:val="00D75CE8"/>
    <w:rsid w:val="00D75D6E"/>
    <w:rsid w:val="00D763CC"/>
    <w:rsid w:val="00D76863"/>
    <w:rsid w:val="00D7694B"/>
    <w:rsid w:val="00D76D50"/>
    <w:rsid w:val="00D7755E"/>
    <w:rsid w:val="00D77772"/>
    <w:rsid w:val="00D7799A"/>
    <w:rsid w:val="00D77A7B"/>
    <w:rsid w:val="00D77BB0"/>
    <w:rsid w:val="00D77D8D"/>
    <w:rsid w:val="00D77EF8"/>
    <w:rsid w:val="00D77F12"/>
    <w:rsid w:val="00D805C8"/>
    <w:rsid w:val="00D80619"/>
    <w:rsid w:val="00D8099E"/>
    <w:rsid w:val="00D809A7"/>
    <w:rsid w:val="00D80AD4"/>
    <w:rsid w:val="00D80C31"/>
    <w:rsid w:val="00D81CEE"/>
    <w:rsid w:val="00D822C9"/>
    <w:rsid w:val="00D82F80"/>
    <w:rsid w:val="00D830BF"/>
    <w:rsid w:val="00D8324F"/>
    <w:rsid w:val="00D835B0"/>
    <w:rsid w:val="00D8369B"/>
    <w:rsid w:val="00D83768"/>
    <w:rsid w:val="00D8394C"/>
    <w:rsid w:val="00D84287"/>
    <w:rsid w:val="00D84A5F"/>
    <w:rsid w:val="00D85060"/>
    <w:rsid w:val="00D852D1"/>
    <w:rsid w:val="00D85C12"/>
    <w:rsid w:val="00D85C82"/>
    <w:rsid w:val="00D85DD5"/>
    <w:rsid w:val="00D865B8"/>
    <w:rsid w:val="00D86AAC"/>
    <w:rsid w:val="00D86AF3"/>
    <w:rsid w:val="00D871C9"/>
    <w:rsid w:val="00D871D9"/>
    <w:rsid w:val="00D87C67"/>
    <w:rsid w:val="00D900F8"/>
    <w:rsid w:val="00D901A5"/>
    <w:rsid w:val="00D905BB"/>
    <w:rsid w:val="00D908FA"/>
    <w:rsid w:val="00D90955"/>
    <w:rsid w:val="00D90A48"/>
    <w:rsid w:val="00D90AEA"/>
    <w:rsid w:val="00D90D69"/>
    <w:rsid w:val="00D910CB"/>
    <w:rsid w:val="00D91220"/>
    <w:rsid w:val="00D913A3"/>
    <w:rsid w:val="00D9196E"/>
    <w:rsid w:val="00D91CA9"/>
    <w:rsid w:val="00D91E32"/>
    <w:rsid w:val="00D9237D"/>
    <w:rsid w:val="00D92F01"/>
    <w:rsid w:val="00D93228"/>
    <w:rsid w:val="00D935A7"/>
    <w:rsid w:val="00D937EB"/>
    <w:rsid w:val="00D9388C"/>
    <w:rsid w:val="00D93D3A"/>
    <w:rsid w:val="00D940D5"/>
    <w:rsid w:val="00D9424A"/>
    <w:rsid w:val="00D94263"/>
    <w:rsid w:val="00D9443F"/>
    <w:rsid w:val="00D946AF"/>
    <w:rsid w:val="00D94A91"/>
    <w:rsid w:val="00D94C7A"/>
    <w:rsid w:val="00D94F94"/>
    <w:rsid w:val="00D955B0"/>
    <w:rsid w:val="00D96302"/>
    <w:rsid w:val="00D9635D"/>
    <w:rsid w:val="00D96A50"/>
    <w:rsid w:val="00D96FE8"/>
    <w:rsid w:val="00D9710E"/>
    <w:rsid w:val="00D97790"/>
    <w:rsid w:val="00D977D4"/>
    <w:rsid w:val="00D97A04"/>
    <w:rsid w:val="00D97B45"/>
    <w:rsid w:val="00D97D5F"/>
    <w:rsid w:val="00D97ED2"/>
    <w:rsid w:val="00DA0119"/>
    <w:rsid w:val="00DA01BE"/>
    <w:rsid w:val="00DA056F"/>
    <w:rsid w:val="00DA0841"/>
    <w:rsid w:val="00DA0CC5"/>
    <w:rsid w:val="00DA0F2D"/>
    <w:rsid w:val="00DA10F5"/>
    <w:rsid w:val="00DA1122"/>
    <w:rsid w:val="00DA1355"/>
    <w:rsid w:val="00DA20D7"/>
    <w:rsid w:val="00DA2167"/>
    <w:rsid w:val="00DA2251"/>
    <w:rsid w:val="00DA2A8C"/>
    <w:rsid w:val="00DA32EE"/>
    <w:rsid w:val="00DA369F"/>
    <w:rsid w:val="00DA3708"/>
    <w:rsid w:val="00DA37F2"/>
    <w:rsid w:val="00DA3FD1"/>
    <w:rsid w:val="00DA407C"/>
    <w:rsid w:val="00DA4692"/>
    <w:rsid w:val="00DA4A2B"/>
    <w:rsid w:val="00DA4DC3"/>
    <w:rsid w:val="00DA4FDF"/>
    <w:rsid w:val="00DA5120"/>
    <w:rsid w:val="00DA5464"/>
    <w:rsid w:val="00DA5769"/>
    <w:rsid w:val="00DA578B"/>
    <w:rsid w:val="00DA57BA"/>
    <w:rsid w:val="00DA5FC7"/>
    <w:rsid w:val="00DA6347"/>
    <w:rsid w:val="00DA7647"/>
    <w:rsid w:val="00DA7895"/>
    <w:rsid w:val="00DA7CF9"/>
    <w:rsid w:val="00DA7D3D"/>
    <w:rsid w:val="00DA7EDD"/>
    <w:rsid w:val="00DB005C"/>
    <w:rsid w:val="00DB008F"/>
    <w:rsid w:val="00DB0120"/>
    <w:rsid w:val="00DB02D5"/>
    <w:rsid w:val="00DB0ACB"/>
    <w:rsid w:val="00DB0BF1"/>
    <w:rsid w:val="00DB1294"/>
    <w:rsid w:val="00DB215F"/>
    <w:rsid w:val="00DB2227"/>
    <w:rsid w:val="00DB242C"/>
    <w:rsid w:val="00DB287B"/>
    <w:rsid w:val="00DB2BFB"/>
    <w:rsid w:val="00DB2E88"/>
    <w:rsid w:val="00DB2EA9"/>
    <w:rsid w:val="00DB3FD7"/>
    <w:rsid w:val="00DB422D"/>
    <w:rsid w:val="00DB49B6"/>
    <w:rsid w:val="00DB4A0E"/>
    <w:rsid w:val="00DB500D"/>
    <w:rsid w:val="00DB5165"/>
    <w:rsid w:val="00DB5621"/>
    <w:rsid w:val="00DB591A"/>
    <w:rsid w:val="00DB592F"/>
    <w:rsid w:val="00DB59AF"/>
    <w:rsid w:val="00DB5B49"/>
    <w:rsid w:val="00DB6234"/>
    <w:rsid w:val="00DB678D"/>
    <w:rsid w:val="00DB6B97"/>
    <w:rsid w:val="00DB727B"/>
    <w:rsid w:val="00DB783D"/>
    <w:rsid w:val="00DB7D30"/>
    <w:rsid w:val="00DC020F"/>
    <w:rsid w:val="00DC05DE"/>
    <w:rsid w:val="00DC09FD"/>
    <w:rsid w:val="00DC0AB4"/>
    <w:rsid w:val="00DC0CE6"/>
    <w:rsid w:val="00DC0E85"/>
    <w:rsid w:val="00DC0F44"/>
    <w:rsid w:val="00DC0FBE"/>
    <w:rsid w:val="00DC2351"/>
    <w:rsid w:val="00DC2893"/>
    <w:rsid w:val="00DC29AD"/>
    <w:rsid w:val="00DC303D"/>
    <w:rsid w:val="00DC3455"/>
    <w:rsid w:val="00DC37E6"/>
    <w:rsid w:val="00DC3A02"/>
    <w:rsid w:val="00DC4063"/>
    <w:rsid w:val="00DC4083"/>
    <w:rsid w:val="00DC4089"/>
    <w:rsid w:val="00DC4866"/>
    <w:rsid w:val="00DC522D"/>
    <w:rsid w:val="00DC539D"/>
    <w:rsid w:val="00DC547F"/>
    <w:rsid w:val="00DC5508"/>
    <w:rsid w:val="00DC5556"/>
    <w:rsid w:val="00DC5651"/>
    <w:rsid w:val="00DC5A75"/>
    <w:rsid w:val="00DC5DB4"/>
    <w:rsid w:val="00DC6645"/>
    <w:rsid w:val="00DC682B"/>
    <w:rsid w:val="00DC685D"/>
    <w:rsid w:val="00DC691B"/>
    <w:rsid w:val="00DC6BFC"/>
    <w:rsid w:val="00DC6C8C"/>
    <w:rsid w:val="00DC6ECF"/>
    <w:rsid w:val="00DC70F1"/>
    <w:rsid w:val="00DC72B1"/>
    <w:rsid w:val="00DD0572"/>
    <w:rsid w:val="00DD05E5"/>
    <w:rsid w:val="00DD08D1"/>
    <w:rsid w:val="00DD0B98"/>
    <w:rsid w:val="00DD0C8C"/>
    <w:rsid w:val="00DD1123"/>
    <w:rsid w:val="00DD12B9"/>
    <w:rsid w:val="00DD1439"/>
    <w:rsid w:val="00DD18AA"/>
    <w:rsid w:val="00DD1FC5"/>
    <w:rsid w:val="00DD21F0"/>
    <w:rsid w:val="00DD22F9"/>
    <w:rsid w:val="00DD2969"/>
    <w:rsid w:val="00DD2993"/>
    <w:rsid w:val="00DD2C06"/>
    <w:rsid w:val="00DD2CDD"/>
    <w:rsid w:val="00DD34A6"/>
    <w:rsid w:val="00DD3D22"/>
    <w:rsid w:val="00DD3F76"/>
    <w:rsid w:val="00DD47DE"/>
    <w:rsid w:val="00DD49E7"/>
    <w:rsid w:val="00DD4A11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ECF"/>
    <w:rsid w:val="00DD73C0"/>
    <w:rsid w:val="00DD7670"/>
    <w:rsid w:val="00DD76B3"/>
    <w:rsid w:val="00DD7702"/>
    <w:rsid w:val="00DD776C"/>
    <w:rsid w:val="00DD7AA9"/>
    <w:rsid w:val="00DD7B21"/>
    <w:rsid w:val="00DD7C97"/>
    <w:rsid w:val="00DD7EE0"/>
    <w:rsid w:val="00DE0324"/>
    <w:rsid w:val="00DE04AD"/>
    <w:rsid w:val="00DE055F"/>
    <w:rsid w:val="00DE06AC"/>
    <w:rsid w:val="00DE08DF"/>
    <w:rsid w:val="00DE0B8B"/>
    <w:rsid w:val="00DE0FF2"/>
    <w:rsid w:val="00DE1135"/>
    <w:rsid w:val="00DE1195"/>
    <w:rsid w:val="00DE14C7"/>
    <w:rsid w:val="00DE1740"/>
    <w:rsid w:val="00DE1975"/>
    <w:rsid w:val="00DE1995"/>
    <w:rsid w:val="00DE2402"/>
    <w:rsid w:val="00DE2C5A"/>
    <w:rsid w:val="00DE2F47"/>
    <w:rsid w:val="00DE3298"/>
    <w:rsid w:val="00DE3723"/>
    <w:rsid w:val="00DE376B"/>
    <w:rsid w:val="00DE39E4"/>
    <w:rsid w:val="00DE3B8A"/>
    <w:rsid w:val="00DE3CF4"/>
    <w:rsid w:val="00DE4814"/>
    <w:rsid w:val="00DE4D22"/>
    <w:rsid w:val="00DE545D"/>
    <w:rsid w:val="00DE5971"/>
    <w:rsid w:val="00DE61FC"/>
    <w:rsid w:val="00DE65D6"/>
    <w:rsid w:val="00DE664F"/>
    <w:rsid w:val="00DE6686"/>
    <w:rsid w:val="00DE69A2"/>
    <w:rsid w:val="00DE6D8B"/>
    <w:rsid w:val="00DE6F9F"/>
    <w:rsid w:val="00DE74BA"/>
    <w:rsid w:val="00DE7690"/>
    <w:rsid w:val="00DE7CC9"/>
    <w:rsid w:val="00DF014A"/>
    <w:rsid w:val="00DF0A6A"/>
    <w:rsid w:val="00DF0D4B"/>
    <w:rsid w:val="00DF1350"/>
    <w:rsid w:val="00DF138A"/>
    <w:rsid w:val="00DF153A"/>
    <w:rsid w:val="00DF173B"/>
    <w:rsid w:val="00DF176F"/>
    <w:rsid w:val="00DF1AF1"/>
    <w:rsid w:val="00DF2160"/>
    <w:rsid w:val="00DF21BC"/>
    <w:rsid w:val="00DF2207"/>
    <w:rsid w:val="00DF2775"/>
    <w:rsid w:val="00DF2D22"/>
    <w:rsid w:val="00DF3658"/>
    <w:rsid w:val="00DF38EA"/>
    <w:rsid w:val="00DF4038"/>
    <w:rsid w:val="00DF4362"/>
    <w:rsid w:val="00DF4382"/>
    <w:rsid w:val="00DF47AE"/>
    <w:rsid w:val="00DF49FC"/>
    <w:rsid w:val="00DF4AE6"/>
    <w:rsid w:val="00DF50A7"/>
    <w:rsid w:val="00DF51A2"/>
    <w:rsid w:val="00DF59CB"/>
    <w:rsid w:val="00DF5B46"/>
    <w:rsid w:val="00DF5DA2"/>
    <w:rsid w:val="00DF6002"/>
    <w:rsid w:val="00DF6549"/>
    <w:rsid w:val="00DF671E"/>
    <w:rsid w:val="00DF69A0"/>
    <w:rsid w:val="00DF6B97"/>
    <w:rsid w:val="00DF7010"/>
    <w:rsid w:val="00DF7460"/>
    <w:rsid w:val="00DF74DE"/>
    <w:rsid w:val="00DF7B0A"/>
    <w:rsid w:val="00DF7B4E"/>
    <w:rsid w:val="00DF7B72"/>
    <w:rsid w:val="00DF7C3B"/>
    <w:rsid w:val="00DF7CB1"/>
    <w:rsid w:val="00DF7FE6"/>
    <w:rsid w:val="00E00075"/>
    <w:rsid w:val="00E00F89"/>
    <w:rsid w:val="00E010BE"/>
    <w:rsid w:val="00E01CA1"/>
    <w:rsid w:val="00E01E6D"/>
    <w:rsid w:val="00E0210E"/>
    <w:rsid w:val="00E0231A"/>
    <w:rsid w:val="00E023A1"/>
    <w:rsid w:val="00E02432"/>
    <w:rsid w:val="00E02748"/>
    <w:rsid w:val="00E02A81"/>
    <w:rsid w:val="00E0315A"/>
    <w:rsid w:val="00E03995"/>
    <w:rsid w:val="00E03C76"/>
    <w:rsid w:val="00E03DE5"/>
    <w:rsid w:val="00E0406F"/>
    <w:rsid w:val="00E040DA"/>
    <w:rsid w:val="00E0429F"/>
    <w:rsid w:val="00E04896"/>
    <w:rsid w:val="00E05068"/>
    <w:rsid w:val="00E0541D"/>
    <w:rsid w:val="00E057B9"/>
    <w:rsid w:val="00E059E6"/>
    <w:rsid w:val="00E05CCB"/>
    <w:rsid w:val="00E05DA5"/>
    <w:rsid w:val="00E05DFD"/>
    <w:rsid w:val="00E05F7D"/>
    <w:rsid w:val="00E0691C"/>
    <w:rsid w:val="00E069E9"/>
    <w:rsid w:val="00E06A02"/>
    <w:rsid w:val="00E06CAC"/>
    <w:rsid w:val="00E0718F"/>
    <w:rsid w:val="00E0747C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15D"/>
    <w:rsid w:val="00E112DB"/>
    <w:rsid w:val="00E11527"/>
    <w:rsid w:val="00E119E1"/>
    <w:rsid w:val="00E11AED"/>
    <w:rsid w:val="00E11E31"/>
    <w:rsid w:val="00E12266"/>
    <w:rsid w:val="00E12586"/>
    <w:rsid w:val="00E127CE"/>
    <w:rsid w:val="00E128D7"/>
    <w:rsid w:val="00E13122"/>
    <w:rsid w:val="00E137D6"/>
    <w:rsid w:val="00E138FD"/>
    <w:rsid w:val="00E13B63"/>
    <w:rsid w:val="00E13D71"/>
    <w:rsid w:val="00E13FBE"/>
    <w:rsid w:val="00E1497D"/>
    <w:rsid w:val="00E14C63"/>
    <w:rsid w:val="00E150B6"/>
    <w:rsid w:val="00E15E31"/>
    <w:rsid w:val="00E16164"/>
    <w:rsid w:val="00E163C5"/>
    <w:rsid w:val="00E168EC"/>
    <w:rsid w:val="00E16966"/>
    <w:rsid w:val="00E1697B"/>
    <w:rsid w:val="00E16C20"/>
    <w:rsid w:val="00E17F6E"/>
    <w:rsid w:val="00E2001C"/>
    <w:rsid w:val="00E2078C"/>
    <w:rsid w:val="00E207C9"/>
    <w:rsid w:val="00E2086C"/>
    <w:rsid w:val="00E20931"/>
    <w:rsid w:val="00E2093A"/>
    <w:rsid w:val="00E214D9"/>
    <w:rsid w:val="00E216CC"/>
    <w:rsid w:val="00E21A08"/>
    <w:rsid w:val="00E21AB0"/>
    <w:rsid w:val="00E21C4F"/>
    <w:rsid w:val="00E2235D"/>
    <w:rsid w:val="00E228DE"/>
    <w:rsid w:val="00E22904"/>
    <w:rsid w:val="00E22ABD"/>
    <w:rsid w:val="00E23431"/>
    <w:rsid w:val="00E2378C"/>
    <w:rsid w:val="00E23970"/>
    <w:rsid w:val="00E23C59"/>
    <w:rsid w:val="00E23DE1"/>
    <w:rsid w:val="00E245EE"/>
    <w:rsid w:val="00E24DBB"/>
    <w:rsid w:val="00E250F0"/>
    <w:rsid w:val="00E258C6"/>
    <w:rsid w:val="00E25A27"/>
    <w:rsid w:val="00E25A73"/>
    <w:rsid w:val="00E25B7E"/>
    <w:rsid w:val="00E25E93"/>
    <w:rsid w:val="00E265CB"/>
    <w:rsid w:val="00E26F98"/>
    <w:rsid w:val="00E26FE7"/>
    <w:rsid w:val="00E27029"/>
    <w:rsid w:val="00E27693"/>
    <w:rsid w:val="00E2770A"/>
    <w:rsid w:val="00E304B2"/>
    <w:rsid w:val="00E304F1"/>
    <w:rsid w:val="00E3055E"/>
    <w:rsid w:val="00E30C00"/>
    <w:rsid w:val="00E30DF2"/>
    <w:rsid w:val="00E30EE3"/>
    <w:rsid w:val="00E317FD"/>
    <w:rsid w:val="00E3191E"/>
    <w:rsid w:val="00E31AAC"/>
    <w:rsid w:val="00E31C33"/>
    <w:rsid w:val="00E32164"/>
    <w:rsid w:val="00E32396"/>
    <w:rsid w:val="00E331E7"/>
    <w:rsid w:val="00E33580"/>
    <w:rsid w:val="00E33634"/>
    <w:rsid w:val="00E3376E"/>
    <w:rsid w:val="00E342E5"/>
    <w:rsid w:val="00E34800"/>
    <w:rsid w:val="00E349E7"/>
    <w:rsid w:val="00E34BA2"/>
    <w:rsid w:val="00E34D3D"/>
    <w:rsid w:val="00E34FB1"/>
    <w:rsid w:val="00E35029"/>
    <w:rsid w:val="00E35070"/>
    <w:rsid w:val="00E350BE"/>
    <w:rsid w:val="00E35648"/>
    <w:rsid w:val="00E356CF"/>
    <w:rsid w:val="00E36ABE"/>
    <w:rsid w:val="00E37457"/>
    <w:rsid w:val="00E37C22"/>
    <w:rsid w:val="00E37E05"/>
    <w:rsid w:val="00E37E08"/>
    <w:rsid w:val="00E40541"/>
    <w:rsid w:val="00E4068E"/>
    <w:rsid w:val="00E4072D"/>
    <w:rsid w:val="00E4079E"/>
    <w:rsid w:val="00E409C0"/>
    <w:rsid w:val="00E409E1"/>
    <w:rsid w:val="00E40F2B"/>
    <w:rsid w:val="00E40FAA"/>
    <w:rsid w:val="00E418AE"/>
    <w:rsid w:val="00E41BE3"/>
    <w:rsid w:val="00E41E92"/>
    <w:rsid w:val="00E42114"/>
    <w:rsid w:val="00E42165"/>
    <w:rsid w:val="00E426FF"/>
    <w:rsid w:val="00E42C27"/>
    <w:rsid w:val="00E42E6F"/>
    <w:rsid w:val="00E4390A"/>
    <w:rsid w:val="00E43A28"/>
    <w:rsid w:val="00E43B9E"/>
    <w:rsid w:val="00E43E90"/>
    <w:rsid w:val="00E4437A"/>
    <w:rsid w:val="00E4459F"/>
    <w:rsid w:val="00E4467A"/>
    <w:rsid w:val="00E44F72"/>
    <w:rsid w:val="00E45038"/>
    <w:rsid w:val="00E4515F"/>
    <w:rsid w:val="00E45796"/>
    <w:rsid w:val="00E45BD5"/>
    <w:rsid w:val="00E45FAE"/>
    <w:rsid w:val="00E46A17"/>
    <w:rsid w:val="00E46DB2"/>
    <w:rsid w:val="00E46F77"/>
    <w:rsid w:val="00E4750C"/>
    <w:rsid w:val="00E505A1"/>
    <w:rsid w:val="00E50BB9"/>
    <w:rsid w:val="00E51458"/>
    <w:rsid w:val="00E5145D"/>
    <w:rsid w:val="00E515B3"/>
    <w:rsid w:val="00E51660"/>
    <w:rsid w:val="00E5184E"/>
    <w:rsid w:val="00E51B01"/>
    <w:rsid w:val="00E51C30"/>
    <w:rsid w:val="00E51E2A"/>
    <w:rsid w:val="00E52151"/>
    <w:rsid w:val="00E527E5"/>
    <w:rsid w:val="00E52889"/>
    <w:rsid w:val="00E52ECC"/>
    <w:rsid w:val="00E53693"/>
    <w:rsid w:val="00E53986"/>
    <w:rsid w:val="00E53FA0"/>
    <w:rsid w:val="00E5409F"/>
    <w:rsid w:val="00E542A4"/>
    <w:rsid w:val="00E543D2"/>
    <w:rsid w:val="00E5461B"/>
    <w:rsid w:val="00E546F1"/>
    <w:rsid w:val="00E5499C"/>
    <w:rsid w:val="00E54AE0"/>
    <w:rsid w:val="00E54CCD"/>
    <w:rsid w:val="00E54E52"/>
    <w:rsid w:val="00E55867"/>
    <w:rsid w:val="00E55AD8"/>
    <w:rsid w:val="00E56173"/>
    <w:rsid w:val="00E564EC"/>
    <w:rsid w:val="00E56E78"/>
    <w:rsid w:val="00E57402"/>
    <w:rsid w:val="00E574B7"/>
    <w:rsid w:val="00E5760B"/>
    <w:rsid w:val="00E5771A"/>
    <w:rsid w:val="00E60065"/>
    <w:rsid w:val="00E601B2"/>
    <w:rsid w:val="00E60248"/>
    <w:rsid w:val="00E604DE"/>
    <w:rsid w:val="00E6063C"/>
    <w:rsid w:val="00E60AC1"/>
    <w:rsid w:val="00E60CC6"/>
    <w:rsid w:val="00E60D30"/>
    <w:rsid w:val="00E61202"/>
    <w:rsid w:val="00E61211"/>
    <w:rsid w:val="00E61DD8"/>
    <w:rsid w:val="00E62163"/>
    <w:rsid w:val="00E6236C"/>
    <w:rsid w:val="00E626A1"/>
    <w:rsid w:val="00E62899"/>
    <w:rsid w:val="00E6293F"/>
    <w:rsid w:val="00E65654"/>
    <w:rsid w:val="00E65BFC"/>
    <w:rsid w:val="00E65C96"/>
    <w:rsid w:val="00E664C8"/>
    <w:rsid w:val="00E6651F"/>
    <w:rsid w:val="00E66550"/>
    <w:rsid w:val="00E66827"/>
    <w:rsid w:val="00E66CEF"/>
    <w:rsid w:val="00E67276"/>
    <w:rsid w:val="00E67B00"/>
    <w:rsid w:val="00E67DED"/>
    <w:rsid w:val="00E67E37"/>
    <w:rsid w:val="00E67F13"/>
    <w:rsid w:val="00E7058F"/>
    <w:rsid w:val="00E70870"/>
    <w:rsid w:val="00E7092A"/>
    <w:rsid w:val="00E70AA9"/>
    <w:rsid w:val="00E70F45"/>
    <w:rsid w:val="00E70F7A"/>
    <w:rsid w:val="00E71806"/>
    <w:rsid w:val="00E71851"/>
    <w:rsid w:val="00E71B31"/>
    <w:rsid w:val="00E71ED5"/>
    <w:rsid w:val="00E72901"/>
    <w:rsid w:val="00E72BD2"/>
    <w:rsid w:val="00E72DC7"/>
    <w:rsid w:val="00E736D8"/>
    <w:rsid w:val="00E74163"/>
    <w:rsid w:val="00E74179"/>
    <w:rsid w:val="00E74C92"/>
    <w:rsid w:val="00E74D7F"/>
    <w:rsid w:val="00E75176"/>
    <w:rsid w:val="00E751E5"/>
    <w:rsid w:val="00E75637"/>
    <w:rsid w:val="00E7569F"/>
    <w:rsid w:val="00E762D0"/>
    <w:rsid w:val="00E764A8"/>
    <w:rsid w:val="00E768A6"/>
    <w:rsid w:val="00E76939"/>
    <w:rsid w:val="00E76AA1"/>
    <w:rsid w:val="00E76EC8"/>
    <w:rsid w:val="00E77372"/>
    <w:rsid w:val="00E77C21"/>
    <w:rsid w:val="00E77C96"/>
    <w:rsid w:val="00E80229"/>
    <w:rsid w:val="00E8039D"/>
    <w:rsid w:val="00E804D5"/>
    <w:rsid w:val="00E80608"/>
    <w:rsid w:val="00E80835"/>
    <w:rsid w:val="00E80B4A"/>
    <w:rsid w:val="00E80C3B"/>
    <w:rsid w:val="00E80FD1"/>
    <w:rsid w:val="00E81353"/>
    <w:rsid w:val="00E81381"/>
    <w:rsid w:val="00E819CC"/>
    <w:rsid w:val="00E819D0"/>
    <w:rsid w:val="00E81DF1"/>
    <w:rsid w:val="00E8203C"/>
    <w:rsid w:val="00E82094"/>
    <w:rsid w:val="00E82227"/>
    <w:rsid w:val="00E829EB"/>
    <w:rsid w:val="00E836E3"/>
    <w:rsid w:val="00E838F4"/>
    <w:rsid w:val="00E83929"/>
    <w:rsid w:val="00E83BF2"/>
    <w:rsid w:val="00E83C0D"/>
    <w:rsid w:val="00E83C53"/>
    <w:rsid w:val="00E83CAF"/>
    <w:rsid w:val="00E8415C"/>
    <w:rsid w:val="00E84461"/>
    <w:rsid w:val="00E84473"/>
    <w:rsid w:val="00E847B7"/>
    <w:rsid w:val="00E84910"/>
    <w:rsid w:val="00E84989"/>
    <w:rsid w:val="00E84B5C"/>
    <w:rsid w:val="00E84E18"/>
    <w:rsid w:val="00E853B3"/>
    <w:rsid w:val="00E853D3"/>
    <w:rsid w:val="00E8555C"/>
    <w:rsid w:val="00E859CE"/>
    <w:rsid w:val="00E85D79"/>
    <w:rsid w:val="00E85F3E"/>
    <w:rsid w:val="00E86A54"/>
    <w:rsid w:val="00E86B5E"/>
    <w:rsid w:val="00E86E3E"/>
    <w:rsid w:val="00E87117"/>
    <w:rsid w:val="00E8738A"/>
    <w:rsid w:val="00E87797"/>
    <w:rsid w:val="00E90C44"/>
    <w:rsid w:val="00E911DD"/>
    <w:rsid w:val="00E916AC"/>
    <w:rsid w:val="00E919AB"/>
    <w:rsid w:val="00E92368"/>
    <w:rsid w:val="00E92448"/>
    <w:rsid w:val="00E92A27"/>
    <w:rsid w:val="00E930DC"/>
    <w:rsid w:val="00E936CE"/>
    <w:rsid w:val="00E93714"/>
    <w:rsid w:val="00E93724"/>
    <w:rsid w:val="00E93B00"/>
    <w:rsid w:val="00E9491D"/>
    <w:rsid w:val="00E949BE"/>
    <w:rsid w:val="00E949EC"/>
    <w:rsid w:val="00E94DC0"/>
    <w:rsid w:val="00E94DEB"/>
    <w:rsid w:val="00E94DF7"/>
    <w:rsid w:val="00E954E7"/>
    <w:rsid w:val="00E9602C"/>
    <w:rsid w:val="00E960D2"/>
    <w:rsid w:val="00E969F7"/>
    <w:rsid w:val="00E96C94"/>
    <w:rsid w:val="00E96DA3"/>
    <w:rsid w:val="00E9717B"/>
    <w:rsid w:val="00E972C6"/>
    <w:rsid w:val="00E973CC"/>
    <w:rsid w:val="00E97467"/>
    <w:rsid w:val="00E974E0"/>
    <w:rsid w:val="00E97E47"/>
    <w:rsid w:val="00EA09C6"/>
    <w:rsid w:val="00EA0C4C"/>
    <w:rsid w:val="00EA1112"/>
    <w:rsid w:val="00EA142C"/>
    <w:rsid w:val="00EA1E18"/>
    <w:rsid w:val="00EA22B5"/>
    <w:rsid w:val="00EA258D"/>
    <w:rsid w:val="00EA297B"/>
    <w:rsid w:val="00EA2C26"/>
    <w:rsid w:val="00EA32BD"/>
    <w:rsid w:val="00EA34F8"/>
    <w:rsid w:val="00EA3510"/>
    <w:rsid w:val="00EA42F2"/>
    <w:rsid w:val="00EA4A90"/>
    <w:rsid w:val="00EA4B48"/>
    <w:rsid w:val="00EA4BB7"/>
    <w:rsid w:val="00EA5072"/>
    <w:rsid w:val="00EA557B"/>
    <w:rsid w:val="00EA5745"/>
    <w:rsid w:val="00EA58D8"/>
    <w:rsid w:val="00EA5A06"/>
    <w:rsid w:val="00EA5B3B"/>
    <w:rsid w:val="00EA6783"/>
    <w:rsid w:val="00EA6948"/>
    <w:rsid w:val="00EA6E4C"/>
    <w:rsid w:val="00EA744A"/>
    <w:rsid w:val="00EA7705"/>
    <w:rsid w:val="00EA77B6"/>
    <w:rsid w:val="00EA7D20"/>
    <w:rsid w:val="00EA7F5F"/>
    <w:rsid w:val="00EB01C2"/>
    <w:rsid w:val="00EB05F5"/>
    <w:rsid w:val="00EB09D0"/>
    <w:rsid w:val="00EB0CAD"/>
    <w:rsid w:val="00EB0FC7"/>
    <w:rsid w:val="00EB1518"/>
    <w:rsid w:val="00EB160B"/>
    <w:rsid w:val="00EB2AB1"/>
    <w:rsid w:val="00EB2D2A"/>
    <w:rsid w:val="00EB30F6"/>
    <w:rsid w:val="00EB3159"/>
    <w:rsid w:val="00EB349E"/>
    <w:rsid w:val="00EB36B6"/>
    <w:rsid w:val="00EB36C7"/>
    <w:rsid w:val="00EB3CB2"/>
    <w:rsid w:val="00EB411D"/>
    <w:rsid w:val="00EB49E6"/>
    <w:rsid w:val="00EB4B34"/>
    <w:rsid w:val="00EB4C68"/>
    <w:rsid w:val="00EB54D3"/>
    <w:rsid w:val="00EB55DF"/>
    <w:rsid w:val="00EB59EC"/>
    <w:rsid w:val="00EB5A9D"/>
    <w:rsid w:val="00EB5AE1"/>
    <w:rsid w:val="00EB63D2"/>
    <w:rsid w:val="00EB6568"/>
    <w:rsid w:val="00EB6DFB"/>
    <w:rsid w:val="00EB7213"/>
    <w:rsid w:val="00EB726C"/>
    <w:rsid w:val="00EB732E"/>
    <w:rsid w:val="00EB7372"/>
    <w:rsid w:val="00EB7967"/>
    <w:rsid w:val="00EC0303"/>
    <w:rsid w:val="00EC0FA4"/>
    <w:rsid w:val="00EC12FB"/>
    <w:rsid w:val="00EC153B"/>
    <w:rsid w:val="00EC1888"/>
    <w:rsid w:val="00EC1D37"/>
    <w:rsid w:val="00EC1DC1"/>
    <w:rsid w:val="00EC226F"/>
    <w:rsid w:val="00EC2501"/>
    <w:rsid w:val="00EC29CA"/>
    <w:rsid w:val="00EC2A04"/>
    <w:rsid w:val="00EC2B58"/>
    <w:rsid w:val="00EC2B6C"/>
    <w:rsid w:val="00EC2C96"/>
    <w:rsid w:val="00EC3235"/>
    <w:rsid w:val="00EC344A"/>
    <w:rsid w:val="00EC38AA"/>
    <w:rsid w:val="00EC3FBE"/>
    <w:rsid w:val="00EC412E"/>
    <w:rsid w:val="00EC4281"/>
    <w:rsid w:val="00EC492E"/>
    <w:rsid w:val="00EC4A77"/>
    <w:rsid w:val="00EC4CDC"/>
    <w:rsid w:val="00EC5856"/>
    <w:rsid w:val="00EC5DA4"/>
    <w:rsid w:val="00EC5EEB"/>
    <w:rsid w:val="00EC6032"/>
    <w:rsid w:val="00EC62F8"/>
    <w:rsid w:val="00EC6BB3"/>
    <w:rsid w:val="00EC6E90"/>
    <w:rsid w:val="00EC733D"/>
    <w:rsid w:val="00EC746B"/>
    <w:rsid w:val="00EC765C"/>
    <w:rsid w:val="00EC7847"/>
    <w:rsid w:val="00EC7E73"/>
    <w:rsid w:val="00EC7FFC"/>
    <w:rsid w:val="00ED0012"/>
    <w:rsid w:val="00ED0094"/>
    <w:rsid w:val="00ED057F"/>
    <w:rsid w:val="00ED06F9"/>
    <w:rsid w:val="00ED07DC"/>
    <w:rsid w:val="00ED0D6E"/>
    <w:rsid w:val="00ED1182"/>
    <w:rsid w:val="00ED1F01"/>
    <w:rsid w:val="00ED2275"/>
    <w:rsid w:val="00ED25AA"/>
    <w:rsid w:val="00ED26F4"/>
    <w:rsid w:val="00ED2AEE"/>
    <w:rsid w:val="00ED3594"/>
    <w:rsid w:val="00ED3647"/>
    <w:rsid w:val="00ED39C8"/>
    <w:rsid w:val="00ED3ACC"/>
    <w:rsid w:val="00ED3BC2"/>
    <w:rsid w:val="00ED3C1D"/>
    <w:rsid w:val="00ED3C77"/>
    <w:rsid w:val="00ED3DF4"/>
    <w:rsid w:val="00ED4B11"/>
    <w:rsid w:val="00ED4D04"/>
    <w:rsid w:val="00ED4EC8"/>
    <w:rsid w:val="00ED54C5"/>
    <w:rsid w:val="00ED5695"/>
    <w:rsid w:val="00ED57BD"/>
    <w:rsid w:val="00ED5A5C"/>
    <w:rsid w:val="00ED6146"/>
    <w:rsid w:val="00ED675E"/>
    <w:rsid w:val="00ED6EB2"/>
    <w:rsid w:val="00ED6ED6"/>
    <w:rsid w:val="00ED7409"/>
    <w:rsid w:val="00ED7479"/>
    <w:rsid w:val="00ED797A"/>
    <w:rsid w:val="00EE010E"/>
    <w:rsid w:val="00EE024D"/>
    <w:rsid w:val="00EE03BB"/>
    <w:rsid w:val="00EE0902"/>
    <w:rsid w:val="00EE1864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C92"/>
    <w:rsid w:val="00EE3537"/>
    <w:rsid w:val="00EE3703"/>
    <w:rsid w:val="00EE3C43"/>
    <w:rsid w:val="00EE3D51"/>
    <w:rsid w:val="00EE3EC9"/>
    <w:rsid w:val="00EE4429"/>
    <w:rsid w:val="00EE47CE"/>
    <w:rsid w:val="00EE4C20"/>
    <w:rsid w:val="00EE553D"/>
    <w:rsid w:val="00EE6019"/>
    <w:rsid w:val="00EE652E"/>
    <w:rsid w:val="00EE69C7"/>
    <w:rsid w:val="00EE6F3E"/>
    <w:rsid w:val="00EE7287"/>
    <w:rsid w:val="00EE742B"/>
    <w:rsid w:val="00EE7510"/>
    <w:rsid w:val="00EE7524"/>
    <w:rsid w:val="00EE75D3"/>
    <w:rsid w:val="00EF01A2"/>
    <w:rsid w:val="00EF07EA"/>
    <w:rsid w:val="00EF1B04"/>
    <w:rsid w:val="00EF1F78"/>
    <w:rsid w:val="00EF2714"/>
    <w:rsid w:val="00EF2EFF"/>
    <w:rsid w:val="00EF3109"/>
    <w:rsid w:val="00EF318A"/>
    <w:rsid w:val="00EF322D"/>
    <w:rsid w:val="00EF36F9"/>
    <w:rsid w:val="00EF3792"/>
    <w:rsid w:val="00EF3875"/>
    <w:rsid w:val="00EF39E9"/>
    <w:rsid w:val="00EF40B1"/>
    <w:rsid w:val="00EF416F"/>
    <w:rsid w:val="00EF44A9"/>
    <w:rsid w:val="00EF45EC"/>
    <w:rsid w:val="00EF48CF"/>
    <w:rsid w:val="00EF4A69"/>
    <w:rsid w:val="00EF4A95"/>
    <w:rsid w:val="00EF4E7C"/>
    <w:rsid w:val="00EF4E88"/>
    <w:rsid w:val="00EF50A3"/>
    <w:rsid w:val="00EF53F2"/>
    <w:rsid w:val="00EF5885"/>
    <w:rsid w:val="00EF58AA"/>
    <w:rsid w:val="00EF5B06"/>
    <w:rsid w:val="00EF5C73"/>
    <w:rsid w:val="00EF5E71"/>
    <w:rsid w:val="00EF625B"/>
    <w:rsid w:val="00EF6283"/>
    <w:rsid w:val="00EF6861"/>
    <w:rsid w:val="00EF6938"/>
    <w:rsid w:val="00EF69B5"/>
    <w:rsid w:val="00EF6E35"/>
    <w:rsid w:val="00EF6F42"/>
    <w:rsid w:val="00EF70E6"/>
    <w:rsid w:val="00EF735C"/>
    <w:rsid w:val="00EF74CB"/>
    <w:rsid w:val="00EF7504"/>
    <w:rsid w:val="00EF75B7"/>
    <w:rsid w:val="00EF77CE"/>
    <w:rsid w:val="00EF7841"/>
    <w:rsid w:val="00EF7D16"/>
    <w:rsid w:val="00EF7D63"/>
    <w:rsid w:val="00EF7E34"/>
    <w:rsid w:val="00F00087"/>
    <w:rsid w:val="00F00236"/>
    <w:rsid w:val="00F003CA"/>
    <w:rsid w:val="00F0073C"/>
    <w:rsid w:val="00F00BC0"/>
    <w:rsid w:val="00F0125E"/>
    <w:rsid w:val="00F01574"/>
    <w:rsid w:val="00F01F6B"/>
    <w:rsid w:val="00F0233B"/>
    <w:rsid w:val="00F0245D"/>
    <w:rsid w:val="00F02C5A"/>
    <w:rsid w:val="00F03063"/>
    <w:rsid w:val="00F03162"/>
    <w:rsid w:val="00F0422E"/>
    <w:rsid w:val="00F042A9"/>
    <w:rsid w:val="00F04B0C"/>
    <w:rsid w:val="00F04DE7"/>
    <w:rsid w:val="00F04FAC"/>
    <w:rsid w:val="00F05A35"/>
    <w:rsid w:val="00F05A81"/>
    <w:rsid w:val="00F05E5D"/>
    <w:rsid w:val="00F067C7"/>
    <w:rsid w:val="00F06A90"/>
    <w:rsid w:val="00F06B27"/>
    <w:rsid w:val="00F07422"/>
    <w:rsid w:val="00F07470"/>
    <w:rsid w:val="00F0760E"/>
    <w:rsid w:val="00F07C4B"/>
    <w:rsid w:val="00F07CF2"/>
    <w:rsid w:val="00F103AD"/>
    <w:rsid w:val="00F1064B"/>
    <w:rsid w:val="00F10774"/>
    <w:rsid w:val="00F107F8"/>
    <w:rsid w:val="00F10856"/>
    <w:rsid w:val="00F10C80"/>
    <w:rsid w:val="00F10E89"/>
    <w:rsid w:val="00F116C1"/>
    <w:rsid w:val="00F11BA9"/>
    <w:rsid w:val="00F11BF4"/>
    <w:rsid w:val="00F11CC1"/>
    <w:rsid w:val="00F11F65"/>
    <w:rsid w:val="00F1201E"/>
    <w:rsid w:val="00F121F6"/>
    <w:rsid w:val="00F12D81"/>
    <w:rsid w:val="00F12E4E"/>
    <w:rsid w:val="00F12E94"/>
    <w:rsid w:val="00F12FA5"/>
    <w:rsid w:val="00F139A5"/>
    <w:rsid w:val="00F13C2B"/>
    <w:rsid w:val="00F13D6E"/>
    <w:rsid w:val="00F13E03"/>
    <w:rsid w:val="00F13E85"/>
    <w:rsid w:val="00F14563"/>
    <w:rsid w:val="00F14F74"/>
    <w:rsid w:val="00F15275"/>
    <w:rsid w:val="00F15451"/>
    <w:rsid w:val="00F155DF"/>
    <w:rsid w:val="00F15757"/>
    <w:rsid w:val="00F15B09"/>
    <w:rsid w:val="00F15D49"/>
    <w:rsid w:val="00F15F24"/>
    <w:rsid w:val="00F15F6F"/>
    <w:rsid w:val="00F16969"/>
    <w:rsid w:val="00F16D44"/>
    <w:rsid w:val="00F16E11"/>
    <w:rsid w:val="00F16EA1"/>
    <w:rsid w:val="00F17600"/>
    <w:rsid w:val="00F17873"/>
    <w:rsid w:val="00F2000C"/>
    <w:rsid w:val="00F206F9"/>
    <w:rsid w:val="00F207D4"/>
    <w:rsid w:val="00F20B0B"/>
    <w:rsid w:val="00F20F46"/>
    <w:rsid w:val="00F20FDF"/>
    <w:rsid w:val="00F21054"/>
    <w:rsid w:val="00F216FB"/>
    <w:rsid w:val="00F2179A"/>
    <w:rsid w:val="00F2197A"/>
    <w:rsid w:val="00F21E89"/>
    <w:rsid w:val="00F2318F"/>
    <w:rsid w:val="00F231D3"/>
    <w:rsid w:val="00F2327A"/>
    <w:rsid w:val="00F23325"/>
    <w:rsid w:val="00F23502"/>
    <w:rsid w:val="00F23855"/>
    <w:rsid w:val="00F239CD"/>
    <w:rsid w:val="00F23C2D"/>
    <w:rsid w:val="00F24239"/>
    <w:rsid w:val="00F24764"/>
    <w:rsid w:val="00F24955"/>
    <w:rsid w:val="00F24D3E"/>
    <w:rsid w:val="00F24EAF"/>
    <w:rsid w:val="00F24F6F"/>
    <w:rsid w:val="00F24FDB"/>
    <w:rsid w:val="00F25085"/>
    <w:rsid w:val="00F256FF"/>
    <w:rsid w:val="00F25A81"/>
    <w:rsid w:val="00F2662B"/>
    <w:rsid w:val="00F26A48"/>
    <w:rsid w:val="00F27072"/>
    <w:rsid w:val="00F273CA"/>
    <w:rsid w:val="00F276FB"/>
    <w:rsid w:val="00F2798C"/>
    <w:rsid w:val="00F312C8"/>
    <w:rsid w:val="00F312CE"/>
    <w:rsid w:val="00F31EC1"/>
    <w:rsid w:val="00F32038"/>
    <w:rsid w:val="00F32170"/>
    <w:rsid w:val="00F3229E"/>
    <w:rsid w:val="00F325C1"/>
    <w:rsid w:val="00F32632"/>
    <w:rsid w:val="00F32868"/>
    <w:rsid w:val="00F32E47"/>
    <w:rsid w:val="00F32ED8"/>
    <w:rsid w:val="00F32F98"/>
    <w:rsid w:val="00F33421"/>
    <w:rsid w:val="00F3362F"/>
    <w:rsid w:val="00F336C1"/>
    <w:rsid w:val="00F33915"/>
    <w:rsid w:val="00F33C12"/>
    <w:rsid w:val="00F33DBB"/>
    <w:rsid w:val="00F34DDE"/>
    <w:rsid w:val="00F352A6"/>
    <w:rsid w:val="00F355FD"/>
    <w:rsid w:val="00F358FC"/>
    <w:rsid w:val="00F35D25"/>
    <w:rsid w:val="00F35F6C"/>
    <w:rsid w:val="00F35F85"/>
    <w:rsid w:val="00F35FEF"/>
    <w:rsid w:val="00F360BD"/>
    <w:rsid w:val="00F36513"/>
    <w:rsid w:val="00F36842"/>
    <w:rsid w:val="00F36872"/>
    <w:rsid w:val="00F36926"/>
    <w:rsid w:val="00F36A96"/>
    <w:rsid w:val="00F370DE"/>
    <w:rsid w:val="00F378CA"/>
    <w:rsid w:val="00F37904"/>
    <w:rsid w:val="00F37D61"/>
    <w:rsid w:val="00F40211"/>
    <w:rsid w:val="00F404A1"/>
    <w:rsid w:val="00F40DE4"/>
    <w:rsid w:val="00F4206D"/>
    <w:rsid w:val="00F42D26"/>
    <w:rsid w:val="00F430EB"/>
    <w:rsid w:val="00F4323B"/>
    <w:rsid w:val="00F43669"/>
    <w:rsid w:val="00F43714"/>
    <w:rsid w:val="00F43EB3"/>
    <w:rsid w:val="00F44077"/>
    <w:rsid w:val="00F440D9"/>
    <w:rsid w:val="00F449C6"/>
    <w:rsid w:val="00F45013"/>
    <w:rsid w:val="00F450D2"/>
    <w:rsid w:val="00F454CD"/>
    <w:rsid w:val="00F454EF"/>
    <w:rsid w:val="00F456C3"/>
    <w:rsid w:val="00F45859"/>
    <w:rsid w:val="00F45B53"/>
    <w:rsid w:val="00F45D11"/>
    <w:rsid w:val="00F45E3D"/>
    <w:rsid w:val="00F460E3"/>
    <w:rsid w:val="00F4616A"/>
    <w:rsid w:val="00F4647B"/>
    <w:rsid w:val="00F465B5"/>
    <w:rsid w:val="00F46896"/>
    <w:rsid w:val="00F468A9"/>
    <w:rsid w:val="00F46C5B"/>
    <w:rsid w:val="00F46E04"/>
    <w:rsid w:val="00F472E7"/>
    <w:rsid w:val="00F47605"/>
    <w:rsid w:val="00F478B9"/>
    <w:rsid w:val="00F47A01"/>
    <w:rsid w:val="00F47C39"/>
    <w:rsid w:val="00F47D7D"/>
    <w:rsid w:val="00F50407"/>
    <w:rsid w:val="00F50672"/>
    <w:rsid w:val="00F50729"/>
    <w:rsid w:val="00F507BE"/>
    <w:rsid w:val="00F50B62"/>
    <w:rsid w:val="00F51080"/>
    <w:rsid w:val="00F512FD"/>
    <w:rsid w:val="00F5178C"/>
    <w:rsid w:val="00F51868"/>
    <w:rsid w:val="00F51A50"/>
    <w:rsid w:val="00F51AD7"/>
    <w:rsid w:val="00F52464"/>
    <w:rsid w:val="00F52806"/>
    <w:rsid w:val="00F5292B"/>
    <w:rsid w:val="00F52BC4"/>
    <w:rsid w:val="00F52E6C"/>
    <w:rsid w:val="00F5316C"/>
    <w:rsid w:val="00F53230"/>
    <w:rsid w:val="00F5376B"/>
    <w:rsid w:val="00F5399A"/>
    <w:rsid w:val="00F53AA7"/>
    <w:rsid w:val="00F53BF3"/>
    <w:rsid w:val="00F53C4B"/>
    <w:rsid w:val="00F53C83"/>
    <w:rsid w:val="00F54220"/>
    <w:rsid w:val="00F54B85"/>
    <w:rsid w:val="00F55011"/>
    <w:rsid w:val="00F55251"/>
    <w:rsid w:val="00F55A0C"/>
    <w:rsid w:val="00F55F1F"/>
    <w:rsid w:val="00F56869"/>
    <w:rsid w:val="00F56914"/>
    <w:rsid w:val="00F569CA"/>
    <w:rsid w:val="00F56AC9"/>
    <w:rsid w:val="00F56D71"/>
    <w:rsid w:val="00F56DDA"/>
    <w:rsid w:val="00F57405"/>
    <w:rsid w:val="00F57487"/>
    <w:rsid w:val="00F57627"/>
    <w:rsid w:val="00F600C6"/>
    <w:rsid w:val="00F6061F"/>
    <w:rsid w:val="00F60634"/>
    <w:rsid w:val="00F609DA"/>
    <w:rsid w:val="00F60A51"/>
    <w:rsid w:val="00F610BD"/>
    <w:rsid w:val="00F6160F"/>
    <w:rsid w:val="00F61BE5"/>
    <w:rsid w:val="00F61DF0"/>
    <w:rsid w:val="00F62181"/>
    <w:rsid w:val="00F6228B"/>
    <w:rsid w:val="00F62398"/>
    <w:rsid w:val="00F623BE"/>
    <w:rsid w:val="00F6242C"/>
    <w:rsid w:val="00F625FD"/>
    <w:rsid w:val="00F63E2A"/>
    <w:rsid w:val="00F6475A"/>
    <w:rsid w:val="00F64CD9"/>
    <w:rsid w:val="00F64FA0"/>
    <w:rsid w:val="00F64FA5"/>
    <w:rsid w:val="00F656A2"/>
    <w:rsid w:val="00F65DC4"/>
    <w:rsid w:val="00F65F91"/>
    <w:rsid w:val="00F6606A"/>
    <w:rsid w:val="00F667F0"/>
    <w:rsid w:val="00F66C8B"/>
    <w:rsid w:val="00F66F5D"/>
    <w:rsid w:val="00F670CD"/>
    <w:rsid w:val="00F67133"/>
    <w:rsid w:val="00F679D8"/>
    <w:rsid w:val="00F67B73"/>
    <w:rsid w:val="00F702DB"/>
    <w:rsid w:val="00F70A75"/>
    <w:rsid w:val="00F70C98"/>
    <w:rsid w:val="00F70CCA"/>
    <w:rsid w:val="00F713A1"/>
    <w:rsid w:val="00F71596"/>
    <w:rsid w:val="00F7167A"/>
    <w:rsid w:val="00F72A59"/>
    <w:rsid w:val="00F72C96"/>
    <w:rsid w:val="00F72EAF"/>
    <w:rsid w:val="00F73509"/>
    <w:rsid w:val="00F73825"/>
    <w:rsid w:val="00F73B99"/>
    <w:rsid w:val="00F73E7F"/>
    <w:rsid w:val="00F742EF"/>
    <w:rsid w:val="00F7487B"/>
    <w:rsid w:val="00F7490A"/>
    <w:rsid w:val="00F7493A"/>
    <w:rsid w:val="00F753DC"/>
    <w:rsid w:val="00F755BC"/>
    <w:rsid w:val="00F75695"/>
    <w:rsid w:val="00F756C1"/>
    <w:rsid w:val="00F7583A"/>
    <w:rsid w:val="00F75C38"/>
    <w:rsid w:val="00F75CD1"/>
    <w:rsid w:val="00F763EE"/>
    <w:rsid w:val="00F766A9"/>
    <w:rsid w:val="00F76B2A"/>
    <w:rsid w:val="00F76DB2"/>
    <w:rsid w:val="00F76E90"/>
    <w:rsid w:val="00F76F5C"/>
    <w:rsid w:val="00F7751F"/>
    <w:rsid w:val="00F7777E"/>
    <w:rsid w:val="00F777F7"/>
    <w:rsid w:val="00F77D5D"/>
    <w:rsid w:val="00F77DD5"/>
    <w:rsid w:val="00F77E89"/>
    <w:rsid w:val="00F80170"/>
    <w:rsid w:val="00F8045D"/>
    <w:rsid w:val="00F807D8"/>
    <w:rsid w:val="00F80C37"/>
    <w:rsid w:val="00F81225"/>
    <w:rsid w:val="00F8145B"/>
    <w:rsid w:val="00F8220D"/>
    <w:rsid w:val="00F82359"/>
    <w:rsid w:val="00F823D3"/>
    <w:rsid w:val="00F8250B"/>
    <w:rsid w:val="00F826C8"/>
    <w:rsid w:val="00F8282A"/>
    <w:rsid w:val="00F82846"/>
    <w:rsid w:val="00F82A3D"/>
    <w:rsid w:val="00F82C2D"/>
    <w:rsid w:val="00F83278"/>
    <w:rsid w:val="00F833FA"/>
    <w:rsid w:val="00F83C71"/>
    <w:rsid w:val="00F83EB4"/>
    <w:rsid w:val="00F8471D"/>
    <w:rsid w:val="00F847DD"/>
    <w:rsid w:val="00F84885"/>
    <w:rsid w:val="00F84916"/>
    <w:rsid w:val="00F84937"/>
    <w:rsid w:val="00F849B9"/>
    <w:rsid w:val="00F849EC"/>
    <w:rsid w:val="00F84A36"/>
    <w:rsid w:val="00F84E8D"/>
    <w:rsid w:val="00F853AE"/>
    <w:rsid w:val="00F85A0C"/>
    <w:rsid w:val="00F85AA2"/>
    <w:rsid w:val="00F85B8D"/>
    <w:rsid w:val="00F85E16"/>
    <w:rsid w:val="00F86186"/>
    <w:rsid w:val="00F866DB"/>
    <w:rsid w:val="00F86F84"/>
    <w:rsid w:val="00F872C2"/>
    <w:rsid w:val="00F873D2"/>
    <w:rsid w:val="00F874A8"/>
    <w:rsid w:val="00F876C2"/>
    <w:rsid w:val="00F878AE"/>
    <w:rsid w:val="00F8792E"/>
    <w:rsid w:val="00F90520"/>
    <w:rsid w:val="00F90A66"/>
    <w:rsid w:val="00F90A9D"/>
    <w:rsid w:val="00F911DD"/>
    <w:rsid w:val="00F9147A"/>
    <w:rsid w:val="00F91527"/>
    <w:rsid w:val="00F91694"/>
    <w:rsid w:val="00F91836"/>
    <w:rsid w:val="00F9187C"/>
    <w:rsid w:val="00F91C27"/>
    <w:rsid w:val="00F91D41"/>
    <w:rsid w:val="00F91DBE"/>
    <w:rsid w:val="00F92092"/>
    <w:rsid w:val="00F9272A"/>
    <w:rsid w:val="00F92A72"/>
    <w:rsid w:val="00F92EBB"/>
    <w:rsid w:val="00F92ED8"/>
    <w:rsid w:val="00F930E9"/>
    <w:rsid w:val="00F932E7"/>
    <w:rsid w:val="00F93BF8"/>
    <w:rsid w:val="00F93EA0"/>
    <w:rsid w:val="00F94197"/>
    <w:rsid w:val="00F95116"/>
    <w:rsid w:val="00F957B4"/>
    <w:rsid w:val="00F957D4"/>
    <w:rsid w:val="00F957DE"/>
    <w:rsid w:val="00F9598F"/>
    <w:rsid w:val="00F959FE"/>
    <w:rsid w:val="00F96398"/>
    <w:rsid w:val="00F964DB"/>
    <w:rsid w:val="00F96554"/>
    <w:rsid w:val="00F96A72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D74"/>
    <w:rsid w:val="00FA0EBD"/>
    <w:rsid w:val="00FA1141"/>
    <w:rsid w:val="00FA1552"/>
    <w:rsid w:val="00FA1AC9"/>
    <w:rsid w:val="00FA210F"/>
    <w:rsid w:val="00FA217F"/>
    <w:rsid w:val="00FA2377"/>
    <w:rsid w:val="00FA25A3"/>
    <w:rsid w:val="00FA2B1D"/>
    <w:rsid w:val="00FA2E54"/>
    <w:rsid w:val="00FA2F16"/>
    <w:rsid w:val="00FA3011"/>
    <w:rsid w:val="00FA3451"/>
    <w:rsid w:val="00FA35C3"/>
    <w:rsid w:val="00FA387B"/>
    <w:rsid w:val="00FA416A"/>
    <w:rsid w:val="00FA4439"/>
    <w:rsid w:val="00FA46C8"/>
    <w:rsid w:val="00FA47D8"/>
    <w:rsid w:val="00FA487B"/>
    <w:rsid w:val="00FA4C63"/>
    <w:rsid w:val="00FA4E25"/>
    <w:rsid w:val="00FA50F6"/>
    <w:rsid w:val="00FA51F3"/>
    <w:rsid w:val="00FA5369"/>
    <w:rsid w:val="00FA543D"/>
    <w:rsid w:val="00FA5981"/>
    <w:rsid w:val="00FA5B4B"/>
    <w:rsid w:val="00FA5D75"/>
    <w:rsid w:val="00FA5DC1"/>
    <w:rsid w:val="00FA656B"/>
    <w:rsid w:val="00FA6FB9"/>
    <w:rsid w:val="00FA76DA"/>
    <w:rsid w:val="00FA7747"/>
    <w:rsid w:val="00FA785E"/>
    <w:rsid w:val="00FA7B7C"/>
    <w:rsid w:val="00FA7C62"/>
    <w:rsid w:val="00FA7CAE"/>
    <w:rsid w:val="00FB0160"/>
    <w:rsid w:val="00FB029E"/>
    <w:rsid w:val="00FB0309"/>
    <w:rsid w:val="00FB0322"/>
    <w:rsid w:val="00FB04BA"/>
    <w:rsid w:val="00FB0512"/>
    <w:rsid w:val="00FB06F6"/>
    <w:rsid w:val="00FB0AE2"/>
    <w:rsid w:val="00FB174D"/>
    <w:rsid w:val="00FB1860"/>
    <w:rsid w:val="00FB1FC8"/>
    <w:rsid w:val="00FB26DC"/>
    <w:rsid w:val="00FB2944"/>
    <w:rsid w:val="00FB29B2"/>
    <w:rsid w:val="00FB2A04"/>
    <w:rsid w:val="00FB2EAE"/>
    <w:rsid w:val="00FB3238"/>
    <w:rsid w:val="00FB3AE3"/>
    <w:rsid w:val="00FB3D33"/>
    <w:rsid w:val="00FB416A"/>
    <w:rsid w:val="00FB42B7"/>
    <w:rsid w:val="00FB4B11"/>
    <w:rsid w:val="00FB5020"/>
    <w:rsid w:val="00FB5252"/>
    <w:rsid w:val="00FB53D3"/>
    <w:rsid w:val="00FB59A8"/>
    <w:rsid w:val="00FB5A28"/>
    <w:rsid w:val="00FB5BE9"/>
    <w:rsid w:val="00FB5D89"/>
    <w:rsid w:val="00FB5F83"/>
    <w:rsid w:val="00FB699B"/>
    <w:rsid w:val="00FB6F33"/>
    <w:rsid w:val="00FB7013"/>
    <w:rsid w:val="00FB7BBF"/>
    <w:rsid w:val="00FB7D1A"/>
    <w:rsid w:val="00FB7DB0"/>
    <w:rsid w:val="00FB7E67"/>
    <w:rsid w:val="00FB7EC1"/>
    <w:rsid w:val="00FC0078"/>
    <w:rsid w:val="00FC02E3"/>
    <w:rsid w:val="00FC02F3"/>
    <w:rsid w:val="00FC02FE"/>
    <w:rsid w:val="00FC0741"/>
    <w:rsid w:val="00FC0917"/>
    <w:rsid w:val="00FC0A05"/>
    <w:rsid w:val="00FC1131"/>
    <w:rsid w:val="00FC1687"/>
    <w:rsid w:val="00FC1775"/>
    <w:rsid w:val="00FC1B89"/>
    <w:rsid w:val="00FC1C44"/>
    <w:rsid w:val="00FC256D"/>
    <w:rsid w:val="00FC2B76"/>
    <w:rsid w:val="00FC3083"/>
    <w:rsid w:val="00FC314A"/>
    <w:rsid w:val="00FC3227"/>
    <w:rsid w:val="00FC34BD"/>
    <w:rsid w:val="00FC3CA0"/>
    <w:rsid w:val="00FC4169"/>
    <w:rsid w:val="00FC449E"/>
    <w:rsid w:val="00FC454D"/>
    <w:rsid w:val="00FC4A98"/>
    <w:rsid w:val="00FC5182"/>
    <w:rsid w:val="00FC598E"/>
    <w:rsid w:val="00FC5A83"/>
    <w:rsid w:val="00FC5C9E"/>
    <w:rsid w:val="00FC5D66"/>
    <w:rsid w:val="00FC5F1E"/>
    <w:rsid w:val="00FC626E"/>
    <w:rsid w:val="00FC6661"/>
    <w:rsid w:val="00FC694B"/>
    <w:rsid w:val="00FC6DD9"/>
    <w:rsid w:val="00FC731F"/>
    <w:rsid w:val="00FC74E0"/>
    <w:rsid w:val="00FC7507"/>
    <w:rsid w:val="00FC771A"/>
    <w:rsid w:val="00FC7A9E"/>
    <w:rsid w:val="00FC7B24"/>
    <w:rsid w:val="00FC7BEC"/>
    <w:rsid w:val="00FD02C9"/>
    <w:rsid w:val="00FD0300"/>
    <w:rsid w:val="00FD086A"/>
    <w:rsid w:val="00FD09EB"/>
    <w:rsid w:val="00FD0DDD"/>
    <w:rsid w:val="00FD0FC6"/>
    <w:rsid w:val="00FD128F"/>
    <w:rsid w:val="00FD131D"/>
    <w:rsid w:val="00FD1DF4"/>
    <w:rsid w:val="00FD2344"/>
    <w:rsid w:val="00FD250E"/>
    <w:rsid w:val="00FD2543"/>
    <w:rsid w:val="00FD29EE"/>
    <w:rsid w:val="00FD2CD0"/>
    <w:rsid w:val="00FD2D13"/>
    <w:rsid w:val="00FD3450"/>
    <w:rsid w:val="00FD39D6"/>
    <w:rsid w:val="00FD3AAE"/>
    <w:rsid w:val="00FD4A56"/>
    <w:rsid w:val="00FD4C1F"/>
    <w:rsid w:val="00FD5012"/>
    <w:rsid w:val="00FD5071"/>
    <w:rsid w:val="00FD53B3"/>
    <w:rsid w:val="00FD562C"/>
    <w:rsid w:val="00FD5DD2"/>
    <w:rsid w:val="00FD6102"/>
    <w:rsid w:val="00FD62EE"/>
    <w:rsid w:val="00FD62F3"/>
    <w:rsid w:val="00FD71C8"/>
    <w:rsid w:val="00FD7248"/>
    <w:rsid w:val="00FD74EB"/>
    <w:rsid w:val="00FD7C61"/>
    <w:rsid w:val="00FD7EE3"/>
    <w:rsid w:val="00FD7FE3"/>
    <w:rsid w:val="00FE051F"/>
    <w:rsid w:val="00FE0D0F"/>
    <w:rsid w:val="00FE0EB5"/>
    <w:rsid w:val="00FE10DB"/>
    <w:rsid w:val="00FE1240"/>
    <w:rsid w:val="00FE18E1"/>
    <w:rsid w:val="00FE19FF"/>
    <w:rsid w:val="00FE2495"/>
    <w:rsid w:val="00FE282D"/>
    <w:rsid w:val="00FE28EF"/>
    <w:rsid w:val="00FE311D"/>
    <w:rsid w:val="00FE3397"/>
    <w:rsid w:val="00FE34C3"/>
    <w:rsid w:val="00FE3512"/>
    <w:rsid w:val="00FE3958"/>
    <w:rsid w:val="00FE3991"/>
    <w:rsid w:val="00FE3AAC"/>
    <w:rsid w:val="00FE4563"/>
    <w:rsid w:val="00FE4A89"/>
    <w:rsid w:val="00FE4D34"/>
    <w:rsid w:val="00FE4EF9"/>
    <w:rsid w:val="00FE4F74"/>
    <w:rsid w:val="00FE52EA"/>
    <w:rsid w:val="00FE631C"/>
    <w:rsid w:val="00FE63EF"/>
    <w:rsid w:val="00FE6443"/>
    <w:rsid w:val="00FE68A9"/>
    <w:rsid w:val="00FE6AF3"/>
    <w:rsid w:val="00FE7009"/>
    <w:rsid w:val="00FE740E"/>
    <w:rsid w:val="00FE7B3F"/>
    <w:rsid w:val="00FE7C71"/>
    <w:rsid w:val="00FF0257"/>
    <w:rsid w:val="00FF032D"/>
    <w:rsid w:val="00FF07AF"/>
    <w:rsid w:val="00FF09E9"/>
    <w:rsid w:val="00FF0EEC"/>
    <w:rsid w:val="00FF1A6E"/>
    <w:rsid w:val="00FF1CBF"/>
    <w:rsid w:val="00FF1D14"/>
    <w:rsid w:val="00FF21CB"/>
    <w:rsid w:val="00FF26A5"/>
    <w:rsid w:val="00FF275F"/>
    <w:rsid w:val="00FF27DB"/>
    <w:rsid w:val="00FF2A0B"/>
    <w:rsid w:val="00FF3061"/>
    <w:rsid w:val="00FF33C6"/>
    <w:rsid w:val="00FF37D2"/>
    <w:rsid w:val="00FF3897"/>
    <w:rsid w:val="00FF3AE1"/>
    <w:rsid w:val="00FF3BCE"/>
    <w:rsid w:val="00FF3CC0"/>
    <w:rsid w:val="00FF4010"/>
    <w:rsid w:val="00FF40CC"/>
    <w:rsid w:val="00FF43DD"/>
    <w:rsid w:val="00FF445B"/>
    <w:rsid w:val="00FF4972"/>
    <w:rsid w:val="00FF4C9B"/>
    <w:rsid w:val="00FF53AD"/>
    <w:rsid w:val="00FF54F3"/>
    <w:rsid w:val="00FF599F"/>
    <w:rsid w:val="00FF5C2C"/>
    <w:rsid w:val="00FF5E72"/>
    <w:rsid w:val="00FF6411"/>
    <w:rsid w:val="00FF6560"/>
    <w:rsid w:val="00FF6921"/>
    <w:rsid w:val="00FF6BAD"/>
    <w:rsid w:val="00FF6BD9"/>
    <w:rsid w:val="00FF6D94"/>
    <w:rsid w:val="00FF6DA8"/>
    <w:rsid w:val="00FF6DFE"/>
    <w:rsid w:val="00FF73D4"/>
    <w:rsid w:val="00FF77DC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BDBADE4"/>
  <w15:docId w15:val="{91014ADA-4753-456B-84EF-F3261DB8C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9D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customStyle="1" w:styleId="GridTable1Light-Accent11">
    <w:name w:val="Grid Table 1 Light - Accent 1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HeaderChar1">
    <w:name w:val="Header Char1"/>
    <w:basedOn w:val="DefaultParagraphFont"/>
    <w:uiPriority w:val="99"/>
    <w:rsid w:val="00FF27DB"/>
    <w:rPr>
      <w:rFonts w:ascii="Arial" w:eastAsia="Times New Roman" w:hAnsi="Arial" w:cs="Times New Roman"/>
      <w:sz w:val="18"/>
      <w:szCs w:val="18"/>
    </w:rPr>
  </w:style>
  <w:style w:type="paragraph" w:customStyle="1" w:styleId="Pa66">
    <w:name w:val="Pa66"/>
    <w:basedOn w:val="Normal"/>
    <w:next w:val="Normal"/>
    <w:uiPriority w:val="99"/>
    <w:rsid w:val="00632A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Heading1Char1">
    <w:name w:val="Heading 1 Char1"/>
    <w:basedOn w:val="DefaultParagraphFont"/>
    <w:rsid w:val="005054D6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uiPriority w:val="9"/>
    <w:rsid w:val="005054D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uiPriority w:val="9"/>
    <w:rsid w:val="005054D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uiPriority w:val="9"/>
    <w:rsid w:val="005054D6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5054D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5054D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5054D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5054D6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5054D6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5054D6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5054D6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5054D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5054D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5054D6"/>
  </w:style>
  <w:style w:type="character" w:customStyle="1" w:styleId="st1">
    <w:name w:val="st1"/>
    <w:basedOn w:val="DefaultParagraphFont"/>
    <w:rsid w:val="005054D6"/>
  </w:style>
  <w:style w:type="character" w:customStyle="1" w:styleId="alt-edited1">
    <w:name w:val="alt-edited1"/>
    <w:basedOn w:val="DefaultParagraphFont"/>
    <w:rsid w:val="005054D6"/>
    <w:rPr>
      <w:color w:val="4D90F0"/>
    </w:rPr>
  </w:style>
  <w:style w:type="paragraph" w:customStyle="1" w:styleId="Pa17">
    <w:name w:val="Pa17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18">
    <w:name w:val="Pa18"/>
    <w:basedOn w:val="Default"/>
    <w:next w:val="Default"/>
    <w:uiPriority w:val="99"/>
    <w:rsid w:val="005054D6"/>
    <w:pPr>
      <w:spacing w:line="191" w:lineRule="atLeast"/>
    </w:pPr>
    <w:rPr>
      <w:rFonts w:ascii="Univers LT Std 45 Light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5054D6"/>
    <w:pPr>
      <w:spacing w:line="161" w:lineRule="atLeast"/>
    </w:pPr>
    <w:rPr>
      <w:rFonts w:ascii="Univers LT Std 45 Light" w:hAnsi="Univers LT Std 45 Light" w:cs="Angsana New"/>
      <w:color w:val="auto"/>
    </w:rPr>
  </w:style>
  <w:style w:type="paragraph" w:customStyle="1" w:styleId="RNormal">
    <w:name w:val="RNormal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E0">
    <w:name w:val="Å§ª×èÍ E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054D6"/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2"/>
      <w:szCs w:val="28"/>
    </w:rPr>
  </w:style>
  <w:style w:type="character" w:customStyle="1" w:styleId="HTMLPreformattedChar1">
    <w:name w:val="HTML Preformatted Char1"/>
    <w:basedOn w:val="DefaultParagraphFont"/>
    <w:uiPriority w:val="99"/>
    <w:semiHidden/>
    <w:rsid w:val="005054D6"/>
    <w:rPr>
      <w:rFonts w:ascii="Consolas" w:hAnsi="Consolas" w:cs="Angsana New"/>
      <w:sz w:val="20"/>
      <w:szCs w:val="25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054D6"/>
    <w:rPr>
      <w:sz w:val="16"/>
      <w:szCs w:val="16"/>
      <w:lang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bidi="ar-SA"/>
    </w:rPr>
  </w:style>
  <w:style w:type="character" w:customStyle="1" w:styleId="BodyTextIndent3Char1">
    <w:name w:val="Body Text Indent 3 Char1"/>
    <w:basedOn w:val="DefaultParagraphFont"/>
    <w:uiPriority w:val="99"/>
    <w:semiHidden/>
    <w:rsid w:val="005054D6"/>
    <w:rPr>
      <w:rFonts w:ascii="Arial" w:hAnsi="Arial" w:cs="Angsana New"/>
      <w:sz w:val="16"/>
      <w:szCs w:val="20"/>
    </w:rPr>
  </w:style>
  <w:style w:type="paragraph" w:customStyle="1" w:styleId="msonormal0">
    <w:name w:val="msonormal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626C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616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446D49"/>
    <w:rPr>
      <w:szCs w:val="20"/>
      <w:lang w:val="en-GB"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363B6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4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25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3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82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97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3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58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8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0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footer" Target="footer6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23" Type="http://schemas.openxmlformats.org/officeDocument/2006/relationships/header" Target="header11.xml"/><Relationship Id="rId10" Type="http://schemas.openxmlformats.org/officeDocument/2006/relationships/footer" Target="footer1.xml"/><Relationship Id="rId19" Type="http://schemas.openxmlformats.org/officeDocument/2006/relationships/header" Target="header9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Relationship Id="rId22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76A0D-46F6-4134-B9A7-0DDAF6B02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52</Pages>
  <Words>8601</Words>
  <Characters>49027</Characters>
  <Application>Microsoft Office Word</Application>
  <DocSecurity>0</DocSecurity>
  <Lines>408</Lines>
  <Paragraphs>115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57513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Suchaya, Sakunwong</cp:lastModifiedBy>
  <cp:revision>4</cp:revision>
  <cp:lastPrinted>2020-11-12T06:14:00Z</cp:lastPrinted>
  <dcterms:created xsi:type="dcterms:W3CDTF">2020-11-12T06:31:00Z</dcterms:created>
  <dcterms:modified xsi:type="dcterms:W3CDTF">2020-11-12T06:41:00Z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