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047FD" w14:textId="77777777" w:rsidR="00D5121C" w:rsidRDefault="009B2480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3186720E" w14:textId="5E1EADF8" w:rsidR="00D5121C" w:rsidRDefault="009B2480">
      <w:pPr>
        <w:spacing w:before="240" w:line="60" w:lineRule="atLeast"/>
        <w:ind w:left="547" w:hanging="547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คณะกรรมการบริษัทได้อนุมัติให้ออกงบการเงินระหว่างกาลนี้เมื่อวันที่ </w:t>
      </w:r>
      <w:r w:rsidRPr="004B600C">
        <w:rPr>
          <w:rFonts w:asciiTheme="majorBidi" w:hAnsiTheme="majorBidi" w:cstheme="majorBidi"/>
          <w:sz w:val="28"/>
        </w:rPr>
        <w:t>1</w:t>
      </w:r>
      <w:r w:rsidR="00860C7A">
        <w:rPr>
          <w:rFonts w:asciiTheme="majorBidi" w:hAnsiTheme="majorBidi" w:cstheme="majorBidi"/>
          <w:sz w:val="28"/>
        </w:rPr>
        <w:t>2</w:t>
      </w:r>
      <w:r w:rsidR="00A74CD5">
        <w:rPr>
          <w:rFonts w:asciiTheme="majorBidi" w:hAnsiTheme="majorBidi" w:cstheme="majorBidi"/>
          <w:sz w:val="28"/>
        </w:rPr>
        <w:t xml:space="preserve"> </w:t>
      </w:r>
      <w:r w:rsidR="00A74CD5">
        <w:rPr>
          <w:rFonts w:asciiTheme="majorBidi" w:hAnsiTheme="majorBidi" w:cstheme="majorBidi" w:hint="cs"/>
          <w:sz w:val="28"/>
          <w:cs/>
        </w:rPr>
        <w:t>พฤ</w:t>
      </w:r>
      <w:r w:rsidR="00C25DBB">
        <w:rPr>
          <w:rFonts w:asciiTheme="majorBidi" w:hAnsiTheme="majorBidi" w:cstheme="majorBidi" w:hint="cs"/>
          <w:sz w:val="28"/>
          <w:cs/>
        </w:rPr>
        <w:t>ศ</w:t>
      </w:r>
      <w:r w:rsidR="00A74CD5">
        <w:rPr>
          <w:rFonts w:asciiTheme="majorBidi" w:hAnsiTheme="majorBidi" w:cstheme="majorBidi" w:hint="cs"/>
          <w:sz w:val="28"/>
          <w:cs/>
        </w:rPr>
        <w:t>จิกายน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B600C">
        <w:rPr>
          <w:rFonts w:asciiTheme="majorBidi" w:hAnsiTheme="majorBidi" w:cstheme="majorBidi"/>
          <w:sz w:val="28"/>
        </w:rPr>
        <w:t>2563</w:t>
      </w:r>
    </w:p>
    <w:p w14:paraId="0DD23EF5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ข้อมูลทั่วไป</w:t>
      </w:r>
    </w:p>
    <w:p w14:paraId="55C5F580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เซเว่น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ยูทิลิตี้ส์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แอนด์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พาวเวอร์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มหาชน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) (“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”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จดทะเบียนเป็นบริษัทจำกัดเมื่อวันที่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ภายใต้กฎหมายแพ่งและพาณิชย์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ด้วยทุนจดทะเบียน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และได้แปรสภาพเป็นบริษัทมหาชนตามพระราชบัญญัติบริษัทมหาชนจำกัด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พ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ศ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. </w:t>
      </w:r>
      <w:r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เพื่อนำเข้าเป็นหลักทรัพย์จดทะเบียนในตลาดหลักทรัพย์แห่งประเทศไทย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   11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กุมภาพันธ์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และเป็นบริษัทจดทะเบียนในตลาดหลักทรัพย์แห่งประเทศไทย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บริษัทจัดตั้งและมีภูมิลำเนาในประเทศไทย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ที่อยู่ตามที่จดทะเบียนของบริษัทอยู่ที่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อาคารมหาชล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ซอยสุขุมวิท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ถนนสุขุมวิท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แขวงพระโขนงใต้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เขตพระโขนง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กรุงเทพมหานคร</w:t>
      </w:r>
    </w:p>
    <w:p w14:paraId="266807B1" w14:textId="77777777" w:rsidR="00D5121C" w:rsidRDefault="009B2480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เพื่อวัตถุประสงค์ในการรายงานข้อมูล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จึงรวมเรียกบริษัทและบริษัทย่อยว่า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“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”</w:t>
      </w:r>
    </w:p>
    <w:p w14:paraId="7FFBE31E" w14:textId="77777777" w:rsidR="00D5121C" w:rsidRDefault="009B2480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ธุรกิจหลักของกลุ่มบริษัทคือการเป็นตัวแทนจำหน่ายและสถานีบริการแก๊ส </w:t>
      </w:r>
      <w:r>
        <w:rPr>
          <w:rFonts w:asciiTheme="majorBidi" w:hAnsiTheme="majorBidi" w:cstheme="majorBidi"/>
          <w:color w:val="000000"/>
          <w:spacing w:val="-2"/>
          <w:sz w:val="28"/>
        </w:rPr>
        <w:t>LPG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ธุรกิจวิทยุสื่อสารโทรคมนาคม ธุรกิจพลังงานทางเลือกและธุรกิจอื่น</w:t>
      </w:r>
      <w:r w:rsidR="00B37FF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ๆ</w:t>
      </w:r>
    </w:p>
    <w:p w14:paraId="7D450396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เกณฑ์ในการจัดทำงบการเงินระหว่างกาล</w:t>
      </w:r>
    </w:p>
    <w:p w14:paraId="5BA77DE9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ปรับปรุง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)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3964D8E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782A085D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ผลการดำเนินงานซึ่งยังไม่ได้ตรวจสอบที่ปรากฏในงวด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สามเดือนและ</w:t>
      </w:r>
      <w:r w:rsidR="00A74CD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 w:rsidR="00EE02BF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74CD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EE02BF">
        <w:rPr>
          <w:rFonts w:asciiTheme="majorBidi" w:hAnsiTheme="majorBidi" w:cstheme="majorBidi"/>
          <w:color w:val="000000"/>
          <w:spacing w:val="-2"/>
          <w:sz w:val="28"/>
        </w:rPr>
        <w:t>2563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มิใช่เครื่อง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            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บ่งชี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้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และมิใช่การคาดการณ์ถึงผลการดำเนินงานเต็มปี</w:t>
      </w:r>
    </w:p>
    <w:p w14:paraId="7F8FD86F" w14:textId="1314EE26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ดังนั้นงบการเงินระหว่างกาลสำหรับงวด</w:t>
      </w:r>
      <w:r w:rsidR="00A74CD5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สามเดือนและ</w:t>
      </w:r>
      <w:r w:rsidR="00A74CD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 w:rsidR="00A74CD5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74CD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74CD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จึงควรอ่านประกอบกับงบการเงินสำหรับปีสิ้นสุดวันที่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ซึ่งได้มีการตรวจสอบแล้ว</w:t>
      </w:r>
    </w:p>
    <w:p w14:paraId="4C6F15E1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งบการเงินระหว่างกาลรวมสำหรับงวด</w:t>
      </w:r>
      <w:r w:rsidR="00A74CD5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สามเดือนและ</w:t>
      </w:r>
      <w:r w:rsidR="00A74CD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 w:rsidR="00A74CD5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74CD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74CD5">
        <w:rPr>
          <w:rFonts w:asciiTheme="majorBidi" w:hAnsiTheme="majorBidi" w:cstheme="majorBidi"/>
          <w:color w:val="000000"/>
          <w:spacing w:val="-2"/>
          <w:sz w:val="28"/>
        </w:rPr>
        <w:t>2563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ได้จัดทำขึ้นโดยรวมงบการเงินระหว่างกาลของบริษัทย่อยสำหรับงวด</w:t>
      </w:r>
      <w:r w:rsidR="00A74CD5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สามเดือนและ</w:t>
      </w:r>
      <w:r w:rsidR="00A74CD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 w:rsidR="00A74CD5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74CD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A74CD5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74CD5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ซึ่งได้สอบทานแล้ว</w:t>
      </w:r>
    </w:p>
    <w:p w14:paraId="5CA746CE" w14:textId="77777777" w:rsidR="00D5121C" w:rsidRDefault="009B2480">
      <w:pPr>
        <w:tabs>
          <w:tab w:val="right" w:pos="9450"/>
        </w:tabs>
        <w:spacing w:after="120" w:line="400" w:lineRule="exact"/>
        <w:ind w:left="360" w:hanging="36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ab/>
      </w:r>
      <w:r>
        <w:rPr>
          <w:rFonts w:asciiTheme="majorBidi" w:hAnsiTheme="majorBidi" w:cstheme="majorBidi"/>
          <w:sz w:val="28"/>
        </w:rPr>
        <w:tab/>
      </w:r>
    </w:p>
    <w:p w14:paraId="18544686" w14:textId="77777777" w:rsidR="00D5121C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422358E" w14:textId="77777777" w:rsidR="00D5121C" w:rsidRDefault="009B2480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A74CD5">
        <w:rPr>
          <w:rFonts w:asciiTheme="majorBidi" w:hAnsiTheme="majorBidi" w:cstheme="majorBidi"/>
          <w:color w:val="000000"/>
          <w:spacing w:val="-2"/>
          <w:sz w:val="28"/>
        </w:rPr>
        <w:t>31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 w:rsidR="00A74CD5">
        <w:rPr>
          <w:rFonts w:asciiTheme="majorBidi" w:hAnsiTheme="majorBidi" w:cstheme="majorBidi"/>
          <w:color w:val="000000"/>
          <w:spacing w:val="-2"/>
          <w:sz w:val="28"/>
        </w:rPr>
        <w:t>2562</w:t>
      </w:r>
    </w:p>
    <w:p w14:paraId="5F6D6F3C" w14:textId="77777777" w:rsidR="00D5121C" w:rsidRPr="00361A5D" w:rsidRDefault="009B2480">
      <w:pPr>
        <w:pStyle w:val="ListParagraph"/>
        <w:numPr>
          <w:ilvl w:val="1"/>
          <w:numId w:val="24"/>
        </w:numPr>
        <w:spacing w:before="120" w:after="120"/>
        <w:ind w:left="360" w:right="58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361A5D">
        <w:rPr>
          <w:rFonts w:asciiTheme="majorBidi" w:hAnsiTheme="majorBidi" w:cstheme="majorBidi"/>
          <w:sz w:val="28"/>
          <w:cs/>
          <w:lang w:val="en-GB"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04514B4F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มาตรฐานการรายงานทางการเงินใหม่ที่เริ่มมีผลบังคับใช้ในงวดปัจจุบัน</w:t>
      </w:r>
    </w:p>
    <w:p w14:paraId="3DC2C880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ในระหว่างงวด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ปรับปรุง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และฉบับใหม่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จำนวนหลายฉบับซึ่งมีผลบังคับใช้สำหรับงบการเงินที่มีรอบระยะเวลาบัญชีที่เริ่มในหรือหลังวันที่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มาถือปฏิบัติ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                    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เพื่อให้มีเนื้อหาเท่าเทียมกับมาตรฐานการรายงานทางการเงินระหว่างประเทศ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มาตรฐานการรายงานทางการเงินฉบับใหม่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ซึ่งได้มีการเปลี่ยนแปลงหลักการสำคัญ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สามารถสรุปได้ดังนี้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 </w:t>
      </w:r>
    </w:p>
    <w:p w14:paraId="7492B62E" w14:textId="77777777" w:rsidR="00D5121C" w:rsidRDefault="009B2480">
      <w:pPr>
        <w:spacing w:after="120" w:line="240" w:lineRule="atLeast"/>
        <w:ind w:firstLine="360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มาตรฐานการรายงานทางการเงิน</w:t>
      </w:r>
      <w:r w:rsidRPr="00871D2B">
        <w:rPr>
          <w:rFonts w:asciiTheme="majorBidi" w:hAnsiTheme="majorBidi"/>
          <w:b/>
          <w:bCs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กลุ่มเครื่องมือทางการเงิน</w:t>
      </w:r>
    </w:p>
    <w:p w14:paraId="3B640131" w14:textId="77777777" w:rsidR="00D5121C" w:rsidRDefault="009B2480">
      <w:p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มาตรฐานการรายงานทางการเงิน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กลุ่มเครื่องมือทางการเงิน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ประกอบด้วยมาตรฐานและการตีความมาตรฐาน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ฉบับ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ได้แก่</w:t>
      </w:r>
    </w:p>
    <w:tbl>
      <w:tblPr>
        <w:tblpPr w:leftFromText="180" w:rightFromText="180" w:vertAnchor="text" w:horzAnchor="margin" w:tblpXSpec="center" w:tblpY="202"/>
        <w:tblW w:w="873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D5121C" w14:paraId="23C4151E" w14:textId="77777777">
        <w:tc>
          <w:tcPr>
            <w:tcW w:w="8730" w:type="dxa"/>
            <w:gridSpan w:val="2"/>
          </w:tcPr>
          <w:p w14:paraId="068E7FA8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D5121C" w14:paraId="2EF27CCA" w14:textId="77777777">
        <w:tc>
          <w:tcPr>
            <w:tcW w:w="2520" w:type="dxa"/>
          </w:tcPr>
          <w:p w14:paraId="346AE582" w14:textId="77777777" w:rsidR="00D5121C" w:rsidRDefault="009B2480">
            <w:pPr>
              <w:tabs>
                <w:tab w:val="left" w:pos="609"/>
              </w:tabs>
              <w:ind w:left="609" w:right="-138" w:hanging="533"/>
              <w:rPr>
                <w:rFonts w:ascii="Angsana New" w:hAnsi="Angsana New"/>
                <w:color w:val="000000"/>
                <w:sz w:val="28"/>
                <w:cs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6210" w:type="dxa"/>
          </w:tcPr>
          <w:p w14:paraId="03F37C41" w14:textId="77777777" w:rsidR="00D5121C" w:rsidRPr="00871D2B" w:rsidRDefault="009B2480">
            <w:pPr>
              <w:tabs>
                <w:tab w:val="left" w:pos="960"/>
              </w:tabs>
              <w:ind w:left="609" w:right="-18" w:hanging="714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D5121C" w14:paraId="5367643D" w14:textId="77777777">
        <w:tc>
          <w:tcPr>
            <w:tcW w:w="2520" w:type="dxa"/>
          </w:tcPr>
          <w:p w14:paraId="27AA2D8C" w14:textId="77777777" w:rsidR="00D5121C" w:rsidRDefault="009B2480">
            <w:pPr>
              <w:tabs>
                <w:tab w:val="left" w:pos="609"/>
              </w:tabs>
              <w:ind w:left="609" w:right="-138" w:hanging="533"/>
              <w:rPr>
                <w:rFonts w:ascii="Angsana New" w:hAnsi="Angsana New"/>
                <w:color w:val="000000"/>
                <w:sz w:val="28"/>
                <w:cs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6210" w:type="dxa"/>
          </w:tcPr>
          <w:p w14:paraId="46A2175F" w14:textId="77777777" w:rsidR="00D5121C" w:rsidRPr="00871D2B" w:rsidRDefault="009B2480">
            <w:pPr>
              <w:tabs>
                <w:tab w:val="left" w:pos="960"/>
              </w:tabs>
              <w:ind w:left="609" w:right="-18" w:hanging="714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เครื่องมือทางการเงิน</w:t>
            </w:r>
          </w:p>
        </w:tc>
      </w:tr>
      <w:tr w:rsidR="00D5121C" w14:paraId="22BF9BAD" w14:textId="77777777">
        <w:tc>
          <w:tcPr>
            <w:tcW w:w="8730" w:type="dxa"/>
            <w:gridSpan w:val="2"/>
          </w:tcPr>
          <w:p w14:paraId="407D5200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มาตรฐานการบัญชี</w:t>
            </w:r>
          </w:p>
        </w:tc>
      </w:tr>
      <w:tr w:rsidR="00D5121C" w14:paraId="72A240B2" w14:textId="77777777">
        <w:tc>
          <w:tcPr>
            <w:tcW w:w="2520" w:type="dxa"/>
          </w:tcPr>
          <w:p w14:paraId="2BC3EEE0" w14:textId="77777777" w:rsidR="00D5121C" w:rsidRDefault="009B2480">
            <w:pPr>
              <w:ind w:left="609" w:right="-138" w:hanging="533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6210" w:type="dxa"/>
          </w:tcPr>
          <w:p w14:paraId="16AFD59A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D5121C" w14:paraId="64B00A65" w14:textId="77777777">
        <w:tc>
          <w:tcPr>
            <w:tcW w:w="8730" w:type="dxa"/>
            <w:gridSpan w:val="2"/>
          </w:tcPr>
          <w:p w14:paraId="5598DF01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D5121C" w14:paraId="2097FF15" w14:textId="77777777">
        <w:tc>
          <w:tcPr>
            <w:tcW w:w="2520" w:type="dxa"/>
          </w:tcPr>
          <w:p w14:paraId="508BA726" w14:textId="77777777" w:rsidR="00D5121C" w:rsidRDefault="009B2480">
            <w:pPr>
              <w:ind w:left="609" w:right="-138" w:hanging="533"/>
              <w:rPr>
                <w:rFonts w:ascii="Angsana New" w:hAnsi="Angsana New"/>
                <w:color w:val="000000"/>
                <w:sz w:val="28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14:paraId="18982A35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5121C" w14:paraId="4569A727" w14:textId="77777777">
        <w:tc>
          <w:tcPr>
            <w:tcW w:w="2520" w:type="dxa"/>
          </w:tcPr>
          <w:p w14:paraId="02219B94" w14:textId="77777777" w:rsidR="00D5121C" w:rsidRDefault="009B2480">
            <w:pPr>
              <w:ind w:left="609" w:right="-138" w:hanging="533"/>
              <w:rPr>
                <w:rFonts w:ascii="Angsana New" w:hAnsi="Angsana New"/>
                <w:color w:val="000000"/>
                <w:sz w:val="28"/>
              </w:rPr>
            </w:pPr>
            <w:r w:rsidRPr="00871D2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14:paraId="5E5A3329" w14:textId="77777777" w:rsidR="00D5121C" w:rsidRPr="00871D2B" w:rsidRDefault="009B2480">
            <w:pPr>
              <w:tabs>
                <w:tab w:val="left" w:pos="960"/>
              </w:tabs>
              <w:ind w:left="609" w:right="-18" w:hanging="720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013E6C4C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2CD4D04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9106F24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 w:cstheme="majorBidi"/>
          <w:color w:val="000000"/>
          <w:spacing w:val="-2"/>
          <w:sz w:val="28"/>
        </w:rPr>
        <w:t>(Business Model)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76849177" w14:textId="77777777" w:rsidR="00D5121C" w:rsidRDefault="009B2480">
      <w:pPr>
        <w:overflowPunct/>
        <w:autoSpaceDE/>
        <w:autoSpaceDN/>
        <w:adjustRightInd/>
        <w:ind w:firstLine="360"/>
        <w:textAlignment w:val="auto"/>
        <w:rPr>
          <w:rFonts w:ascii="Angsana New" w:hAnsi="Angsana New"/>
          <w:sz w:val="32"/>
          <w:szCs w:val="32"/>
        </w:rPr>
      </w:pPr>
      <w:r w:rsidRPr="00871D2B">
        <w:rPr>
          <w:rFonts w:asciiTheme="majorBidi" w:hAnsiTheme="majorBidi"/>
          <w:sz w:val="28"/>
          <w:cs/>
          <w:lang w:val="en-GB"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56CD76D1" w14:textId="77777777" w:rsidR="00D5121C" w:rsidRDefault="009B2480">
      <w:pPr>
        <w:tabs>
          <w:tab w:val="left" w:pos="81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-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โดยกลุ่มบริษัทต้องวัดมูลค่ายุติธรรมของเงินลงทุนในตราสารทุนของบริษัทที่ไม่ใช่บริษัทจดทะเบียน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หรือผ่านกำไรขาดทุนเบ็ดเสร็จอื่น</w:t>
      </w:r>
    </w:p>
    <w:p w14:paraId="2354220B" w14:textId="77777777" w:rsidR="00D5121C" w:rsidRDefault="009B2480">
      <w:pPr>
        <w:tabs>
          <w:tab w:val="left" w:pos="81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-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ารรับรู้รายการผลขาดทุนด้านเครดิต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และใช้วิธีการทั่วไปในการพิจารณาค่าเผื่อผลขาดทุนจากการด้อยค่าของเงินให้กู้ยืม</w:t>
      </w:r>
    </w:p>
    <w:p w14:paraId="6DAACBF9" w14:textId="77777777" w:rsidR="00D5121C" w:rsidRPr="00871D2B" w:rsidRDefault="009B2480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มกราคม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และไม่ปรับย้อนหลังงบการเงินปีก่อนที่แสดงเปรียบเทียบ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</w:p>
    <w:p w14:paraId="4C5FF057" w14:textId="07493240" w:rsidR="00D5121C" w:rsidRDefault="009B2480">
      <w:pPr>
        <w:overflowPunct/>
        <w:autoSpaceDE/>
        <w:autoSpaceDN/>
        <w:adjustRightInd/>
        <w:ind w:firstLine="360"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ผลสะสมของเปลี่ยนแปลงนโยบายการบัญชีแสดงอยู่ในหมายเหตุประกอบงบการเงินระหว่างกาล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แบบย่อ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ข้อ 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8B30F1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C25DBB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</w:p>
    <w:p w14:paraId="17940E34" w14:textId="77777777" w:rsidR="00D5121C" w:rsidRDefault="009B2480">
      <w:pPr>
        <w:spacing w:before="240" w:line="240" w:lineRule="atLeast"/>
        <w:ind w:firstLine="360"/>
        <w:rPr>
          <w:rFonts w:asciiTheme="majorBidi" w:hAnsiTheme="majorBidi"/>
          <w:b/>
          <w:bCs/>
          <w:sz w:val="28"/>
        </w:rPr>
      </w:pPr>
      <w:r w:rsidRPr="00871D2B">
        <w:rPr>
          <w:rFonts w:asciiTheme="majorBidi" w:hAnsiTheme="majorBidi"/>
          <w:b/>
          <w:bCs/>
          <w:sz w:val="28"/>
          <w:cs/>
          <w:lang w:val="en-GB"/>
        </w:rPr>
        <w:t xml:space="preserve">มาตรฐานการรายงานทางการเงิน ฉบับที่ </w:t>
      </w:r>
      <w:r>
        <w:rPr>
          <w:rFonts w:asciiTheme="majorBidi" w:hAnsiTheme="majorBidi"/>
          <w:b/>
          <w:bCs/>
          <w:sz w:val="28"/>
        </w:rPr>
        <w:t xml:space="preserve">16 </w:t>
      </w:r>
      <w:r w:rsidRPr="00871D2B">
        <w:rPr>
          <w:rFonts w:asciiTheme="majorBidi" w:hAnsiTheme="majorBidi"/>
          <w:b/>
          <w:bCs/>
          <w:sz w:val="28"/>
          <w:cs/>
          <w:lang w:val="en-GB"/>
        </w:rPr>
        <w:t>เรื่อง สัญญาเช่า</w:t>
      </w:r>
    </w:p>
    <w:p w14:paraId="25F19724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17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12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เดือน เว้นแต่สินทรัพย์อ้างอิงนั้นมีมูลค่าต่ำ</w:t>
      </w:r>
    </w:p>
    <w:p w14:paraId="40400709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>
        <w:rPr>
          <w:rFonts w:asciiTheme="majorBidi" w:hAnsiTheme="majorBidi"/>
          <w:color w:val="000000"/>
          <w:spacing w:val="-2"/>
          <w:sz w:val="28"/>
        </w:rPr>
        <w:t xml:space="preserve">17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35ABEA1" w14:textId="52382E63" w:rsidR="00D5121C" w:rsidRPr="000666AF" w:rsidRDefault="009B2480" w:rsidP="000666AF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cs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และไม่ปรับย้อนหลังงบการเงิน</w:t>
      </w:r>
      <w:r>
        <w:rPr>
          <w:rFonts w:asciiTheme="majorBidi" w:hAnsiTheme="majorBidi"/>
          <w:color w:val="000000"/>
          <w:spacing w:val="-2"/>
          <w:sz w:val="28"/>
        </w:rPr>
        <w:t xml:space="preserve"> 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ปีก่อนที่แสดงเปรียบเทียบ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ผลสะสม</w:t>
      </w:r>
      <w:r w:rsidR="004B600C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จากการ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เปลี่ยนแปลงนโยบายการบัญชีแสดงอยู่ในหมายเหตุประกอบงบการเงินระหว่างกาลแบบย่อข้อ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4B600C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C25DBB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</w:p>
    <w:p w14:paraId="7B5028EF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D3F622B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3A5E384" w14:textId="77777777" w:rsidR="00D5121C" w:rsidRDefault="009B2480">
      <w:pPr>
        <w:pStyle w:val="ListParagraph"/>
        <w:numPr>
          <w:ilvl w:val="0"/>
          <w:numId w:val="21"/>
        </w:numPr>
        <w:tabs>
          <w:tab w:val="left" w:pos="360"/>
        </w:tabs>
        <w:spacing w:before="240" w:line="240" w:lineRule="atLeast"/>
        <w:jc w:val="thaiDistribute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lastRenderedPageBreak/>
        <w:t>นโยบายการบัญชีที่สำคัญ</w:t>
      </w:r>
    </w:p>
    <w:p w14:paraId="5E15F4E6" w14:textId="77777777" w:rsidR="00D5121C" w:rsidRDefault="009B2480">
      <w:pPr>
        <w:tabs>
          <w:tab w:val="left" w:pos="9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งบการเงินระหว่างกาลนี้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0B61135E" w14:textId="77777777" w:rsidR="00A95B93" w:rsidRPr="00A95B93" w:rsidRDefault="009B2480" w:rsidP="00A95B9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</w:pPr>
      <w:r w:rsidRPr="00A95B93"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  <w:t>4.1</w:t>
      </w:r>
      <w:r w:rsidRPr="00871D2B"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  <w:tab/>
      </w:r>
      <w:r w:rsidR="00A95B93" w:rsidRPr="00A95B93">
        <w:rPr>
          <w:rFonts w:asciiTheme="majorBidi" w:hAnsiTheme="majorBidi" w:cstheme="majorBidi"/>
          <w:b/>
          <w:bCs/>
          <w:color w:val="000000"/>
          <w:spacing w:val="-2"/>
          <w:sz w:val="28"/>
          <w:cs/>
          <w:lang w:val="en-GB"/>
        </w:rPr>
        <w:t>หุ้นกู้แปลงสภาพ</w:t>
      </w:r>
    </w:p>
    <w:p w14:paraId="2630C1A3" w14:textId="4B1FAC59" w:rsidR="00A95B93" w:rsidRPr="00A95B93" w:rsidRDefault="00A95B93" w:rsidP="00AE7AA9">
      <w:pPr>
        <w:tabs>
          <w:tab w:val="left" w:pos="9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A95B93">
        <w:rPr>
          <w:rFonts w:asciiTheme="majorBidi" w:hAnsiTheme="majorBidi" w:cstheme="majorBidi"/>
          <w:spacing w:val="-2"/>
          <w:sz w:val="28"/>
          <w:cs/>
          <w:lang w:val="en-GB"/>
        </w:rPr>
        <w:t>หุ้นกู้แปลงสภาพแสดงองค์ประกอบที่เป็นหนี้สินและส่วนที่เป็นของเจ้าของแยกจากกันในงบแสดงฐานะการเงิน บริษัทได้แยกแสดงองค์ประกอบดังกล่าว 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</w:t>
      </w:r>
      <w:r w:rsidRPr="00A95B93">
        <w:rPr>
          <w:rFonts w:asciiTheme="majorBidi" w:hAnsiTheme="majorBidi" w:cstheme="majorBidi" w:hint="cs"/>
          <w:spacing w:val="-2"/>
          <w:sz w:val="28"/>
          <w:cs/>
          <w:lang w:val="en-GB"/>
        </w:rPr>
        <w:t xml:space="preserve"> </w:t>
      </w:r>
      <w:r w:rsidRPr="00A95B93">
        <w:rPr>
          <w:rFonts w:asciiTheme="majorBidi" w:hAnsiTheme="majorBidi" w:cstheme="majorBidi"/>
          <w:spacing w:val="-2"/>
          <w:sz w:val="28"/>
          <w:cs/>
          <w:lang w:val="en-GB"/>
        </w:rPr>
        <w:t>และหุ้นกู้แปลงสภาพ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A95B93">
        <w:rPr>
          <w:rFonts w:asciiTheme="majorBidi" w:hAnsiTheme="majorBidi" w:cstheme="majorBidi"/>
          <w:spacing w:val="-2"/>
          <w:sz w:val="28"/>
          <w:lang w:val="en-GB"/>
        </w:rPr>
        <w:t xml:space="preserve"> </w:t>
      </w:r>
    </w:p>
    <w:p w14:paraId="37813E71" w14:textId="77777777" w:rsidR="00A95B93" w:rsidRPr="00A95B93" w:rsidRDefault="00A95B93" w:rsidP="00AE7AA9">
      <w:pPr>
        <w:tabs>
          <w:tab w:val="left" w:pos="9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A95B93">
        <w:rPr>
          <w:rFonts w:asciiTheme="majorBidi" w:hAnsiTheme="majorBidi" w:cstheme="majorBidi"/>
          <w:spacing w:val="-2"/>
          <w:sz w:val="28"/>
          <w:cs/>
          <w:lang w:val="en-GB"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74453FAD" w14:textId="77777777" w:rsidR="00A95B93" w:rsidRPr="00A95B93" w:rsidRDefault="00A95B93" w:rsidP="00AE7AA9">
      <w:pPr>
        <w:tabs>
          <w:tab w:val="left" w:pos="9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  <w:lang w:val="en-GB"/>
        </w:rPr>
      </w:pPr>
      <w:r w:rsidRPr="00A95B93">
        <w:rPr>
          <w:rFonts w:asciiTheme="majorBidi" w:hAnsiTheme="majorBidi" w:cstheme="majorBidi"/>
          <w:spacing w:val="-2"/>
          <w:sz w:val="28"/>
          <w:cs/>
          <w:lang w:val="en-GB"/>
        </w:rPr>
        <w:t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 โดยค่าใช้จ่ายในการออกหุ้นกู้ส่วนขององค์ประกอบที่เป็นหนี้สินให้บันทึกหักจาก</w:t>
      </w:r>
      <w:r>
        <w:rPr>
          <w:rFonts w:asciiTheme="majorBidi" w:hAnsiTheme="majorBidi" w:cstheme="majorBidi" w:hint="cs"/>
          <w:spacing w:val="-2"/>
          <w:sz w:val="28"/>
          <w:cs/>
          <w:lang w:val="en-GB"/>
        </w:rPr>
        <w:t xml:space="preserve"> </w:t>
      </w:r>
      <w:r w:rsidRPr="00A95B93">
        <w:rPr>
          <w:rFonts w:asciiTheme="majorBidi" w:hAnsiTheme="majorBidi" w:cstheme="majorBidi"/>
          <w:spacing w:val="-2"/>
          <w:sz w:val="28"/>
          <w:cs/>
          <w:lang w:val="en-GB"/>
        </w:rPr>
        <w:t xml:space="preserve">หุ้นกู้แปลงสภาพ </w:t>
      </w:r>
      <w:r>
        <w:rPr>
          <w:rFonts w:asciiTheme="majorBidi" w:hAnsiTheme="majorBidi" w:cstheme="majorBidi"/>
          <w:spacing w:val="-2"/>
          <w:sz w:val="28"/>
          <w:cs/>
          <w:lang w:val="en-GB"/>
        </w:rPr>
        <w:t>–</w:t>
      </w:r>
      <w:r w:rsidRPr="00A95B93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องค์ประกอบที่เป็นหนี้สินและตัดจ</w:t>
      </w:r>
      <w:r>
        <w:rPr>
          <w:rFonts w:asciiTheme="majorBidi" w:hAnsiTheme="majorBidi" w:cstheme="majorBidi"/>
          <w:spacing w:val="-2"/>
          <w:sz w:val="28"/>
          <w:cs/>
          <w:lang w:val="en-GB"/>
        </w:rPr>
        <w:t xml:space="preserve">ำหน่ายตามอายุของหุ้นกู้แปลงสภาพ </w:t>
      </w:r>
      <w:r w:rsidRPr="00A95B93">
        <w:rPr>
          <w:rFonts w:asciiTheme="majorBidi" w:hAnsiTheme="majorBidi" w:cstheme="majorBidi"/>
          <w:spacing w:val="-2"/>
          <w:sz w:val="28"/>
          <w:cs/>
          <w:lang w:val="en-GB"/>
        </w:rPr>
        <w:t>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1FA8CCC1" w14:textId="77777777" w:rsidR="00D5121C" w:rsidRDefault="00A95B93">
      <w:pPr>
        <w:tabs>
          <w:tab w:val="left" w:pos="360"/>
          <w:tab w:val="left" w:pos="540"/>
          <w:tab w:val="left" w:pos="720"/>
        </w:tabs>
        <w:spacing w:before="120" w:after="160" w:line="400" w:lineRule="exact"/>
        <w:ind w:left="450" w:hanging="45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  <w:lang w:val="en-GB"/>
        </w:rPr>
        <w:t xml:space="preserve">4.2   </w:t>
      </w:r>
      <w:r w:rsidR="009B2480" w:rsidRPr="00871D2B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  <w:lang w:val="en-GB"/>
        </w:rPr>
        <w:t>เครื่องมือทางการเงิน</w:t>
      </w:r>
    </w:p>
    <w:p w14:paraId="29C3DA29" w14:textId="77777777" w:rsidR="00D5121C" w:rsidRDefault="009B2480">
      <w:pPr>
        <w:tabs>
          <w:tab w:val="left" w:pos="450"/>
        </w:tabs>
        <w:spacing w:before="120" w:after="160" w:line="400" w:lineRule="exact"/>
        <w:ind w:left="36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b/>
          <w:bCs/>
          <w:i/>
          <w:iCs/>
          <w:color w:val="000000"/>
          <w:spacing w:val="-2"/>
          <w:sz w:val="28"/>
          <w:cs/>
          <w:lang w:val="en-GB"/>
        </w:rPr>
        <w:t>การจัดประเภทรายการและ</w:t>
      </w:r>
      <w:r w:rsidR="00817BDF" w:rsidRPr="00871D2B">
        <w:rPr>
          <w:rFonts w:asciiTheme="majorBidi" w:hAnsiTheme="majorBidi" w:cstheme="majorBidi" w:hint="cs"/>
          <w:b/>
          <w:bCs/>
          <w:i/>
          <w:iCs/>
          <w:color w:val="000000"/>
          <w:spacing w:val="-2"/>
          <w:sz w:val="28"/>
          <w:cs/>
          <w:lang w:val="en-GB"/>
        </w:rPr>
        <w:t>การ</w:t>
      </w:r>
      <w:r w:rsidRPr="00871D2B">
        <w:rPr>
          <w:rFonts w:asciiTheme="majorBidi" w:hAnsiTheme="majorBidi" w:cstheme="majorBidi" w:hint="cs"/>
          <w:b/>
          <w:bCs/>
          <w:i/>
          <w:iCs/>
          <w:color w:val="000000"/>
          <w:spacing w:val="-2"/>
          <w:sz w:val="28"/>
          <w:cs/>
          <w:lang w:val="en-GB"/>
        </w:rPr>
        <w:t>วัดมูลค่า</w:t>
      </w:r>
    </w:p>
    <w:p w14:paraId="59952CC3" w14:textId="77777777" w:rsidR="004C134D" w:rsidRDefault="009B2480" w:rsidP="004C134D">
      <w:pPr>
        <w:tabs>
          <w:tab w:val="left" w:pos="9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หรือผ่านกำไรขาดทุนเบ็ดเสร็จอื่น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หรือราคาทุนตัดจำหน่าย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การจัดประเภทดังกล่าวจะขึ้นอยู่กับโมเดลธุรกิจของกลุ่มบริษัทในการจัดการสินทรัพย์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และลักษณะของกระแสเงินสด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ตามสัญญาของสินทรัพย์ทางการเงินนั้น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</w:p>
    <w:p w14:paraId="4AE314D3" w14:textId="77777777" w:rsidR="004C134D" w:rsidRDefault="009B2480" w:rsidP="004C134D">
      <w:pPr>
        <w:tabs>
          <w:tab w:val="left" w:pos="90"/>
        </w:tabs>
        <w:spacing w:before="20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หรือผ่านกำไรขาดทุนเบ็ดเสร็จอื่น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04A2B048" w14:textId="77777777" w:rsidR="00D5121C" w:rsidRDefault="009B2480" w:rsidP="004C134D">
      <w:pPr>
        <w:tabs>
          <w:tab w:val="left" w:pos="90"/>
        </w:tabs>
        <w:spacing w:before="200" w:line="240" w:lineRule="atLeast"/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70517486" w14:textId="77777777" w:rsidR="00A95B93" w:rsidRDefault="00A95B93">
      <w:pPr>
        <w:spacing w:before="240" w:line="240" w:lineRule="atLeast"/>
        <w:ind w:left="360"/>
        <w:jc w:val="thaiDistribute"/>
        <w:rPr>
          <w:rFonts w:asciiTheme="majorBidi" w:hAnsiTheme="majorBidi"/>
          <w:b/>
          <w:bCs/>
          <w:i/>
          <w:iCs/>
          <w:sz w:val="28"/>
          <w:lang w:val="en-GB"/>
        </w:rPr>
      </w:pPr>
    </w:p>
    <w:p w14:paraId="7FF0259F" w14:textId="77777777" w:rsidR="00A95B93" w:rsidRDefault="00A95B93">
      <w:pPr>
        <w:spacing w:before="240" w:line="240" w:lineRule="atLeast"/>
        <w:ind w:left="360"/>
        <w:jc w:val="thaiDistribute"/>
        <w:rPr>
          <w:rFonts w:asciiTheme="majorBidi" w:hAnsiTheme="majorBidi"/>
          <w:b/>
          <w:bCs/>
          <w:i/>
          <w:iCs/>
          <w:sz w:val="28"/>
          <w:lang w:val="en-GB"/>
        </w:rPr>
      </w:pPr>
    </w:p>
    <w:p w14:paraId="4963823C" w14:textId="77777777" w:rsidR="00A95B93" w:rsidRDefault="00A95B93" w:rsidP="005A4A64">
      <w:pPr>
        <w:spacing w:before="240" w:line="240" w:lineRule="atLeast"/>
        <w:jc w:val="thaiDistribute"/>
        <w:rPr>
          <w:rFonts w:asciiTheme="majorBidi" w:hAnsiTheme="majorBidi"/>
          <w:b/>
          <w:bCs/>
          <w:i/>
          <w:iCs/>
          <w:sz w:val="28"/>
          <w:lang w:val="en-GB"/>
        </w:rPr>
      </w:pPr>
    </w:p>
    <w:p w14:paraId="0988178F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1D2B">
        <w:rPr>
          <w:rFonts w:asciiTheme="majorBidi" w:hAnsiTheme="majorBidi" w:hint="cs"/>
          <w:b/>
          <w:bCs/>
          <w:i/>
          <w:iCs/>
          <w:sz w:val="28"/>
          <w:cs/>
          <w:lang w:val="en-GB"/>
        </w:rPr>
        <w:lastRenderedPageBreak/>
        <w:t>การด้อยค่าของสินทรัพย์ทางการเงิน</w:t>
      </w:r>
    </w:p>
    <w:p w14:paraId="44FC81AC" w14:textId="77777777" w:rsidR="00D5121C" w:rsidRDefault="009B2480">
      <w:pPr>
        <w:spacing w:before="240" w:line="240" w:lineRule="atLeast"/>
        <w:ind w:left="360" w:right="-9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โดยไม่จำเป็นต้องรอให้เหตุการณ์ที่มีการด้อยค่าด้านเครดิตเกิดขึ้นก่อน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>
        <w:rPr>
          <w:rFonts w:asciiTheme="majorBidi" w:hAnsiTheme="majorBidi" w:cstheme="majorBidi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6076A38" w14:textId="2DD1EB9C" w:rsidR="00D5121C" w:rsidRDefault="009B2480">
      <w:pPr>
        <w:tabs>
          <w:tab w:val="left" w:pos="360"/>
          <w:tab w:val="left" w:pos="540"/>
        </w:tabs>
        <w:spacing w:before="120" w:after="160" w:line="400" w:lineRule="exact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4.</w:t>
      </w:r>
      <w:r w:rsidR="00AE7AA9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</w:rPr>
        <w:t>3</w:t>
      </w:r>
      <w:r w:rsidRPr="00871D2B">
        <w:rPr>
          <w:rFonts w:asciiTheme="majorBidi" w:hAnsiTheme="majorBidi" w:cstheme="majorBidi"/>
          <w:b/>
          <w:bCs/>
          <w:color w:val="000000"/>
          <w:spacing w:val="-2"/>
          <w:sz w:val="28"/>
          <w:lang w:val="en-GB"/>
        </w:rPr>
        <w:tab/>
      </w:r>
      <w:r w:rsidRPr="00871D2B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  <w:lang w:val="en-GB"/>
        </w:rPr>
        <w:t>สัญญาเช่า</w:t>
      </w:r>
    </w:p>
    <w:p w14:paraId="0582ABCE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/>
          <w:b/>
          <w:bCs/>
          <w:i/>
          <w:iCs/>
          <w:sz w:val="28"/>
        </w:rPr>
      </w:pPr>
      <w:r w:rsidRPr="00871D2B">
        <w:rPr>
          <w:rFonts w:asciiTheme="majorBidi" w:hAnsiTheme="majorBidi"/>
          <w:b/>
          <w:bCs/>
          <w:i/>
          <w:iCs/>
          <w:sz w:val="28"/>
          <w:cs/>
          <w:lang w:val="en-GB"/>
        </w:rPr>
        <w:t>สินทรัพย์สิทธิการใช้</w:t>
      </w:r>
    </w:p>
    <w:p w14:paraId="0105BFED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>กลุ่มบริษัทรับรู้สินทรัพย์สิทธิการใช้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ณ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A0A284" w14:textId="77777777" w:rsidR="00632FE4" w:rsidRDefault="009B2480" w:rsidP="00802D3C">
      <w:pPr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31877D5E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1D2B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หนี้สินตามสัญญาเช่า</w:t>
      </w:r>
    </w:p>
    <w:p w14:paraId="35E1552B" w14:textId="77777777" w:rsidR="00D5121C" w:rsidRDefault="009B2480">
      <w:pPr>
        <w:tabs>
          <w:tab w:val="left" w:pos="630"/>
          <w:tab w:val="left" w:pos="810"/>
        </w:tabs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>ณ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วันที่สัญญาเช่าเริ่มมีผล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  </w:t>
      </w:r>
      <w:r w:rsidRPr="00871D2B">
        <w:rPr>
          <w:rFonts w:asciiTheme="majorBidi" w:hAnsiTheme="majorBidi" w:cstheme="majorBidi"/>
          <w:sz w:val="28"/>
          <w:cs/>
          <w:lang w:val="en-GB"/>
        </w:rPr>
        <w:t>คิดลดด้วยอัตราดอกเบี้ยตามนัยของสัญญาเช่าหรืออัตราดอกเบี้ยเงินกู้ยืมส่วนเพิ่มของกลุ่มบริษัทหลังจากวันที่สัญญาเช่าเริ่มมีผล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08D1A2E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1D2B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60321C18" w14:textId="77777777" w:rsidR="00D5121C" w:rsidRDefault="009B2480" w:rsidP="00E66466">
      <w:pPr>
        <w:spacing w:before="12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28"/>
        </w:rPr>
        <w:t xml:space="preserve">12 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D6CA632" w14:textId="133021D0" w:rsidR="00A95B93" w:rsidRDefault="00A95B93">
      <w:pPr>
        <w:tabs>
          <w:tab w:val="left" w:pos="180"/>
          <w:tab w:val="left" w:pos="360"/>
        </w:tabs>
        <w:spacing w:before="240" w:line="240" w:lineRule="atLeast"/>
        <w:ind w:left="360" w:hanging="360"/>
        <w:jc w:val="thaiDistribute"/>
        <w:rPr>
          <w:rFonts w:asciiTheme="majorBidi" w:hAnsiTheme="majorBidi"/>
          <w:b/>
          <w:bCs/>
          <w:sz w:val="28"/>
        </w:rPr>
      </w:pPr>
    </w:p>
    <w:p w14:paraId="388DDBE4" w14:textId="77777777" w:rsidR="005A4A64" w:rsidRDefault="005A4A64">
      <w:pPr>
        <w:tabs>
          <w:tab w:val="left" w:pos="180"/>
          <w:tab w:val="left" w:pos="360"/>
        </w:tabs>
        <w:spacing w:before="240" w:line="240" w:lineRule="atLeast"/>
        <w:ind w:left="360" w:hanging="360"/>
        <w:jc w:val="thaiDistribute"/>
        <w:rPr>
          <w:rFonts w:asciiTheme="majorBidi" w:hAnsiTheme="majorBidi"/>
          <w:b/>
          <w:bCs/>
          <w:sz w:val="28"/>
        </w:rPr>
      </w:pPr>
    </w:p>
    <w:p w14:paraId="08EBCF01" w14:textId="21CE6169" w:rsidR="00D5121C" w:rsidRDefault="009B2480">
      <w:pPr>
        <w:tabs>
          <w:tab w:val="left" w:pos="180"/>
          <w:tab w:val="left" w:pos="360"/>
        </w:tabs>
        <w:spacing w:before="240" w:line="240" w:lineRule="atLeast"/>
        <w:ind w:left="360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/>
          <w:b/>
          <w:bCs/>
          <w:sz w:val="28"/>
        </w:rPr>
        <w:lastRenderedPageBreak/>
        <w:t>4.</w:t>
      </w:r>
      <w:r w:rsidR="00AE7AA9">
        <w:rPr>
          <w:rFonts w:asciiTheme="majorBidi" w:hAnsiTheme="majorBidi" w:hint="cs"/>
          <w:b/>
          <w:bCs/>
          <w:sz w:val="28"/>
          <w:cs/>
        </w:rPr>
        <w:t>4</w:t>
      </w:r>
      <w:r w:rsidRPr="00871D2B">
        <w:rPr>
          <w:rFonts w:asciiTheme="majorBidi" w:hAnsiTheme="majorBidi"/>
          <w:b/>
          <w:bCs/>
          <w:sz w:val="28"/>
          <w:lang w:val="en-GB"/>
        </w:rPr>
        <w:tab/>
      </w: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9710113" w14:textId="77777777" w:rsidR="00D5121C" w:rsidRDefault="009B2480">
      <w:pPr>
        <w:spacing w:before="240"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กลุ่มบริษัทได้นำมาตรฐานการรายงานทางการเงินกลุ่มเครื่องมือทางการเงิน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และมาตรฐานการรายงานทางการเงิน ฉบับที่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มาถือปฏิบัติในระหว่างงวดปัจจุบัน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โดยกลุ่มบริษัทได้เลือกปรับผลสะสมจากการเปลี่ยนแปลงโดยปรับปรุงกับกำไรสะสม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และไม่ปรับย้อนหลังงบการเงินงวดก่อนที่แสดงเปรียบเทียบ</w:t>
      </w:r>
    </w:p>
    <w:p w14:paraId="5F431A14" w14:textId="77777777" w:rsidR="00D5121C" w:rsidRDefault="009B2480">
      <w:pPr>
        <w:spacing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ผลกระทบต่อกำไรสะสมต้นงวดปี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จากการเปลี่ยนแปลงนโยบายการบัญชีเนื่องจากการนำมาตรฐานเหล่านี้มาถือปฏิบัติ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แสดงได้ดังนี้</w:t>
      </w:r>
    </w:p>
    <w:tbl>
      <w:tblPr>
        <w:tblStyle w:val="TableGrid2"/>
        <w:tblW w:w="917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800"/>
        <w:gridCol w:w="1620"/>
        <w:gridCol w:w="1425"/>
        <w:gridCol w:w="6"/>
      </w:tblGrid>
      <w:tr w:rsidR="00D5121C" w14:paraId="0AD243F8" w14:textId="77777777">
        <w:trPr>
          <w:tblHeader/>
        </w:trPr>
        <w:tc>
          <w:tcPr>
            <w:tcW w:w="9171" w:type="dxa"/>
            <w:gridSpan w:val="6"/>
            <w:shd w:val="clear" w:color="auto" w:fill="auto"/>
          </w:tcPr>
          <w:p w14:paraId="2C4C6BDA" w14:textId="77777777" w:rsidR="00D5121C" w:rsidRDefault="009B2480">
            <w:pPr>
              <w:spacing w:line="360" w:lineRule="exact"/>
              <w:ind w:right="-5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464520FE" w14:textId="77777777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3F86364B" w14:textId="77777777" w:rsidR="00D5121C" w:rsidRDefault="00D5121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85" w:type="dxa"/>
            <w:gridSpan w:val="4"/>
            <w:shd w:val="clear" w:color="auto" w:fill="auto"/>
            <w:vAlign w:val="bottom"/>
          </w:tcPr>
          <w:p w14:paraId="1ADDB3BD" w14:textId="77777777" w:rsidR="00D5121C" w:rsidRPr="00871D2B" w:rsidRDefault="009B2480">
            <w:pPr>
              <w:pBdr>
                <w:bottom w:val="single" w:sz="4" w:space="1" w:color="auto"/>
              </w:pBdr>
              <w:spacing w:line="360" w:lineRule="exact"/>
              <w:ind w:left="-106" w:right="-5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6394149D" w14:textId="77777777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650F871D" w14:textId="77777777" w:rsidR="00D5121C" w:rsidRDefault="00D5121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F5162" w14:textId="77777777" w:rsidR="00D5121C" w:rsidRDefault="00D5121C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09A1DB05" w14:textId="77777777" w:rsidR="00D5121C" w:rsidRPr="00871D2B" w:rsidRDefault="009B2480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ผลกระทบจาก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15C0E0F" w14:textId="77777777" w:rsidR="00D5121C" w:rsidRDefault="00D5121C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C4E8F7D" w14:textId="77777777">
        <w:trPr>
          <w:gridAfter w:val="1"/>
          <w:wAfter w:w="6" w:type="dxa"/>
          <w:tblHeader/>
        </w:trPr>
        <w:tc>
          <w:tcPr>
            <w:tcW w:w="2880" w:type="dxa"/>
            <w:shd w:val="clear" w:color="auto" w:fill="auto"/>
          </w:tcPr>
          <w:p w14:paraId="42E7A998" w14:textId="77777777" w:rsidR="00D5121C" w:rsidRDefault="00D5121C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620EE6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ind w:left="-106" w:right="-7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E26FDC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มาตรฐานการรายงาน            ทางการเงินกลุ่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ม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EA30C0" w14:textId="77777777" w:rsidR="00D5121C" w:rsidRPr="00871D2B" w:rsidRDefault="009B2480">
            <w:pPr>
              <w:pBdr>
                <w:bottom w:val="single" w:sz="4" w:space="1" w:color="auto"/>
              </w:pBdr>
              <w:spacing w:line="360" w:lineRule="exact"/>
              <w:ind w:right="-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05D09D2" w14:textId="77777777" w:rsidR="00D5121C" w:rsidRDefault="009B2480">
            <w:pPr>
              <w:pBdr>
                <w:bottom w:val="single" w:sz="4" w:space="1" w:color="auto"/>
              </w:pBdr>
              <w:spacing w:line="360" w:lineRule="exact"/>
              <w:ind w:right="-5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5121C" w14:paraId="202B0AB7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5CE36BDA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</w:tcPr>
          <w:p w14:paraId="1BAD61F0" w14:textId="77777777" w:rsidR="00D5121C" w:rsidRDefault="00D512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593028F" w14:textId="77777777" w:rsidR="00D5121C" w:rsidRDefault="00D512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3D62800" w14:textId="77777777" w:rsidR="00D5121C" w:rsidRDefault="00D512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59C97219" w14:textId="77777777" w:rsidR="00D5121C" w:rsidRDefault="00D5121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770215B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E46DBF5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118CC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D13F4C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7623BF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D4627C3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B3587A3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3BC7EC6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815D1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B49F35A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09AA6C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0DBCC32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27417B8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FA13A3B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39DE2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0CC6A3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(7,371)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2D2564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80066CA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5A89C05F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ABEBA7F" w14:textId="77777777" w:rsidR="00D5121C" w:rsidRPr="00871D2B" w:rsidRDefault="009B2480">
            <w:pPr>
              <w:spacing w:line="360" w:lineRule="exact"/>
              <w:ind w:left="-110" w:firstLine="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56D01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33BB85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ADB668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F3B8C7E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</w:tr>
      <w:tr w:rsidR="00D5121C" w14:paraId="0A1A9DFE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71A5ED6D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ลูกหนี้การค้าและลูกหนี้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หมุนเวียน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2648A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353,545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27B20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 xml:space="preserve"> (24,693)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E4F98C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 xml:space="preserve"> -   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046759B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328,852</w:t>
            </w:r>
          </w:p>
        </w:tc>
      </w:tr>
      <w:tr w:rsidR="00D5121C" w14:paraId="41E90B2F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3A2BD537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F84CF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8B6CD46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EDA243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276C825" w14:textId="77777777" w:rsidR="00D5121C" w:rsidRDefault="00D5121C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</w:tr>
      <w:tr w:rsidR="00D5121C" w14:paraId="4682CFF4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45ED874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28D77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19F855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(24,801)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589027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B9ECF47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5A8BEB89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370928B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29C3D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209D69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43A966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BC6893F" w14:textId="77777777" w:rsidR="00D5121C" w:rsidRDefault="009B2480">
            <w:pPr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24,801</w:t>
            </w:r>
          </w:p>
        </w:tc>
      </w:tr>
      <w:tr w:rsidR="00D5121C" w14:paraId="7BC326CE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44D7C2B5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56EB9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660,172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85884B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CAA45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(12,207)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E0EE06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647,965</w:t>
            </w:r>
          </w:p>
        </w:tc>
      </w:tr>
      <w:tr w:rsidR="00D5121C" w14:paraId="3D403A27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8B49BCF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pacing w:val="-6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A0821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A688BE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D8C80D" w14:textId="77777777" w:rsidR="00D5121C" w:rsidRDefault="009B2480">
            <w:pPr>
              <w:tabs>
                <w:tab w:val="decimal" w:pos="1176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233,699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27F6B3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233,699</w:t>
            </w:r>
          </w:p>
        </w:tc>
      </w:tr>
      <w:tr w:rsidR="00D5121C" w14:paraId="4142919D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6403AD9A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หนี้สินและส่วนของผู้ถือหุ้น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7D910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FBF3F23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E5F32A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3EAE56BE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B341EA8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31D8FEAA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E964C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0C8D9F3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5DE7F7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198BA6A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79907AE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988E053" w14:textId="77777777" w:rsidR="00D5121C" w:rsidRPr="00871D2B" w:rsidRDefault="009B2480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ส่วนของหนี้สินตามสัญญาเช่า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การเงิน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ที่ถึงกำหนดชำระภายในหนึ่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27E58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2,797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85E247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4699F4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(2,797)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D8D0F84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8F2A509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54C8780D" w14:textId="77777777" w:rsidR="00D5121C" w:rsidRPr="00871D2B" w:rsidRDefault="009B2480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ส่วนของหนี้สินตามสัญญาเช่าที่ถึงกำหนดชำระภายในหนึ่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25C65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8F6815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98BBDB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18,802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06B8C50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18,802</w:t>
            </w:r>
          </w:p>
        </w:tc>
      </w:tr>
      <w:tr w:rsidR="00D5121C" w14:paraId="47872B99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0FB25185" w14:textId="77777777" w:rsidR="00D5121C" w:rsidRPr="00871D2B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E098C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4F11C79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DE14EB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02D52F60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0CB1FCF4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7A06F7E" w14:textId="77777777" w:rsidR="00D5121C" w:rsidRPr="00871D2B" w:rsidRDefault="009B2480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หนี้สินตามสัญญาเช่า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1F64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7,691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138BE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DA80AE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(7,691)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D875AC5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4142513C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341D7C3" w14:textId="77777777" w:rsidR="00D5121C" w:rsidRPr="00871D2B" w:rsidRDefault="009B2480">
            <w:pPr>
              <w:spacing w:line="360" w:lineRule="exact"/>
              <w:ind w:left="168" w:hanging="27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F1361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974B46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2FB0DF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215,745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AA118D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215,745</w:t>
            </w:r>
          </w:p>
        </w:tc>
      </w:tr>
      <w:tr w:rsidR="00D5121C" w14:paraId="06922820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28334AEF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E6806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7986AB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8303BD0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D7397C4" w14:textId="77777777" w:rsidR="00D5121C" w:rsidRDefault="00D5121C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E7CDA84" w14:textId="77777777">
        <w:trPr>
          <w:gridAfter w:val="1"/>
          <w:wAfter w:w="6" w:type="dxa"/>
        </w:trPr>
        <w:tc>
          <w:tcPr>
            <w:tcW w:w="2880" w:type="dxa"/>
            <w:shd w:val="clear" w:color="auto" w:fill="auto"/>
          </w:tcPr>
          <w:p w14:paraId="301A1916" w14:textId="77777777" w:rsidR="00D5121C" w:rsidRDefault="009B2480">
            <w:pPr>
              <w:spacing w:line="360" w:lineRule="exact"/>
              <w:ind w:left="-112" w:firstLine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ขาดทุน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สะสม - ยังไม่ได้จัดสรร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12313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eastAsia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287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903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EB980D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(24,693)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34DFD9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57C595A" w14:textId="77777777" w:rsidR="00D5121C" w:rsidRDefault="009B2480">
            <w:pPr>
              <w:tabs>
                <w:tab w:val="decimal" w:pos="1170"/>
              </w:tabs>
              <w:spacing w:line="360" w:lineRule="exact"/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(1,312,596)</w:t>
            </w:r>
          </w:p>
        </w:tc>
      </w:tr>
    </w:tbl>
    <w:p w14:paraId="56D7C781" w14:textId="77777777" w:rsidR="00D5121C" w:rsidRDefault="00D5121C">
      <w:pPr>
        <w:spacing w:line="360" w:lineRule="exact"/>
        <w:jc w:val="right"/>
        <w:rPr>
          <w:rFonts w:asciiTheme="majorBidi" w:eastAsia="Verdana" w:hAnsiTheme="majorBidi" w:cstheme="majorBidi"/>
          <w:szCs w:val="24"/>
        </w:rPr>
      </w:pPr>
    </w:p>
    <w:tbl>
      <w:tblPr>
        <w:tblStyle w:val="TableGrid2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  <w:gridCol w:w="1454"/>
        <w:gridCol w:w="1799"/>
        <w:gridCol w:w="1606"/>
        <w:gridCol w:w="1454"/>
      </w:tblGrid>
      <w:tr w:rsidR="00D5121C" w14:paraId="32FFE031" w14:textId="77777777">
        <w:trPr>
          <w:tblHeader/>
        </w:trPr>
        <w:tc>
          <w:tcPr>
            <w:tcW w:w="9180" w:type="dxa"/>
            <w:gridSpan w:val="5"/>
            <w:shd w:val="clear" w:color="auto" w:fill="auto"/>
          </w:tcPr>
          <w:p w14:paraId="2F0D79A1" w14:textId="77777777" w:rsidR="00D5121C" w:rsidRDefault="009B24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lastRenderedPageBreak/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602B3F48" w14:textId="77777777">
        <w:trPr>
          <w:tblHeader/>
        </w:trPr>
        <w:tc>
          <w:tcPr>
            <w:tcW w:w="2867" w:type="dxa"/>
            <w:shd w:val="clear" w:color="auto" w:fill="auto"/>
          </w:tcPr>
          <w:p w14:paraId="1D489550" w14:textId="77777777" w:rsidR="00D5121C" w:rsidRDefault="00D5121C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6313" w:type="dxa"/>
            <w:gridSpan w:val="4"/>
            <w:shd w:val="clear" w:color="auto" w:fill="auto"/>
            <w:vAlign w:val="bottom"/>
          </w:tcPr>
          <w:p w14:paraId="0494EBEB" w14:textId="77777777" w:rsidR="00D5121C" w:rsidRPr="00871D2B" w:rsidRDefault="009B2480">
            <w:pPr>
              <w:pBdr>
                <w:bottom w:val="single" w:sz="4" w:space="1" w:color="auto"/>
              </w:pBdr>
              <w:ind w:left="-19" w:right="-10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9D5D518" w14:textId="77777777">
        <w:trPr>
          <w:tblHeader/>
        </w:trPr>
        <w:tc>
          <w:tcPr>
            <w:tcW w:w="2867" w:type="dxa"/>
            <w:shd w:val="clear" w:color="auto" w:fill="auto"/>
          </w:tcPr>
          <w:p w14:paraId="76278DBC" w14:textId="77777777" w:rsidR="00D5121C" w:rsidRDefault="00D5121C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6756AAB" w14:textId="77777777" w:rsidR="00D5121C" w:rsidRDefault="00D5121C">
            <w:pPr>
              <w:ind w:right="-74"/>
              <w:jc w:val="center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3405" w:type="dxa"/>
            <w:gridSpan w:val="2"/>
            <w:shd w:val="clear" w:color="auto" w:fill="auto"/>
          </w:tcPr>
          <w:p w14:paraId="418A0840" w14:textId="77777777" w:rsidR="00D5121C" w:rsidRPr="00871D2B" w:rsidRDefault="009B2480">
            <w:pPr>
              <w:pBdr>
                <w:bottom w:val="single" w:sz="4" w:space="1" w:color="auto"/>
              </w:pBdr>
              <w:ind w:left="-3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ผลกระทบจาก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76B48D4" w14:textId="77777777" w:rsidR="00D5121C" w:rsidRDefault="00D5121C">
            <w:pP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D02B4B4" w14:textId="77777777">
        <w:trPr>
          <w:tblHeader/>
        </w:trPr>
        <w:tc>
          <w:tcPr>
            <w:tcW w:w="2867" w:type="dxa"/>
            <w:shd w:val="clear" w:color="auto" w:fill="auto"/>
          </w:tcPr>
          <w:p w14:paraId="3B5CB8A9" w14:textId="77777777" w:rsidR="00D5121C" w:rsidRDefault="00D5121C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F24F50C" w14:textId="77777777" w:rsidR="00D5121C" w:rsidRDefault="009B2480">
            <w:pPr>
              <w:pBdr>
                <w:bottom w:val="single" w:sz="4" w:space="1" w:color="auto"/>
              </w:pBdr>
              <w:ind w:left="-20" w:right="-102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7D9BC66" w14:textId="77777777" w:rsidR="00D5121C" w:rsidRDefault="009B2480">
            <w:pPr>
              <w:pBdr>
                <w:bottom w:val="single" w:sz="4" w:space="1" w:color="auto"/>
              </w:pBdr>
              <w:ind w:left="-3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="Angsana New" w:hint="cs"/>
                <w:sz w:val="28"/>
                <w:cs/>
                <w:lang w:val="en-GB"/>
              </w:rPr>
              <w:t>มาตรฐานการรายงาน</w:t>
            </w:r>
            <w:r w:rsidRPr="00871D2B">
              <w:rPr>
                <w:rFonts w:asciiTheme="majorBidi" w:hAnsiTheme="majorBidi" w:cs="Angsana New"/>
                <w:sz w:val="28"/>
                <w:cs/>
                <w:lang w:val="en-GB"/>
              </w:rPr>
              <w:t xml:space="preserve">            </w:t>
            </w:r>
            <w:r w:rsidRPr="00871D2B">
              <w:rPr>
                <w:rFonts w:asciiTheme="majorBidi" w:hAnsiTheme="majorBidi" w:cs="Angsana New" w:hint="cs"/>
                <w:sz w:val="28"/>
                <w:cs/>
                <w:lang w:val="en-GB"/>
              </w:rPr>
              <w:t>ทางการเงินกลุ่มเครื่องมือทางการเงิน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71D9CBF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="Angsana New" w:hint="cs"/>
                <w:sz w:val="28"/>
                <w:cs/>
                <w:lang w:val="en-GB"/>
              </w:rPr>
              <w:t>มาตรฐานการรายงานทางการเงิน</w:t>
            </w:r>
            <w:r w:rsidRPr="00871D2B">
              <w:rPr>
                <w:rFonts w:asciiTheme="majorBidi" w:hAnsiTheme="majorBidi" w:cs="Angsana New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="Angsana New" w:hint="cs"/>
                <w:sz w:val="28"/>
                <w:cs/>
                <w:lang w:val="en-GB"/>
              </w:rPr>
              <w:t>ฉบับที่</w:t>
            </w:r>
            <w:r w:rsidRPr="00871D2B">
              <w:rPr>
                <w:rFonts w:asciiTheme="majorBidi" w:hAnsiTheme="majorBidi" w:cs="Angsana New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16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61349CA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5121C" w14:paraId="07373289" w14:textId="77777777">
        <w:tc>
          <w:tcPr>
            <w:tcW w:w="2867" w:type="dxa"/>
            <w:shd w:val="clear" w:color="auto" w:fill="auto"/>
          </w:tcPr>
          <w:p w14:paraId="1BDB53EE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54" w:type="dxa"/>
            <w:shd w:val="clear" w:color="auto" w:fill="auto"/>
          </w:tcPr>
          <w:p w14:paraId="482F92B9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</w:tcPr>
          <w:p w14:paraId="641CA510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39F53932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0F9FF99A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204EA9B" w14:textId="77777777">
        <w:tc>
          <w:tcPr>
            <w:tcW w:w="2867" w:type="dxa"/>
            <w:shd w:val="clear" w:color="auto" w:fill="auto"/>
          </w:tcPr>
          <w:p w14:paraId="6B9A5DFA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C14201B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4B206F05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64FEA09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2D21F3B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FB6AEE6" w14:textId="77777777">
        <w:tc>
          <w:tcPr>
            <w:tcW w:w="2867" w:type="dxa"/>
            <w:shd w:val="clear" w:color="auto" w:fill="auto"/>
          </w:tcPr>
          <w:p w14:paraId="51A923C9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0CEA9F0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735A46CF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95B5F3E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161CB07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F0AA83E" w14:textId="77777777">
        <w:tc>
          <w:tcPr>
            <w:tcW w:w="2867" w:type="dxa"/>
            <w:shd w:val="clear" w:color="auto" w:fill="auto"/>
          </w:tcPr>
          <w:p w14:paraId="2E608200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เงินลงทุนชั่วคราว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476808AD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D21A40B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(7,371)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E9F39FA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D7FE897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1F916C59" w14:textId="77777777">
        <w:tc>
          <w:tcPr>
            <w:tcW w:w="2867" w:type="dxa"/>
            <w:shd w:val="clear" w:color="auto" w:fill="auto"/>
          </w:tcPr>
          <w:p w14:paraId="56E545FD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4BAD14E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DFC615E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63050A7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692FA1A" w14:textId="77777777" w:rsidR="00D5121C" w:rsidRDefault="009B2480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7,371</w:t>
            </w:r>
          </w:p>
        </w:tc>
      </w:tr>
      <w:tr w:rsidR="00D5121C" w14:paraId="27123BF8" w14:textId="77777777">
        <w:tc>
          <w:tcPr>
            <w:tcW w:w="2867" w:type="dxa"/>
            <w:shd w:val="clear" w:color="auto" w:fill="auto"/>
          </w:tcPr>
          <w:p w14:paraId="28F64EF3" w14:textId="77777777" w:rsidR="00D5121C" w:rsidRDefault="009B2480">
            <w:pPr>
              <w:ind w:left="-112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ลูกหนี้การค้าและลูกหนี้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หมุนเวียน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อื่น</w:t>
            </w: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C3F9819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75,815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EBAA60F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(15,338)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9818961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98038DC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60,477</w:t>
            </w:r>
          </w:p>
        </w:tc>
      </w:tr>
      <w:tr w:rsidR="00D5121C" w14:paraId="48C2DFFA" w14:textId="77777777">
        <w:tc>
          <w:tcPr>
            <w:tcW w:w="2867" w:type="dxa"/>
            <w:shd w:val="clear" w:color="auto" w:fill="auto"/>
          </w:tcPr>
          <w:p w14:paraId="01937017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03FD16A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7B5185AE" w14:textId="77777777" w:rsidR="00D5121C" w:rsidRPr="00871D2B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1825612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02C90FD" w14:textId="77777777" w:rsidR="00D5121C" w:rsidRDefault="00D5121C">
            <w:pPr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994D708" w14:textId="77777777">
        <w:tc>
          <w:tcPr>
            <w:tcW w:w="2867" w:type="dxa"/>
            <w:shd w:val="clear" w:color="auto" w:fill="auto"/>
          </w:tcPr>
          <w:p w14:paraId="77174348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27D2434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206,487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5E2D342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9CF41D4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(10,463)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F1D13FE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196,024</w:t>
            </w:r>
          </w:p>
        </w:tc>
      </w:tr>
      <w:tr w:rsidR="00D5121C" w14:paraId="18207680" w14:textId="77777777">
        <w:tc>
          <w:tcPr>
            <w:tcW w:w="2867" w:type="dxa"/>
            <w:shd w:val="clear" w:color="auto" w:fill="auto"/>
          </w:tcPr>
          <w:p w14:paraId="6E0A2D23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77292C0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1748D1E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F5688AD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10,463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5C600FC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10,463</w:t>
            </w:r>
          </w:p>
        </w:tc>
      </w:tr>
      <w:tr w:rsidR="00D5121C" w14:paraId="284046C1" w14:textId="77777777">
        <w:tc>
          <w:tcPr>
            <w:tcW w:w="2867" w:type="dxa"/>
            <w:shd w:val="clear" w:color="auto" w:fill="auto"/>
          </w:tcPr>
          <w:p w14:paraId="306ED3C2" w14:textId="77777777" w:rsidR="00D5121C" w:rsidRPr="00871D2B" w:rsidRDefault="00D5121C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6BE895A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76A80D4C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8130104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C1AB936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7214BF3" w14:textId="77777777">
        <w:tc>
          <w:tcPr>
            <w:tcW w:w="2867" w:type="dxa"/>
            <w:shd w:val="clear" w:color="auto" w:fill="auto"/>
          </w:tcPr>
          <w:p w14:paraId="44E71096" w14:textId="77777777" w:rsidR="00D5121C" w:rsidRPr="00871D2B" w:rsidRDefault="00D5121C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F74265A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55F03F0F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CAFFFBB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6F2AE9C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20229D0" w14:textId="77777777">
        <w:tc>
          <w:tcPr>
            <w:tcW w:w="2867" w:type="dxa"/>
            <w:shd w:val="clear" w:color="auto" w:fill="auto"/>
          </w:tcPr>
          <w:p w14:paraId="436B625F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หนี้สินและส่วนของผู้ถือหุ้น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9A9C017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503AE335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E2B5293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F0BC7F0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0F5A9181" w14:textId="77777777">
        <w:tc>
          <w:tcPr>
            <w:tcW w:w="2867" w:type="dxa"/>
            <w:shd w:val="clear" w:color="auto" w:fill="auto"/>
          </w:tcPr>
          <w:p w14:paraId="080AF26C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702D541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2BBE50C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D4ECD4E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3272246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BBF60B1" w14:textId="77777777">
        <w:tc>
          <w:tcPr>
            <w:tcW w:w="2867" w:type="dxa"/>
            <w:shd w:val="clear" w:color="auto" w:fill="auto"/>
          </w:tcPr>
          <w:p w14:paraId="208CAC94" w14:textId="77777777" w:rsidR="00D5121C" w:rsidRDefault="009B2480">
            <w:pPr>
              <w:ind w:left="-112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ส่วนของหนี้สินตามสัญญาเช่า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              </w:t>
            </w:r>
          </w:p>
          <w:p w14:paraId="4FC56269" w14:textId="77777777" w:rsidR="00D5121C" w:rsidRDefault="009B2480">
            <w:pPr>
              <w:ind w:left="-11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การเงิน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ที่ถึงกำหนดชำระ</w:t>
            </w:r>
          </w:p>
          <w:p w14:paraId="625D3C45" w14:textId="77777777" w:rsidR="00D5121C" w:rsidRPr="00871D2B" w:rsidRDefault="009B2480">
            <w:pPr>
              <w:ind w:left="-11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ภายในหนึ่งปี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DDE1303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B8C1BCD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36CC8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940D7F2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7A94DF5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209130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(2,472)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D6EA878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941C8C1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2BBBEF09" w14:textId="77777777">
        <w:tc>
          <w:tcPr>
            <w:tcW w:w="2867" w:type="dxa"/>
            <w:shd w:val="clear" w:color="auto" w:fill="auto"/>
          </w:tcPr>
          <w:p w14:paraId="67ED3233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ส่วนของหนี้สินตามสัญญาเช่าที่</w:t>
            </w:r>
          </w:p>
          <w:p w14:paraId="11ABCECF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7298D7B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0255696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377AD75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14629BB" w14:textId="77777777" w:rsidR="00D5121C" w:rsidRDefault="009B2480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2,472</w:t>
            </w:r>
          </w:p>
        </w:tc>
      </w:tr>
      <w:tr w:rsidR="00D5121C" w14:paraId="644C237E" w14:textId="77777777">
        <w:tc>
          <w:tcPr>
            <w:tcW w:w="2867" w:type="dxa"/>
            <w:shd w:val="clear" w:color="auto" w:fill="auto"/>
          </w:tcPr>
          <w:p w14:paraId="63CDE8BC" w14:textId="77777777" w:rsidR="00D5121C" w:rsidRPr="00871D2B" w:rsidRDefault="00D5121C">
            <w:pPr>
              <w:ind w:left="-108" w:hanging="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D666489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C2BDFB9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A326ABE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B35A6C8" w14:textId="77777777" w:rsidR="00D5121C" w:rsidRDefault="00D5121C">
            <w:pPr>
              <w:tabs>
                <w:tab w:val="decimal" w:pos="1170"/>
              </w:tabs>
              <w:ind w:right="6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2E26AD4" w14:textId="77777777">
        <w:tc>
          <w:tcPr>
            <w:tcW w:w="2867" w:type="dxa"/>
            <w:shd w:val="clear" w:color="auto" w:fill="auto"/>
          </w:tcPr>
          <w:p w14:paraId="57FA74A2" w14:textId="77777777" w:rsidR="00D5121C" w:rsidRPr="00871D2B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54" w:type="dxa"/>
            <w:shd w:val="clear" w:color="auto" w:fill="auto"/>
          </w:tcPr>
          <w:p w14:paraId="3E595F37" w14:textId="77777777" w:rsidR="00D5121C" w:rsidRDefault="00D5121C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</w:tcPr>
          <w:p w14:paraId="05A69E32" w14:textId="77777777" w:rsidR="00D5121C" w:rsidRDefault="00D5121C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</w:tcPr>
          <w:p w14:paraId="640F9624" w14:textId="77777777" w:rsidR="00D5121C" w:rsidRDefault="00D5121C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44FFC2D6" w14:textId="77777777" w:rsidR="00D5121C" w:rsidRDefault="00D5121C">
            <w:pPr>
              <w:tabs>
                <w:tab w:val="decimal" w:pos="117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08D9A26" w14:textId="77777777">
        <w:trPr>
          <w:trHeight w:val="351"/>
        </w:trPr>
        <w:tc>
          <w:tcPr>
            <w:tcW w:w="2867" w:type="dxa"/>
            <w:shd w:val="clear" w:color="auto" w:fill="auto"/>
          </w:tcPr>
          <w:p w14:paraId="63290DBF" w14:textId="77777777" w:rsidR="00D5121C" w:rsidRPr="00871D2B" w:rsidRDefault="009B2480">
            <w:pPr>
              <w:ind w:left="68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หนี้สินตามสัญญาเช่า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การเงิน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9014436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7,147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0A28DB5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723142B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(7,147)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7C9B767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3DCFBE2" w14:textId="77777777">
        <w:trPr>
          <w:trHeight w:val="351"/>
        </w:trPr>
        <w:tc>
          <w:tcPr>
            <w:tcW w:w="2867" w:type="dxa"/>
            <w:shd w:val="clear" w:color="auto" w:fill="auto"/>
          </w:tcPr>
          <w:p w14:paraId="435F7254" w14:textId="77777777" w:rsidR="00D5121C" w:rsidRPr="00871D2B" w:rsidRDefault="009B2480">
            <w:pPr>
              <w:ind w:left="68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FB1E824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7238EF0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A2F4935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7,147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3183CB0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7,147</w:t>
            </w:r>
          </w:p>
        </w:tc>
      </w:tr>
      <w:tr w:rsidR="00D5121C" w14:paraId="3F58333B" w14:textId="77777777">
        <w:tc>
          <w:tcPr>
            <w:tcW w:w="2867" w:type="dxa"/>
            <w:shd w:val="clear" w:color="auto" w:fill="auto"/>
          </w:tcPr>
          <w:p w14:paraId="7FB80608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1CC67B4" w14:textId="77777777" w:rsidR="00D5121C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29B3358A" w14:textId="77777777" w:rsidR="00D5121C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B19BE1B" w14:textId="77777777" w:rsidR="00D5121C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59EFCE3" w14:textId="77777777" w:rsidR="00D5121C" w:rsidRDefault="00D5121C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3C71856" w14:textId="77777777">
        <w:tc>
          <w:tcPr>
            <w:tcW w:w="2867" w:type="dxa"/>
            <w:shd w:val="clear" w:color="auto" w:fill="auto"/>
          </w:tcPr>
          <w:p w14:paraId="35B24310" w14:textId="77777777" w:rsidR="00D5121C" w:rsidRDefault="009B2480">
            <w:pPr>
              <w:ind w:left="-108" w:hanging="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ขาดทุน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สะสม - ยังไม่ได้จัดสรร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2C3947B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(1,201,025)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7423FA16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(15,338)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33E222B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21B18EFC" w14:textId="77777777" w:rsidR="00D5121C" w:rsidRDefault="009B2480">
            <w:pPr>
              <w:tabs>
                <w:tab w:val="decimal" w:pos="1170"/>
                <w:tab w:val="left" w:pos="1246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(1,216,363)</w:t>
            </w:r>
          </w:p>
        </w:tc>
      </w:tr>
    </w:tbl>
    <w:p w14:paraId="77FD7D52" w14:textId="77777777" w:rsidR="00D5121C" w:rsidRDefault="00D5121C">
      <w:pPr>
        <w:spacing w:line="400" w:lineRule="exact"/>
        <w:jc w:val="thaiDistribute"/>
        <w:rPr>
          <w:rFonts w:asciiTheme="majorBidi" w:hAnsiTheme="majorBidi"/>
          <w:sz w:val="28"/>
        </w:rPr>
      </w:pPr>
    </w:p>
    <w:p w14:paraId="52BDAA13" w14:textId="77777777" w:rsidR="00A95B93" w:rsidRDefault="00A95B93">
      <w:pPr>
        <w:tabs>
          <w:tab w:val="left" w:pos="360"/>
        </w:tabs>
        <w:spacing w:line="400" w:lineRule="exact"/>
        <w:ind w:left="-90"/>
        <w:jc w:val="thaiDistribute"/>
        <w:rPr>
          <w:rFonts w:asciiTheme="majorBidi" w:hAnsiTheme="majorBidi"/>
          <w:b/>
          <w:bCs/>
          <w:sz w:val="28"/>
        </w:rPr>
      </w:pPr>
    </w:p>
    <w:p w14:paraId="51327B56" w14:textId="77777777" w:rsidR="00A95B93" w:rsidRDefault="00A95B93">
      <w:pPr>
        <w:tabs>
          <w:tab w:val="left" w:pos="360"/>
        </w:tabs>
        <w:spacing w:line="400" w:lineRule="exact"/>
        <w:ind w:left="-90"/>
        <w:jc w:val="thaiDistribute"/>
        <w:rPr>
          <w:rFonts w:asciiTheme="majorBidi" w:hAnsiTheme="majorBidi"/>
          <w:b/>
          <w:bCs/>
          <w:sz w:val="28"/>
        </w:rPr>
      </w:pPr>
    </w:p>
    <w:p w14:paraId="18B26351" w14:textId="77777777" w:rsidR="00A95B93" w:rsidRDefault="00A95B93">
      <w:pPr>
        <w:tabs>
          <w:tab w:val="left" w:pos="360"/>
        </w:tabs>
        <w:spacing w:line="400" w:lineRule="exact"/>
        <w:ind w:left="-90"/>
        <w:jc w:val="thaiDistribute"/>
        <w:rPr>
          <w:rFonts w:asciiTheme="majorBidi" w:hAnsiTheme="majorBidi"/>
          <w:b/>
          <w:bCs/>
          <w:sz w:val="28"/>
        </w:rPr>
      </w:pPr>
    </w:p>
    <w:p w14:paraId="0E98E26F" w14:textId="75452258" w:rsidR="00D5121C" w:rsidRDefault="009B2480">
      <w:pPr>
        <w:tabs>
          <w:tab w:val="left" w:pos="360"/>
        </w:tabs>
        <w:spacing w:line="400" w:lineRule="exact"/>
        <w:ind w:left="-90"/>
        <w:jc w:val="thaiDistribute"/>
        <w:rPr>
          <w:rFonts w:asciiTheme="majorBidi" w:hAnsiTheme="majorBidi"/>
          <w:b/>
          <w:bCs/>
          <w:sz w:val="28"/>
        </w:rPr>
      </w:pPr>
      <w:r>
        <w:rPr>
          <w:rFonts w:asciiTheme="majorBidi" w:hAnsiTheme="majorBidi"/>
          <w:b/>
          <w:bCs/>
          <w:sz w:val="28"/>
        </w:rPr>
        <w:lastRenderedPageBreak/>
        <w:t>4.</w:t>
      </w:r>
      <w:r w:rsidR="00AE7AA9">
        <w:rPr>
          <w:rFonts w:asciiTheme="majorBidi" w:hAnsiTheme="majorBidi" w:hint="cs"/>
          <w:b/>
          <w:bCs/>
          <w:sz w:val="28"/>
          <w:cs/>
        </w:rPr>
        <w:t>4</w:t>
      </w:r>
      <w:r>
        <w:rPr>
          <w:rFonts w:asciiTheme="majorBidi" w:hAnsiTheme="majorBidi"/>
          <w:b/>
          <w:bCs/>
          <w:sz w:val="28"/>
        </w:rPr>
        <w:t>.1</w:t>
      </w:r>
      <w:r w:rsidRPr="00871D2B">
        <w:rPr>
          <w:rFonts w:asciiTheme="majorBidi" w:hAnsiTheme="majorBidi"/>
          <w:b/>
          <w:bCs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เครื่องมือทางการเงิน</w:t>
      </w:r>
    </w:p>
    <w:p w14:paraId="1A338528" w14:textId="77777777" w:rsidR="00D5121C" w:rsidRDefault="009B2480" w:rsidP="00EE7668">
      <w:pPr>
        <w:spacing w:before="120"/>
        <w:ind w:left="360" w:right="86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>รายละเอียดผลกระทบที่มีต่อ</w:t>
      </w:r>
      <w:r w:rsidRPr="00871D2B">
        <w:rPr>
          <w:rFonts w:asciiTheme="majorBidi" w:eastAsia="Arial Unicode MS" w:hAnsiTheme="majorBidi" w:cstheme="majorBidi" w:hint="cs"/>
          <w:color w:val="000000" w:themeColor="text1"/>
          <w:sz w:val="28"/>
          <w:cs/>
          <w:lang w:val="en-GB"/>
        </w:rPr>
        <w:t>ขาดทุน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>สะสม ณ วันที่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lang w:val="en-GB"/>
        </w:rPr>
        <w:t xml:space="preserve">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1 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 xml:space="preserve">มกราคม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2563 </w:t>
      </w:r>
      <w:r>
        <w:rPr>
          <w:rFonts w:asciiTheme="majorBidi" w:eastAsia="Arial Unicode MS" w:hAnsiTheme="majorBidi" w:cstheme="majorBidi"/>
          <w:color w:val="000000" w:themeColor="text1"/>
          <w:sz w:val="28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070"/>
        <w:gridCol w:w="270"/>
        <w:gridCol w:w="2250"/>
      </w:tblGrid>
      <w:tr w:rsidR="00D5121C" w14:paraId="09437E21" w14:textId="77777777">
        <w:tc>
          <w:tcPr>
            <w:tcW w:w="4590" w:type="dxa"/>
            <w:shd w:val="clear" w:color="auto" w:fill="auto"/>
          </w:tcPr>
          <w:p w14:paraId="45881849" w14:textId="77777777" w:rsidR="00D5121C" w:rsidRDefault="00D512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11890AC" w14:textId="77777777" w:rsidR="00D5121C" w:rsidRDefault="00D512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672DC64" w14:textId="77777777" w:rsidR="00D5121C" w:rsidRDefault="00D5121C">
            <w:pPr>
              <w:ind w:right="-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2F7DD43A" w14:textId="77777777" w:rsidR="00D5121C" w:rsidRDefault="009B2480">
            <w:pPr>
              <w:ind w:right="-1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6E043D8F" w14:textId="77777777">
        <w:tc>
          <w:tcPr>
            <w:tcW w:w="4590" w:type="dxa"/>
            <w:shd w:val="clear" w:color="auto" w:fill="auto"/>
          </w:tcPr>
          <w:p w14:paraId="7D4A6F48" w14:textId="77777777" w:rsidR="00D5121C" w:rsidRDefault="00D5121C">
            <w:pPr>
              <w:ind w:left="162" w:hanging="17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B9C1F4F" w14:textId="77777777" w:rsidR="00D5121C" w:rsidRDefault="009B2480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F69E0CF" w14:textId="77777777" w:rsidR="00D5121C" w:rsidRDefault="00D5121C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BE22723" w14:textId="77777777" w:rsidR="00D5121C" w:rsidRPr="00871D2B" w:rsidRDefault="009B2480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38ACA37F" w14:textId="77777777">
        <w:tc>
          <w:tcPr>
            <w:tcW w:w="4590" w:type="dxa"/>
            <w:shd w:val="clear" w:color="auto" w:fill="auto"/>
          </w:tcPr>
          <w:p w14:paraId="33BA7A9B" w14:textId="77777777" w:rsidR="00D5121C" w:rsidRDefault="009B2480">
            <w:pPr>
              <w:ind w:left="162" w:hanging="266"/>
              <w:rPr>
                <w:rFonts w:asciiTheme="majorBidi" w:hAnsiTheme="majorBidi" w:cstheme="majorBidi"/>
                <w:spacing w:val="-2"/>
                <w:sz w:val="28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การรับรู้ผลขาดทุนด้านเครดิตที่คาดว่าจะเกิดขึ้นต่อสินทรัพย์</w:t>
            </w:r>
          </w:p>
          <w:p w14:paraId="13FE5644" w14:textId="77777777" w:rsidR="00D5121C" w:rsidRDefault="009B2480">
            <w:pPr>
              <w:ind w:left="428" w:hanging="270"/>
              <w:rPr>
                <w:rFonts w:asciiTheme="majorBidi" w:hAnsiTheme="majorBidi" w:cstheme="majorBidi"/>
                <w:spacing w:val="-4"/>
                <w:sz w:val="28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2CE5" w14:textId="77777777" w:rsidR="00D5121C" w:rsidRDefault="009B2480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(24,693)</w:t>
            </w:r>
          </w:p>
        </w:tc>
        <w:tc>
          <w:tcPr>
            <w:tcW w:w="270" w:type="dxa"/>
          </w:tcPr>
          <w:p w14:paraId="7C071DE3" w14:textId="77777777" w:rsidR="00D5121C" w:rsidRDefault="00D5121C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27F5B" w14:textId="77777777" w:rsidR="00D5121C" w:rsidRDefault="009B2480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(15,338)</w:t>
            </w:r>
          </w:p>
        </w:tc>
      </w:tr>
      <w:tr w:rsidR="00D5121C" w14:paraId="64FE6CFD" w14:textId="77777777">
        <w:tc>
          <w:tcPr>
            <w:tcW w:w="4590" w:type="dxa"/>
            <w:shd w:val="clear" w:color="auto" w:fill="auto"/>
          </w:tcPr>
          <w:p w14:paraId="52090605" w14:textId="77777777" w:rsidR="00D5121C" w:rsidRDefault="009B2480">
            <w:pPr>
              <w:ind w:left="166" w:hanging="27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ผลกระทบต่</w:t>
            </w:r>
            <w:r w:rsidRPr="00871D2B">
              <w:rPr>
                <w:rFonts w:asciiTheme="majorBidi" w:hAnsiTheme="majorBidi" w:cstheme="majorBidi" w:hint="cs"/>
                <w:spacing w:val="-2"/>
                <w:sz w:val="28"/>
                <w:cs/>
                <w:lang w:val="en-GB"/>
              </w:rPr>
              <w:t>อขาดทุน</w:t>
            </w: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สะสม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จากการนำมาตรฐานการรายงาน</w:t>
            </w:r>
          </w:p>
          <w:p w14:paraId="3F38C136" w14:textId="77777777" w:rsidR="00D5121C" w:rsidRDefault="009B2480">
            <w:pPr>
              <w:ind w:left="166" w:hanging="8"/>
              <w:rPr>
                <w:rFonts w:asciiTheme="majorBidi" w:hAnsiTheme="majorBidi" w:cstheme="majorBidi"/>
                <w:color w:val="FF0000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F5914D2" w14:textId="77777777" w:rsidR="00D5121C" w:rsidRDefault="009B2480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(24,693)</w:t>
            </w:r>
          </w:p>
        </w:tc>
        <w:tc>
          <w:tcPr>
            <w:tcW w:w="270" w:type="dxa"/>
          </w:tcPr>
          <w:p w14:paraId="1780C530" w14:textId="77777777" w:rsidR="00D5121C" w:rsidRDefault="00D5121C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2197085" w14:textId="77777777" w:rsidR="00D5121C" w:rsidRDefault="009B2480">
            <w:pPr>
              <w:tabs>
                <w:tab w:val="decimal" w:pos="1780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(15,338)</w:t>
            </w:r>
          </w:p>
        </w:tc>
      </w:tr>
    </w:tbl>
    <w:p w14:paraId="0FA81B7A" w14:textId="77777777" w:rsidR="00D5121C" w:rsidRPr="00871D2B" w:rsidRDefault="00D5121C">
      <w:pPr>
        <w:jc w:val="thaiDistribute"/>
        <w:rPr>
          <w:rFonts w:ascii="Angsana New" w:eastAsia="Arial Unicode MS" w:hAnsi="Angsana New"/>
          <w:color w:val="D04A02"/>
          <w:sz w:val="26"/>
          <w:szCs w:val="26"/>
          <w:lang w:val="en-GB"/>
        </w:rPr>
        <w:sectPr w:rsidR="00D5121C" w:rsidRPr="00871D2B" w:rsidSect="00070B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pgNumType w:start="15"/>
          <w:cols w:space="720"/>
          <w:docGrid w:linePitch="326"/>
        </w:sectPr>
      </w:pPr>
    </w:p>
    <w:p w14:paraId="3F32CA92" w14:textId="77777777" w:rsidR="00D5121C" w:rsidRDefault="00D5121C">
      <w:pPr>
        <w:jc w:val="thaiDistribute"/>
        <w:rPr>
          <w:rFonts w:ascii="Angsana New" w:eastAsia="Arial Unicode MS" w:hAnsi="Angsana New"/>
          <w:color w:val="D04A02"/>
          <w:sz w:val="26"/>
          <w:szCs w:val="26"/>
        </w:rPr>
      </w:pPr>
    </w:p>
    <w:p w14:paraId="1A92262C" w14:textId="77777777" w:rsidR="00D5121C" w:rsidRDefault="009B2480">
      <w:pPr>
        <w:ind w:left="45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 xml:space="preserve">ณ วันที่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1 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 xml:space="preserve">มกราคม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2563 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 xml:space="preserve">การจัดประเภทและวัดมูลค่า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eastAsia="Arial Unicode MS" w:hAnsiTheme="majorBidi" w:cstheme="majorBidi"/>
          <w:color w:val="000000" w:themeColor="text1"/>
          <w:sz w:val="28"/>
        </w:rPr>
        <w:t xml:space="preserve">9 </w:t>
      </w:r>
      <w:r w:rsidRPr="00871D2B">
        <w:rPr>
          <w:rFonts w:asciiTheme="majorBidi" w:eastAsia="Arial Unicode MS" w:hAnsiTheme="majorBidi" w:cstheme="majorBidi"/>
          <w:color w:val="000000" w:themeColor="text1"/>
          <w:sz w:val="28"/>
          <w:cs/>
          <w:lang w:val="en-GB"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6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890"/>
        <w:gridCol w:w="1890"/>
        <w:gridCol w:w="1980"/>
        <w:gridCol w:w="1980"/>
        <w:gridCol w:w="1800"/>
      </w:tblGrid>
      <w:tr w:rsidR="00D5121C" w14:paraId="74016D36" w14:textId="77777777">
        <w:trPr>
          <w:trHeight w:val="374"/>
          <w:tblHeader/>
        </w:trPr>
        <w:tc>
          <w:tcPr>
            <w:tcW w:w="5130" w:type="dxa"/>
            <w:shd w:val="clear" w:color="auto" w:fill="auto"/>
          </w:tcPr>
          <w:p w14:paraId="73CF255F" w14:textId="77777777" w:rsidR="00D5121C" w:rsidRDefault="00D512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6CD9A0F9" w14:textId="77777777" w:rsidR="00D5121C" w:rsidRDefault="009B24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58165769" w14:textId="77777777">
        <w:trPr>
          <w:trHeight w:val="374"/>
          <w:tblHeader/>
        </w:trPr>
        <w:tc>
          <w:tcPr>
            <w:tcW w:w="5130" w:type="dxa"/>
            <w:shd w:val="clear" w:color="auto" w:fill="auto"/>
          </w:tcPr>
          <w:p w14:paraId="75C79B16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05959F8B" w14:textId="77777777" w:rsidR="00D5121C" w:rsidRPr="00871D2B" w:rsidRDefault="009B248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02A03A1C" w14:textId="77777777">
        <w:trPr>
          <w:trHeight w:val="374"/>
          <w:tblHeader/>
        </w:trPr>
        <w:tc>
          <w:tcPr>
            <w:tcW w:w="5130" w:type="dxa"/>
            <w:shd w:val="clear" w:color="auto" w:fill="auto"/>
          </w:tcPr>
          <w:p w14:paraId="6C242EA9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31EE93A" w14:textId="77777777" w:rsidR="00D5121C" w:rsidRDefault="00D5121C">
            <w:pP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50" w:type="dxa"/>
            <w:gridSpan w:val="4"/>
            <w:shd w:val="clear" w:color="auto" w:fill="auto"/>
            <w:vAlign w:val="bottom"/>
          </w:tcPr>
          <w:p w14:paraId="13E63C33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การจัดประเภทและวัดมูลค่าตามมาตรฐานการรายงานทางการเงิน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ฉบับที่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t>9</w:t>
            </w:r>
          </w:p>
        </w:tc>
      </w:tr>
      <w:tr w:rsidR="00D5121C" w14:paraId="3C2A4BB1" w14:textId="77777777">
        <w:trPr>
          <w:trHeight w:val="720"/>
          <w:tblHeader/>
        </w:trPr>
        <w:tc>
          <w:tcPr>
            <w:tcW w:w="5130" w:type="dxa"/>
            <w:shd w:val="clear" w:color="auto" w:fill="auto"/>
          </w:tcPr>
          <w:p w14:paraId="57E205E2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5089469" w14:textId="77777777" w:rsidR="00D5121C" w:rsidRDefault="009B2480">
            <w:pP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มูลค่าตามหลักการ</w:t>
            </w:r>
          </w:p>
          <w:p w14:paraId="05323A71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บัญชีเดิม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2F8C0AA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041BC3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A9F828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ราคาทุน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A1FB16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5121C" w14:paraId="1B9E7543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3DA690D4" w14:textId="77777777" w:rsidR="00D5121C" w:rsidRDefault="009B248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สินทรัพย์ทางการเงิน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3A0EF274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A781305" w14:textId="77777777" w:rsidR="00D5121C" w:rsidRDefault="00D5121C">
            <w:pPr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B7EA094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3E3079C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7A7CE35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ED7A45B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2905530C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4C4FC6AE" w14:textId="77777777" w:rsidR="00D5121C" w:rsidRDefault="009B2480">
            <w:pPr>
              <w:tabs>
                <w:tab w:val="decimal" w:pos="1500"/>
              </w:tabs>
              <w:ind w:right="73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111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641</w:t>
            </w:r>
          </w:p>
        </w:tc>
        <w:tc>
          <w:tcPr>
            <w:tcW w:w="1890" w:type="dxa"/>
            <w:shd w:val="clear" w:color="auto" w:fill="auto"/>
          </w:tcPr>
          <w:p w14:paraId="2B85DA74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91A546E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1225D3F5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111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641</w:t>
            </w:r>
          </w:p>
        </w:tc>
        <w:tc>
          <w:tcPr>
            <w:tcW w:w="1800" w:type="dxa"/>
            <w:shd w:val="clear" w:color="auto" w:fill="auto"/>
          </w:tcPr>
          <w:p w14:paraId="5041293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111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641</w:t>
            </w:r>
          </w:p>
        </w:tc>
      </w:tr>
      <w:tr w:rsidR="00D5121C" w14:paraId="772DA8CC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61C934C9" w14:textId="77777777" w:rsidR="00D5121C" w:rsidRDefault="009B2480">
            <w:pPr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hint="cs"/>
                <w:cs/>
                <w:lang w:val="en-GB"/>
              </w:rPr>
              <w:t>เงินลงทุนชั่วคราว</w:t>
            </w:r>
          </w:p>
        </w:tc>
        <w:tc>
          <w:tcPr>
            <w:tcW w:w="1890" w:type="dxa"/>
            <w:shd w:val="clear" w:color="auto" w:fill="auto"/>
          </w:tcPr>
          <w:p w14:paraId="7EFAFB6D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7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371</w:t>
            </w:r>
          </w:p>
        </w:tc>
        <w:tc>
          <w:tcPr>
            <w:tcW w:w="1890" w:type="dxa"/>
            <w:shd w:val="clear" w:color="auto" w:fill="auto"/>
          </w:tcPr>
          <w:p w14:paraId="7D8C80D3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7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371</w:t>
            </w:r>
          </w:p>
        </w:tc>
        <w:tc>
          <w:tcPr>
            <w:tcW w:w="1980" w:type="dxa"/>
            <w:shd w:val="clear" w:color="auto" w:fill="auto"/>
          </w:tcPr>
          <w:p w14:paraId="1237252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898FE71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5066148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7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371</w:t>
            </w:r>
          </w:p>
        </w:tc>
      </w:tr>
      <w:tr w:rsidR="00D5121C" w14:paraId="758F1E7C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2DB197B1" w14:textId="77777777" w:rsidR="00D5121C" w:rsidRPr="00871D2B" w:rsidRDefault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ลูกหนี้การค้าและลูกหนี้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11152544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353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545</w:t>
            </w:r>
          </w:p>
        </w:tc>
        <w:tc>
          <w:tcPr>
            <w:tcW w:w="1890" w:type="dxa"/>
            <w:shd w:val="clear" w:color="auto" w:fill="auto"/>
          </w:tcPr>
          <w:p w14:paraId="73434B83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7B4C810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D6C082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3</w:t>
            </w:r>
            <w:r>
              <w:rPr>
                <w:rFonts w:asciiTheme="majorBidi" w:hAnsiTheme="majorBidi"/>
                <w:sz w:val="28"/>
              </w:rPr>
              <w:t>28,852</w:t>
            </w:r>
          </w:p>
        </w:tc>
        <w:tc>
          <w:tcPr>
            <w:tcW w:w="1800" w:type="dxa"/>
            <w:shd w:val="clear" w:color="auto" w:fill="auto"/>
          </w:tcPr>
          <w:p w14:paraId="64824B49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3</w:t>
            </w:r>
            <w:r>
              <w:rPr>
                <w:rFonts w:asciiTheme="majorBidi" w:hAnsiTheme="majorBidi"/>
                <w:sz w:val="28"/>
              </w:rPr>
              <w:t>28,852</w:t>
            </w:r>
          </w:p>
        </w:tc>
      </w:tr>
      <w:tr w:rsidR="00D5121C" w14:paraId="4272326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0E917BA1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hint="cs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7E407746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161</w:t>
            </w:r>
          </w:p>
        </w:tc>
        <w:tc>
          <w:tcPr>
            <w:tcW w:w="1890" w:type="dxa"/>
            <w:shd w:val="clear" w:color="auto" w:fill="auto"/>
          </w:tcPr>
          <w:p w14:paraId="0A2CA395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D8C350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6DAA289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161</w:t>
            </w:r>
          </w:p>
        </w:tc>
        <w:tc>
          <w:tcPr>
            <w:tcW w:w="1800" w:type="dxa"/>
            <w:shd w:val="clear" w:color="auto" w:fill="auto"/>
          </w:tcPr>
          <w:p w14:paraId="7C9A31B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161</w:t>
            </w:r>
          </w:p>
        </w:tc>
      </w:tr>
      <w:tr w:rsidR="00D5121C" w14:paraId="2F45E0F7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3204ECF1" w14:textId="77777777" w:rsidR="00D5121C" w:rsidRDefault="009B2480">
            <w:pPr>
              <w:ind w:left="246" w:hanging="246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hint="cs"/>
                <w:cs/>
                <w:lang w:val="en-GB"/>
              </w:rPr>
              <w:t>ส่วนของเงินให้กู้ยืมระยะยาวที่ครบกำหนดชำระภายในหนึ่งปี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0202AAA1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12,000</w:t>
            </w:r>
          </w:p>
        </w:tc>
        <w:tc>
          <w:tcPr>
            <w:tcW w:w="1890" w:type="dxa"/>
            <w:shd w:val="clear" w:color="auto" w:fill="auto"/>
          </w:tcPr>
          <w:p w14:paraId="3B588422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DD1D52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5EC4BD6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 xml:space="preserve"> 12,000 </w:t>
            </w:r>
          </w:p>
        </w:tc>
        <w:tc>
          <w:tcPr>
            <w:tcW w:w="1800" w:type="dxa"/>
            <w:shd w:val="clear" w:color="auto" w:fill="auto"/>
          </w:tcPr>
          <w:p w14:paraId="55260976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 xml:space="preserve"> 12,000 </w:t>
            </w:r>
          </w:p>
        </w:tc>
      </w:tr>
      <w:tr w:rsidR="00D5121C" w14:paraId="7764615C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26D42931" w14:textId="77777777" w:rsidR="00D5121C" w:rsidRPr="00871D2B" w:rsidRDefault="009B2480">
            <w:pPr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1890" w:type="dxa"/>
            <w:shd w:val="clear" w:color="auto" w:fill="auto"/>
          </w:tcPr>
          <w:p w14:paraId="343CFEE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211</w:t>
            </w:r>
          </w:p>
        </w:tc>
        <w:tc>
          <w:tcPr>
            <w:tcW w:w="1890" w:type="dxa"/>
            <w:shd w:val="clear" w:color="auto" w:fill="auto"/>
          </w:tcPr>
          <w:p w14:paraId="230B2C40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EAD484C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8BB7C86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211</w:t>
            </w:r>
          </w:p>
        </w:tc>
        <w:tc>
          <w:tcPr>
            <w:tcW w:w="1800" w:type="dxa"/>
            <w:shd w:val="clear" w:color="auto" w:fill="auto"/>
          </w:tcPr>
          <w:p w14:paraId="2BA516B1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211</w:t>
            </w:r>
          </w:p>
        </w:tc>
      </w:tr>
      <w:tr w:rsidR="00D5121C" w14:paraId="584150F5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60F7F730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90" w:type="dxa"/>
            <w:shd w:val="clear" w:color="auto" w:fill="auto"/>
          </w:tcPr>
          <w:p w14:paraId="23D2D484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801</w:t>
            </w:r>
          </w:p>
        </w:tc>
        <w:tc>
          <w:tcPr>
            <w:tcW w:w="1890" w:type="dxa"/>
            <w:shd w:val="clear" w:color="auto" w:fill="auto"/>
          </w:tcPr>
          <w:p w14:paraId="6A2F8AE4" w14:textId="77777777" w:rsidR="00D5121C" w:rsidRDefault="009B2480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801</w:t>
            </w:r>
          </w:p>
        </w:tc>
        <w:tc>
          <w:tcPr>
            <w:tcW w:w="1980" w:type="dxa"/>
            <w:shd w:val="clear" w:color="auto" w:fill="auto"/>
          </w:tcPr>
          <w:p w14:paraId="3CF03CD9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75B198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2CEE97C6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801</w:t>
            </w:r>
          </w:p>
        </w:tc>
      </w:tr>
      <w:tr w:rsidR="00D5121C" w14:paraId="55C141A9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5CCBB286" w14:textId="77777777" w:rsidR="00D5121C" w:rsidRPr="00871D2B" w:rsidRDefault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0D8CB1A0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8,000</w:t>
            </w:r>
          </w:p>
        </w:tc>
        <w:tc>
          <w:tcPr>
            <w:tcW w:w="1890" w:type="dxa"/>
            <w:shd w:val="clear" w:color="auto" w:fill="auto"/>
          </w:tcPr>
          <w:p w14:paraId="6986ECA9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8320FAB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3901220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8,000</w:t>
            </w:r>
          </w:p>
        </w:tc>
        <w:tc>
          <w:tcPr>
            <w:tcW w:w="1800" w:type="dxa"/>
            <w:shd w:val="clear" w:color="auto" w:fill="auto"/>
          </w:tcPr>
          <w:p w14:paraId="39142AF8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8,000</w:t>
            </w:r>
          </w:p>
        </w:tc>
      </w:tr>
      <w:tr w:rsidR="00D5121C" w14:paraId="0F622A66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7200DADD" w14:textId="77777777" w:rsidR="00D5121C" w:rsidRPr="00871D2B" w:rsidRDefault="009B2480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shd w:val="clear" w:color="auto" w:fill="auto"/>
          </w:tcPr>
          <w:p w14:paraId="25D954C3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02,730</w:t>
            </w:r>
          </w:p>
        </w:tc>
        <w:tc>
          <w:tcPr>
            <w:tcW w:w="1890" w:type="dxa"/>
            <w:shd w:val="clear" w:color="auto" w:fill="auto"/>
          </w:tcPr>
          <w:p w14:paraId="1D9575B6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172</w:t>
            </w:r>
          </w:p>
        </w:tc>
        <w:tc>
          <w:tcPr>
            <w:tcW w:w="1980" w:type="dxa"/>
            <w:shd w:val="clear" w:color="auto" w:fill="auto"/>
          </w:tcPr>
          <w:p w14:paraId="09D19BCA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9525199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545,865</w:t>
            </w:r>
          </w:p>
        </w:tc>
        <w:tc>
          <w:tcPr>
            <w:tcW w:w="1800" w:type="dxa"/>
            <w:shd w:val="clear" w:color="auto" w:fill="auto"/>
          </w:tcPr>
          <w:p w14:paraId="761143C7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578,037</w:t>
            </w:r>
          </w:p>
        </w:tc>
      </w:tr>
      <w:tr w:rsidR="00D5121C" w14:paraId="0168F143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44013D55" w14:textId="77777777" w:rsidR="00D5121C" w:rsidRPr="00871D2B" w:rsidRDefault="00D5121C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7E9ABB25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110A6F68" w14:textId="77777777" w:rsidR="00D5121C" w:rsidRDefault="00D5121C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860B116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0767DB3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CC0F44D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1E6786EA" w14:textId="77777777">
        <w:trPr>
          <w:trHeight w:val="374"/>
        </w:trPr>
        <w:tc>
          <w:tcPr>
            <w:tcW w:w="5130" w:type="dxa"/>
            <w:shd w:val="clear" w:color="auto" w:fill="auto"/>
          </w:tcPr>
          <w:p w14:paraId="31FC4F2A" w14:textId="77777777" w:rsidR="00D5121C" w:rsidRDefault="00D5121C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775BE19" w14:textId="77777777" w:rsidR="00A01A5D" w:rsidRPr="00871D2B" w:rsidRDefault="00A01A5D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3B0AA122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21D461A1" w14:textId="77777777" w:rsidR="00D5121C" w:rsidRDefault="00D5121C">
            <w:pPr>
              <w:tabs>
                <w:tab w:val="decimal" w:pos="1500"/>
              </w:tabs>
              <w:ind w:right="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BB233E1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2E7D2923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29FFADC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0DE6BA0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F934E" w14:textId="77777777" w:rsidR="00D5121C" w:rsidRPr="00871D2B" w:rsidRDefault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lastRenderedPageBreak/>
              <w:t xml:space="preserve">หนี้สินทางการเงิน ณ วันที่ </w:t>
            </w:r>
            <w:r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1 </w:t>
            </w:r>
            <w:r w:rsidRPr="00871D2B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 xml:space="preserve">มกราคม </w:t>
            </w:r>
            <w:r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B2D813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182859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D090D5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51258E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71A7AD3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1E327A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77AB1E5" w14:textId="77777777" w:rsidR="00D5121C" w:rsidRDefault="009B2480">
            <w:pPr>
              <w:rPr>
                <w:cs/>
              </w:rPr>
            </w:pPr>
            <w:r w:rsidRPr="00871D2B">
              <w:rPr>
                <w:rFonts w:hint="cs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078FDB" w14:textId="77777777" w:rsidR="00D5121C" w:rsidRDefault="009B2480">
            <w:pPr>
              <w:tabs>
                <w:tab w:val="decimal" w:pos="1665"/>
              </w:tabs>
              <w:ind w:right="-111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110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26B37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BF3C64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07C743D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 xml:space="preserve"> 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110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840C92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871D2B">
              <w:rPr>
                <w:rFonts w:asciiTheme="majorBidi" w:hAnsiTheme="majorBidi" w:cstheme="majorBidi" w:hint="eastAsia"/>
                <w:sz w:val="28"/>
                <w:lang w:val="en-GB"/>
              </w:rPr>
              <w:t>110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871D2B">
              <w:rPr>
                <w:rFonts w:asciiTheme="majorBidi" w:hAnsiTheme="majorBidi" w:cstheme="majorBidi" w:hint="eastAsia"/>
                <w:sz w:val="28"/>
                <w:lang w:val="en-GB"/>
              </w:rPr>
              <w:t>000</w:t>
            </w:r>
          </w:p>
        </w:tc>
      </w:tr>
      <w:tr w:rsidR="00D5121C" w14:paraId="5CD7CBA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2756A71" w14:textId="77777777" w:rsidR="00D5121C" w:rsidRPr="00871D2B" w:rsidRDefault="009B2480">
            <w:pPr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81480C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B5A36A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4AF60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8CDEA5A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A436D1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984</w:t>
            </w:r>
          </w:p>
        </w:tc>
      </w:tr>
      <w:tr w:rsidR="00D5121C" w14:paraId="488D3AA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DAC12A4" w14:textId="77777777" w:rsidR="00D5121C" w:rsidRPr="00871D2B" w:rsidRDefault="009B2480">
            <w:pPr>
              <w:ind w:left="253" w:hanging="253"/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D540308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B052180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656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2EBF0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4282381E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AFC040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  <w:p w14:paraId="296F1990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3479A3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62B3144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64,65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eastAsia"/>
                <w:sz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0DC963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5F3799C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64,65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 w:hint="eastAsia"/>
                <w:sz w:val="28"/>
              </w:rPr>
              <w:t xml:space="preserve"> </w:t>
            </w:r>
          </w:p>
        </w:tc>
      </w:tr>
      <w:tr w:rsidR="00D5121C" w14:paraId="6C544C5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D10E9FE" w14:textId="77777777" w:rsidR="00D5121C" w:rsidRPr="00871D2B" w:rsidRDefault="009B2480">
            <w:pPr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CEDABBC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392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E22BE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3BA35B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ACC684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69</w:t>
            </w:r>
            <w:r>
              <w:rPr>
                <w:rFonts w:asciiTheme="majorBidi" w:hAnsi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487F9D" w14:textId="77777777" w:rsidR="00D5121C" w:rsidRDefault="009B2480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69</w:t>
            </w:r>
            <w:r>
              <w:rPr>
                <w:rFonts w:asciiTheme="majorBidi" w:hAnsi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392</w:t>
            </w:r>
          </w:p>
        </w:tc>
      </w:tr>
      <w:tr w:rsidR="00D5121C" w14:paraId="2C38B10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901F9E0" w14:textId="77777777" w:rsidR="00D5121C" w:rsidRPr="00871D2B" w:rsidRDefault="009B2480">
            <w:pPr>
              <w:rPr>
                <w:cs/>
                <w:lang w:val="en-GB"/>
              </w:rPr>
            </w:pPr>
            <w:r w:rsidRPr="00871D2B">
              <w:rPr>
                <w:rFonts w:hint="cs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DBF6D7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94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113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09988AC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D1CFDE9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C459BCE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94</w:t>
            </w:r>
            <w:r>
              <w:rPr>
                <w:rFonts w:asciiTheme="majorBidi" w:hAnsiTheme="majorBidi" w:cs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113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76DE3E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94</w:t>
            </w:r>
            <w:r>
              <w:rPr>
                <w:rFonts w:asciiTheme="majorBidi" w:hAnsiTheme="majorBidi" w:cstheme="majorBidi" w:hint="eastAsia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113</w:t>
            </w:r>
          </w:p>
        </w:tc>
      </w:tr>
      <w:tr w:rsidR="00D5121C" w14:paraId="79D92A0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8F2C" w14:textId="77777777" w:rsidR="00D5121C" w:rsidRPr="00871D2B" w:rsidRDefault="009B2480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3D49DA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145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46F2E1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E094E8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BD42BA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B5A71F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D5121C" w14:paraId="11153D8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1940" w14:textId="77777777" w:rsidR="00D5121C" w:rsidRPr="00871D2B" w:rsidRDefault="00D5121C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8B6379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73EDC7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75B673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E51460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4B5C00" w14:textId="77777777" w:rsidR="00D5121C" w:rsidRDefault="00D5121C">
            <w:pPr>
              <w:tabs>
                <w:tab w:val="decimal" w:pos="15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6E60921" w14:textId="77777777" w:rsidR="00D5121C" w:rsidRDefault="00D5121C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71F933D1" w14:textId="77777777" w:rsidR="00D5121C" w:rsidRDefault="00D5121C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0045CA72" w14:textId="77777777" w:rsidR="00043D61" w:rsidRDefault="00043D61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10743216" w14:textId="77777777" w:rsidR="00043D61" w:rsidRDefault="00043D61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54B23216" w14:textId="77777777" w:rsidR="00043D61" w:rsidRDefault="00043D61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533851C3" w14:textId="77777777" w:rsidR="00043D61" w:rsidRDefault="00043D61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32A574BE" w14:textId="77777777" w:rsidR="00D5121C" w:rsidRDefault="00D5121C">
      <w:pPr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tbl>
      <w:tblPr>
        <w:tblStyle w:val="TableGrid5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890"/>
        <w:gridCol w:w="1890"/>
        <w:gridCol w:w="1980"/>
        <w:gridCol w:w="1980"/>
        <w:gridCol w:w="1800"/>
      </w:tblGrid>
      <w:tr w:rsidR="00D5121C" w14:paraId="220CEC66" w14:textId="77777777">
        <w:trPr>
          <w:trHeight w:val="374"/>
          <w:tblHeader/>
        </w:trPr>
        <w:tc>
          <w:tcPr>
            <w:tcW w:w="5040" w:type="dxa"/>
            <w:shd w:val="clear" w:color="auto" w:fill="auto"/>
          </w:tcPr>
          <w:p w14:paraId="107C5AC5" w14:textId="77777777" w:rsidR="00D5121C" w:rsidRDefault="00D5121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0DB2DE75" w14:textId="77777777" w:rsidR="00D5121C" w:rsidRDefault="009B248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614A49AF" w14:textId="77777777">
        <w:trPr>
          <w:trHeight w:val="374"/>
          <w:tblHeader/>
        </w:trPr>
        <w:tc>
          <w:tcPr>
            <w:tcW w:w="5040" w:type="dxa"/>
            <w:shd w:val="clear" w:color="auto" w:fill="auto"/>
          </w:tcPr>
          <w:p w14:paraId="64D5B9E1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0" w:type="dxa"/>
            <w:gridSpan w:val="5"/>
            <w:shd w:val="clear" w:color="auto" w:fill="auto"/>
          </w:tcPr>
          <w:p w14:paraId="7648C8BF" w14:textId="77777777" w:rsidR="00D5121C" w:rsidRPr="00871D2B" w:rsidRDefault="009B248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4102054" w14:textId="77777777">
        <w:trPr>
          <w:trHeight w:val="374"/>
          <w:tblHeader/>
        </w:trPr>
        <w:tc>
          <w:tcPr>
            <w:tcW w:w="5040" w:type="dxa"/>
            <w:shd w:val="clear" w:color="auto" w:fill="auto"/>
          </w:tcPr>
          <w:p w14:paraId="79F9B9FA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C60B23D" w14:textId="77777777" w:rsidR="00D5121C" w:rsidRDefault="00D5121C">
            <w:pP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650" w:type="dxa"/>
            <w:gridSpan w:val="4"/>
            <w:shd w:val="clear" w:color="auto" w:fill="auto"/>
            <w:vAlign w:val="bottom"/>
          </w:tcPr>
          <w:p w14:paraId="24A2C945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D5121C" w14:paraId="2D9F8DED" w14:textId="77777777">
        <w:trPr>
          <w:trHeight w:val="720"/>
          <w:tblHeader/>
        </w:trPr>
        <w:tc>
          <w:tcPr>
            <w:tcW w:w="5040" w:type="dxa"/>
            <w:shd w:val="clear" w:color="auto" w:fill="auto"/>
          </w:tcPr>
          <w:p w14:paraId="49B4FC33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3C0785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มูลค่าตามหลักการ</w:t>
            </w:r>
          </w:p>
          <w:p w14:paraId="7CF94EBB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บัญชีเดิม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34E5ED6" w14:textId="77777777" w:rsidR="00D5121C" w:rsidRDefault="009B248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98F7CE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677F4B" w14:textId="77777777" w:rsidR="00D5121C" w:rsidRDefault="009B24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ราคาทุน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br/>
              <w:t>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8B288E" w14:textId="77777777" w:rsidR="00D5121C" w:rsidRDefault="009B248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5121C" w14:paraId="5EEB89A9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5D149BBB" w14:textId="77777777" w:rsidR="00D5121C" w:rsidRDefault="009B248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สินทรัพย์ทางการเงิน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7AA73E94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7D18B84F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863BB57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516D032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73DF4F7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5DAD014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0D0D01BF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shd w:val="clear" w:color="auto" w:fill="auto"/>
          </w:tcPr>
          <w:p w14:paraId="4708BEB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977</w:t>
            </w:r>
          </w:p>
        </w:tc>
        <w:tc>
          <w:tcPr>
            <w:tcW w:w="1890" w:type="dxa"/>
            <w:shd w:val="clear" w:color="auto" w:fill="auto"/>
          </w:tcPr>
          <w:p w14:paraId="3588A95A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6D5B0BE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EEA5B10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6,977</w:t>
            </w:r>
          </w:p>
        </w:tc>
        <w:tc>
          <w:tcPr>
            <w:tcW w:w="1800" w:type="dxa"/>
            <w:shd w:val="clear" w:color="auto" w:fill="auto"/>
          </w:tcPr>
          <w:p w14:paraId="5FB4602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6,977</w:t>
            </w:r>
          </w:p>
        </w:tc>
      </w:tr>
      <w:tr w:rsidR="00D5121C" w14:paraId="16C91018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566D6369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เงินลงทุนชั่วคราว</w:t>
            </w:r>
          </w:p>
        </w:tc>
        <w:tc>
          <w:tcPr>
            <w:tcW w:w="1890" w:type="dxa"/>
            <w:shd w:val="clear" w:color="auto" w:fill="auto"/>
          </w:tcPr>
          <w:p w14:paraId="3D8B8C4F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371</w:t>
            </w:r>
          </w:p>
        </w:tc>
        <w:tc>
          <w:tcPr>
            <w:tcW w:w="1890" w:type="dxa"/>
            <w:shd w:val="clear" w:color="auto" w:fill="auto"/>
          </w:tcPr>
          <w:p w14:paraId="2D92926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 xml:space="preserve"> 7,371 </w:t>
            </w:r>
          </w:p>
        </w:tc>
        <w:tc>
          <w:tcPr>
            <w:tcW w:w="1980" w:type="dxa"/>
            <w:shd w:val="clear" w:color="auto" w:fill="auto"/>
          </w:tcPr>
          <w:p w14:paraId="6B0691B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6110AB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6D43A31" w14:textId="77777777" w:rsidR="00D5121C" w:rsidRPr="00871D2B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hint="eastAsia"/>
                <w:sz w:val="28"/>
              </w:rPr>
              <w:t>7,371</w:t>
            </w:r>
          </w:p>
        </w:tc>
      </w:tr>
      <w:tr w:rsidR="00D5121C" w14:paraId="30319AC4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3A7B153A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1EEA27DE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75</w:t>
            </w:r>
            <w:r>
              <w:rPr>
                <w:rFonts w:asciiTheme="majorBidi" w:hAnsiTheme="majorBidi"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sz w:val="28"/>
                <w:lang w:val="en-GB"/>
              </w:rPr>
              <w:t>815</w:t>
            </w:r>
          </w:p>
        </w:tc>
        <w:tc>
          <w:tcPr>
            <w:tcW w:w="1890" w:type="dxa"/>
            <w:shd w:val="clear" w:color="auto" w:fill="auto"/>
          </w:tcPr>
          <w:p w14:paraId="1808224D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B18B5B9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4E00343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60,477</w:t>
            </w:r>
          </w:p>
        </w:tc>
        <w:tc>
          <w:tcPr>
            <w:tcW w:w="1800" w:type="dxa"/>
            <w:shd w:val="clear" w:color="auto" w:fill="auto"/>
          </w:tcPr>
          <w:p w14:paraId="78DF78FE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60,477</w:t>
            </w:r>
          </w:p>
        </w:tc>
      </w:tr>
      <w:tr w:rsidR="00D5121C" w14:paraId="4D109718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7A0B19A8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16E434AD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684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010</w:t>
            </w:r>
          </w:p>
        </w:tc>
        <w:tc>
          <w:tcPr>
            <w:tcW w:w="1890" w:type="dxa"/>
            <w:shd w:val="clear" w:color="auto" w:fill="auto"/>
          </w:tcPr>
          <w:p w14:paraId="4BC5810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2F3BB8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B6D85D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684,010</w:t>
            </w:r>
          </w:p>
        </w:tc>
        <w:tc>
          <w:tcPr>
            <w:tcW w:w="1800" w:type="dxa"/>
            <w:shd w:val="clear" w:color="auto" w:fill="auto"/>
          </w:tcPr>
          <w:p w14:paraId="03B4E061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684,010</w:t>
            </w:r>
          </w:p>
        </w:tc>
      </w:tr>
      <w:tr w:rsidR="00D5121C" w14:paraId="7991D82E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108153DB" w14:textId="77777777" w:rsidR="00D5121C" w:rsidRPr="00871D2B" w:rsidRDefault="009B2480">
            <w:pPr>
              <w:ind w:left="253" w:hanging="25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ส่วนของเงินให้กู้ยืมระยะยาวที่ครบกำหนดชำระภายในหนึ่งปี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4C7AADC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12,000</w:t>
            </w:r>
          </w:p>
        </w:tc>
        <w:tc>
          <w:tcPr>
            <w:tcW w:w="1890" w:type="dxa"/>
            <w:shd w:val="clear" w:color="auto" w:fill="auto"/>
          </w:tcPr>
          <w:p w14:paraId="1968C3F8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332C86C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E3FD471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12,000</w:t>
            </w:r>
          </w:p>
        </w:tc>
        <w:tc>
          <w:tcPr>
            <w:tcW w:w="1800" w:type="dxa"/>
            <w:shd w:val="clear" w:color="auto" w:fill="auto"/>
          </w:tcPr>
          <w:p w14:paraId="61C5BA88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12,000</w:t>
            </w:r>
          </w:p>
        </w:tc>
      </w:tr>
      <w:tr w:rsidR="00D5121C" w14:paraId="5D4DF637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6B1F68AD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2EFF9A60" w14:textId="77777777" w:rsidR="00D5121C" w:rsidRPr="00871D2B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8,000</w:t>
            </w:r>
          </w:p>
        </w:tc>
        <w:tc>
          <w:tcPr>
            <w:tcW w:w="1890" w:type="dxa"/>
            <w:shd w:val="clear" w:color="auto" w:fill="auto"/>
          </w:tcPr>
          <w:p w14:paraId="1ED23383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10EEBE1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47BCE90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8,000</w:t>
            </w:r>
          </w:p>
        </w:tc>
        <w:tc>
          <w:tcPr>
            <w:tcW w:w="1800" w:type="dxa"/>
            <w:shd w:val="clear" w:color="auto" w:fill="auto"/>
          </w:tcPr>
          <w:p w14:paraId="0CB02A28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</w:t>
            </w:r>
            <w:r>
              <w:rPr>
                <w:rFonts w:asciiTheme="majorBidi" w:hAnsiTheme="majorBidi" w:hint="eastAsia"/>
                <w:sz w:val="28"/>
              </w:rPr>
              <w:t>,000</w:t>
            </w:r>
          </w:p>
        </w:tc>
      </w:tr>
      <w:tr w:rsidR="00D5121C" w14:paraId="28096BA1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12EB8E96" w14:textId="77777777" w:rsidR="00D5121C" w:rsidRDefault="009B2480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890" w:type="dxa"/>
            <w:shd w:val="clear" w:color="auto" w:fill="auto"/>
          </w:tcPr>
          <w:p w14:paraId="71C9D02E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hint="eastAsia"/>
                <w:b/>
                <w:bCs/>
                <w:sz w:val="28"/>
                <w:lang w:val="en-GB"/>
              </w:rPr>
              <w:t>794</w:t>
            </w:r>
            <w:r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871D2B">
              <w:rPr>
                <w:rFonts w:asciiTheme="majorBidi" w:hAnsiTheme="majorBidi" w:hint="eastAsia"/>
                <w:b/>
                <w:bCs/>
                <w:sz w:val="28"/>
                <w:lang w:val="en-GB"/>
              </w:rPr>
              <w:t>173</w:t>
            </w:r>
          </w:p>
        </w:tc>
        <w:tc>
          <w:tcPr>
            <w:tcW w:w="1890" w:type="dxa"/>
            <w:shd w:val="clear" w:color="auto" w:fill="auto"/>
          </w:tcPr>
          <w:p w14:paraId="66445DAF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hint="eastAsia"/>
                <w:b/>
                <w:bCs/>
                <w:sz w:val="28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hint="eastAsia"/>
                <w:b/>
                <w:bCs/>
                <w:sz w:val="28"/>
              </w:rPr>
              <w:t>371</w:t>
            </w:r>
          </w:p>
        </w:tc>
        <w:tc>
          <w:tcPr>
            <w:tcW w:w="1980" w:type="dxa"/>
            <w:shd w:val="clear" w:color="auto" w:fill="auto"/>
          </w:tcPr>
          <w:p w14:paraId="67CAEED8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F39C05D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eastAsia"/>
                <w:b/>
                <w:bCs/>
                <w:sz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71,464</w:t>
            </w:r>
          </w:p>
        </w:tc>
        <w:tc>
          <w:tcPr>
            <w:tcW w:w="1800" w:type="dxa"/>
            <w:shd w:val="clear" w:color="auto" w:fill="auto"/>
          </w:tcPr>
          <w:p w14:paraId="15959F35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hint="eastAsia"/>
                <w:b/>
                <w:bCs/>
                <w:sz w:val="28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</w:rPr>
              <w:t>7</w:t>
            </w:r>
            <w:r w:rsidRPr="00871D2B">
              <w:rPr>
                <w:rFonts w:asciiTheme="majorBidi" w:hAnsiTheme="majorBidi" w:hint="cs"/>
                <w:b/>
                <w:bCs/>
                <w:sz w:val="28"/>
                <w:lang w:val="en-GB"/>
              </w:rPr>
              <w:t>8</w:t>
            </w:r>
            <w:r>
              <w:rPr>
                <w:rFonts w:asciiTheme="majorBidi" w:hAnsiTheme="majorBidi"/>
                <w:b/>
                <w:bCs/>
                <w:sz w:val="28"/>
              </w:rPr>
              <w:t>,</w:t>
            </w:r>
            <w:r w:rsidRPr="00871D2B">
              <w:rPr>
                <w:rFonts w:asciiTheme="majorBidi" w:hAnsiTheme="majorBidi" w:hint="cs"/>
                <w:b/>
                <w:bCs/>
                <w:sz w:val="28"/>
                <w:lang w:val="en-GB"/>
              </w:rPr>
              <w:t>835</w:t>
            </w:r>
          </w:p>
        </w:tc>
      </w:tr>
      <w:tr w:rsidR="00D5121C" w14:paraId="196784C0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0C72BBE2" w14:textId="77777777" w:rsidR="00D5121C" w:rsidRPr="00871D2B" w:rsidRDefault="009B2480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หนี้สินทางการเงิน</w:t>
            </w:r>
            <w:r w:rsidRPr="00871D2B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ณ</w:t>
            </w:r>
            <w:r w:rsidRPr="00871D2B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วันที่</w:t>
            </w:r>
            <w:r w:rsidRPr="00871D2B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มกราคม</w:t>
            </w:r>
            <w:r w:rsidRPr="00871D2B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289E9004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607A4CB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4E49FA8E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71DE844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164218B" w14:textId="77777777" w:rsidR="00D5121C" w:rsidRDefault="00D5121C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</w:p>
        </w:tc>
      </w:tr>
      <w:tr w:rsidR="00D5121C" w14:paraId="4F5AA028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335C7685" w14:textId="77777777" w:rsidR="00D5121C" w:rsidRPr="00871D2B" w:rsidRDefault="009B2480">
            <w:pPr>
              <w:ind w:left="163" w:hanging="16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90" w:type="dxa"/>
            <w:shd w:val="clear" w:color="auto" w:fill="auto"/>
          </w:tcPr>
          <w:p w14:paraId="7D3B8BB4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000</w:t>
            </w:r>
          </w:p>
        </w:tc>
        <w:tc>
          <w:tcPr>
            <w:tcW w:w="1890" w:type="dxa"/>
            <w:shd w:val="clear" w:color="auto" w:fill="auto"/>
          </w:tcPr>
          <w:p w14:paraId="706B6BDA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41586F3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28E702C1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70,000</w:t>
            </w:r>
          </w:p>
        </w:tc>
        <w:tc>
          <w:tcPr>
            <w:tcW w:w="1800" w:type="dxa"/>
            <w:shd w:val="clear" w:color="auto" w:fill="auto"/>
          </w:tcPr>
          <w:p w14:paraId="41615DDC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70,000</w:t>
            </w:r>
          </w:p>
        </w:tc>
      </w:tr>
      <w:tr w:rsidR="00D5121C" w14:paraId="0B09AEF2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62BEF333" w14:textId="77777777" w:rsidR="00D5121C" w:rsidRPr="00871D2B" w:rsidRDefault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5284CF1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eastAsia"/>
                <w:sz w:val="28"/>
              </w:rPr>
              <w:t>754</w:t>
            </w:r>
          </w:p>
        </w:tc>
        <w:tc>
          <w:tcPr>
            <w:tcW w:w="1890" w:type="dxa"/>
            <w:shd w:val="clear" w:color="auto" w:fill="auto"/>
          </w:tcPr>
          <w:p w14:paraId="4C0A2802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CADAF77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6E3140CB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eastAsia"/>
                <w:sz w:val="28"/>
              </w:rPr>
              <w:t>73,754</w:t>
            </w:r>
          </w:p>
        </w:tc>
        <w:tc>
          <w:tcPr>
            <w:tcW w:w="1800" w:type="dxa"/>
            <w:shd w:val="clear" w:color="auto" w:fill="auto"/>
          </w:tcPr>
          <w:p w14:paraId="728FA068" w14:textId="77777777" w:rsidR="00D5121C" w:rsidRDefault="009B2480">
            <w:pP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eastAsia"/>
                <w:sz w:val="28"/>
              </w:rPr>
              <w:t>73,754</w:t>
            </w:r>
          </w:p>
        </w:tc>
      </w:tr>
      <w:tr w:rsidR="00D5121C" w14:paraId="063B0056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0D892274" w14:textId="77777777" w:rsidR="00D5121C" w:rsidRPr="00871D2B" w:rsidRDefault="009B2480">
            <w:pPr>
              <w:rPr>
                <w:rFonts w:asciiTheme="majorBidi" w:hAnsi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890" w:type="dxa"/>
            <w:shd w:val="clear" w:color="auto" w:fill="auto"/>
          </w:tcPr>
          <w:p w14:paraId="60FB79E1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89,105</w:t>
            </w:r>
          </w:p>
        </w:tc>
        <w:tc>
          <w:tcPr>
            <w:tcW w:w="1890" w:type="dxa"/>
            <w:shd w:val="clear" w:color="auto" w:fill="auto"/>
          </w:tcPr>
          <w:p w14:paraId="2A7FA05B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D3780F2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55AC577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89,105</w:t>
            </w:r>
          </w:p>
        </w:tc>
        <w:tc>
          <w:tcPr>
            <w:tcW w:w="1800" w:type="dxa"/>
            <w:shd w:val="clear" w:color="auto" w:fill="auto"/>
          </w:tcPr>
          <w:p w14:paraId="16564252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89,105</w:t>
            </w:r>
          </w:p>
        </w:tc>
      </w:tr>
      <w:tr w:rsidR="00D5121C" w14:paraId="0F800DA1" w14:textId="77777777">
        <w:trPr>
          <w:trHeight w:val="374"/>
        </w:trPr>
        <w:tc>
          <w:tcPr>
            <w:tcW w:w="5040" w:type="dxa"/>
            <w:shd w:val="clear" w:color="auto" w:fill="auto"/>
          </w:tcPr>
          <w:p w14:paraId="20888DBB" w14:textId="77777777" w:rsidR="00D5121C" w:rsidRPr="00871D2B" w:rsidRDefault="009B2480">
            <w:pPr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890" w:type="dxa"/>
            <w:shd w:val="clear" w:color="auto" w:fill="auto"/>
          </w:tcPr>
          <w:p w14:paraId="31B1F209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232,859</w:t>
            </w:r>
          </w:p>
        </w:tc>
        <w:tc>
          <w:tcPr>
            <w:tcW w:w="1890" w:type="dxa"/>
            <w:shd w:val="clear" w:color="auto" w:fill="auto"/>
          </w:tcPr>
          <w:p w14:paraId="129F1877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C7A54DC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7C166EA2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232,859</w:t>
            </w:r>
          </w:p>
        </w:tc>
        <w:tc>
          <w:tcPr>
            <w:tcW w:w="1800" w:type="dxa"/>
            <w:shd w:val="clear" w:color="auto" w:fill="auto"/>
          </w:tcPr>
          <w:p w14:paraId="039F40A8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232,859</w:t>
            </w:r>
          </w:p>
        </w:tc>
      </w:tr>
    </w:tbl>
    <w:p w14:paraId="3E978D7D" w14:textId="77777777" w:rsidR="00D5121C" w:rsidRDefault="00D5121C">
      <w:pPr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571BD07F" w14:textId="77777777" w:rsidR="00D5121C" w:rsidRPr="00871D2B" w:rsidRDefault="009B2480">
      <w:pPr>
        <w:ind w:left="540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  <w:sectPr w:rsidR="00D5121C" w:rsidRPr="00871D2B" w:rsidSect="00070BCE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019" w:left="720" w:header="864" w:footer="432" w:gutter="0"/>
          <w:pgNumType w:start="23"/>
          <w:cols w:space="720"/>
          <w:docGrid w:linePitch="326"/>
        </w:sectPr>
      </w:pP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วันที่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 xml:space="preserve">1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มกราคม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 xml:space="preserve">2563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611A7B0A" w14:textId="77777777" w:rsidR="00D5121C" w:rsidRDefault="009B2480">
      <w:pPr>
        <w:ind w:left="4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871D2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การด้อยค่าของสินทรัพย์ทางการเงิน</w:t>
      </w:r>
    </w:p>
    <w:p w14:paraId="4FEF25D8" w14:textId="2AB3D954" w:rsidR="00D5121C" w:rsidRDefault="009B2480">
      <w:pPr>
        <w:spacing w:before="120"/>
        <w:ind w:left="446"/>
        <w:jc w:val="thaiDistribute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บริษัทมีรายการลูกหนี้การค้าและเงินให้กู้ยืมระยะยาว</w:t>
      </w:r>
      <w:r w:rsidR="00681973">
        <w:rPr>
          <w:rFonts w:asciiTheme="majorBidi" w:eastAsia="Times New Roman" w:hAnsiTheme="majorBidi" w:cstheme="majorBidi" w:hint="cs"/>
          <w:sz w:val="28"/>
          <w:cs/>
          <w:lang w:val="en-GB"/>
        </w:rPr>
        <w:t>แก่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248BA8EF" w14:textId="77777777" w:rsidR="00D5121C" w:rsidRDefault="009B2480">
      <w:pPr>
        <w:spacing w:before="120" w:after="120"/>
        <w:ind w:left="446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871D2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ลูกหนี้การค้า</w:t>
      </w:r>
    </w:p>
    <w:p w14:paraId="1CDCAE05" w14:textId="77777777" w:rsidR="00D5121C" w:rsidRDefault="009B2480">
      <w:pPr>
        <w:spacing w:after="120"/>
        <w:ind w:left="446"/>
        <w:jc w:val="thaiDistribute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กลุ่มบริษัทได้ปฏิบัติตามวิธีอย่างง่าย (</w:t>
      </w:r>
      <w:r>
        <w:rPr>
          <w:rFonts w:asciiTheme="majorBidi" w:eastAsia="Times New Roman" w:hAnsiTheme="majorBidi" w:cstheme="majorBidi"/>
          <w:sz w:val="28"/>
        </w:rPr>
        <w:t xml:space="preserve">Simplified approach) 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590CBD72" w14:textId="50A54594" w:rsidR="00D5121C" w:rsidRDefault="009B2480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 และระยะเวลาเกินกำหนดชำระ อัตราขาดทุนด้านเครดิตคาดว่าจะเกิดขึ้นพิจารณาจากลักษณะการจ่ายชำระเงินในอดีตและข้อมูลผลขาดทุนด้านเครดิตจากประสบการณ์ในอดีต</w:t>
      </w:r>
    </w:p>
    <w:p w14:paraId="58CCB121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3FB41C59" w14:textId="77777777" w:rsidR="00D5121C" w:rsidRDefault="009B2480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>ด้วยวิธีการดังกล่าว ค่าเผื่อผลขาดทุน ณ วันที่</w:t>
      </w:r>
      <w:r w:rsidRPr="00871D2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>1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>
        <w:rPr>
          <w:rFonts w:asciiTheme="majorBidi" w:eastAsia="Times New Roman" w:hAnsiTheme="majorBidi" w:cstheme="majorBidi"/>
          <w:sz w:val="28"/>
        </w:rPr>
        <w:t>2563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สำหรับลูกหนี้การค้ามีรายละเอียด ดังนี้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8"/>
        <w:gridCol w:w="271"/>
        <w:gridCol w:w="1170"/>
        <w:gridCol w:w="270"/>
        <w:gridCol w:w="990"/>
        <w:gridCol w:w="236"/>
        <w:gridCol w:w="935"/>
        <w:gridCol w:w="270"/>
        <w:gridCol w:w="900"/>
        <w:gridCol w:w="270"/>
        <w:gridCol w:w="990"/>
        <w:gridCol w:w="270"/>
        <w:gridCol w:w="903"/>
      </w:tblGrid>
      <w:tr w:rsidR="00D5121C" w14:paraId="39AA0030" w14:textId="77777777">
        <w:trPr>
          <w:trHeight w:val="200"/>
        </w:trPr>
        <w:tc>
          <w:tcPr>
            <w:tcW w:w="9003" w:type="dxa"/>
            <w:gridSpan w:val="13"/>
          </w:tcPr>
          <w:p w14:paraId="7BB0689B" w14:textId="77777777" w:rsidR="00D5121C" w:rsidRPr="00871D2B" w:rsidRDefault="009B2480">
            <w:pPr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(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D5121C" w14:paraId="1830E9E0" w14:textId="77777777">
        <w:trPr>
          <w:trHeight w:val="200"/>
        </w:trPr>
        <w:tc>
          <w:tcPr>
            <w:tcW w:w="1800" w:type="dxa"/>
            <w:gridSpan w:val="2"/>
          </w:tcPr>
          <w:p w14:paraId="49D61145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</w:tcPr>
          <w:p w14:paraId="34616A1F" w14:textId="77777777" w:rsidR="00D5121C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การเงินรวม</w:t>
            </w:r>
          </w:p>
        </w:tc>
      </w:tr>
      <w:tr w:rsidR="00D5121C" w14:paraId="6E3B676C" w14:textId="77777777">
        <w:trPr>
          <w:trHeight w:val="598"/>
        </w:trPr>
        <w:tc>
          <w:tcPr>
            <w:tcW w:w="1529" w:type="dxa"/>
            <w:tcBorders>
              <w:bottom w:val="single" w:sz="4" w:space="0" w:color="auto"/>
            </w:tcBorders>
            <w:vAlign w:val="bottom"/>
            <w:hideMark/>
          </w:tcPr>
          <w:p w14:paraId="2788FC36" w14:textId="77777777" w:rsidR="00D5121C" w:rsidRDefault="009B248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ณ วันที่</w:t>
            </w:r>
          </w:p>
          <w:p w14:paraId="4D40622F" w14:textId="77777777" w:rsidR="00D5121C" w:rsidRDefault="009B248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1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มกราคม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3A037240" w14:textId="77777777" w:rsidR="00D5121C" w:rsidRDefault="00D5121C">
            <w:pPr>
              <w:ind w:left="-103" w:firstLine="30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DE89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600D13" w14:textId="77777777" w:rsidR="00D5121C" w:rsidRPr="00871D2B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293E8" w14:textId="77777777" w:rsidR="00D5121C" w:rsidRDefault="009B2480">
            <w:pPr>
              <w:ind w:left="-107" w:right="-108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</w:rPr>
              <w:t>30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750E474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90053" w14:textId="77777777" w:rsidR="00D5121C" w:rsidRPr="00871D2B" w:rsidRDefault="009B2480">
            <w:pPr>
              <w:ind w:left="-71" w:right="-108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31 - 60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6E1CE2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6F4CD" w14:textId="77777777" w:rsidR="00D5121C" w:rsidRPr="00871D2B" w:rsidRDefault="009B2480">
            <w:pPr>
              <w:ind w:left="-108" w:right="-110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6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1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>-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90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FA2920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8837E" w14:textId="77777777" w:rsidR="00D5121C" w:rsidRPr="00871D2B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เกินกว่า</w:t>
            </w:r>
          </w:p>
          <w:p w14:paraId="34A974EE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90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3F7A78C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3A4F0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5121C" w14:paraId="571A5AC7" w14:textId="77777777">
        <w:trPr>
          <w:trHeight w:hRule="exact" w:val="388"/>
        </w:trPr>
        <w:tc>
          <w:tcPr>
            <w:tcW w:w="1529" w:type="dxa"/>
            <w:tcBorders>
              <w:top w:val="single" w:sz="4" w:space="0" w:color="auto"/>
            </w:tcBorders>
            <w:vAlign w:val="bottom"/>
            <w:hideMark/>
          </w:tcPr>
          <w:p w14:paraId="77FB8B13" w14:textId="77777777" w:rsidR="00D5121C" w:rsidRDefault="009B2480">
            <w:pPr>
              <w:ind w:left="-73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ยอดลูกหนี้</w:t>
            </w:r>
          </w:p>
        </w:tc>
        <w:tc>
          <w:tcPr>
            <w:tcW w:w="270" w:type="dxa"/>
            <w:vAlign w:val="bottom"/>
          </w:tcPr>
          <w:p w14:paraId="08134706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8730A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93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8239E0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F307C9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25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089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7E99D1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54DFA63D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10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098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F95EA9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B12D78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383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2A37A6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A5BA17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10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572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E0D593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56E64B5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139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262</w:t>
            </w:r>
          </w:p>
        </w:tc>
      </w:tr>
      <w:tr w:rsidR="00D5121C" w14:paraId="7DE78C00" w14:textId="77777777">
        <w:trPr>
          <w:trHeight w:hRule="exact" w:val="351"/>
        </w:trPr>
        <w:tc>
          <w:tcPr>
            <w:tcW w:w="1529" w:type="dxa"/>
            <w:vAlign w:val="bottom"/>
            <w:hideMark/>
          </w:tcPr>
          <w:p w14:paraId="29197B22" w14:textId="77777777" w:rsidR="00D5121C" w:rsidRDefault="009B2480">
            <w:pPr>
              <w:ind w:left="-73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270" w:type="dxa"/>
            <w:vAlign w:val="bottom"/>
          </w:tcPr>
          <w:p w14:paraId="51957DF9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0EA341" w14:textId="77777777" w:rsidR="00D5121C" w:rsidRPr="00871D2B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(4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872)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99E0BD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4F6A54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(2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632)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AF1726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4A17BF62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(4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089)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15DD62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DAB6B8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(201)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A07A94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8B290D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(10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572)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B2B4C8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34CE4D6D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(22,366)</w:t>
            </w:r>
          </w:p>
          <w:p w14:paraId="697D104F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(22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366)</w:t>
            </w:r>
          </w:p>
        </w:tc>
      </w:tr>
    </w:tbl>
    <w:p w14:paraId="36F2CC05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1B89A493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8"/>
        <w:gridCol w:w="271"/>
        <w:gridCol w:w="1170"/>
        <w:gridCol w:w="270"/>
        <w:gridCol w:w="990"/>
        <w:gridCol w:w="236"/>
        <w:gridCol w:w="935"/>
        <w:gridCol w:w="270"/>
        <w:gridCol w:w="900"/>
        <w:gridCol w:w="270"/>
        <w:gridCol w:w="990"/>
        <w:gridCol w:w="270"/>
        <w:gridCol w:w="903"/>
      </w:tblGrid>
      <w:tr w:rsidR="00D5121C" w14:paraId="39B2E6B6" w14:textId="77777777">
        <w:trPr>
          <w:trHeight w:val="200"/>
        </w:trPr>
        <w:tc>
          <w:tcPr>
            <w:tcW w:w="9003" w:type="dxa"/>
            <w:gridSpan w:val="13"/>
          </w:tcPr>
          <w:p w14:paraId="0A7B5D31" w14:textId="77777777" w:rsidR="00D5121C" w:rsidRDefault="009B2480">
            <w:pPr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(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D5121C" w14:paraId="225CEADF" w14:textId="77777777">
        <w:trPr>
          <w:trHeight w:val="200"/>
        </w:trPr>
        <w:tc>
          <w:tcPr>
            <w:tcW w:w="1800" w:type="dxa"/>
            <w:gridSpan w:val="2"/>
          </w:tcPr>
          <w:p w14:paraId="1F4999A7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</w:tcPr>
          <w:p w14:paraId="659864B9" w14:textId="77777777" w:rsidR="00D5121C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การเงินเฉพาะกิจการ</w:t>
            </w:r>
          </w:p>
        </w:tc>
      </w:tr>
      <w:tr w:rsidR="00D5121C" w14:paraId="1996C004" w14:textId="77777777" w:rsidTr="00092307">
        <w:trPr>
          <w:trHeight w:val="598"/>
        </w:trPr>
        <w:tc>
          <w:tcPr>
            <w:tcW w:w="1529" w:type="dxa"/>
            <w:tcBorders>
              <w:bottom w:val="single" w:sz="4" w:space="0" w:color="auto"/>
            </w:tcBorders>
            <w:vAlign w:val="bottom"/>
            <w:hideMark/>
          </w:tcPr>
          <w:p w14:paraId="61AB226F" w14:textId="77777777" w:rsidR="00D5121C" w:rsidRDefault="009B248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ณ วันที่</w:t>
            </w:r>
          </w:p>
          <w:p w14:paraId="7D54E9B7" w14:textId="77777777" w:rsidR="00D5121C" w:rsidRDefault="009B2480">
            <w:pPr>
              <w:ind w:left="-73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1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มกราคม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3D97192D" w14:textId="77777777" w:rsidR="00D5121C" w:rsidRDefault="00D5121C">
            <w:pPr>
              <w:ind w:left="-103" w:firstLine="30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ADAB63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270" w:type="dxa"/>
            <w:vAlign w:val="bottom"/>
          </w:tcPr>
          <w:p w14:paraId="6994DF36" w14:textId="77777777" w:rsidR="00D5121C" w:rsidRPr="00871D2B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440A30" w14:textId="77777777" w:rsidR="00D5121C" w:rsidRPr="00871D2B" w:rsidRDefault="009B2480">
            <w:pPr>
              <w:ind w:left="-107" w:right="-108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1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 xml:space="preserve"> -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30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36" w:type="dxa"/>
            <w:vAlign w:val="bottom"/>
          </w:tcPr>
          <w:p w14:paraId="404798AC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15B8D208" w14:textId="77777777" w:rsidR="00D5121C" w:rsidRPr="00871D2B" w:rsidRDefault="009B2480">
            <w:pPr>
              <w:ind w:left="-71" w:right="-108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60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vAlign w:val="bottom"/>
          </w:tcPr>
          <w:p w14:paraId="6E5E44AF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7DEE3A" w14:textId="77777777" w:rsidR="00D5121C" w:rsidRPr="00871D2B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 xml:space="preserve">61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lang w:val="en-GB"/>
              </w:rPr>
              <w:t>-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90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270" w:type="dxa"/>
            <w:vAlign w:val="bottom"/>
          </w:tcPr>
          <w:p w14:paraId="4728FC43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628457" w14:textId="77777777" w:rsidR="00D5121C" w:rsidRPr="00871D2B" w:rsidRDefault="009B2480" w:rsidP="00092307">
            <w:pPr>
              <w:ind w:left="-107" w:right="-107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เกินกว่า</w:t>
            </w:r>
          </w:p>
          <w:p w14:paraId="007BA399" w14:textId="77777777" w:rsidR="00D5121C" w:rsidRDefault="009B2480" w:rsidP="00092307">
            <w:pPr>
              <w:ind w:left="-107" w:right="-72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90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270" w:type="dxa"/>
            <w:vAlign w:val="bottom"/>
          </w:tcPr>
          <w:p w14:paraId="223FDB95" w14:textId="77777777" w:rsidR="00D5121C" w:rsidRDefault="00D5121C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06D7A30C" w14:textId="77777777" w:rsidR="00D5121C" w:rsidRDefault="009B2480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5121C" w14:paraId="19D74B32" w14:textId="77777777">
        <w:trPr>
          <w:trHeight w:hRule="exact" w:val="379"/>
        </w:trPr>
        <w:tc>
          <w:tcPr>
            <w:tcW w:w="1529" w:type="dxa"/>
            <w:tcBorders>
              <w:top w:val="single" w:sz="4" w:space="0" w:color="auto"/>
            </w:tcBorders>
            <w:vAlign w:val="center"/>
            <w:hideMark/>
          </w:tcPr>
          <w:p w14:paraId="47512192" w14:textId="77777777" w:rsidR="00D5121C" w:rsidRDefault="009B2480">
            <w:pPr>
              <w:ind w:left="-73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ยอดลูกหนี้</w:t>
            </w:r>
          </w:p>
        </w:tc>
        <w:tc>
          <w:tcPr>
            <w:tcW w:w="270" w:type="dxa"/>
            <w:vAlign w:val="bottom"/>
          </w:tcPr>
          <w:p w14:paraId="0E81C482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5C5E95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6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29A54C2D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5683037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14:paraId="490E8DF7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4E690A5B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2EBF25CB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619A353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9BAB66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F0B58D1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13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715B5849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5856ED37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20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062</w:t>
            </w:r>
          </w:p>
        </w:tc>
      </w:tr>
      <w:tr w:rsidR="00D5121C" w14:paraId="6E67A206" w14:textId="77777777">
        <w:trPr>
          <w:trHeight w:hRule="exact" w:val="342"/>
        </w:trPr>
        <w:tc>
          <w:tcPr>
            <w:tcW w:w="1529" w:type="dxa"/>
            <w:vAlign w:val="center"/>
            <w:hideMark/>
          </w:tcPr>
          <w:p w14:paraId="736C8C6F" w14:textId="77777777" w:rsidR="00D5121C" w:rsidRDefault="009B2480">
            <w:pPr>
              <w:ind w:left="-73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270" w:type="dxa"/>
            <w:vAlign w:val="bottom"/>
          </w:tcPr>
          <w:p w14:paraId="26548546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3898727" w14:textId="77777777" w:rsidR="00D5121C" w:rsidRPr="00871D2B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340)</w:t>
            </w:r>
          </w:p>
        </w:tc>
        <w:tc>
          <w:tcPr>
            <w:tcW w:w="270" w:type="dxa"/>
            <w:shd w:val="clear" w:color="auto" w:fill="auto"/>
          </w:tcPr>
          <w:p w14:paraId="1E12A9E7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D0CC860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(82)</w:t>
            </w:r>
          </w:p>
        </w:tc>
        <w:tc>
          <w:tcPr>
            <w:tcW w:w="236" w:type="dxa"/>
            <w:shd w:val="clear" w:color="auto" w:fill="auto"/>
          </w:tcPr>
          <w:p w14:paraId="7E6FF352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27D698F0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(16)</w:t>
            </w:r>
          </w:p>
        </w:tc>
        <w:tc>
          <w:tcPr>
            <w:tcW w:w="270" w:type="dxa"/>
            <w:shd w:val="clear" w:color="auto" w:fill="auto"/>
          </w:tcPr>
          <w:p w14:paraId="6EB5E44F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304A295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E1FF1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B7C5D62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(13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261)</w:t>
            </w:r>
          </w:p>
        </w:tc>
        <w:tc>
          <w:tcPr>
            <w:tcW w:w="270" w:type="dxa"/>
            <w:shd w:val="clear" w:color="auto" w:fill="auto"/>
          </w:tcPr>
          <w:p w14:paraId="5D1743C1" w14:textId="77777777" w:rsidR="00D5121C" w:rsidRDefault="00D5121C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903" w:type="dxa"/>
            <w:shd w:val="clear" w:color="auto" w:fill="auto"/>
          </w:tcPr>
          <w:p w14:paraId="608F2412" w14:textId="77777777" w:rsidR="00D5121C" w:rsidRDefault="009B2480">
            <w:pPr>
              <w:ind w:left="-73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(14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699)</w:t>
            </w:r>
          </w:p>
        </w:tc>
      </w:tr>
    </w:tbl>
    <w:p w14:paraId="18BFB811" w14:textId="77777777" w:rsidR="00D5121C" w:rsidRPr="00871D2B" w:rsidRDefault="009B2480">
      <w:pPr>
        <w:ind w:left="450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871D2B">
        <w:rPr>
          <w:rFonts w:asciiTheme="majorBidi" w:eastAsia="Times New Roman" w:hAnsiTheme="majorBidi" w:cstheme="majorBidi"/>
          <w:sz w:val="28"/>
          <w:lang w:val="en-GB"/>
        </w:rPr>
        <w:tab/>
      </w:r>
    </w:p>
    <w:p w14:paraId="0E052FA2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780109F4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5AE7C701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08CA6AD3" w14:textId="77777777" w:rsidR="00632FE4" w:rsidRDefault="00632FE4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5870E4FC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7E0D8A8F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6889892E" w14:textId="77777777" w:rsidR="00D5121C" w:rsidRDefault="00D5121C">
      <w:pPr>
        <w:ind w:left="450"/>
        <w:jc w:val="thaiDistribute"/>
        <w:rPr>
          <w:rFonts w:asciiTheme="majorBidi" w:eastAsia="Times New Roman" w:hAnsiTheme="majorBidi" w:cstheme="majorBidi"/>
          <w:sz w:val="28"/>
        </w:rPr>
      </w:pPr>
    </w:p>
    <w:p w14:paraId="7F60A603" w14:textId="77777777" w:rsidR="00D5121C" w:rsidRDefault="009B2480" w:rsidP="00EB44D7">
      <w:pPr>
        <w:ind w:left="450" w:right="-90"/>
        <w:jc w:val="both"/>
        <w:rPr>
          <w:rFonts w:asciiTheme="majorBidi" w:eastAsia="Times New Roman" w:hAnsiTheme="majorBidi" w:cstheme="majorBidi"/>
          <w:sz w:val="28"/>
        </w:rPr>
      </w:pP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lastRenderedPageBreak/>
        <w:t>การกระทบยอดค่าเผื่อผลขาดทุนลูกหนี้การค้า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วันที่</w:t>
      </w:r>
      <w:r w:rsidRPr="00871D2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>31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ธันวาคม</w:t>
      </w:r>
      <w:r w:rsidRPr="00871D2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>2562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กับค่าเผื่อผลขาดทุนลูกหนี้การค้า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วันที่</w:t>
      </w:r>
      <w:r w:rsidRPr="00871D2B">
        <w:rPr>
          <w:rFonts w:asciiTheme="majorBidi" w:eastAsia="Times New Roman" w:hAnsiTheme="majorBidi" w:cstheme="majorBidi" w:hint="cs"/>
          <w:sz w:val="28"/>
          <w:lang w:val="en-GB"/>
        </w:rPr>
        <w:t xml:space="preserve"> </w:t>
      </w:r>
      <w:r w:rsidR="00632FE4">
        <w:rPr>
          <w:rFonts w:asciiTheme="majorBidi" w:eastAsia="Times New Roman" w:hAnsiTheme="majorBidi" w:cstheme="majorBidi"/>
          <w:sz w:val="28"/>
        </w:rPr>
        <w:t xml:space="preserve">1 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มกราคม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>2563</w:t>
      </w:r>
      <w:r>
        <w:rPr>
          <w:rFonts w:asciiTheme="majorBidi" w:eastAsia="Times New Roman" w:hAnsiTheme="majorBidi" w:cstheme="majorBidi"/>
          <w:sz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</w:rPr>
        <w:t>มีดังนี้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20"/>
        <w:gridCol w:w="1800"/>
        <w:gridCol w:w="270"/>
        <w:gridCol w:w="1710"/>
      </w:tblGrid>
      <w:tr w:rsidR="00D5121C" w14:paraId="7F8023E8" w14:textId="77777777">
        <w:trPr>
          <w:trHeight w:hRule="exact" w:val="396"/>
        </w:trPr>
        <w:tc>
          <w:tcPr>
            <w:tcW w:w="5220" w:type="dxa"/>
          </w:tcPr>
          <w:p w14:paraId="39CDCE68" w14:textId="77777777" w:rsidR="00D5121C" w:rsidRDefault="00D5121C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27743570" w14:textId="77777777" w:rsidR="00D5121C" w:rsidRPr="00871D2B" w:rsidRDefault="00D5121C">
            <w:pPr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32D25F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28BD4155" w14:textId="77777777" w:rsidR="00D5121C" w:rsidRDefault="009B2480">
            <w:pPr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หน่วย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D5121C" w14:paraId="5FC85C32" w14:textId="77777777">
        <w:trPr>
          <w:trHeight w:hRule="exact" w:val="738"/>
        </w:trPr>
        <w:tc>
          <w:tcPr>
            <w:tcW w:w="5220" w:type="dxa"/>
          </w:tcPr>
          <w:p w14:paraId="71EE66CD" w14:textId="77777777" w:rsidR="00D5121C" w:rsidRDefault="00D5121C">
            <w:pPr>
              <w:ind w:left="-113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1EAB97C" w14:textId="77777777" w:rsidR="00D5121C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DAC35C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78556D2" w14:textId="77777777" w:rsidR="00D5121C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การเงิน</w:t>
            </w:r>
          </w:p>
          <w:p w14:paraId="31608B2F" w14:textId="77777777" w:rsidR="00D5121C" w:rsidRPr="00871D2B" w:rsidRDefault="009B2480">
            <w:pPr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เฉพ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าะ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กิจการ</w:t>
            </w:r>
          </w:p>
        </w:tc>
      </w:tr>
      <w:tr w:rsidR="00D5121C" w14:paraId="65276146" w14:textId="77777777">
        <w:trPr>
          <w:trHeight w:hRule="exact" w:val="370"/>
        </w:trPr>
        <w:tc>
          <w:tcPr>
            <w:tcW w:w="5220" w:type="dxa"/>
            <w:vAlign w:val="center"/>
            <w:hideMark/>
          </w:tcPr>
          <w:p w14:paraId="2485C701" w14:textId="77777777" w:rsidR="00D5121C" w:rsidRDefault="009B2480">
            <w:pPr>
              <w:ind w:left="-102"/>
              <w:rPr>
                <w:rFonts w:asciiTheme="majorBidi" w:eastAsia="Arial Unicode MS" w:hAnsiTheme="majorBidi" w:cstheme="majorBidi"/>
                <w:sz w:val="28"/>
              </w:rPr>
            </w:pPr>
            <w:r w:rsidRPr="00871D2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026DD" w14:textId="77777777" w:rsidR="00D5121C" w:rsidRDefault="00D5121C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14FBA49" w14:textId="77777777" w:rsidR="00D5121C" w:rsidRDefault="00D5121C">
            <w:pPr>
              <w:pStyle w:val="BlockText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A5FBB" w14:textId="77777777" w:rsidR="00D5121C" w:rsidRDefault="00D5121C">
            <w:pPr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</w:tr>
      <w:tr w:rsidR="00D5121C" w14:paraId="2FF2942F" w14:textId="77777777">
        <w:trPr>
          <w:trHeight w:hRule="exact" w:val="351"/>
        </w:trPr>
        <w:tc>
          <w:tcPr>
            <w:tcW w:w="5220" w:type="dxa"/>
            <w:vAlign w:val="bottom"/>
            <w:hideMark/>
          </w:tcPr>
          <w:p w14:paraId="32CB9A30" w14:textId="77777777" w:rsidR="00D5121C" w:rsidRDefault="009B2480">
            <w:pPr>
              <w:ind w:left="-102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31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ธันวาคม 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2562</w:t>
            </w:r>
          </w:p>
        </w:tc>
        <w:tc>
          <w:tcPr>
            <w:tcW w:w="1800" w:type="dxa"/>
            <w:vAlign w:val="bottom"/>
          </w:tcPr>
          <w:p w14:paraId="47E70285" w14:textId="77777777" w:rsidR="00D5121C" w:rsidRPr="00871D2B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767</w:t>
            </w:r>
          </w:p>
        </w:tc>
        <w:tc>
          <w:tcPr>
            <w:tcW w:w="270" w:type="dxa"/>
            <w:vAlign w:val="bottom"/>
          </w:tcPr>
          <w:p w14:paraId="0458956A" w14:textId="77777777" w:rsidR="00D5121C" w:rsidRDefault="00D5121C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568C8F7" w14:textId="77777777" w:rsidR="00D5121C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 xml:space="preserve">-   </w:t>
            </w:r>
          </w:p>
        </w:tc>
      </w:tr>
      <w:tr w:rsidR="00D5121C" w14:paraId="64B1119F" w14:textId="77777777">
        <w:trPr>
          <w:trHeight w:hRule="exact" w:val="774"/>
        </w:trPr>
        <w:tc>
          <w:tcPr>
            <w:tcW w:w="5220" w:type="dxa"/>
            <w:vAlign w:val="bottom"/>
            <w:hideMark/>
          </w:tcPr>
          <w:p w14:paraId="082B8A7F" w14:textId="77777777" w:rsidR="00D5121C" w:rsidRDefault="009B2480">
            <w:pPr>
              <w:ind w:left="-102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ผลกระทบจากการปรับปรุงยอดยกมาที่มีต่อ</w:t>
            </w:r>
            <w:r w:rsidRPr="00871D2B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ขาดทุนสะ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สม</w:t>
            </w:r>
          </w:p>
          <w:p w14:paraId="096CDF31" w14:textId="77777777" w:rsidR="00D5121C" w:rsidRPr="00871D2B" w:rsidRDefault="009B2480">
            <w:pPr>
              <w:ind w:left="159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ยังไม่ได้จัดสรร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AFEFE" w14:textId="77777777" w:rsidR="00D5121C" w:rsidRPr="00871D2B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24,693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525DA" w14:textId="77777777" w:rsidR="00D5121C" w:rsidRDefault="00D5121C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9CBEC" w14:textId="77777777" w:rsidR="00D5121C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15</w:t>
            </w:r>
            <w:r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sz w:val="28"/>
                <w:lang w:val="en-GB"/>
              </w:rPr>
              <w:t>338</w:t>
            </w:r>
          </w:p>
        </w:tc>
      </w:tr>
      <w:tr w:rsidR="00D5121C" w14:paraId="69EF5C19" w14:textId="77777777">
        <w:trPr>
          <w:trHeight w:hRule="exact" w:val="370"/>
        </w:trPr>
        <w:tc>
          <w:tcPr>
            <w:tcW w:w="5220" w:type="dxa"/>
            <w:vAlign w:val="bottom"/>
            <w:hideMark/>
          </w:tcPr>
          <w:p w14:paraId="77FDE862" w14:textId="77777777" w:rsidR="00D5121C" w:rsidRDefault="009B2480">
            <w:pPr>
              <w:ind w:left="-102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  <w:lang w:val="en-GB"/>
              </w:rPr>
              <w:t>ยอดคงเหลือ</w:t>
            </w:r>
            <w:r w:rsidRPr="00871D2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ณ วันที่ 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>1</w:t>
            </w:r>
            <w:r w:rsidRPr="00871D2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 มกราคม  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2563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8FFD2" w14:textId="77777777" w:rsidR="00D5121C" w:rsidRPr="00871D2B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25</w:t>
            </w:r>
            <w:r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460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AFDD2" w14:textId="77777777" w:rsidR="00D5121C" w:rsidRDefault="00D5121C">
            <w:pPr>
              <w:ind w:left="-10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B835A9" w14:textId="77777777" w:rsidR="00D5121C" w:rsidRDefault="009B2480">
            <w:pPr>
              <w:ind w:left="-10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15</w:t>
            </w:r>
            <w:r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,</w:t>
            </w:r>
            <w:r w:rsidRPr="00871D2B">
              <w:rPr>
                <w:rFonts w:asciiTheme="majorBidi" w:eastAsia="Arial Unicode MS" w:hAnsiTheme="majorBidi" w:cstheme="majorBidi" w:hint="eastAsia"/>
                <w:b/>
                <w:bCs/>
                <w:sz w:val="28"/>
                <w:lang w:val="en-GB"/>
              </w:rPr>
              <w:t>338</w:t>
            </w:r>
          </w:p>
        </w:tc>
      </w:tr>
    </w:tbl>
    <w:p w14:paraId="1EAD24C5" w14:textId="77777777" w:rsidR="00D5121C" w:rsidRDefault="009B2480">
      <w:pPr>
        <w:tabs>
          <w:tab w:val="left" w:pos="360"/>
          <w:tab w:val="left" w:pos="450"/>
        </w:tabs>
        <w:ind w:left="-180"/>
        <w:rPr>
          <w:rFonts w:asciiTheme="majorBidi" w:eastAsia="Arial Unicode MS" w:hAnsiTheme="majorBidi" w:cstheme="majorBidi"/>
          <w:b/>
          <w:bCs/>
          <w:sz w:val="28"/>
        </w:rPr>
      </w:pPr>
      <w:r>
        <w:rPr>
          <w:rFonts w:asciiTheme="majorBidi" w:eastAsia="Arial Unicode MS" w:hAnsiTheme="majorBidi" w:cstheme="majorBidi"/>
          <w:b/>
          <w:bCs/>
          <w:sz w:val="28"/>
        </w:rPr>
        <w:tab/>
      </w:r>
    </w:p>
    <w:p w14:paraId="73684C71" w14:textId="483D6A9C" w:rsidR="00D5121C" w:rsidRDefault="009B2480">
      <w:pPr>
        <w:tabs>
          <w:tab w:val="left" w:pos="360"/>
          <w:tab w:val="left" w:pos="450"/>
        </w:tabs>
        <w:ind w:left="-180"/>
        <w:rPr>
          <w:rFonts w:asciiTheme="majorBidi" w:eastAsia="Arial Unicode MS" w:hAnsiTheme="majorBidi" w:cstheme="majorBidi"/>
          <w:b/>
          <w:bCs/>
          <w:sz w:val="28"/>
        </w:rPr>
      </w:pPr>
      <w:r>
        <w:rPr>
          <w:rFonts w:asciiTheme="majorBidi" w:eastAsia="Arial Unicode MS" w:hAnsiTheme="majorBidi" w:cstheme="majorBidi"/>
          <w:b/>
          <w:bCs/>
          <w:sz w:val="28"/>
        </w:rPr>
        <w:t>4.</w:t>
      </w:r>
      <w:r w:rsidR="00AE7AA9">
        <w:rPr>
          <w:rFonts w:asciiTheme="majorBidi" w:eastAsia="Arial Unicode MS" w:hAnsiTheme="majorBidi" w:cstheme="majorBidi"/>
          <w:b/>
          <w:bCs/>
          <w:sz w:val="28"/>
        </w:rPr>
        <w:t>4</w:t>
      </w:r>
      <w:r>
        <w:rPr>
          <w:rFonts w:asciiTheme="majorBidi" w:eastAsia="Arial Unicode MS" w:hAnsiTheme="majorBidi" w:cstheme="majorBidi"/>
          <w:b/>
          <w:bCs/>
          <w:sz w:val="28"/>
        </w:rPr>
        <w:t xml:space="preserve">.2 </w:t>
      </w:r>
      <w:r>
        <w:rPr>
          <w:rFonts w:asciiTheme="majorBidi" w:eastAsia="Arial Unicode MS" w:hAnsiTheme="majorBidi" w:cstheme="majorBidi"/>
          <w:b/>
          <w:bCs/>
          <w:sz w:val="28"/>
        </w:rPr>
        <w:tab/>
      </w:r>
      <w:r w:rsidRPr="00871D2B">
        <w:rPr>
          <w:rFonts w:asciiTheme="majorBidi" w:hAnsiTheme="majorBidi" w:cstheme="majorBidi" w:hint="cs"/>
          <w:b/>
          <w:bCs/>
          <w:color w:val="000000"/>
          <w:spacing w:val="-2"/>
          <w:sz w:val="28"/>
          <w:cs/>
          <w:lang w:val="en-GB"/>
        </w:rPr>
        <w:t>สัญญาเช่า</w:t>
      </w:r>
      <w:r w:rsidRPr="00871D2B">
        <w:rPr>
          <w:rFonts w:asciiTheme="majorBidi" w:hAnsiTheme="majorBidi" w:cstheme="majorBidi"/>
          <w:b/>
          <w:bCs/>
          <w:color w:val="000000"/>
          <w:spacing w:val="-2"/>
          <w:sz w:val="28"/>
          <w:cs/>
          <w:lang w:val="en-GB"/>
        </w:rPr>
        <w:t xml:space="preserve"> </w:t>
      </w:r>
    </w:p>
    <w:p w14:paraId="034971B5" w14:textId="77777777" w:rsidR="00D5121C" w:rsidRDefault="009B2480">
      <w:pPr>
        <w:tabs>
          <w:tab w:val="left" w:pos="9000"/>
        </w:tabs>
        <w:spacing w:before="120"/>
        <w:ind w:left="360" w:right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การนำมาตรฐานการรายงานทางการเงิน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ฉบับที่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มาถือปฏิบัติครั้งแรก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ฉบับที่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มาถือปฏิบัติครั้งแรก</w:t>
      </w:r>
    </w:p>
    <w:tbl>
      <w:tblPr>
        <w:tblStyle w:val="TableGrid6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980"/>
        <w:gridCol w:w="1980"/>
      </w:tblGrid>
      <w:tr w:rsidR="00D5121C" w14:paraId="25E0D183" w14:textId="77777777">
        <w:tc>
          <w:tcPr>
            <w:tcW w:w="4950" w:type="dxa"/>
          </w:tcPr>
          <w:p w14:paraId="339BDA89" w14:textId="77777777" w:rsidR="00D5121C" w:rsidRDefault="009B2480">
            <w:pPr>
              <w:spacing w:line="400" w:lineRule="exact"/>
              <w:ind w:left="-104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8"/>
              </w:rPr>
              <w:tab/>
            </w:r>
          </w:p>
        </w:tc>
        <w:tc>
          <w:tcPr>
            <w:tcW w:w="3960" w:type="dxa"/>
            <w:gridSpan w:val="2"/>
          </w:tcPr>
          <w:p w14:paraId="7D1B92EF" w14:textId="77777777" w:rsidR="00D5121C" w:rsidRDefault="009B2480">
            <w:pPr>
              <w:spacing w:line="400" w:lineRule="exact"/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5121C" w14:paraId="4E5F1213" w14:textId="77777777">
        <w:tc>
          <w:tcPr>
            <w:tcW w:w="4950" w:type="dxa"/>
          </w:tcPr>
          <w:p w14:paraId="3CD25DA4" w14:textId="77777777" w:rsidR="00D5121C" w:rsidRDefault="00D5121C">
            <w:pPr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6D5F2841" w14:textId="77777777" w:rsidR="00D5121C" w:rsidRDefault="00D5121C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highlight w:val="cyan"/>
              </w:rPr>
            </w:pPr>
          </w:p>
          <w:p w14:paraId="769830FC" w14:textId="77777777" w:rsidR="00D5121C" w:rsidRDefault="009B2480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highlight w:val="cyan"/>
                <w:cs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งบ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การเงินรวม</w:t>
            </w:r>
          </w:p>
        </w:tc>
        <w:tc>
          <w:tcPr>
            <w:tcW w:w="1980" w:type="dxa"/>
          </w:tcPr>
          <w:p w14:paraId="479C18A0" w14:textId="77777777" w:rsidR="00D5121C" w:rsidRDefault="009B2480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</w:t>
            </w:r>
          </w:p>
          <w:p w14:paraId="4A698D50" w14:textId="77777777" w:rsidR="00D5121C" w:rsidRPr="00871D2B" w:rsidRDefault="009B2480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เฉพาะกิจการ</w:t>
            </w:r>
          </w:p>
        </w:tc>
      </w:tr>
      <w:tr w:rsidR="00D5121C" w14:paraId="33EEA111" w14:textId="77777777">
        <w:tc>
          <w:tcPr>
            <w:tcW w:w="4950" w:type="dxa"/>
          </w:tcPr>
          <w:p w14:paraId="30453ED7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ภาระผูกพันตามสัญญาเช่าที่เปิดเผย 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80" w:type="dxa"/>
          </w:tcPr>
          <w:p w14:paraId="6B889312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382,453</w:t>
            </w:r>
          </w:p>
        </w:tc>
        <w:tc>
          <w:tcPr>
            <w:tcW w:w="1980" w:type="dxa"/>
          </w:tcPr>
          <w:p w14:paraId="717F18FD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</w:t>
            </w:r>
          </w:p>
        </w:tc>
      </w:tr>
      <w:tr w:rsidR="00D5121C" w14:paraId="3A00DC69" w14:textId="77777777">
        <w:tc>
          <w:tcPr>
            <w:tcW w:w="4950" w:type="dxa"/>
          </w:tcPr>
          <w:p w14:paraId="64A5C617" w14:textId="77777777" w:rsidR="00D5121C" w:rsidRDefault="009B2480">
            <w:pPr>
              <w:spacing w:line="400" w:lineRule="exact"/>
              <w:ind w:right="-110"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สัญญาเช่าระยะสั้นและสัญญาเช่าที่สินทรัพย์ </w:t>
            </w:r>
          </w:p>
        </w:tc>
        <w:tc>
          <w:tcPr>
            <w:tcW w:w="1980" w:type="dxa"/>
          </w:tcPr>
          <w:p w14:paraId="46AD540B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027E1539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14:paraId="036848DB" w14:textId="77777777">
        <w:tc>
          <w:tcPr>
            <w:tcW w:w="4950" w:type="dxa"/>
          </w:tcPr>
          <w:p w14:paraId="4E148488" w14:textId="77777777" w:rsidR="00D5121C" w:rsidRPr="00871D2B" w:rsidRDefault="009B2480" w:rsidP="002300E0">
            <w:pPr>
              <w:spacing w:line="400" w:lineRule="exact"/>
              <w:ind w:left="345" w:right="-110" w:firstLine="264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อ้างอิงมีมูลค่าต่ำ</w:t>
            </w:r>
          </w:p>
        </w:tc>
        <w:tc>
          <w:tcPr>
            <w:tcW w:w="1980" w:type="dxa"/>
          </w:tcPr>
          <w:p w14:paraId="042D44D4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(19,637)</w:t>
            </w:r>
          </w:p>
        </w:tc>
        <w:tc>
          <w:tcPr>
            <w:tcW w:w="1980" w:type="dxa"/>
          </w:tcPr>
          <w:p w14:paraId="57B63050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(95)</w:t>
            </w:r>
          </w:p>
        </w:tc>
      </w:tr>
      <w:tr w:rsidR="00D5121C" w14:paraId="01B301E3" w14:textId="77777777">
        <w:tc>
          <w:tcPr>
            <w:tcW w:w="4950" w:type="dxa"/>
            <w:shd w:val="clear" w:color="auto" w:fill="auto"/>
          </w:tcPr>
          <w:p w14:paraId="52BF9A3A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สัญญาที่พิจารณาเป็นสัญญาบริการ </w:t>
            </w:r>
          </w:p>
        </w:tc>
        <w:tc>
          <w:tcPr>
            <w:tcW w:w="1980" w:type="dxa"/>
          </w:tcPr>
          <w:p w14:paraId="1B8C8468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7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(5,200)</w:t>
            </w:r>
          </w:p>
        </w:tc>
        <w:tc>
          <w:tcPr>
            <w:tcW w:w="1980" w:type="dxa"/>
          </w:tcPr>
          <w:p w14:paraId="78C03B61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6977906C" w14:textId="77777777">
        <w:tc>
          <w:tcPr>
            <w:tcW w:w="4950" w:type="dxa"/>
          </w:tcPr>
          <w:p w14:paraId="4B5C0881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หนี้สินตามสัญญาเช่าเพิ่มขึ้นจากการนำมาตรฐานการ</w:t>
            </w:r>
          </w:p>
          <w:p w14:paraId="24BF08B2" w14:textId="77777777" w:rsidR="00D5121C" w:rsidRDefault="009B2480">
            <w:pPr>
              <w:spacing w:line="400" w:lineRule="exact"/>
              <w:ind w:left="345"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รายงานทางการเงิน ฉบับที่ </w:t>
            </w:r>
            <w:r>
              <w:rPr>
                <w:rFonts w:ascii="Angsana New" w:hAnsi="Angsana New"/>
                <w:sz w:val="28"/>
              </w:rPr>
              <w:t>16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มาถือปฏิบัติครั้งแรก</w:t>
            </w:r>
          </w:p>
        </w:tc>
        <w:tc>
          <w:tcPr>
            <w:tcW w:w="1980" w:type="dxa"/>
          </w:tcPr>
          <w:p w14:paraId="4FBD5840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  <w:p w14:paraId="2DEF62F2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357,616</w:t>
            </w:r>
          </w:p>
        </w:tc>
        <w:tc>
          <w:tcPr>
            <w:tcW w:w="1980" w:type="dxa"/>
          </w:tcPr>
          <w:p w14:paraId="53B3B3A2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  <w:p w14:paraId="2FFF1FE6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2F7C8199" w14:textId="77777777">
        <w:tc>
          <w:tcPr>
            <w:tcW w:w="4950" w:type="dxa"/>
          </w:tcPr>
          <w:p w14:paraId="2AEC5F38" w14:textId="77777777" w:rsidR="00D5121C" w:rsidRPr="00871D2B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หนี้สินสัญญาเช่าการเงิน ณ วันที่ </w:t>
            </w:r>
            <w:r>
              <w:rPr>
                <w:rFonts w:ascii="Angsana New" w:hAnsi="Angsana New"/>
                <w:sz w:val="28"/>
              </w:rPr>
              <w:t>31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80" w:type="dxa"/>
          </w:tcPr>
          <w:p w14:paraId="490DB4F8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10,488</w:t>
            </w:r>
          </w:p>
        </w:tc>
        <w:tc>
          <w:tcPr>
            <w:tcW w:w="1980" w:type="dxa"/>
          </w:tcPr>
          <w:p w14:paraId="2DE46ED4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9,619</w:t>
            </w:r>
          </w:p>
        </w:tc>
      </w:tr>
      <w:tr w:rsidR="00D5121C" w14:paraId="6E55BCA8" w14:textId="77777777">
        <w:tc>
          <w:tcPr>
            <w:tcW w:w="4950" w:type="dxa"/>
          </w:tcPr>
          <w:p w14:paraId="5684A877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b/>
                <w:bCs/>
                <w:sz w:val="28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0" w:type="dxa"/>
          </w:tcPr>
          <w:p w14:paraId="3A3FCDEC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368,104</w:t>
            </w:r>
          </w:p>
        </w:tc>
        <w:tc>
          <w:tcPr>
            <w:tcW w:w="1980" w:type="dxa"/>
          </w:tcPr>
          <w:p w14:paraId="3CCBB7C4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9,619</w:t>
            </w:r>
          </w:p>
        </w:tc>
      </w:tr>
      <w:tr w:rsidR="00D5121C" w14:paraId="2723E201" w14:textId="77777777">
        <w:tc>
          <w:tcPr>
            <w:tcW w:w="4950" w:type="dxa"/>
          </w:tcPr>
          <w:p w14:paraId="6A336CCB" w14:textId="77777777" w:rsidR="00D5121C" w:rsidRPr="00871D2B" w:rsidRDefault="00D5121C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51E19A03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56DE3F01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14:paraId="7B7D423E" w14:textId="77777777">
        <w:tc>
          <w:tcPr>
            <w:tcW w:w="4950" w:type="dxa"/>
          </w:tcPr>
          <w:p w14:paraId="26A215A2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หนี้สินตามสัญญาเช่าข้างต้น ประกอบด้วย</w:t>
            </w:r>
          </w:p>
        </w:tc>
        <w:tc>
          <w:tcPr>
            <w:tcW w:w="1980" w:type="dxa"/>
          </w:tcPr>
          <w:p w14:paraId="3324B674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22784860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14:paraId="7322FF4A" w14:textId="77777777">
        <w:tc>
          <w:tcPr>
            <w:tcW w:w="4950" w:type="dxa"/>
          </w:tcPr>
          <w:p w14:paraId="0F634DA5" w14:textId="77777777" w:rsidR="00D5121C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หนี้สินสัญญาเช่าหมุนเวียน</w:t>
            </w:r>
          </w:p>
        </w:tc>
        <w:tc>
          <w:tcPr>
            <w:tcW w:w="1980" w:type="dxa"/>
          </w:tcPr>
          <w:p w14:paraId="6FA67600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sz w:val="28"/>
              </w:rPr>
              <w:t>35,056</w:t>
            </w:r>
          </w:p>
        </w:tc>
        <w:tc>
          <w:tcPr>
            <w:tcW w:w="1980" w:type="dxa"/>
          </w:tcPr>
          <w:p w14:paraId="6009CDA4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2,472</w:t>
            </w:r>
          </w:p>
        </w:tc>
      </w:tr>
      <w:tr w:rsidR="00D5121C" w14:paraId="2A8B9B58" w14:textId="77777777">
        <w:tc>
          <w:tcPr>
            <w:tcW w:w="4950" w:type="dxa"/>
          </w:tcPr>
          <w:p w14:paraId="20A8BD9C" w14:textId="77777777" w:rsidR="00D5121C" w:rsidRPr="00871D2B" w:rsidRDefault="009B2480">
            <w:pPr>
              <w:spacing w:line="400" w:lineRule="exact"/>
              <w:ind w:hanging="15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หนี้สินสัญญาเช่าไม่หมุนเวียน</w:t>
            </w:r>
          </w:p>
        </w:tc>
        <w:tc>
          <w:tcPr>
            <w:tcW w:w="1980" w:type="dxa"/>
          </w:tcPr>
          <w:p w14:paraId="047EC9BD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333,048</w:t>
            </w:r>
          </w:p>
        </w:tc>
        <w:tc>
          <w:tcPr>
            <w:tcW w:w="1980" w:type="dxa"/>
          </w:tcPr>
          <w:p w14:paraId="0F0E16C1" w14:textId="77777777" w:rsidR="00D5121C" w:rsidRDefault="009B2480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7,147</w:t>
            </w:r>
          </w:p>
        </w:tc>
      </w:tr>
      <w:tr w:rsidR="00D5121C" w14:paraId="683E7B0E" w14:textId="77777777">
        <w:trPr>
          <w:trHeight w:val="135"/>
        </w:trPr>
        <w:tc>
          <w:tcPr>
            <w:tcW w:w="4950" w:type="dxa"/>
          </w:tcPr>
          <w:p w14:paraId="48D33F68" w14:textId="77777777" w:rsidR="00D5121C" w:rsidRPr="00871D2B" w:rsidRDefault="00D5121C">
            <w:pPr>
              <w:spacing w:line="400" w:lineRule="exact"/>
              <w:ind w:left="70" w:hanging="77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</w:tcPr>
          <w:p w14:paraId="6B345AB6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</w:tcPr>
          <w:p w14:paraId="5288E177" w14:textId="77777777" w:rsidR="00D5121C" w:rsidRDefault="00D5121C">
            <w:pPr>
              <w:tabs>
                <w:tab w:val="decimal" w:pos="1240"/>
              </w:tabs>
              <w:spacing w:line="400" w:lineRule="exact"/>
              <w:ind w:left="162" w:right="73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4003A659" w14:textId="77777777" w:rsidR="00632FE4" w:rsidRDefault="009B2480" w:rsidP="00EA04F3">
      <w:pPr>
        <w:tabs>
          <w:tab w:val="left" w:pos="2168"/>
        </w:tabs>
        <w:ind w:left="360" w:right="-90"/>
        <w:jc w:val="both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มาถือปฏิบัติครั้งแรก ณ วันที่ </w:t>
      </w:r>
    </w:p>
    <w:p w14:paraId="67116B23" w14:textId="77777777" w:rsidR="00D5121C" w:rsidRDefault="009B2480" w:rsidP="006B75CE">
      <w:pPr>
        <w:tabs>
          <w:tab w:val="left" w:pos="2168"/>
        </w:tabs>
        <w:ind w:left="360" w:right="90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สรุปได้ดังนี้</w:t>
      </w:r>
    </w:p>
    <w:tbl>
      <w:tblPr>
        <w:tblStyle w:val="TableGrid6"/>
        <w:tblW w:w="885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192"/>
        <w:gridCol w:w="2160"/>
      </w:tblGrid>
      <w:tr w:rsidR="00D5121C" w14:paraId="374A54E5" w14:textId="77777777" w:rsidTr="00EA6D89">
        <w:tc>
          <w:tcPr>
            <w:tcW w:w="4500" w:type="dxa"/>
          </w:tcPr>
          <w:p w14:paraId="22481082" w14:textId="77777777" w:rsidR="00D5121C" w:rsidRDefault="00D5121C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92" w:type="dxa"/>
          </w:tcPr>
          <w:p w14:paraId="41AE0931" w14:textId="77777777" w:rsidR="00D5121C" w:rsidRDefault="00D5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</w:tcPr>
          <w:p w14:paraId="4CA37EF5" w14:textId="77777777" w:rsidR="00D5121C" w:rsidRPr="00871D2B" w:rsidRDefault="009B24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0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07A03D9A" w14:textId="77777777" w:rsidTr="00EA6D89">
        <w:tc>
          <w:tcPr>
            <w:tcW w:w="4500" w:type="dxa"/>
          </w:tcPr>
          <w:p w14:paraId="39A7B181" w14:textId="77777777" w:rsidR="00D5121C" w:rsidRDefault="00D5121C">
            <w:pPr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92" w:type="dxa"/>
          </w:tcPr>
          <w:p w14:paraId="7151734F" w14:textId="77777777" w:rsidR="00D5121C" w:rsidRDefault="009B24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160" w:type="dxa"/>
          </w:tcPr>
          <w:p w14:paraId="5CC1888C" w14:textId="77777777" w:rsidR="00D5121C" w:rsidRDefault="009B24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9FBFA43" w14:textId="77777777" w:rsidTr="00EA6D89">
        <w:tc>
          <w:tcPr>
            <w:tcW w:w="4500" w:type="dxa"/>
          </w:tcPr>
          <w:p w14:paraId="2967EF26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2192" w:type="dxa"/>
          </w:tcPr>
          <w:p w14:paraId="134E531C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226,129</w:t>
            </w:r>
          </w:p>
        </w:tc>
        <w:tc>
          <w:tcPr>
            <w:tcW w:w="2160" w:type="dxa"/>
          </w:tcPr>
          <w:p w14:paraId="3ED70588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589DBE92" w14:textId="77777777" w:rsidTr="00EA6D89">
        <w:tc>
          <w:tcPr>
            <w:tcW w:w="4500" w:type="dxa"/>
          </w:tcPr>
          <w:p w14:paraId="32BCBD99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192" w:type="dxa"/>
          </w:tcPr>
          <w:p w14:paraId="0DC26795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160" w:type="dxa"/>
          </w:tcPr>
          <w:p w14:paraId="760C802A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3EFF80D8" w14:textId="77777777" w:rsidTr="00EA6D89">
        <w:tc>
          <w:tcPr>
            <w:tcW w:w="4500" w:type="dxa"/>
          </w:tcPr>
          <w:p w14:paraId="36A4D5DC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2192" w:type="dxa"/>
          </w:tcPr>
          <w:p w14:paraId="6CAD2532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2160" w:type="dxa"/>
          </w:tcPr>
          <w:p w14:paraId="4978EBEB" w14:textId="77777777" w:rsidR="00D5121C" w:rsidRDefault="009B2480">
            <w:pP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21C" w14:paraId="46424892" w14:textId="77777777" w:rsidTr="00EA6D89">
        <w:tc>
          <w:tcPr>
            <w:tcW w:w="4500" w:type="dxa"/>
          </w:tcPr>
          <w:p w14:paraId="6AFEBC94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2192" w:type="dxa"/>
          </w:tcPr>
          <w:p w14:paraId="49955900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17,007</w:t>
            </w:r>
          </w:p>
        </w:tc>
        <w:tc>
          <w:tcPr>
            <w:tcW w:w="2160" w:type="dxa"/>
          </w:tcPr>
          <w:p w14:paraId="018429BF" w14:textId="77777777" w:rsidR="00D5121C" w:rsidRDefault="009B2480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15,061</w:t>
            </w:r>
          </w:p>
        </w:tc>
      </w:tr>
      <w:tr w:rsidR="00D5121C" w14:paraId="713199A0" w14:textId="77777777" w:rsidTr="00EA6D89">
        <w:tc>
          <w:tcPr>
            <w:tcW w:w="4500" w:type="dxa"/>
          </w:tcPr>
          <w:p w14:paraId="77E6EE1E" w14:textId="77777777" w:rsidR="00D5121C" w:rsidRDefault="009B2480">
            <w:pPr>
              <w:spacing w:line="400" w:lineRule="exact"/>
              <w:ind w:left="-2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2192" w:type="dxa"/>
          </w:tcPr>
          <w:p w14:paraId="7149DB79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243,290</w:t>
            </w:r>
          </w:p>
        </w:tc>
        <w:tc>
          <w:tcPr>
            <w:tcW w:w="2160" w:type="dxa"/>
          </w:tcPr>
          <w:p w14:paraId="3975A46C" w14:textId="77777777" w:rsidR="00D5121C" w:rsidRDefault="009B2480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15,061</w:t>
            </w:r>
          </w:p>
        </w:tc>
      </w:tr>
    </w:tbl>
    <w:p w14:paraId="16DF7987" w14:textId="77777777" w:rsidR="00D5121C" w:rsidRPr="00F23993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F23993">
        <w:rPr>
          <w:rFonts w:asciiTheme="majorBidi" w:hAnsiTheme="majorBidi" w:hint="cs"/>
          <w:b/>
          <w:bCs/>
          <w:sz w:val="28"/>
          <w:cs/>
          <w:lang w:val="en-GB"/>
        </w:rPr>
        <w:t>การแก้ไขงบการเงินและการปรับปรุงย้อนหลังงบการเงิน</w:t>
      </w:r>
    </w:p>
    <w:p w14:paraId="1645E0D3" w14:textId="0FC34D7B" w:rsidR="00A01A5D" w:rsidRPr="00A01A5D" w:rsidRDefault="009B2480" w:rsidP="00EA6D89">
      <w:pPr>
        <w:pStyle w:val="ListParagraph"/>
        <w:numPr>
          <w:ilvl w:val="1"/>
          <w:numId w:val="21"/>
        </w:numPr>
        <w:tabs>
          <w:tab w:val="left" w:pos="450"/>
        </w:tabs>
        <w:spacing w:before="120"/>
        <w:ind w:left="360" w:right="45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25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ที่ประชุมคณะกรรมการบริษัทครั้งที่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8/2562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มีมติอนุมัติให้กลุ่มบริษัทเข้าซื้อหุ้นในบริษัท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EA6D89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อีโค เอ็นเนอร์ยี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กรุ๊ป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คอร์ปอเรชั่น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“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ECO”)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ในสัดส่วนร้อยละ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76.92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ของทุนจดทะเบียนและทุนที่ชำระแล้วของ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ECO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</w:p>
    <w:p w14:paraId="207EC007" w14:textId="77777777" w:rsidR="002300E0" w:rsidRDefault="009B2480" w:rsidP="00EA6D89">
      <w:pPr>
        <w:spacing w:before="120"/>
        <w:ind w:left="360" w:righ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ต่อมาเมื่อวันที่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เฟอร์รั่ม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เอ็นเนอร์ยี่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“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FEN”)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ซึ่งเป็นบริษัทย่อยของบริษัทได้ทำสัญญาซื้อขายหุ้นกับบุคคลธรรมดา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รายเพื่อทำการซื้อหุ้นของ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130,766,665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หุ้น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คิดเป็นสัดส่วนร้อยละ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76.92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ของทุนที่</w:t>
      </w:r>
      <w:r w:rsidR="00FC20A4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จดทะเบียน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ในราคา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 xml:space="preserve">FEN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ได้จ่ายชำระเงินจำนวน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ล้านบาทให้แก่ผู้ขายแล้วเมื่อวันที่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A01A5D">
        <w:rPr>
          <w:rFonts w:asciiTheme="majorBidi" w:hAnsiTheme="majorBidi" w:cstheme="majorBidi"/>
          <w:color w:val="000000"/>
          <w:spacing w:val="-2"/>
          <w:sz w:val="28"/>
        </w:rPr>
        <w:t xml:space="preserve">              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A01A5D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25DBB">
        <w:rPr>
          <w:rFonts w:asciiTheme="majorBidi" w:hAnsiTheme="majorBidi" w:cstheme="majorBidi" w:hint="cs"/>
          <w:color w:val="000000"/>
          <w:spacing w:val="-2"/>
          <w:sz w:val="28"/>
          <w:cs/>
        </w:rPr>
        <w:t>2</w:t>
      </w:r>
    </w:p>
    <w:p w14:paraId="17A96F41" w14:textId="55BFBBD7" w:rsidR="00C25DBB" w:rsidRPr="002300E0" w:rsidRDefault="00B25342" w:rsidP="00EA6D89">
      <w:pPr>
        <w:spacing w:before="120"/>
        <w:ind w:left="360" w:righ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ในระหว่างงวดสามเดือนสิ้นสุดวันที่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2300E0">
        <w:rPr>
          <w:rFonts w:asciiTheme="majorBidi" w:hAnsiTheme="majorBidi"/>
          <w:color w:val="000000"/>
          <w:spacing w:val="-2"/>
          <w:sz w:val="28"/>
          <w:lang w:val="en-GB"/>
        </w:rPr>
        <w:t>31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มีนาคม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2300E0">
        <w:rPr>
          <w:rFonts w:asciiTheme="majorBidi" w:hAnsiTheme="majorBidi"/>
          <w:color w:val="000000"/>
          <w:spacing w:val="-2"/>
          <w:sz w:val="28"/>
          <w:lang w:val="en-GB"/>
        </w:rPr>
        <w:t>2563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และปันส่วนมูลค่ายุติธรรมของรายการ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ณ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วันที่ซื้อธุรกิจของบริษั</w:t>
      </w:r>
      <w:r w:rsidR="00A23C5D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ท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อีโค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เอ็นเนอร์ยี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กรุ๊ป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คอร์ปอเรชั่น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จำกัด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โดยบริษัทได้รับรายงานการประเมินที่เสร็จสมบูรณ์ลงวันที่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FC20A4">
        <w:rPr>
          <w:rFonts w:asciiTheme="majorBidi" w:hAnsiTheme="majorBidi"/>
          <w:color w:val="000000"/>
          <w:spacing w:val="-2"/>
          <w:sz w:val="28"/>
          <w:lang w:val="en-GB"/>
        </w:rPr>
        <w:t>7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B25342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เมษายน</w:t>
      </w:r>
      <w:r w:rsidRPr="00B25342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FC20A4">
        <w:rPr>
          <w:rFonts w:asciiTheme="majorBidi" w:hAnsiTheme="majorBidi"/>
          <w:color w:val="000000"/>
          <w:spacing w:val="-2"/>
          <w:sz w:val="28"/>
          <w:lang w:val="en-GB"/>
        </w:rPr>
        <w:t>2563</w:t>
      </w:r>
      <w:r w:rsidR="00804356" w:rsidRPr="0080435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</w:p>
    <w:p w14:paraId="02A7A393" w14:textId="331EB995" w:rsidR="00B25342" w:rsidRDefault="00B25342" w:rsidP="00EA6D89">
      <w:pPr>
        <w:spacing w:before="120"/>
        <w:ind w:left="360" w:righ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ในระหว่างงวดเก้าเดือนสิ้นสุดวันที่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กันยายน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B4BEB">
        <w:rPr>
          <w:rFonts w:asciiTheme="majorBidi" w:hAnsiTheme="majorBidi" w:hint="cs"/>
          <w:color w:val="000000"/>
          <w:spacing w:val="-2"/>
          <w:sz w:val="28"/>
          <w:cs/>
        </w:rPr>
        <w:t>คณะกรรมการของบริษัทได้พิจารณาอนุมัติให้แก้ไขปรับปรุง</w:t>
      </w:r>
      <w:r>
        <w:rPr>
          <w:rFonts w:asciiTheme="majorBidi" w:hAnsiTheme="majorBidi" w:hint="cs"/>
          <w:color w:val="000000"/>
          <w:spacing w:val="-2"/>
          <w:sz w:val="28"/>
          <w:cs/>
        </w:rPr>
        <w:t>รายงานการปันส่วนราคาซื้อซึ่งประเมินโดย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ผู้ประเมินราคาอิสระ</w:t>
      </w:r>
      <w:r w:rsidR="001855F0">
        <w:rPr>
          <w:rFonts w:asciiTheme="majorBidi" w:hAnsiTheme="majorBidi" w:cstheme="majorBidi" w:hint="cs"/>
          <w:color w:val="000000"/>
          <w:spacing w:val="-2"/>
          <w:sz w:val="28"/>
          <w:cs/>
        </w:rPr>
        <w:t>ราย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ใหม่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บริษัทได้รับรายงานการประเมิน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ครั้งที่ </w:t>
      </w:r>
      <w:r w:rsidR="00EA6D89">
        <w:rPr>
          <w:rFonts w:asciiTheme="majorBidi" w:hAnsiTheme="majorBidi" w:cstheme="majorBidi"/>
          <w:color w:val="000000"/>
          <w:spacing w:val="-2"/>
          <w:sz w:val="28"/>
        </w:rPr>
        <w:t>2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ลง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การประเมินใหม่ดังกล่าวเป็นการประเมินเพื่อสะท้อนถึง</w:t>
      </w:r>
      <w:r w:rsidRPr="008B4BEB">
        <w:rPr>
          <w:rFonts w:asciiTheme="majorBidi" w:hAnsiTheme="majorBidi" w:hint="cs"/>
          <w:color w:val="000000"/>
          <w:spacing w:val="-2"/>
          <w:sz w:val="28"/>
          <w:cs/>
        </w:rPr>
        <w:t>มูลค่ายุติธรรมของสินทรัพย์ที่ระบุได้ที่ได้มาและหนี้สินที่รับมาและปันส่วนมูลค่ายุติธรรมของรายการ</w:t>
      </w:r>
      <w:r w:rsidRPr="008B4BEB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8B4BEB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8B4BEB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8B4BEB">
        <w:rPr>
          <w:rFonts w:asciiTheme="majorBidi" w:hAnsiTheme="majorBidi" w:hint="cs"/>
          <w:color w:val="000000"/>
          <w:spacing w:val="-2"/>
          <w:sz w:val="28"/>
          <w:cs/>
        </w:rPr>
        <w:t>วันที่ซื้อธุรกิจของบริษัท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ที่แท้จริง ตามเงื่อนไขในสัญญาซื้อขายหุ้นและตามความเป็นจริงในการเข้าซื้อหุ้นดังกล่าว ทำให้บริษัทได้มาซึ่ง</w:t>
      </w:r>
      <w:r w:rsidRPr="007A53AF">
        <w:t xml:space="preserve"> </w:t>
      </w:r>
      <w:r w:rsidRPr="007A53AF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7A53AF">
        <w:rPr>
          <w:rFonts w:asciiTheme="majorBidi" w:hAnsiTheme="majorBidi" w:hint="cs"/>
          <w:color w:val="000000"/>
          <w:spacing w:val="-2"/>
          <w:sz w:val="28"/>
          <w:cs/>
        </w:rPr>
        <w:t>และบริษัท</w:t>
      </w:r>
      <w:r w:rsidR="001855F0">
        <w:rPr>
          <w:rFonts w:asciiTheme="majorBidi" w:hAnsiTheme="majorBidi" w:hint="cs"/>
          <w:color w:val="000000"/>
          <w:spacing w:val="-2"/>
          <w:sz w:val="28"/>
          <w:cs/>
        </w:rPr>
        <w:t>ร่วม</w:t>
      </w:r>
      <w:r w:rsidRPr="007A53AF">
        <w:rPr>
          <w:rFonts w:asciiTheme="majorBidi" w:hAnsiTheme="majorBidi" w:hint="cs"/>
          <w:color w:val="000000"/>
          <w:spacing w:val="-2"/>
          <w:sz w:val="28"/>
          <w:cs/>
        </w:rPr>
        <w:t>ของ</w:t>
      </w:r>
      <w:r w:rsidRPr="007A53AF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7A53AF"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bookmarkStart w:id="1" w:name="_GoBack"/>
      <w:bookmarkEnd w:id="1"/>
      <w:r w:rsidRPr="007A53AF">
        <w:rPr>
          <w:rFonts w:asciiTheme="majorBidi" w:hAnsiTheme="majorBidi" w:hint="cs"/>
          <w:color w:val="000000"/>
          <w:spacing w:val="-2"/>
          <w:sz w:val="28"/>
          <w:cs/>
        </w:rPr>
        <w:t>จำนวน</w:t>
      </w:r>
      <w:r w:rsidRPr="007A53AF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EA6D89">
        <w:rPr>
          <w:rFonts w:asciiTheme="majorBidi" w:hAnsiTheme="majorBidi"/>
          <w:color w:val="000000"/>
          <w:spacing w:val="-2"/>
          <w:sz w:val="28"/>
        </w:rPr>
        <w:t>2</w:t>
      </w:r>
      <w:r w:rsidRPr="007A53AF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7A53AF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7A53AF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="00FC20A4">
        <w:rPr>
          <w:rFonts w:ascii="Angsana New" w:hAnsi="Angsana New"/>
          <w:color w:val="000000"/>
          <w:spacing w:val="-2"/>
          <w:sz w:val="28"/>
        </w:rPr>
        <w:t>“</w:t>
      </w:r>
      <w:r w:rsidRPr="007A53AF">
        <w:rPr>
          <w:rFonts w:asciiTheme="majorBidi" w:hAnsiTheme="majorBidi" w:hint="cs"/>
          <w:color w:val="000000"/>
          <w:spacing w:val="-2"/>
          <w:sz w:val="28"/>
          <w:cs/>
        </w:rPr>
        <w:t>กลุ่ม</w:t>
      </w:r>
      <w:r w:rsidRPr="007A53AF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7A53AF">
        <w:rPr>
          <w:rFonts w:asciiTheme="majorBidi" w:hAnsiTheme="majorBidi" w:cstheme="majorBidi"/>
          <w:color w:val="000000"/>
          <w:spacing w:val="-2"/>
          <w:sz w:val="28"/>
        </w:rPr>
        <w:t>ECO</w:t>
      </w:r>
      <w:r w:rsidR="00FC20A4">
        <w:rPr>
          <w:rFonts w:ascii="Angsana New" w:hAnsi="Angsana New"/>
          <w:color w:val="000000"/>
          <w:spacing w:val="-2"/>
          <w:sz w:val="28"/>
        </w:rPr>
        <w:t>”</w:t>
      </w:r>
      <w:r w:rsidRPr="007A53AF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7A53AF">
        <w:rPr>
          <w:rFonts w:asciiTheme="majorBidi" w:hAnsiTheme="majorBidi" w:hint="cs"/>
          <w:color w:val="000000"/>
          <w:spacing w:val="-2"/>
          <w:sz w:val="28"/>
          <w:cs/>
        </w:rPr>
        <w:t>ดังนี้</w:t>
      </w:r>
    </w:p>
    <w:p w14:paraId="743AE1D7" w14:textId="75CCC396" w:rsidR="00B25342" w:rsidRDefault="00B25342" w:rsidP="007224AD">
      <w:pPr>
        <w:tabs>
          <w:tab w:val="left" w:pos="1080"/>
          <w:tab w:val="left" w:pos="1440"/>
          <w:tab w:val="left" w:pos="2160"/>
          <w:tab w:val="left" w:pos="2880"/>
          <w:tab w:val="left" w:pos="3600"/>
          <w:tab w:val="center" w:pos="5173"/>
        </w:tabs>
        <w:spacing w:before="120"/>
        <w:ind w:left="907" w:right="-86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1.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ประชารัฐชีวมวล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แม่ลาน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</w:p>
    <w:p w14:paraId="11F6F217" w14:textId="77777777" w:rsidR="00B25342" w:rsidRDefault="00B25342" w:rsidP="00B25342">
      <w:pPr>
        <w:tabs>
          <w:tab w:val="left" w:pos="720"/>
          <w:tab w:val="left" w:pos="810"/>
          <w:tab w:val="left" w:pos="1080"/>
        </w:tabs>
        <w:spacing w:line="360" w:lineRule="auto"/>
        <w:ind w:left="1080" w:right="-9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2.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ประชารัฐชีวมวล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บันนังสตา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</w:p>
    <w:p w14:paraId="49B22602" w14:textId="376AD172" w:rsidR="00B25342" w:rsidRDefault="00B25342" w:rsidP="00EA6D89">
      <w:pPr>
        <w:tabs>
          <w:tab w:val="left" w:pos="360"/>
        </w:tabs>
        <w:spacing w:after="120"/>
        <w:ind w:left="360" w:righ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ซึ่งกลุ่ม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ECO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ข้างต้นเป็นผู้ได้รับสัญญาซื้อขายไฟฟ้าโครงการไฟฟ้าประชารัฐ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สำหรับพื้นที่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จังหวัดชายแดนภาคใ</w:t>
      </w:r>
      <w:r w:rsidR="00EA6D89">
        <w:rPr>
          <w:rFonts w:asciiTheme="majorBidi" w:hAnsiTheme="majorBidi" w:cstheme="majorBidi" w:hint="cs"/>
          <w:color w:val="000000"/>
          <w:spacing w:val="-2"/>
          <w:sz w:val="28"/>
          <w:cs/>
        </w:rPr>
        <w:t>ต้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ประเภทเชื้อเพลิงชีวมวล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p w14:paraId="02B04AAD" w14:textId="0D7D27DD" w:rsidR="00D5121C" w:rsidRDefault="00B25342" w:rsidP="00B25342">
      <w:pPr>
        <w:tabs>
          <w:tab w:val="left" w:pos="360"/>
        </w:tabs>
        <w:spacing w:after="120"/>
        <w:ind w:left="360" w:right="-90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lastRenderedPageBreak/>
        <w:t>บริษัทได้ปฏิบัติและรับรู้รายการรวมธุรกิจครั้งนี้ตามที่กำหนดไว้ในมาตรฐานการรายงานทางการเงิน ฉบับที่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 (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ปรับปรุง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เรื่อง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“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การรวมธุรกิจ</w:t>
      </w:r>
      <w:r>
        <w:rPr>
          <w:rFonts w:asciiTheme="majorBidi" w:hAnsiTheme="majorBidi" w:cstheme="majorBidi"/>
          <w:color w:val="000000"/>
          <w:spacing w:val="-2"/>
          <w:sz w:val="28"/>
        </w:rPr>
        <w:t>”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ซึ่งข้อมูลของสิ่งตอบแทนทั้งหมดที่โอนให้และมูลค่ายุติธรรมที่รับรู้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</w:p>
    <w:p w14:paraId="09E3BA82" w14:textId="77777777" w:rsidR="00D5121C" w:rsidRDefault="009B2480">
      <w:pPr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มูลค่าตามบัญชีของสินทรัพย์สุทธิที่ระบุได้ของ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อีโค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กรุ๊ป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คอร์ปอเรชั่น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วันที่ซื้อธุรกิจประกอบด้วยรายการต่อไปนี้</w:t>
      </w:r>
    </w:p>
    <w:tbl>
      <w:tblPr>
        <w:tblW w:w="916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903"/>
        <w:gridCol w:w="2259"/>
      </w:tblGrid>
      <w:tr w:rsidR="00D5121C" w14:paraId="05D23AAB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0076CF78" w14:textId="77777777" w:rsidR="00D5121C" w:rsidRPr="00871D2B" w:rsidRDefault="00D5121C">
            <w:pPr>
              <w:ind w:left="539" w:hanging="45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259" w:type="dxa"/>
            <w:shd w:val="clear" w:color="auto" w:fill="auto"/>
          </w:tcPr>
          <w:p w14:paraId="6901D195" w14:textId="77777777" w:rsidR="00D5121C" w:rsidRDefault="009B2480">
            <w:pPr>
              <w:snapToGrid w:val="0"/>
              <w:ind w:leftChars="-64" w:left="-154" w:right="-111" w:firstLine="77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871D2B">
              <w:rPr>
                <w:rFonts w:asciiTheme="majorBidi" w:hAnsiTheme="majorBidi" w:hint="cs"/>
                <w:color w:val="000000"/>
                <w:spacing w:val="-2"/>
                <w:sz w:val="28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color w:val="000000"/>
                <w:spacing w:val="-2"/>
                <w:sz w:val="28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color w:val="000000"/>
                <w:spacing w:val="-2"/>
                <w:sz w:val="28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color w:val="000000"/>
                <w:spacing w:val="-2"/>
                <w:sz w:val="28"/>
                <w:cs/>
                <w:lang w:val="en-GB"/>
              </w:rPr>
              <w:t>)</w:t>
            </w:r>
          </w:p>
        </w:tc>
      </w:tr>
      <w:tr w:rsidR="00D5121C" w14:paraId="4DEF518F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6D216286" w14:textId="77777777" w:rsidR="00D5121C" w:rsidRDefault="00D5121C">
            <w:pPr>
              <w:ind w:left="539" w:hanging="45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9" w:type="dxa"/>
            <w:shd w:val="clear" w:color="auto" w:fill="auto"/>
            <w:vAlign w:val="bottom"/>
          </w:tcPr>
          <w:p w14:paraId="34CD958F" w14:textId="77777777" w:rsidR="00D5121C" w:rsidRPr="00871D2B" w:rsidRDefault="009B2480">
            <w:pPr>
              <w:snapToGrid w:val="0"/>
              <w:ind w:leftChars="-64" w:left="-154" w:right="-109" w:firstLine="7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ณ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วันที่</w:t>
            </w:r>
            <w:r>
              <w:rPr>
                <w:rFonts w:ascii="Angsana New" w:hAnsi="Angsana New"/>
                <w:sz w:val="28"/>
              </w:rPr>
              <w:t xml:space="preserve"> 26 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2562</w:t>
            </w:r>
          </w:p>
        </w:tc>
      </w:tr>
      <w:tr w:rsidR="00D5121C" w14:paraId="3DCCF8C3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7118C725" w14:textId="77777777" w:rsidR="00D5121C" w:rsidRPr="00871D2B" w:rsidRDefault="00D5121C">
            <w:pPr>
              <w:ind w:left="539" w:hanging="45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CBB5E" w14:textId="77777777" w:rsidR="00D5121C" w:rsidRPr="00871D2B" w:rsidRDefault="009B2480">
            <w:pPr>
              <w:snapToGrid w:val="0"/>
              <w:ind w:leftChars="-64" w:left="-154" w:right="75" w:firstLine="7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“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ปรับปรุงใหม่</w:t>
            </w:r>
            <w:r>
              <w:rPr>
                <w:rFonts w:ascii="Angsana New" w:hAnsi="Angsana New"/>
                <w:sz w:val="28"/>
              </w:rPr>
              <w:t>”</w:t>
            </w:r>
          </w:p>
        </w:tc>
      </w:tr>
      <w:tr w:rsidR="00D5121C" w14:paraId="2E76045F" w14:textId="77777777" w:rsidTr="00EA6D89">
        <w:trPr>
          <w:trHeight w:val="371"/>
        </w:trPr>
        <w:tc>
          <w:tcPr>
            <w:tcW w:w="6903" w:type="dxa"/>
            <w:shd w:val="clear" w:color="auto" w:fill="auto"/>
          </w:tcPr>
          <w:p w14:paraId="7B703517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1B4E9" w14:textId="5ADE4F11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</w:t>
            </w:r>
            <w:r w:rsidR="00985709"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 w:hint="eastAsia"/>
                <w:sz w:val="28"/>
              </w:rPr>
              <w:t>,</w:t>
            </w:r>
            <w:r w:rsidR="00985709">
              <w:rPr>
                <w:rFonts w:ascii="Angsana New" w:hAnsi="Angsana New"/>
                <w:sz w:val="28"/>
              </w:rPr>
              <w:t>507</w:t>
            </w:r>
            <w:r>
              <w:rPr>
                <w:rFonts w:ascii="Angsana New" w:hAnsi="Angsana New" w:hint="eastAsia"/>
                <w:sz w:val="28"/>
              </w:rPr>
              <w:t xml:space="preserve"> </w:t>
            </w:r>
          </w:p>
        </w:tc>
      </w:tr>
      <w:tr w:rsidR="00D5121C" w14:paraId="06A1E44B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00926D0F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0C6E82F0" w14:textId="292BE815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</w:t>
            </w:r>
            <w:r w:rsidR="00985709">
              <w:rPr>
                <w:rFonts w:ascii="Angsana New" w:hAnsi="Angsana New"/>
                <w:sz w:val="28"/>
              </w:rPr>
              <w:t>17</w:t>
            </w:r>
            <w:r>
              <w:rPr>
                <w:rFonts w:ascii="Angsana New" w:hAnsi="Angsana New" w:hint="eastAsia"/>
                <w:sz w:val="28"/>
              </w:rPr>
              <w:t>,</w:t>
            </w:r>
            <w:r w:rsidR="00985709">
              <w:rPr>
                <w:rFonts w:ascii="Angsana New" w:hAnsi="Angsana New"/>
                <w:sz w:val="28"/>
              </w:rPr>
              <w:t>054</w:t>
            </w:r>
            <w:r>
              <w:rPr>
                <w:rFonts w:ascii="Angsana New" w:hAnsi="Angsana New" w:hint="eastAsia"/>
                <w:sz w:val="28"/>
              </w:rPr>
              <w:t xml:space="preserve"> </w:t>
            </w:r>
          </w:p>
        </w:tc>
      </w:tr>
      <w:tr w:rsidR="00985709" w14:paraId="515DD4D8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03083222" w14:textId="3850D72E" w:rsidR="00985709" w:rsidRPr="00871D2B" w:rsidRDefault="00985709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6C77F779" w14:textId="6D7467A3" w:rsidR="00985709" w:rsidRDefault="00985709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669</w:t>
            </w:r>
          </w:p>
        </w:tc>
      </w:tr>
      <w:tr w:rsidR="00985709" w14:paraId="364BB3DE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4180AE48" w14:textId="6B6B28BE" w:rsidR="00985709" w:rsidRDefault="00985709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00AADF78" w14:textId="531ABBF8" w:rsidR="00985709" w:rsidRDefault="00985709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64,780</w:t>
            </w:r>
          </w:p>
        </w:tc>
      </w:tr>
      <w:tr w:rsidR="00D5121C" w14:paraId="70D4701F" w14:textId="77777777" w:rsidTr="00EA6D89">
        <w:trPr>
          <w:trHeight w:val="371"/>
        </w:trPr>
        <w:tc>
          <w:tcPr>
            <w:tcW w:w="6903" w:type="dxa"/>
            <w:shd w:val="clear" w:color="auto" w:fill="auto"/>
          </w:tcPr>
          <w:p w14:paraId="0BBFCB95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57F1C30B" w14:textId="36B5912D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</w:t>
            </w:r>
            <w:r w:rsidR="00985709">
              <w:rPr>
                <w:rFonts w:ascii="Angsana New" w:hAnsi="Angsana New"/>
                <w:sz w:val="28"/>
              </w:rPr>
              <w:t>860</w:t>
            </w:r>
            <w:r>
              <w:rPr>
                <w:rFonts w:ascii="Angsana New" w:hAnsi="Angsana New" w:hint="eastAsia"/>
                <w:sz w:val="28"/>
              </w:rPr>
              <w:t xml:space="preserve"> </w:t>
            </w:r>
          </w:p>
        </w:tc>
      </w:tr>
      <w:tr w:rsidR="00D5121C" w14:paraId="58D0CEE6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20DE45CE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0A28C316" w14:textId="50D1A67E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</w:t>
            </w:r>
            <w:r w:rsidR="00985709">
              <w:rPr>
                <w:rFonts w:ascii="Angsana New" w:hAnsi="Angsana New"/>
                <w:sz w:val="28"/>
              </w:rPr>
              <w:t>24</w:t>
            </w:r>
            <w:r>
              <w:rPr>
                <w:rFonts w:ascii="Angsana New" w:hAnsi="Angsana New" w:hint="eastAsia"/>
                <w:sz w:val="28"/>
              </w:rPr>
              <w:t xml:space="preserve"> </w:t>
            </w:r>
          </w:p>
        </w:tc>
      </w:tr>
      <w:tr w:rsidR="00D5121C" w14:paraId="03A1AA5E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56A8B666" w14:textId="06F049E1" w:rsidR="00D5121C" w:rsidRPr="001075F6" w:rsidRDefault="009B2480">
            <w:pPr>
              <w:ind w:left="525" w:hanging="630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เงินกู้ยืมระยะ</w:t>
            </w:r>
            <w:r w:rsidR="00985709">
              <w:rPr>
                <w:rFonts w:ascii="Angsana New" w:hAnsi="Angsana New" w:hint="cs"/>
                <w:sz w:val="28"/>
                <w:cs/>
                <w:lang w:val="en-GB"/>
              </w:rPr>
              <w:t>สั้น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16A3C8D" w14:textId="223A2986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(</w:t>
            </w:r>
            <w:r w:rsidR="00985709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 w:hint="eastAsia"/>
                <w:sz w:val="28"/>
              </w:rPr>
              <w:t>,</w:t>
            </w:r>
            <w:r w:rsidR="00985709">
              <w:rPr>
                <w:rFonts w:ascii="Angsana New" w:hAnsi="Angsana New"/>
                <w:sz w:val="28"/>
              </w:rPr>
              <w:t>469</w:t>
            </w:r>
            <w:r>
              <w:rPr>
                <w:rFonts w:ascii="Angsana New" w:hAnsi="Angsana New" w:hint="eastAsia"/>
                <w:sz w:val="28"/>
              </w:rPr>
              <w:t>)</w:t>
            </w:r>
          </w:p>
        </w:tc>
      </w:tr>
      <w:tr w:rsidR="00D5121C" w14:paraId="748007F2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2DE2CC41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ประมาณการหนี้สินไม่หมุนเวียนอื่น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70C2994D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(43,153)</w:t>
            </w:r>
          </w:p>
        </w:tc>
      </w:tr>
      <w:tr w:rsidR="00D5121C" w14:paraId="73002A74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6EBDBB2F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7FC2E60B" w14:textId="4168FF6C" w:rsidR="00D5121C" w:rsidRPr="00871D2B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eastAsia"/>
                <w:sz w:val="28"/>
              </w:rPr>
              <w:t xml:space="preserve"> (</w:t>
            </w:r>
            <w:r w:rsidR="00985709">
              <w:rPr>
                <w:rFonts w:ascii="Angsana New" w:hAnsi="Angsana New"/>
                <w:sz w:val="28"/>
              </w:rPr>
              <w:t>4,666</w:t>
            </w:r>
            <w:r>
              <w:rPr>
                <w:rFonts w:ascii="Angsana New" w:hAnsi="Angsana New" w:hint="eastAsia"/>
                <w:sz w:val="28"/>
              </w:rPr>
              <w:t>)</w:t>
            </w:r>
          </w:p>
        </w:tc>
      </w:tr>
      <w:tr w:rsidR="00D5121C" w14:paraId="223E176D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1444CD76" w14:textId="77777777" w:rsidR="00D5121C" w:rsidRPr="00871D2B" w:rsidRDefault="009B2480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สินทรัพย์และหนี้สินสุทธิที่ระบุได้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8AE9F5" w14:textId="0D25834C" w:rsidR="00D5121C" w:rsidRDefault="00985709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29</w:t>
            </w:r>
            <w:r w:rsidR="009B2480">
              <w:rPr>
                <w:rFonts w:ascii="Angsana New" w:hAnsi="Angsana New" w:hint="eastAsia"/>
                <w:b/>
                <w:bCs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</w:rPr>
              <w:t>606</w:t>
            </w:r>
          </w:p>
        </w:tc>
      </w:tr>
      <w:tr w:rsidR="00D5121C" w14:paraId="6175D67E" w14:textId="77777777" w:rsidTr="00EA6D89">
        <w:trPr>
          <w:trHeight w:val="56"/>
        </w:trPr>
        <w:tc>
          <w:tcPr>
            <w:tcW w:w="6903" w:type="dxa"/>
            <w:shd w:val="clear" w:color="auto" w:fill="auto"/>
          </w:tcPr>
          <w:p w14:paraId="431565A6" w14:textId="77777777" w:rsidR="00D5121C" w:rsidRPr="00871D2B" w:rsidRDefault="00D5121C">
            <w:pPr>
              <w:spacing w:line="120" w:lineRule="exact"/>
              <w:ind w:left="525" w:hanging="63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2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E95BDC" w14:textId="77777777" w:rsidR="00D5121C" w:rsidRDefault="00D5121C">
            <w:pPr>
              <w:tabs>
                <w:tab w:val="decimal" w:pos="1690"/>
              </w:tabs>
              <w:snapToGrid w:val="0"/>
              <w:spacing w:line="120" w:lineRule="exact"/>
              <w:ind w:leftChars="-64" w:left="-15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121C" w14:paraId="75F50BA1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00B29C3C" w14:textId="77777777" w:rsidR="00D5121C" w:rsidRDefault="009B2480">
            <w:pPr>
              <w:ind w:left="525" w:hanging="630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สัดส่วนการถือหุ้น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5F2051F5" w14:textId="77777777" w:rsidR="00D5121C" w:rsidRDefault="009B2480">
            <w:pPr>
              <w:tabs>
                <w:tab w:val="decimal" w:pos="1484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76.92</w:t>
            </w:r>
          </w:p>
        </w:tc>
      </w:tr>
      <w:tr w:rsidR="00D5121C" w14:paraId="2A40BF46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54CC0CCF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สินทรัพย์และหนี้สินที่ระบุไว้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33143BA4" w14:textId="75F25D7A" w:rsidR="00D5121C" w:rsidRPr="00871D2B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eastAsia"/>
                <w:sz w:val="28"/>
              </w:rPr>
              <w:t xml:space="preserve"> </w:t>
            </w:r>
            <w:r w:rsidR="00985709">
              <w:rPr>
                <w:rFonts w:ascii="Angsana New" w:hAnsi="Angsana New"/>
                <w:sz w:val="28"/>
              </w:rPr>
              <w:t>22</w:t>
            </w:r>
            <w:r>
              <w:rPr>
                <w:rFonts w:ascii="Angsana New" w:hAnsi="Angsana New" w:hint="eastAsia"/>
                <w:sz w:val="28"/>
              </w:rPr>
              <w:t>,</w:t>
            </w:r>
            <w:r w:rsidR="00985709">
              <w:rPr>
                <w:rFonts w:ascii="Angsana New" w:hAnsi="Angsana New"/>
                <w:sz w:val="28"/>
              </w:rPr>
              <w:t>773</w:t>
            </w:r>
            <w:r>
              <w:rPr>
                <w:rFonts w:ascii="Angsana New" w:hAnsi="Angsana New" w:hint="eastAsia"/>
                <w:sz w:val="28"/>
              </w:rPr>
              <w:t xml:space="preserve"> </w:t>
            </w:r>
          </w:p>
        </w:tc>
      </w:tr>
      <w:tr w:rsidR="00D5121C" w14:paraId="02E042D1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10F698DB" w14:textId="77777777" w:rsidR="00D5121C" w:rsidRPr="00871D2B" w:rsidRDefault="009B2480">
            <w:pPr>
              <w:ind w:left="525" w:hanging="630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สิ่งตอบแทนในการซื้อ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 xml:space="preserve"> (เงินสด)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2B46A" w14:textId="77777777" w:rsidR="00D5121C" w:rsidRDefault="009B2480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eastAsia"/>
                <w:sz w:val="28"/>
              </w:rPr>
              <w:t xml:space="preserve"> 50,000 </w:t>
            </w:r>
          </w:p>
        </w:tc>
      </w:tr>
      <w:tr w:rsidR="00D5121C" w14:paraId="404E999D" w14:textId="77777777" w:rsidTr="00EA6D89">
        <w:trPr>
          <w:trHeight w:val="385"/>
        </w:trPr>
        <w:tc>
          <w:tcPr>
            <w:tcW w:w="6903" w:type="dxa"/>
            <w:shd w:val="clear" w:color="auto" w:fill="auto"/>
          </w:tcPr>
          <w:p w14:paraId="70700C83" w14:textId="77777777" w:rsidR="00D5121C" w:rsidRPr="00871D2B" w:rsidRDefault="009B2480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ค่าความนิยม</w:t>
            </w:r>
          </w:p>
        </w:tc>
        <w:tc>
          <w:tcPr>
            <w:tcW w:w="2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9CED77" w14:textId="478CD268" w:rsidR="00D5121C" w:rsidRDefault="00985709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27,227</w:t>
            </w:r>
          </w:p>
        </w:tc>
      </w:tr>
      <w:tr w:rsidR="00D5121C" w14:paraId="6608F63C" w14:textId="77777777" w:rsidTr="00EA6D89">
        <w:trPr>
          <w:trHeight w:val="124"/>
        </w:trPr>
        <w:tc>
          <w:tcPr>
            <w:tcW w:w="6903" w:type="dxa"/>
            <w:shd w:val="clear" w:color="auto" w:fill="auto"/>
          </w:tcPr>
          <w:p w14:paraId="2267FC65" w14:textId="77777777" w:rsidR="00D5121C" w:rsidRPr="00871D2B" w:rsidRDefault="00D5121C">
            <w:pPr>
              <w:ind w:left="525" w:hanging="63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2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A4A78CD" w14:textId="77777777" w:rsidR="00D5121C" w:rsidRDefault="00D5121C">
            <w:pPr>
              <w:tabs>
                <w:tab w:val="decimal" w:pos="1690"/>
              </w:tabs>
              <w:snapToGrid w:val="0"/>
              <w:ind w:leftChars="-64" w:left="-154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112D642D" w14:textId="671EA784" w:rsidR="00D5121C" w:rsidRDefault="009B2480" w:rsidP="00EA6D89">
      <w:pPr>
        <w:spacing w:after="240"/>
        <w:ind w:left="27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ในเดือน</w:t>
      </w:r>
      <w:r w:rsidR="006550E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“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ค่าความนิยม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”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เป็นจำนวนเงิน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E24092">
        <w:rPr>
          <w:rFonts w:asciiTheme="majorBidi" w:hAnsiTheme="majorBidi" w:cstheme="majorBidi"/>
          <w:color w:val="000000"/>
          <w:spacing w:val="-2"/>
          <w:sz w:val="28"/>
          <w:lang w:val="en-GB"/>
        </w:rPr>
        <w:t>27.23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โดยพิจารณาจากข้อมูลในรายงานการประเมินที่เสร็จสมบูรณ์ลงวันที่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EA6D89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6550E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ของผู้ประเมินราคาอิสระ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และข้อมูลที่เกี่ยวข้องอื่น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ที่ได้รับภายในหนึ่งปีนับจากวันที่ซื้อธุรกิจ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กลุ่มบริษัทได้ปรับปรุงงบการเงินย้อนหลังสำหรับประมาณการที่เคยรับรู้ไว้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ซึ่งข้อมูลดังกล่าวมีผลต่อการวัดมูลค่าของจำนวนต่าง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ๆ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ที่เคยรับรู้ไว้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วันที่ซื้อดังนั้นงบแสดงฐานะการเงินรวม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จึงได้มีการปรับปรุงใหม่เรียบร้อยแล้ว</w:t>
      </w:r>
    </w:p>
    <w:p w14:paraId="19AE1EB1" w14:textId="77777777" w:rsidR="00C33434" w:rsidRDefault="00C334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28"/>
          <w:cs/>
          <w:lang w:val="en-GB"/>
        </w:rPr>
      </w:pPr>
      <w:r>
        <w:rPr>
          <w:rFonts w:asciiTheme="majorBidi" w:hAnsiTheme="majorBidi" w:cstheme="majorBidi"/>
          <w:spacing w:val="-2"/>
          <w:sz w:val="28"/>
          <w:cs/>
          <w:lang w:val="en-GB"/>
        </w:rPr>
        <w:br w:type="page"/>
      </w:r>
    </w:p>
    <w:p w14:paraId="1568C90C" w14:textId="0157A052" w:rsidR="00D5121C" w:rsidRDefault="009B2480" w:rsidP="00EA6D89">
      <w:pPr>
        <w:tabs>
          <w:tab w:val="left" w:pos="450"/>
        </w:tabs>
        <w:spacing w:before="240"/>
        <w:ind w:left="450" w:hanging="90"/>
        <w:jc w:val="thaiDistribute"/>
        <w:rPr>
          <w:rFonts w:asciiTheme="majorBidi" w:hAnsiTheme="majorBidi" w:cstheme="majorBidi"/>
          <w:spacing w:val="-2"/>
          <w:sz w:val="28"/>
        </w:rPr>
      </w:pP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lastRenderedPageBreak/>
        <w:t>กระแสเงินสดจ่ายสุทธิจากการซื้อหุ้นสามัญของบริษัท อีโค เอ็นเนอร์ยี กรุ๊ป คอร์ปอเรชั่น จำกัด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spacing w:val="-2"/>
          <w:sz w:val="28"/>
          <w:cs/>
          <w:lang w:val="en-GB"/>
        </w:rPr>
        <w:t>แสดงได้ดังนี้</w:t>
      </w:r>
      <w:r w:rsidRPr="00871D2B">
        <w:rPr>
          <w:rFonts w:asciiTheme="majorBidi" w:hAnsiTheme="majorBidi" w:cstheme="majorBidi" w:hint="cs"/>
          <w:spacing w:val="-2"/>
          <w:sz w:val="28"/>
          <w:cs/>
          <w:lang w:val="en-GB"/>
        </w:rPr>
        <w:t xml:space="preserve"> </w:t>
      </w:r>
    </w:p>
    <w:p w14:paraId="6FF59BC3" w14:textId="77777777" w:rsidR="00D5121C" w:rsidRDefault="009B2480">
      <w:pPr>
        <w:tabs>
          <w:tab w:val="left" w:pos="720"/>
          <w:tab w:val="decimal" w:pos="882"/>
        </w:tabs>
        <w:ind w:right="65"/>
        <w:jc w:val="right"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(</w:t>
      </w:r>
      <w:r w:rsidRPr="00871D2B">
        <w:rPr>
          <w:rFonts w:asciiTheme="majorBidi" w:hAnsiTheme="majorBidi" w:cstheme="majorBidi"/>
          <w:sz w:val="28"/>
          <w:cs/>
          <w:lang w:val="en-GB"/>
        </w:rPr>
        <w:t>หน่วย</w:t>
      </w:r>
      <w:r>
        <w:rPr>
          <w:rFonts w:asciiTheme="majorBidi" w:hAnsiTheme="majorBidi" w:cstheme="majorBidi"/>
          <w:sz w:val="28"/>
        </w:rPr>
        <w:t>: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พันบาท</w:t>
      </w:r>
      <w:r>
        <w:rPr>
          <w:rFonts w:asciiTheme="majorBidi" w:hAnsiTheme="majorBidi" w:cstheme="majorBidi"/>
          <w:sz w:val="28"/>
        </w:rPr>
        <w:t>)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7"/>
        <w:gridCol w:w="2015"/>
      </w:tblGrid>
      <w:tr w:rsidR="00D5121C" w14:paraId="4B59E1D3" w14:textId="77777777" w:rsidTr="00EA6D89">
        <w:trPr>
          <w:trHeight w:val="403"/>
        </w:trPr>
        <w:tc>
          <w:tcPr>
            <w:tcW w:w="7147" w:type="dxa"/>
          </w:tcPr>
          <w:p w14:paraId="3C656FD7" w14:textId="77777777" w:rsidR="00D5121C" w:rsidRDefault="00D5121C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14:paraId="1A806971" w14:textId="77777777" w:rsidR="00D5121C" w:rsidRPr="00871D2B" w:rsidRDefault="009B2480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40B69068" w14:textId="77777777" w:rsidTr="00EA6D89">
        <w:trPr>
          <w:trHeight w:val="389"/>
        </w:trPr>
        <w:tc>
          <w:tcPr>
            <w:tcW w:w="7147" w:type="dxa"/>
            <w:vAlign w:val="bottom"/>
          </w:tcPr>
          <w:p w14:paraId="52394A52" w14:textId="77777777" w:rsidR="00D5121C" w:rsidRDefault="009B2480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จำนวนเงินที่จ่ายระหว่างปี</w:t>
            </w:r>
          </w:p>
        </w:tc>
        <w:tc>
          <w:tcPr>
            <w:tcW w:w="2015" w:type="dxa"/>
            <w:tcBorders>
              <w:top w:val="single" w:sz="4" w:space="0" w:color="auto"/>
            </w:tcBorders>
          </w:tcPr>
          <w:p w14:paraId="7AE5107D" w14:textId="77777777" w:rsidR="00D5121C" w:rsidRDefault="009B2480" w:rsidP="005F2190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50,000</w:t>
            </w:r>
          </w:p>
        </w:tc>
      </w:tr>
      <w:tr w:rsidR="00D5121C" w14:paraId="66921488" w14:textId="77777777" w:rsidTr="00EA6D89">
        <w:trPr>
          <w:trHeight w:val="403"/>
        </w:trPr>
        <w:tc>
          <w:tcPr>
            <w:tcW w:w="7147" w:type="dxa"/>
            <w:vAlign w:val="bottom"/>
          </w:tcPr>
          <w:p w14:paraId="36CECF82" w14:textId="77777777" w:rsidR="00D5121C" w:rsidRDefault="009B2480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14:paraId="36FB6D04" w14:textId="7334172A" w:rsidR="00D5121C" w:rsidRDefault="009B2480" w:rsidP="005F2190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E24092">
              <w:rPr>
                <w:rFonts w:asciiTheme="majorBidi" w:eastAsia="Times New Roman" w:hAnsiTheme="majorBidi" w:cstheme="majorBidi"/>
                <w:color w:val="000000"/>
                <w:sz w:val="28"/>
              </w:rPr>
              <w:t>23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E24092">
              <w:rPr>
                <w:rFonts w:asciiTheme="majorBidi" w:eastAsia="Times New Roman" w:hAnsiTheme="majorBidi" w:cstheme="majorBidi"/>
                <w:color w:val="000000"/>
                <w:sz w:val="28"/>
              </w:rPr>
              <w:t>507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  <w:tr w:rsidR="00D5121C" w14:paraId="013D8760" w14:textId="77777777" w:rsidTr="00EA6D89">
        <w:trPr>
          <w:trHeight w:val="417"/>
        </w:trPr>
        <w:tc>
          <w:tcPr>
            <w:tcW w:w="7147" w:type="dxa"/>
            <w:vAlign w:val="bottom"/>
          </w:tcPr>
          <w:p w14:paraId="0D2A9CB2" w14:textId="77777777" w:rsidR="00D5121C" w:rsidRDefault="009B2480">
            <w:pPr>
              <w:tabs>
                <w:tab w:val="left" w:pos="720"/>
                <w:tab w:val="decimal" w:pos="882"/>
              </w:tabs>
              <w:ind w:left="-105"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2015" w:type="dxa"/>
            <w:tcBorders>
              <w:top w:val="single" w:sz="4" w:space="0" w:color="auto"/>
              <w:bottom w:val="double" w:sz="4" w:space="0" w:color="auto"/>
            </w:tcBorders>
          </w:tcPr>
          <w:p w14:paraId="36CA12BC" w14:textId="58979C4F" w:rsidR="00D5121C" w:rsidRDefault="00E24092" w:rsidP="005F2190">
            <w:pPr>
              <w:tabs>
                <w:tab w:val="decimal" w:pos="1150"/>
                <w:tab w:val="left" w:pos="2145"/>
              </w:tabs>
              <w:overflowPunct/>
              <w:autoSpaceDE/>
              <w:autoSpaceDN/>
              <w:adjustRightInd/>
              <w:spacing w:line="300" w:lineRule="exact"/>
              <w:ind w:right="7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26</w:t>
            </w:r>
            <w:r w:rsidR="009B248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493</w:t>
            </w:r>
          </w:p>
        </w:tc>
      </w:tr>
    </w:tbl>
    <w:p w14:paraId="307F0F85" w14:textId="77777777" w:rsidR="00D5121C" w:rsidRDefault="00D5121C">
      <w:pPr>
        <w:ind w:left="360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</w:p>
    <w:p w14:paraId="15832A27" w14:textId="77777777" w:rsidR="00D5121C" w:rsidRDefault="009B2480" w:rsidP="004865CE">
      <w:pPr>
        <w:spacing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5.2</w:t>
      </w: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คณะกรรมการของบริษัทได้พิจารณาอนุมัติให้แก้ไขปรับปรุงย้อนหลังงบการเงินสำหรับปีสิ้นสุดวันที่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 w:rsidR="004865CE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ที่แสดงเป็นข้อมูลเปรียบเทียบ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นื่องจากการแก้ไขข้อผิดพลาดทางบัญชีเกี่ยวกับการที่บริษัทไม่ได้บันทึกตัดมูลค่ายุติธรรมสุทธิของการขายสินทรัพย์ออกไป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ซึ่งมีผลให้บริษัทบันทึกที่ดิน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อาคารและอุปกรณ์และหนี้สินภาษีเงินได้รอการตัดบัญชีสูงไป</w:t>
      </w:r>
      <w:r w:rsidR="004865CE">
        <w:rPr>
          <w:rFonts w:asciiTheme="majorBidi" w:hAnsiTheme="majorBidi"/>
          <w:color w:val="000000"/>
          <w:spacing w:val="-2"/>
          <w:sz w:val="28"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และขาดทุนสะสม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-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ยังไม่จัดสรรต่ำไป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และแสดงกำไรสำหรับปีสิ้นสุดวันที่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 w:rsidR="004865CE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สูงไป ทั้งนี้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ข้อผิดพลาดดังกล่าวไม่มีผลกระทบต่อยอดยกมา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4865CE">
        <w:rPr>
          <w:rFonts w:asciiTheme="majorBidi" w:hAnsiTheme="majorBidi"/>
          <w:color w:val="000000"/>
          <w:spacing w:val="-2"/>
          <w:sz w:val="28"/>
          <w:lang w:val="en-GB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4865CE">
        <w:rPr>
          <w:rFonts w:asciiTheme="majorBidi" w:hAnsiTheme="majorBidi"/>
          <w:color w:val="000000"/>
          <w:spacing w:val="-2"/>
          <w:sz w:val="28"/>
          <w:lang w:val="en-GB"/>
        </w:rPr>
        <w:t>2561</w:t>
      </w:r>
    </w:p>
    <w:p w14:paraId="63F4C80F" w14:textId="77777777" w:rsidR="00D5121C" w:rsidRDefault="009B2480">
      <w:pPr>
        <w:spacing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ผลกระทบของการปรับปรุงงบการเงินย้อนหลังต่องบแสดงฐานะการเงินรวม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ตามหมายเหตุ </w:t>
      </w:r>
      <w:r>
        <w:rPr>
          <w:rFonts w:asciiTheme="majorBidi" w:hAnsiTheme="majorBidi" w:cstheme="majorBidi"/>
          <w:color w:val="000000"/>
          <w:spacing w:val="-2"/>
          <w:sz w:val="28"/>
        </w:rPr>
        <w:t>5.1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>
        <w:rPr>
          <w:rFonts w:asciiTheme="majorBidi" w:hAnsiTheme="majorBidi" w:hint="cs"/>
          <w:color w:val="000000"/>
          <w:spacing w:val="-2"/>
          <w:sz w:val="28"/>
          <w:cs/>
        </w:rPr>
        <w:t>ผลกระทบต่องบการเงินรวมจากการแก้ไขข้อผิดพลาดทางบัญชี</w:t>
      </w:r>
      <w:r>
        <w:rPr>
          <w:rFonts w:asciiTheme="majorBidi" w:hAnsi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ตามหมายเหตุ </w:t>
      </w:r>
      <w:r>
        <w:rPr>
          <w:rFonts w:asciiTheme="majorBidi" w:hAnsiTheme="majorBidi" w:cstheme="majorBidi"/>
          <w:color w:val="000000"/>
          <w:spacing w:val="-2"/>
          <w:sz w:val="28"/>
        </w:rPr>
        <w:t>5.2</w:t>
      </w:r>
      <w:r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hint="cs"/>
          <w:color w:val="000000"/>
          <w:spacing w:val="-2"/>
          <w:sz w:val="28"/>
          <w:cs/>
        </w:rPr>
        <w:t>สรุปดังนี้</w:t>
      </w:r>
    </w:p>
    <w:tbl>
      <w:tblPr>
        <w:tblW w:w="97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440"/>
        <w:gridCol w:w="90"/>
        <w:gridCol w:w="1350"/>
        <w:gridCol w:w="112"/>
        <w:gridCol w:w="1418"/>
        <w:gridCol w:w="90"/>
        <w:gridCol w:w="1350"/>
      </w:tblGrid>
      <w:tr w:rsidR="00D5121C" w14:paraId="1098DE5E" w14:textId="77777777" w:rsidTr="00EA6D89">
        <w:tc>
          <w:tcPr>
            <w:tcW w:w="3870" w:type="dxa"/>
            <w:shd w:val="clear" w:color="auto" w:fill="auto"/>
            <w:vAlign w:val="bottom"/>
          </w:tcPr>
          <w:p w14:paraId="40ABDE40" w14:textId="77777777" w:rsidR="00D5121C" w:rsidRPr="00871D2B" w:rsidRDefault="00D5121C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1C7A0389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0FE660C9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41BB379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" w:type="dxa"/>
          </w:tcPr>
          <w:p w14:paraId="05C0E222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53AFD62B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1BB802B8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D4D112D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0C364390" w14:textId="77777777" w:rsidTr="00EA6D89">
        <w:tc>
          <w:tcPr>
            <w:tcW w:w="3870" w:type="dxa"/>
            <w:shd w:val="clear" w:color="auto" w:fill="auto"/>
            <w:vAlign w:val="bottom"/>
          </w:tcPr>
          <w:p w14:paraId="539768BB" w14:textId="77777777" w:rsidR="00D5121C" w:rsidRDefault="00D5121C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299AAB1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eastAsia="Verdana" w:hAnsi="Angsana New" w:hint="cs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70AC61F4" w14:textId="77777777" w:rsidTr="00EA6D89">
        <w:tc>
          <w:tcPr>
            <w:tcW w:w="3870" w:type="dxa"/>
            <w:shd w:val="clear" w:color="auto" w:fill="auto"/>
            <w:vAlign w:val="bottom"/>
          </w:tcPr>
          <w:p w14:paraId="18CA9726" w14:textId="77777777" w:rsidR="00D5121C" w:rsidRDefault="00D5121C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154A3F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ยอดคงเหลือตาม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CE2AA0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4630DD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ผลกระทบของ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6DCD67F9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1AA58D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การแก้ไข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4E1A38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50A3E5" w14:textId="77777777" w:rsidR="00D5121C" w:rsidRPr="00871D2B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ยอดคงเหลือ</w:t>
            </w:r>
          </w:p>
        </w:tc>
      </w:tr>
      <w:tr w:rsidR="00D5121C" w14:paraId="380AD308" w14:textId="77777777" w:rsidTr="00EA6D89">
        <w:tc>
          <w:tcPr>
            <w:tcW w:w="3870" w:type="dxa"/>
            <w:shd w:val="clear" w:color="auto" w:fill="auto"/>
          </w:tcPr>
          <w:p w14:paraId="2036BEB6" w14:textId="77777777" w:rsidR="00D5121C" w:rsidRDefault="00D5121C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3F0356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ที่รายงานไว้เดิม</w:t>
            </w:r>
          </w:p>
        </w:tc>
        <w:tc>
          <w:tcPr>
            <w:tcW w:w="90" w:type="dxa"/>
          </w:tcPr>
          <w:p w14:paraId="5F6FF56C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2721C0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12" w:type="dxa"/>
          </w:tcPr>
          <w:p w14:paraId="2946A3B5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03323F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ข้</w:t>
            </w:r>
            <w:r w:rsidRPr="00871D2B">
              <w:rPr>
                <w:rFonts w:asciiTheme="majorBidi" w:eastAsia="Times New Roman" w:hAnsiTheme="majorBidi" w:hint="cs"/>
                <w:sz w:val="28"/>
                <w:cs/>
                <w:lang w:val="en-GB"/>
              </w:rPr>
              <w:t>อผิดพลาด</w:t>
            </w:r>
          </w:p>
        </w:tc>
        <w:tc>
          <w:tcPr>
            <w:tcW w:w="90" w:type="dxa"/>
          </w:tcPr>
          <w:p w14:paraId="13AB460C" w14:textId="77777777" w:rsidR="00D5121C" w:rsidRDefault="00D5121C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AB05D0" w14:textId="77777777" w:rsidR="00D5121C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หลังปรับปรุง</w:t>
            </w:r>
          </w:p>
        </w:tc>
      </w:tr>
      <w:tr w:rsidR="00D5121C" w14:paraId="68267E7B" w14:textId="77777777" w:rsidTr="00EA6D89">
        <w:tc>
          <w:tcPr>
            <w:tcW w:w="3870" w:type="dxa"/>
            <w:shd w:val="clear" w:color="auto" w:fill="auto"/>
            <w:vAlign w:val="bottom"/>
          </w:tcPr>
          <w:p w14:paraId="124EA4EA" w14:textId="77777777" w:rsidR="00D5121C" w:rsidRDefault="009B2480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val="en-GB"/>
              </w:rPr>
              <w:t>งบแสดงฐานะการเงินรวม ณ วันที่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  <w:t xml:space="preserve"> 31 </w:t>
            </w:r>
            <w:r w:rsidRPr="00871D2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1951AA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5C5ECA7C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8AEE42" w14:textId="77777777" w:rsidR="00D5121C" w:rsidRPr="003A5441" w:rsidRDefault="009B2480">
            <w:pPr>
              <w:tabs>
                <w:tab w:val="decimal" w:pos="81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 xml:space="preserve">หมายเหตุ </w:t>
            </w: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5.1)</w:t>
            </w:r>
          </w:p>
        </w:tc>
        <w:tc>
          <w:tcPr>
            <w:tcW w:w="112" w:type="dxa"/>
          </w:tcPr>
          <w:p w14:paraId="5BE33371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6394B3F" w14:textId="77777777" w:rsidR="00D5121C" w:rsidRPr="003A5441" w:rsidRDefault="009B2480">
            <w:pPr>
              <w:overflowPunct/>
              <w:autoSpaceDE/>
              <w:autoSpaceDN/>
              <w:adjustRightInd/>
              <w:ind w:right="2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 xml:space="preserve">หมายเหตุ </w:t>
            </w: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5.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lang w:val="en-GB"/>
              </w:rPr>
              <w:t>2</w:t>
            </w: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)</w:t>
            </w:r>
          </w:p>
        </w:tc>
        <w:tc>
          <w:tcPr>
            <w:tcW w:w="90" w:type="dxa"/>
          </w:tcPr>
          <w:p w14:paraId="4F087784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DF5AC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D5121C" w14:paraId="3E56F94A" w14:textId="77777777" w:rsidTr="00EA6D89">
        <w:tc>
          <w:tcPr>
            <w:tcW w:w="3870" w:type="dxa"/>
            <w:shd w:val="clear" w:color="auto" w:fill="auto"/>
            <w:vAlign w:val="bottom"/>
          </w:tcPr>
          <w:p w14:paraId="27CF1AF6" w14:textId="77777777" w:rsidR="00D5121C" w:rsidRPr="00871D2B" w:rsidRDefault="009B2480">
            <w:pPr>
              <w:ind w:left="4" w:right="72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</w:tcPr>
          <w:p w14:paraId="4F4A26E2" w14:textId="77777777" w:rsidR="00D5121C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AC28BEF" w14:textId="77777777" w:rsidR="00D5121C" w:rsidRDefault="00D5121C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47F35E0" w14:textId="77777777" w:rsidR="00D5121C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5F42BB59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1E1A3188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6DEAECF8" w14:textId="77777777" w:rsidR="00D5121C" w:rsidRDefault="00D5121C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6891D9A2" w14:textId="77777777" w:rsidR="00D5121C" w:rsidRDefault="00D5121C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E24092" w14:paraId="24B17B04" w14:textId="77777777" w:rsidTr="00EA6D89">
        <w:tc>
          <w:tcPr>
            <w:tcW w:w="3870" w:type="dxa"/>
            <w:shd w:val="clear" w:color="auto" w:fill="auto"/>
          </w:tcPr>
          <w:p w14:paraId="7F6DC9B9" w14:textId="2D47D1C2" w:rsidR="00E24092" w:rsidRPr="00871D2B" w:rsidRDefault="00E24092" w:rsidP="00E24092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31E0AFCD" w14:textId="2D8AA1EA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111,641</w:t>
            </w:r>
          </w:p>
        </w:tc>
        <w:tc>
          <w:tcPr>
            <w:tcW w:w="90" w:type="dxa"/>
          </w:tcPr>
          <w:p w14:paraId="13C50D0A" w14:textId="77777777" w:rsidR="00E24092" w:rsidRPr="00804356" w:rsidRDefault="00E24092" w:rsidP="00E2409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991E9A4" w14:textId="1D2FAC7B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(4,513)</w:t>
            </w:r>
          </w:p>
        </w:tc>
        <w:tc>
          <w:tcPr>
            <w:tcW w:w="112" w:type="dxa"/>
          </w:tcPr>
          <w:p w14:paraId="3DBCE41D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1287F478" w14:textId="0905AC76" w:rsidR="00E24092" w:rsidRPr="00804356" w:rsidRDefault="00E24092" w:rsidP="00E24092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04BA6176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D399260" w14:textId="1454078D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107,128</w:t>
            </w:r>
          </w:p>
        </w:tc>
      </w:tr>
      <w:tr w:rsidR="00E24092" w14:paraId="339E2E47" w14:textId="77777777" w:rsidTr="00EA6D89">
        <w:tc>
          <w:tcPr>
            <w:tcW w:w="3870" w:type="dxa"/>
            <w:shd w:val="clear" w:color="auto" w:fill="auto"/>
          </w:tcPr>
          <w:p w14:paraId="75766D6B" w14:textId="5292E5F2" w:rsidR="00E24092" w:rsidRPr="00871D2B" w:rsidRDefault="00E24092" w:rsidP="00E24092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5B50A4FF" w14:textId="142C46E5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353,545</w:t>
            </w:r>
          </w:p>
        </w:tc>
        <w:tc>
          <w:tcPr>
            <w:tcW w:w="90" w:type="dxa"/>
          </w:tcPr>
          <w:p w14:paraId="3FD69FAE" w14:textId="77777777" w:rsidR="00E24092" w:rsidRPr="00804356" w:rsidRDefault="00E24092" w:rsidP="00E2409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B8B645" w14:textId="042C119B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29,573</w:t>
            </w:r>
          </w:p>
        </w:tc>
        <w:tc>
          <w:tcPr>
            <w:tcW w:w="112" w:type="dxa"/>
          </w:tcPr>
          <w:p w14:paraId="743549A8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3B57B502" w14:textId="29AC28DF" w:rsidR="00E24092" w:rsidRPr="00804356" w:rsidRDefault="00E24092" w:rsidP="00E24092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EC7D4AF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433717F0" w14:textId="46FC7FAF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383,118</w:t>
            </w:r>
          </w:p>
        </w:tc>
      </w:tr>
      <w:tr w:rsidR="00E24092" w14:paraId="3FD656E2" w14:textId="77777777" w:rsidTr="00EA6D89">
        <w:tc>
          <w:tcPr>
            <w:tcW w:w="3870" w:type="dxa"/>
            <w:shd w:val="clear" w:color="auto" w:fill="auto"/>
          </w:tcPr>
          <w:p w14:paraId="70869D02" w14:textId="17C9DE70" w:rsidR="00E24092" w:rsidRPr="00871D2B" w:rsidRDefault="00E24092" w:rsidP="00E24092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774258B3" w14:textId="23F1C838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9,161</w:t>
            </w:r>
          </w:p>
        </w:tc>
        <w:tc>
          <w:tcPr>
            <w:tcW w:w="90" w:type="dxa"/>
          </w:tcPr>
          <w:p w14:paraId="4751B859" w14:textId="77777777" w:rsidR="00E24092" w:rsidRPr="00804356" w:rsidRDefault="00E24092" w:rsidP="00E2409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1A08C6" w14:textId="6C0C53EB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(5,992)</w:t>
            </w:r>
          </w:p>
        </w:tc>
        <w:tc>
          <w:tcPr>
            <w:tcW w:w="112" w:type="dxa"/>
          </w:tcPr>
          <w:p w14:paraId="72CF509E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1654C28D" w14:textId="2FFC5FEC" w:rsidR="00E24092" w:rsidRPr="00804356" w:rsidRDefault="00E24092" w:rsidP="00E24092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4CB84628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54684971" w14:textId="582F02EE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3,169</w:t>
            </w:r>
          </w:p>
        </w:tc>
      </w:tr>
      <w:tr w:rsidR="00E24092" w14:paraId="6D8F826A" w14:textId="77777777" w:rsidTr="00EA6D89">
        <w:tc>
          <w:tcPr>
            <w:tcW w:w="3870" w:type="dxa"/>
            <w:shd w:val="clear" w:color="auto" w:fill="auto"/>
          </w:tcPr>
          <w:p w14:paraId="14CF4490" w14:textId="57F16DC9" w:rsidR="00E24092" w:rsidRPr="00871D2B" w:rsidRDefault="00E24092" w:rsidP="00E24092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440" w:type="dxa"/>
          </w:tcPr>
          <w:p w14:paraId="6E861782" w14:textId="7F7077AD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139,106</w:t>
            </w:r>
          </w:p>
        </w:tc>
        <w:tc>
          <w:tcPr>
            <w:tcW w:w="90" w:type="dxa"/>
          </w:tcPr>
          <w:p w14:paraId="2940D635" w14:textId="77777777" w:rsidR="00E24092" w:rsidRPr="00804356" w:rsidRDefault="00E24092" w:rsidP="00E2409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7666C06" w14:textId="194FF226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88,75</w:t>
            </w:r>
            <w:r w:rsidR="006550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/>
              </w:rPr>
              <w:t>7</w:t>
            </w:r>
          </w:p>
        </w:tc>
        <w:tc>
          <w:tcPr>
            <w:tcW w:w="112" w:type="dxa"/>
          </w:tcPr>
          <w:p w14:paraId="6F4AE191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26BC6B24" w14:textId="2C1F1A1A" w:rsidR="00E24092" w:rsidRPr="00804356" w:rsidRDefault="00E24092" w:rsidP="00E24092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5671A79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F6F57FD" w14:textId="59F47601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227,86</w:t>
            </w:r>
            <w:r w:rsidR="00C33434" w:rsidRPr="00804356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</w:tr>
      <w:tr w:rsidR="00E24092" w14:paraId="244D24D0" w14:textId="77777777" w:rsidTr="00EA6D89">
        <w:tc>
          <w:tcPr>
            <w:tcW w:w="3870" w:type="dxa"/>
            <w:shd w:val="clear" w:color="auto" w:fill="auto"/>
          </w:tcPr>
          <w:p w14:paraId="29A652C4" w14:textId="77777777" w:rsidR="00E24092" w:rsidRPr="00871D2B" w:rsidRDefault="00E24092" w:rsidP="00E24092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ที่ดิน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อาคารและอุปกรณ์</w:t>
            </w:r>
          </w:p>
        </w:tc>
        <w:tc>
          <w:tcPr>
            <w:tcW w:w="1440" w:type="dxa"/>
          </w:tcPr>
          <w:p w14:paraId="6CC1FC99" w14:textId="77777777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693,800</w:t>
            </w:r>
          </w:p>
        </w:tc>
        <w:tc>
          <w:tcPr>
            <w:tcW w:w="90" w:type="dxa"/>
          </w:tcPr>
          <w:p w14:paraId="690459CA" w14:textId="77777777" w:rsidR="00E24092" w:rsidRPr="00804356" w:rsidRDefault="00E24092" w:rsidP="00E24092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6F57CE9" w14:textId="27770902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(59,398)</w:t>
            </w:r>
          </w:p>
        </w:tc>
        <w:tc>
          <w:tcPr>
            <w:tcW w:w="112" w:type="dxa"/>
          </w:tcPr>
          <w:p w14:paraId="72C5F160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2EC9DDF2" w14:textId="77777777" w:rsidR="00E24092" w:rsidRPr="00804356" w:rsidRDefault="00E24092" w:rsidP="00E24092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(33,628)</w:t>
            </w:r>
          </w:p>
        </w:tc>
        <w:tc>
          <w:tcPr>
            <w:tcW w:w="90" w:type="dxa"/>
          </w:tcPr>
          <w:p w14:paraId="11546050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6CFF96E8" w14:textId="48C760D1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600,774</w:t>
            </w:r>
          </w:p>
        </w:tc>
      </w:tr>
      <w:tr w:rsidR="00E24092" w14:paraId="3C0204C2" w14:textId="77777777" w:rsidTr="00EA6D89">
        <w:tc>
          <w:tcPr>
            <w:tcW w:w="3870" w:type="dxa"/>
            <w:shd w:val="clear" w:color="auto" w:fill="auto"/>
          </w:tcPr>
          <w:p w14:paraId="3E8A1402" w14:textId="77777777" w:rsidR="00E24092" w:rsidRDefault="00E24092" w:rsidP="00E24092">
            <w:pPr>
              <w:ind w:left="180" w:right="72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522E5F67" w14:textId="77777777" w:rsidR="00E24092" w:rsidRPr="00804356" w:rsidRDefault="00E24092" w:rsidP="00E24092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222,207</w:t>
            </w:r>
          </w:p>
        </w:tc>
        <w:tc>
          <w:tcPr>
            <w:tcW w:w="90" w:type="dxa"/>
            <w:vAlign w:val="bottom"/>
          </w:tcPr>
          <w:p w14:paraId="580EC19E" w14:textId="77777777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26A403" w14:textId="46255C7B" w:rsidR="00E24092" w:rsidRPr="00804356" w:rsidRDefault="00E24092" w:rsidP="00E24092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(29,510)</w:t>
            </w:r>
          </w:p>
        </w:tc>
        <w:tc>
          <w:tcPr>
            <w:tcW w:w="112" w:type="dxa"/>
          </w:tcPr>
          <w:p w14:paraId="6A6EEA38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3C1C4C19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24A0282F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F326965" w14:textId="54912534" w:rsidR="00E24092" w:rsidRPr="00804356" w:rsidRDefault="00E24092" w:rsidP="00E24092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192,697</w:t>
            </w:r>
          </w:p>
        </w:tc>
      </w:tr>
      <w:tr w:rsidR="00E24092" w14:paraId="5436BD86" w14:textId="77777777" w:rsidTr="00EA6D89">
        <w:tc>
          <w:tcPr>
            <w:tcW w:w="3870" w:type="dxa"/>
            <w:shd w:val="clear" w:color="auto" w:fill="auto"/>
          </w:tcPr>
          <w:p w14:paraId="347D61BE" w14:textId="77777777" w:rsidR="00E24092" w:rsidRDefault="00E24092" w:rsidP="00E24092">
            <w:pPr>
              <w:ind w:left="180" w:right="72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491B72A4" w14:textId="77777777" w:rsidR="00E24092" w:rsidRPr="00804356" w:rsidRDefault="00E24092" w:rsidP="00E24092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251,593</w:t>
            </w:r>
          </w:p>
        </w:tc>
        <w:tc>
          <w:tcPr>
            <w:tcW w:w="90" w:type="dxa"/>
            <w:vAlign w:val="bottom"/>
          </w:tcPr>
          <w:p w14:paraId="3D09D565" w14:textId="77777777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4C5909" w14:textId="6283DE08" w:rsidR="00E24092" w:rsidRPr="00804356" w:rsidRDefault="006C08F4" w:rsidP="00E24092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(31)</w:t>
            </w:r>
          </w:p>
        </w:tc>
        <w:tc>
          <w:tcPr>
            <w:tcW w:w="112" w:type="dxa"/>
          </w:tcPr>
          <w:p w14:paraId="350083D7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6FCE9336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62F28317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C9BE898" w14:textId="065300F1" w:rsidR="00E24092" w:rsidRPr="00804356" w:rsidRDefault="006C08F4" w:rsidP="00E24092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251</w:t>
            </w:r>
            <w:r w:rsidR="00E24092"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562</w:t>
            </w:r>
          </w:p>
        </w:tc>
      </w:tr>
      <w:tr w:rsidR="00E24092" w14:paraId="7CF41898" w14:textId="77777777" w:rsidTr="00EA6D89">
        <w:tc>
          <w:tcPr>
            <w:tcW w:w="3870" w:type="dxa"/>
            <w:shd w:val="clear" w:color="auto" w:fill="auto"/>
          </w:tcPr>
          <w:p w14:paraId="0A6FEDAB" w14:textId="1BBFB294" w:rsidR="00E24092" w:rsidRPr="00871D2B" w:rsidRDefault="006C08F4" w:rsidP="00E24092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14:paraId="02FD7BA9" w14:textId="127DD695" w:rsidR="00E24092" w:rsidRPr="00804356" w:rsidRDefault="006C08F4" w:rsidP="00E24092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54,634</w:t>
            </w:r>
          </w:p>
        </w:tc>
        <w:tc>
          <w:tcPr>
            <w:tcW w:w="90" w:type="dxa"/>
            <w:vAlign w:val="bottom"/>
          </w:tcPr>
          <w:p w14:paraId="517DC142" w14:textId="77777777" w:rsidR="00E24092" w:rsidRPr="00804356" w:rsidRDefault="00E24092" w:rsidP="00E24092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6BEA07" w14:textId="200AE522" w:rsidR="00E24092" w:rsidRPr="00804356" w:rsidRDefault="006C08F4" w:rsidP="00E24092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(49,47</w:t>
            </w:r>
            <w:r w:rsidR="006550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0</w:t>
            </w: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2" w:type="dxa"/>
          </w:tcPr>
          <w:p w14:paraId="26FDF259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471812" w14:textId="4EB28972" w:rsidR="00E24092" w:rsidRPr="00804356" w:rsidRDefault="006C08F4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7D735F46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E1B00A2" w14:textId="2E83E927" w:rsidR="00E24092" w:rsidRPr="00804356" w:rsidRDefault="006C08F4" w:rsidP="00E24092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color w:val="000000"/>
                <w:sz w:val="28"/>
              </w:rPr>
              <w:t>5,16</w:t>
            </w:r>
            <w:r w:rsidR="00DB102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</w:t>
            </w:r>
          </w:p>
        </w:tc>
      </w:tr>
      <w:tr w:rsidR="00E24092" w14:paraId="2EA948FE" w14:textId="77777777" w:rsidTr="00EA6D89">
        <w:trPr>
          <w:trHeight w:val="341"/>
        </w:trPr>
        <w:tc>
          <w:tcPr>
            <w:tcW w:w="3870" w:type="dxa"/>
            <w:shd w:val="clear" w:color="auto" w:fill="auto"/>
            <w:vAlign w:val="bottom"/>
          </w:tcPr>
          <w:p w14:paraId="5311A142" w14:textId="77777777" w:rsidR="00E24092" w:rsidRPr="00871D2B" w:rsidRDefault="00E24092" w:rsidP="00E24092">
            <w:pPr>
              <w:tabs>
                <w:tab w:val="left" w:pos="540"/>
              </w:tabs>
              <w:overflowPunct/>
              <w:autoSpaceDE/>
              <w:autoSpaceDN/>
              <w:adjustRightInd/>
              <w:ind w:right="389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44A2D" w14:textId="482DF7B1" w:rsidR="00E24092" w:rsidRPr="00804356" w:rsidRDefault="00E24092" w:rsidP="00E24092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</w:t>
            </w:r>
            <w:r w:rsidR="006C08F4"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835</w:t>
            </w:r>
            <w:r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6C08F4"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687</w:t>
            </w:r>
          </w:p>
        </w:tc>
        <w:tc>
          <w:tcPr>
            <w:tcW w:w="90" w:type="dxa"/>
            <w:vAlign w:val="bottom"/>
          </w:tcPr>
          <w:p w14:paraId="307E7B16" w14:textId="77777777" w:rsidR="00E24092" w:rsidRPr="00804356" w:rsidRDefault="00E24092" w:rsidP="00E24092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4D38E" w14:textId="0A996E4D" w:rsidR="00E24092" w:rsidRPr="00804356" w:rsidRDefault="006C08F4" w:rsidP="00E24092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(30</w:t>
            </w:r>
            <w:r w:rsidR="00E24092"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584)</w:t>
            </w:r>
          </w:p>
        </w:tc>
        <w:tc>
          <w:tcPr>
            <w:tcW w:w="112" w:type="dxa"/>
            <w:vAlign w:val="bottom"/>
          </w:tcPr>
          <w:p w14:paraId="0E74E341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EE10C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88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04356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 xml:space="preserve"> </w:t>
            </w:r>
            <w:r w:rsidRPr="00804356">
              <w:rPr>
                <w:rFonts w:asciiTheme="majorBidi" w:hAnsiTheme="majorBidi" w:cstheme="majorBidi"/>
                <w:b/>
                <w:bCs/>
                <w:sz w:val="28"/>
              </w:rPr>
              <w:t>(33,628)</w:t>
            </w:r>
          </w:p>
        </w:tc>
        <w:tc>
          <w:tcPr>
            <w:tcW w:w="90" w:type="dxa"/>
            <w:vAlign w:val="bottom"/>
          </w:tcPr>
          <w:p w14:paraId="484C582F" w14:textId="77777777" w:rsidR="00E24092" w:rsidRPr="00804356" w:rsidRDefault="00E24092" w:rsidP="00E24092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FE036" w14:textId="72B04960" w:rsidR="00E24092" w:rsidRPr="00804356" w:rsidRDefault="00E24092" w:rsidP="00E24092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1,</w:t>
            </w:r>
            <w:r w:rsidR="006C08F4"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771</w:t>
            </w:r>
            <w:r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,</w:t>
            </w:r>
            <w:r w:rsidR="006C08F4" w:rsidRPr="0080435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47</w:t>
            </w:r>
            <w:r w:rsidR="00DB10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5</w:t>
            </w:r>
          </w:p>
        </w:tc>
      </w:tr>
    </w:tbl>
    <w:p w14:paraId="58DB5E39" w14:textId="08BCE9C1" w:rsidR="00D5121C" w:rsidRDefault="00D5121C">
      <w:pPr>
        <w:rPr>
          <w:rFonts w:hint="eastAsia"/>
        </w:rPr>
      </w:pPr>
    </w:p>
    <w:p w14:paraId="40A6DDA0" w14:textId="4382C946" w:rsidR="00C33434" w:rsidRDefault="00C33434">
      <w:pPr>
        <w:overflowPunct/>
        <w:autoSpaceDE/>
        <w:autoSpaceDN/>
        <w:adjustRightInd/>
        <w:textAlignment w:val="auto"/>
        <w:rPr>
          <w:rFonts w:hint="eastAsia"/>
          <w:cs/>
        </w:rPr>
      </w:pPr>
      <w:r>
        <w:rPr>
          <w:rFonts w:hint="eastAsia"/>
          <w:cs/>
        </w:rPr>
        <w:br w:type="page"/>
      </w:r>
    </w:p>
    <w:tbl>
      <w:tblPr>
        <w:tblW w:w="97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440"/>
        <w:gridCol w:w="90"/>
        <w:gridCol w:w="1350"/>
        <w:gridCol w:w="112"/>
        <w:gridCol w:w="1418"/>
        <w:gridCol w:w="90"/>
        <w:gridCol w:w="1350"/>
      </w:tblGrid>
      <w:tr w:rsidR="00C33434" w14:paraId="55EE7C9B" w14:textId="77777777" w:rsidTr="00EA6D89">
        <w:tc>
          <w:tcPr>
            <w:tcW w:w="3870" w:type="dxa"/>
            <w:shd w:val="clear" w:color="auto" w:fill="auto"/>
            <w:vAlign w:val="bottom"/>
          </w:tcPr>
          <w:p w14:paraId="4F84EB40" w14:textId="77777777" w:rsidR="00C33434" w:rsidRPr="00871D2B" w:rsidRDefault="00C33434" w:rsidP="00C25DBB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941E24C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2F93549A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2216D5D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" w:type="dxa"/>
          </w:tcPr>
          <w:p w14:paraId="176D6553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5AD4E124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33CE0090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00F87007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C33434" w14:paraId="0744C1FB" w14:textId="77777777" w:rsidTr="00EA6D89">
        <w:tc>
          <w:tcPr>
            <w:tcW w:w="3870" w:type="dxa"/>
            <w:shd w:val="clear" w:color="auto" w:fill="auto"/>
            <w:vAlign w:val="bottom"/>
          </w:tcPr>
          <w:p w14:paraId="392F2BC3" w14:textId="77777777" w:rsidR="00C33434" w:rsidRDefault="00C33434" w:rsidP="00C25DBB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61AEBAE5" w14:textId="77777777" w:rsidR="00C33434" w:rsidRPr="00871D2B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eastAsia="Verdana" w:hAnsi="Angsana New" w:hint="cs"/>
                <w:sz w:val="28"/>
                <w:cs/>
                <w:lang w:val="en-GB"/>
              </w:rPr>
              <w:t>งบการเงินรวม</w:t>
            </w:r>
          </w:p>
        </w:tc>
      </w:tr>
      <w:tr w:rsidR="00C33434" w14:paraId="7202D91C" w14:textId="77777777" w:rsidTr="00EA6D89">
        <w:tc>
          <w:tcPr>
            <w:tcW w:w="3870" w:type="dxa"/>
            <w:shd w:val="clear" w:color="auto" w:fill="auto"/>
            <w:vAlign w:val="bottom"/>
          </w:tcPr>
          <w:p w14:paraId="73D2650A" w14:textId="77777777" w:rsidR="00C33434" w:rsidRDefault="00C33434" w:rsidP="00C25DB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7B2CF0" w14:textId="77777777" w:rsidR="00C33434" w:rsidRPr="00871D2B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ยอดคงเหลือตาม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77DA37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1FB4074" w14:textId="77777777" w:rsidR="00C33434" w:rsidRPr="00871D2B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ผลกระทบของ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EE47F21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EDD86D" w14:textId="77777777" w:rsidR="00C33434" w:rsidRPr="00871D2B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การแก้ไข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94935B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E5E805" w14:textId="77777777" w:rsidR="00C33434" w:rsidRPr="00871D2B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ยอดคงเหลือ</w:t>
            </w:r>
          </w:p>
        </w:tc>
      </w:tr>
      <w:tr w:rsidR="00C33434" w14:paraId="6AF0D59C" w14:textId="77777777" w:rsidTr="00EA6D89">
        <w:tc>
          <w:tcPr>
            <w:tcW w:w="3870" w:type="dxa"/>
            <w:shd w:val="clear" w:color="auto" w:fill="auto"/>
          </w:tcPr>
          <w:p w14:paraId="72500A72" w14:textId="77777777" w:rsidR="00C33434" w:rsidRDefault="00C33434" w:rsidP="00C25DB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AD9A40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ที่รายงานไว้เดิม</w:t>
            </w:r>
          </w:p>
        </w:tc>
        <w:tc>
          <w:tcPr>
            <w:tcW w:w="90" w:type="dxa"/>
          </w:tcPr>
          <w:p w14:paraId="36032CD8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DC18A9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12" w:type="dxa"/>
          </w:tcPr>
          <w:p w14:paraId="40AADC18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CA503E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ข้</w:t>
            </w:r>
            <w:r w:rsidRPr="00871D2B">
              <w:rPr>
                <w:rFonts w:asciiTheme="majorBidi" w:eastAsia="Times New Roman" w:hAnsiTheme="majorBidi" w:hint="cs"/>
                <w:sz w:val="28"/>
                <w:cs/>
                <w:lang w:val="en-GB"/>
              </w:rPr>
              <w:t>อผิดพลาด</w:t>
            </w:r>
          </w:p>
        </w:tc>
        <w:tc>
          <w:tcPr>
            <w:tcW w:w="90" w:type="dxa"/>
          </w:tcPr>
          <w:p w14:paraId="6D755E52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B05D1C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หลังปรับปรุง</w:t>
            </w:r>
          </w:p>
        </w:tc>
      </w:tr>
      <w:tr w:rsidR="00C33434" w14:paraId="2D8EDCCB" w14:textId="77777777" w:rsidTr="00EA6D89">
        <w:tc>
          <w:tcPr>
            <w:tcW w:w="3870" w:type="dxa"/>
            <w:shd w:val="clear" w:color="auto" w:fill="auto"/>
            <w:vAlign w:val="bottom"/>
          </w:tcPr>
          <w:p w14:paraId="343FA4BA" w14:textId="77777777" w:rsidR="00C33434" w:rsidRDefault="00C33434" w:rsidP="00C25DB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val="en-GB"/>
              </w:rPr>
              <w:t>งบแสดงฐานะการเงินรวม ณ วันที่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  <w:t xml:space="preserve"> 31 </w:t>
            </w:r>
            <w:r w:rsidRPr="00871D2B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9F5282" w14:textId="77777777" w:rsidR="00C33434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632CFE05" w14:textId="77777777" w:rsidR="00C33434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19F9E1" w14:textId="16225FEA" w:rsidR="00C33434" w:rsidRPr="003A5441" w:rsidRDefault="00035990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 xml:space="preserve">หมายเหตุ </w:t>
            </w: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5.1)</w:t>
            </w:r>
          </w:p>
        </w:tc>
        <w:tc>
          <w:tcPr>
            <w:tcW w:w="112" w:type="dxa"/>
          </w:tcPr>
          <w:p w14:paraId="0F941471" w14:textId="77777777" w:rsidR="00C33434" w:rsidRDefault="00C33434" w:rsidP="00C25DBB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E0F583" w14:textId="77777777" w:rsidR="00C33434" w:rsidRPr="003A5441" w:rsidRDefault="00C33434" w:rsidP="00C25DBB">
            <w:pPr>
              <w:overflowPunct/>
              <w:autoSpaceDE/>
              <w:autoSpaceDN/>
              <w:adjustRightInd/>
              <w:ind w:right="2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 xml:space="preserve">หมายเหตุ </w:t>
            </w: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5.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lang w:val="en-GB"/>
              </w:rPr>
              <w:t>2</w:t>
            </w:r>
            <w:r w:rsidRPr="003A544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)</w:t>
            </w:r>
          </w:p>
        </w:tc>
        <w:tc>
          <w:tcPr>
            <w:tcW w:w="90" w:type="dxa"/>
          </w:tcPr>
          <w:p w14:paraId="573780D9" w14:textId="77777777" w:rsidR="00C33434" w:rsidRDefault="00C33434" w:rsidP="00C25DBB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56F202" w14:textId="77777777" w:rsidR="00C33434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C33434" w14:paraId="495BD8F8" w14:textId="77777777" w:rsidTr="00EA6D89">
        <w:tc>
          <w:tcPr>
            <w:tcW w:w="3870" w:type="dxa"/>
            <w:shd w:val="clear" w:color="auto" w:fill="auto"/>
          </w:tcPr>
          <w:p w14:paraId="0FCCAB19" w14:textId="77777777" w:rsidR="00C33434" w:rsidRPr="00871D2B" w:rsidRDefault="00C33434" w:rsidP="00C25DBB">
            <w:pPr>
              <w:ind w:left="4" w:right="72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หนี้สินและส่วนของผู้ถือหุ้น</w:t>
            </w:r>
          </w:p>
        </w:tc>
        <w:tc>
          <w:tcPr>
            <w:tcW w:w="1440" w:type="dxa"/>
            <w:vAlign w:val="bottom"/>
          </w:tcPr>
          <w:p w14:paraId="39CC9AD9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95D5C95" w14:textId="77777777" w:rsidR="00C33434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5B399" w14:textId="77777777" w:rsidR="00C33434" w:rsidRDefault="00C33434" w:rsidP="00C25DBB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0EB7A49D" w14:textId="77777777" w:rsidR="00C33434" w:rsidRDefault="00C33434" w:rsidP="00C25DBB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3632DF12" w14:textId="77777777" w:rsidR="00C33434" w:rsidRDefault="00C33434" w:rsidP="00C25DBB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8A48CAE" w14:textId="77777777" w:rsidR="00C33434" w:rsidRDefault="00C33434" w:rsidP="00C25DBB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BB5D291" w14:textId="77777777" w:rsidR="00C33434" w:rsidRDefault="00C33434" w:rsidP="00C25DBB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33434" w14:paraId="5478C258" w14:textId="77777777" w:rsidTr="00EA6D89">
        <w:tc>
          <w:tcPr>
            <w:tcW w:w="3870" w:type="dxa"/>
            <w:shd w:val="clear" w:color="auto" w:fill="auto"/>
          </w:tcPr>
          <w:p w14:paraId="639F8931" w14:textId="77777777" w:rsidR="00C33434" w:rsidRPr="00871D2B" w:rsidRDefault="00C33434" w:rsidP="00CD2AE7">
            <w:pPr>
              <w:ind w:left="173" w:right="72" w:firstLine="7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7A5F1A9A" w14:textId="0A197C41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214,984</w:t>
            </w:r>
          </w:p>
        </w:tc>
        <w:tc>
          <w:tcPr>
            <w:tcW w:w="90" w:type="dxa"/>
            <w:vAlign w:val="bottom"/>
          </w:tcPr>
          <w:p w14:paraId="2D8C852D" w14:textId="77777777" w:rsidR="00C33434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DDD350" w14:textId="77777777" w:rsidR="00C33434" w:rsidRPr="00871D2B" w:rsidRDefault="00C33434" w:rsidP="00C25DBB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(27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,318)</w:t>
            </w:r>
          </w:p>
        </w:tc>
        <w:tc>
          <w:tcPr>
            <w:tcW w:w="112" w:type="dxa"/>
          </w:tcPr>
          <w:p w14:paraId="13004DE0" w14:textId="77777777" w:rsidR="00C33434" w:rsidRDefault="00C33434" w:rsidP="00C25DB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DB84B7E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234E555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24ECF6F" w14:textId="77777777" w:rsidR="00C33434" w:rsidRDefault="00C33434" w:rsidP="00C25DBB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187,666</w:t>
            </w:r>
          </w:p>
        </w:tc>
      </w:tr>
      <w:tr w:rsidR="00C33434" w14:paraId="49842BB0" w14:textId="77777777" w:rsidTr="00EA6D89">
        <w:tc>
          <w:tcPr>
            <w:tcW w:w="3870" w:type="dxa"/>
            <w:shd w:val="clear" w:color="auto" w:fill="auto"/>
          </w:tcPr>
          <w:p w14:paraId="37C48EE6" w14:textId="77777777" w:rsidR="00C33434" w:rsidRPr="00871D2B" w:rsidRDefault="00C33434" w:rsidP="00C25DBB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0AAADABC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69,392</w:t>
            </w:r>
          </w:p>
        </w:tc>
        <w:tc>
          <w:tcPr>
            <w:tcW w:w="90" w:type="dxa"/>
            <w:vAlign w:val="bottom"/>
          </w:tcPr>
          <w:p w14:paraId="57961538" w14:textId="77777777" w:rsidR="00C33434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B8E4A7" w14:textId="77777777" w:rsidR="00C33434" w:rsidRPr="00871D2B" w:rsidRDefault="00C33434" w:rsidP="00C25DBB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(6,679)</w:t>
            </w:r>
          </w:p>
        </w:tc>
        <w:tc>
          <w:tcPr>
            <w:tcW w:w="112" w:type="dxa"/>
          </w:tcPr>
          <w:p w14:paraId="5728B64E" w14:textId="77777777" w:rsidR="00C33434" w:rsidRDefault="00C33434" w:rsidP="00C25DB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4FE6ADCB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FA62E52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54BD702" w14:textId="77777777" w:rsidR="00C33434" w:rsidRDefault="00C33434" w:rsidP="00C25DBB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62,713</w:t>
            </w:r>
          </w:p>
        </w:tc>
      </w:tr>
      <w:tr w:rsidR="00C33434" w14:paraId="75FAF5CF" w14:textId="77777777" w:rsidTr="00EA6D89">
        <w:tc>
          <w:tcPr>
            <w:tcW w:w="3870" w:type="dxa"/>
            <w:shd w:val="clear" w:color="auto" w:fill="auto"/>
          </w:tcPr>
          <w:p w14:paraId="6E8CCF1C" w14:textId="77777777" w:rsidR="00C33434" w:rsidRPr="00871D2B" w:rsidRDefault="00C33434" w:rsidP="00C25DBB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2AF24CA6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88,168</w:t>
            </w:r>
          </w:p>
        </w:tc>
        <w:tc>
          <w:tcPr>
            <w:tcW w:w="90" w:type="dxa"/>
            <w:vAlign w:val="bottom"/>
          </w:tcPr>
          <w:p w14:paraId="2C73504D" w14:textId="77777777" w:rsidR="00C33434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DC6533" w14:textId="77777777" w:rsidR="00C33434" w:rsidRDefault="00C33434" w:rsidP="00C25DBB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4,666</w:t>
            </w:r>
          </w:p>
        </w:tc>
        <w:tc>
          <w:tcPr>
            <w:tcW w:w="112" w:type="dxa"/>
          </w:tcPr>
          <w:p w14:paraId="48233D74" w14:textId="77777777" w:rsidR="00C33434" w:rsidRDefault="00C33434" w:rsidP="00C25DB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AF96283" w14:textId="4BA3815E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(6,72</w:t>
            </w:r>
            <w:r w:rsidR="002C6C7A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C44E720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A637E8F" w14:textId="77777777" w:rsidR="00C33434" w:rsidRDefault="00C33434" w:rsidP="00C25DBB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86,109</w:t>
            </w:r>
          </w:p>
        </w:tc>
      </w:tr>
      <w:tr w:rsidR="00C33434" w14:paraId="0D12B079" w14:textId="77777777" w:rsidTr="00EA6D89">
        <w:tc>
          <w:tcPr>
            <w:tcW w:w="3870" w:type="dxa"/>
            <w:shd w:val="clear" w:color="auto" w:fill="auto"/>
          </w:tcPr>
          <w:p w14:paraId="37B4F971" w14:textId="77777777" w:rsidR="00C33434" w:rsidRPr="00871D2B" w:rsidRDefault="00C33434" w:rsidP="00C25DBB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ประมาณการหนี้สินไม่หมุนเวียนอื่น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14:paraId="34D2259D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CF9CF66" w14:textId="77777777" w:rsidR="00C33434" w:rsidRPr="00A01A5D" w:rsidRDefault="00C33434" w:rsidP="00C25DBB">
            <w:pPr>
              <w:tabs>
                <w:tab w:val="decimal" w:pos="810"/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967451" w14:textId="77777777" w:rsidR="00C33434" w:rsidRDefault="00C33434" w:rsidP="00C25DBB">
            <w:pPr>
              <w:tabs>
                <w:tab w:val="decimal" w:pos="1090"/>
                <w:tab w:val="decimal" w:pos="112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43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153</w:t>
            </w:r>
          </w:p>
        </w:tc>
        <w:tc>
          <w:tcPr>
            <w:tcW w:w="112" w:type="dxa"/>
          </w:tcPr>
          <w:p w14:paraId="24F90F6F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1D1DE29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6B446D49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B2171AC" w14:textId="77777777" w:rsidR="00C33434" w:rsidRDefault="00C33434" w:rsidP="00C25DBB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43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871D2B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153</w:t>
            </w:r>
          </w:p>
        </w:tc>
      </w:tr>
      <w:tr w:rsidR="00C33434" w14:paraId="392B8DAD" w14:textId="77777777" w:rsidTr="00EA6D89">
        <w:tc>
          <w:tcPr>
            <w:tcW w:w="3870" w:type="dxa"/>
            <w:shd w:val="clear" w:color="auto" w:fill="auto"/>
            <w:vAlign w:val="center"/>
          </w:tcPr>
          <w:p w14:paraId="2108D565" w14:textId="77777777" w:rsidR="00C33434" w:rsidRPr="00871D2B" w:rsidRDefault="00C33434" w:rsidP="00C25DBB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ขาดทุนสะสม</w:t>
            </w:r>
          </w:p>
        </w:tc>
        <w:tc>
          <w:tcPr>
            <w:tcW w:w="1440" w:type="dxa"/>
            <w:vAlign w:val="center"/>
          </w:tcPr>
          <w:p w14:paraId="6AEF4973" w14:textId="77777777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(1,287,903)</w:t>
            </w:r>
          </w:p>
        </w:tc>
        <w:tc>
          <w:tcPr>
            <w:tcW w:w="90" w:type="dxa"/>
            <w:vAlign w:val="center"/>
          </w:tcPr>
          <w:p w14:paraId="78E19EBC" w14:textId="77777777" w:rsidR="00C33434" w:rsidRPr="00A01A5D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2938A1C" w14:textId="77777777" w:rsidR="00C33434" w:rsidRDefault="00C33434" w:rsidP="00C25DBB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,906</w:t>
            </w:r>
          </w:p>
        </w:tc>
        <w:tc>
          <w:tcPr>
            <w:tcW w:w="112" w:type="dxa"/>
            <w:vAlign w:val="center"/>
          </w:tcPr>
          <w:p w14:paraId="712618BB" w14:textId="77777777" w:rsidR="00C33434" w:rsidRDefault="00C33434" w:rsidP="00C25DB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5D8F9F7E" w14:textId="77777777" w:rsidR="00C33434" w:rsidRDefault="00C33434" w:rsidP="00C25DBB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(26,903)</w:t>
            </w:r>
          </w:p>
        </w:tc>
        <w:tc>
          <w:tcPr>
            <w:tcW w:w="90" w:type="dxa"/>
            <w:vAlign w:val="center"/>
          </w:tcPr>
          <w:p w14:paraId="69E6825B" w14:textId="77777777" w:rsidR="00C33434" w:rsidRDefault="00C33434" w:rsidP="00C25DB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4B23D83E" w14:textId="77777777" w:rsidR="00C33434" w:rsidRDefault="00C33434" w:rsidP="00C25DBB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(1,309,900)</w:t>
            </w:r>
          </w:p>
        </w:tc>
      </w:tr>
      <w:tr w:rsidR="00C33434" w14:paraId="69FFC4B7" w14:textId="77777777" w:rsidTr="00EA6D89">
        <w:trPr>
          <w:trHeight w:val="720"/>
        </w:trPr>
        <w:tc>
          <w:tcPr>
            <w:tcW w:w="3870" w:type="dxa"/>
            <w:shd w:val="clear" w:color="auto" w:fill="auto"/>
          </w:tcPr>
          <w:p w14:paraId="56E706CE" w14:textId="77777777" w:rsidR="00C33434" w:rsidRDefault="00C33434" w:rsidP="00C25DBB">
            <w:pPr>
              <w:ind w:left="180" w:right="72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ส่วนของผู้มีส่วนได้เสียที่ไม่มีอำนาจควบคุม</w:t>
            </w:r>
          </w:p>
          <w:p w14:paraId="77FCE852" w14:textId="77777777" w:rsidR="00C33434" w:rsidRPr="00871D2B" w:rsidRDefault="00C33434" w:rsidP="00C25DBB">
            <w:pPr>
              <w:ind w:left="360" w:right="72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ของบริษัทย่อย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37AD48" w14:textId="77777777" w:rsidR="00EA6D89" w:rsidRDefault="00EA6D89" w:rsidP="00EA6D89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37D37D4D" w14:textId="3F1DACD0" w:rsidR="00C33434" w:rsidRDefault="00EA6D89" w:rsidP="00EA6D89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</w:t>
            </w:r>
            <w:r w:rsidR="00C33434">
              <w:rPr>
                <w:rFonts w:asciiTheme="majorBidi" w:eastAsia="Times New Roman" w:hAnsiTheme="majorBidi" w:cstheme="majorBidi"/>
                <w:color w:val="000000"/>
                <w:sz w:val="28"/>
              </w:rPr>
              <w:t>151,87</w:t>
            </w:r>
            <w:r w:rsidR="002C6C7A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  <w:vAlign w:val="bottom"/>
          </w:tcPr>
          <w:p w14:paraId="477AC971" w14:textId="77777777" w:rsidR="00C33434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EE8BC" w14:textId="77777777" w:rsidR="00EA6D89" w:rsidRDefault="00EA6D89" w:rsidP="00EA6D89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B444F1C" w14:textId="1A5A229F" w:rsidR="00C33434" w:rsidRDefault="00C33434" w:rsidP="00EA6D89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(49,31</w:t>
            </w:r>
            <w:r w:rsidR="004F2EFA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2" w:type="dxa"/>
            <w:vAlign w:val="bottom"/>
          </w:tcPr>
          <w:p w14:paraId="269BA28A" w14:textId="77777777" w:rsidR="00C33434" w:rsidRDefault="00C33434" w:rsidP="00C25DBB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BB758E8" w14:textId="77777777" w:rsidR="00C33434" w:rsidRDefault="00C33434" w:rsidP="00EA6D89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03DA8EC8" w14:textId="77777777" w:rsidR="00C33434" w:rsidRDefault="00C33434" w:rsidP="00EA6D89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71D2B">
              <w:rPr>
                <w:rFonts w:asciiTheme="majorBidi" w:eastAsia="Times New Roman" w:hAnsiTheme="majorBidi" w:cstheme="majorBidi" w:hint="cs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72A4419B" w14:textId="77777777" w:rsidR="00C33434" w:rsidRDefault="00C33434" w:rsidP="00EA6D89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275C4EE" w14:textId="77777777" w:rsidR="00C33434" w:rsidRDefault="00C33434" w:rsidP="00EA6D89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B10AE69" w14:textId="77777777" w:rsidR="00C33434" w:rsidRDefault="00C33434" w:rsidP="00CD2AE7">
            <w:pPr>
              <w:tabs>
                <w:tab w:val="decimal" w:pos="1150"/>
                <w:tab w:val="left" w:pos="12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102</w:t>
            </w:r>
            <w:r>
              <w:rPr>
                <w:rFonts w:asciiTheme="majorBidi" w:eastAsia="Times New Roman" w:hAnsiTheme="majorBidi" w:cstheme="majorBidi" w:hint="eastAsia"/>
                <w:color w:val="000000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563</w:t>
            </w:r>
          </w:p>
        </w:tc>
      </w:tr>
      <w:tr w:rsidR="00C33434" w14:paraId="24EFDA5A" w14:textId="77777777" w:rsidTr="00EA6D89">
        <w:trPr>
          <w:trHeight w:val="557"/>
        </w:trPr>
        <w:tc>
          <w:tcPr>
            <w:tcW w:w="3870" w:type="dxa"/>
            <w:shd w:val="clear" w:color="auto" w:fill="auto"/>
            <w:vAlign w:val="center"/>
          </w:tcPr>
          <w:p w14:paraId="142A80C4" w14:textId="77777777" w:rsidR="00C33434" w:rsidRDefault="00C33434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right="389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9AA257" w14:textId="08BA6CFE" w:rsidR="00C33434" w:rsidRDefault="00C33434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(763,48</w:t>
            </w:r>
            <w:r w:rsidR="004F2E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052B3DA" w14:textId="77777777" w:rsidR="00C33434" w:rsidRDefault="00C33434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CAA0A4" w14:textId="42C3CED9" w:rsidR="00C33434" w:rsidRDefault="00C33434" w:rsidP="00C25DBB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(30,58</w:t>
            </w:r>
            <w:r w:rsidR="004F2EF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2" w:type="dxa"/>
            <w:vAlign w:val="center"/>
          </w:tcPr>
          <w:p w14:paraId="0B818388" w14:textId="77777777" w:rsidR="00C33434" w:rsidRDefault="00C33434" w:rsidP="00C25DBB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9FA49E" w14:textId="4B736655" w:rsidR="00C33434" w:rsidRDefault="00C33434" w:rsidP="00C25DBB">
            <w:pPr>
              <w:overflowPunct/>
              <w:autoSpaceDE/>
              <w:autoSpaceDN/>
              <w:adjustRightInd/>
              <w:spacing w:line="300" w:lineRule="exact"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871D2B">
              <w:rPr>
                <w:rFonts w:ascii="Angsana New" w:hAnsi="Angsana New" w:hint="cs"/>
                <w:b/>
                <w:bCs/>
                <w:sz w:val="28"/>
                <w:lang w:val="en-GB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8"/>
              </w:rPr>
              <w:t>(33,62</w:t>
            </w:r>
            <w:r w:rsidR="002C6C7A">
              <w:rPr>
                <w:rFonts w:ascii="Angsana New" w:hAnsi="Angsana New"/>
                <w:b/>
                <w:bCs/>
                <w:sz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17AFB51" w14:textId="77777777" w:rsidR="00C33434" w:rsidRDefault="00C33434" w:rsidP="00C25DBB">
            <w:pPr>
              <w:overflowPunct/>
              <w:autoSpaceDE/>
              <w:autoSpaceDN/>
              <w:adjustRightInd/>
              <w:spacing w:line="300" w:lineRule="exact"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083BEE" w14:textId="77777777" w:rsidR="00C33434" w:rsidRDefault="00C33434" w:rsidP="00C25DBB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(827,696)</w:t>
            </w:r>
          </w:p>
        </w:tc>
      </w:tr>
    </w:tbl>
    <w:p w14:paraId="72BA969B" w14:textId="77777777" w:rsidR="00D5121C" w:rsidRDefault="00D5121C">
      <w:pPr>
        <w:rPr>
          <w:rFonts w:hint="eastAsia"/>
        </w:rPr>
      </w:pPr>
    </w:p>
    <w:p w14:paraId="7B30B9B5" w14:textId="67BC7DEC" w:rsidR="00D5121C" w:rsidRDefault="009B2480">
      <w:pPr>
        <w:ind w:left="540" w:hanging="187"/>
        <w:jc w:val="thaiDistribute"/>
        <w:rPr>
          <w:rFonts w:ascii="Angsana New" w:hAnsi="Angsana New"/>
          <w:sz w:val="28"/>
          <w:lang w:val="en-GB"/>
        </w:rPr>
      </w:pPr>
      <w:r w:rsidRPr="00871D2B">
        <w:rPr>
          <w:rFonts w:ascii="Angsana New" w:hAnsi="Angsana New" w:hint="cs"/>
          <w:sz w:val="28"/>
          <w:cs/>
          <w:lang w:val="en-GB"/>
        </w:rPr>
        <w:t>ผลกระทบต่องบกำไรขาดทุนและกำไรขาดทุนเบ็ดเสร็จอื่น</w:t>
      </w:r>
    </w:p>
    <w:tbl>
      <w:tblPr>
        <w:tblW w:w="972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440"/>
        <w:gridCol w:w="90"/>
        <w:gridCol w:w="1350"/>
        <w:gridCol w:w="112"/>
        <w:gridCol w:w="1418"/>
        <w:gridCol w:w="90"/>
        <w:gridCol w:w="1350"/>
      </w:tblGrid>
      <w:tr w:rsidR="00F73569" w14:paraId="31C1F841" w14:textId="77777777" w:rsidTr="00C25DBB">
        <w:tc>
          <w:tcPr>
            <w:tcW w:w="3870" w:type="dxa"/>
            <w:shd w:val="clear" w:color="auto" w:fill="auto"/>
            <w:vAlign w:val="bottom"/>
          </w:tcPr>
          <w:p w14:paraId="053FB4BD" w14:textId="77777777" w:rsidR="00F73569" w:rsidRPr="00871D2B" w:rsidRDefault="00F73569" w:rsidP="00C25DBB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78056291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01A33F74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EC5F278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" w:type="dxa"/>
          </w:tcPr>
          <w:p w14:paraId="3AF3E1AD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3925876F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6FC98224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20929099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F73569" w14:paraId="7345BC6E" w14:textId="77777777" w:rsidTr="00C25DBB">
        <w:tc>
          <w:tcPr>
            <w:tcW w:w="3870" w:type="dxa"/>
            <w:shd w:val="clear" w:color="auto" w:fill="auto"/>
            <w:vAlign w:val="bottom"/>
          </w:tcPr>
          <w:p w14:paraId="795D91B4" w14:textId="77777777" w:rsidR="00F73569" w:rsidRDefault="00F73569" w:rsidP="00C25DBB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5AB9A28" w14:textId="77777777" w:rsidR="00F73569" w:rsidRPr="00871D2B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eastAsia="Verdana" w:hAnsi="Angsana New" w:hint="cs"/>
                <w:sz w:val="28"/>
                <w:cs/>
                <w:lang w:val="en-GB"/>
              </w:rPr>
              <w:t>งบการเงินรวม</w:t>
            </w:r>
          </w:p>
        </w:tc>
      </w:tr>
      <w:tr w:rsidR="00F73569" w14:paraId="009DD402" w14:textId="77777777" w:rsidTr="00C25DBB">
        <w:tc>
          <w:tcPr>
            <w:tcW w:w="3870" w:type="dxa"/>
            <w:shd w:val="clear" w:color="auto" w:fill="auto"/>
            <w:vAlign w:val="bottom"/>
          </w:tcPr>
          <w:p w14:paraId="555AC83D" w14:textId="77777777" w:rsidR="00F73569" w:rsidRDefault="00F73569" w:rsidP="00C25DB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C0A4CE" w14:textId="0FAE1EC3" w:rsidR="00F73569" w:rsidRPr="00871D2B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7F21BD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33E449F" w14:textId="77777777" w:rsidR="00F73569" w:rsidRPr="00871D2B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ผลกระทบของ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66DB766E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5B3EAB" w14:textId="77777777" w:rsidR="00F73569" w:rsidRPr="00871D2B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การแก้ไข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7FDE65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838BF9" w14:textId="0EFE0CCB" w:rsidR="00F73569" w:rsidRPr="00871D2B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</w:tr>
      <w:tr w:rsidR="00F73569" w14:paraId="420C2346" w14:textId="77777777" w:rsidTr="00C25DBB">
        <w:tc>
          <w:tcPr>
            <w:tcW w:w="3870" w:type="dxa"/>
            <w:shd w:val="clear" w:color="auto" w:fill="auto"/>
          </w:tcPr>
          <w:p w14:paraId="41DB10A4" w14:textId="77777777" w:rsidR="00F73569" w:rsidRDefault="00F73569" w:rsidP="00C25DB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A3B19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ที่รายงานไว้เดิม</w:t>
            </w:r>
          </w:p>
        </w:tc>
        <w:tc>
          <w:tcPr>
            <w:tcW w:w="90" w:type="dxa"/>
          </w:tcPr>
          <w:p w14:paraId="6559F304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CCBE7D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12" w:type="dxa"/>
          </w:tcPr>
          <w:p w14:paraId="37B499AD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785AA4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ข้</w:t>
            </w:r>
            <w:r w:rsidRPr="00871D2B">
              <w:rPr>
                <w:rFonts w:asciiTheme="majorBidi" w:eastAsia="Times New Roman" w:hAnsiTheme="majorBidi" w:hint="cs"/>
                <w:sz w:val="28"/>
                <w:cs/>
                <w:lang w:val="en-GB"/>
              </w:rPr>
              <w:t>อผิดพลาด</w:t>
            </w:r>
          </w:p>
        </w:tc>
        <w:tc>
          <w:tcPr>
            <w:tcW w:w="90" w:type="dxa"/>
          </w:tcPr>
          <w:p w14:paraId="723A026B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7BAF98" w14:textId="77777777" w:rsidR="00F73569" w:rsidRDefault="00F73569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หลังปรับปรุง</w:t>
            </w:r>
          </w:p>
        </w:tc>
      </w:tr>
      <w:tr w:rsidR="00F73569" w14:paraId="6B8EBD81" w14:textId="77777777" w:rsidTr="00C25DBB">
        <w:tc>
          <w:tcPr>
            <w:tcW w:w="3870" w:type="dxa"/>
            <w:shd w:val="clear" w:color="auto" w:fill="auto"/>
            <w:vAlign w:val="bottom"/>
          </w:tcPr>
          <w:p w14:paraId="66B21217" w14:textId="18D80EA3" w:rsidR="00F73569" w:rsidRDefault="00F73569" w:rsidP="00F73569">
            <w:pPr>
              <w:ind w:left="4" w:right="72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</w:pPr>
            <w:r w:rsidRPr="00F73569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สำหรับปีสิ้นสุดวันที่</w:t>
            </w:r>
            <w:r w:rsidRPr="00F7356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lang w:val="en-GB"/>
              </w:rPr>
              <w:t>31</w:t>
            </w:r>
            <w:r w:rsidRPr="00F7356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Pr="00F73569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ธันวาคม</w:t>
            </w:r>
            <w:r w:rsidRPr="00F7356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6CD824" w14:textId="77777777" w:rsidR="00F73569" w:rsidRDefault="00F73569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62ACCA79" w14:textId="77777777" w:rsidR="00F73569" w:rsidRDefault="00F73569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9E0654B" w14:textId="71709100" w:rsidR="00F73569" w:rsidRPr="003A5441" w:rsidRDefault="00F73569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2" w:type="dxa"/>
          </w:tcPr>
          <w:p w14:paraId="509A9FD9" w14:textId="77777777" w:rsidR="00F73569" w:rsidRDefault="00F73569" w:rsidP="00C25DBB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6F32B1C" w14:textId="25DEDA7C" w:rsidR="00F73569" w:rsidRPr="003A5441" w:rsidRDefault="00F73569" w:rsidP="00C25DBB">
            <w:pPr>
              <w:overflowPunct/>
              <w:autoSpaceDE/>
              <w:autoSpaceDN/>
              <w:adjustRightInd/>
              <w:ind w:right="2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49C9C4DC" w14:textId="77777777" w:rsidR="00F73569" w:rsidRDefault="00F73569" w:rsidP="00C25DBB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921725" w14:textId="77777777" w:rsidR="00F73569" w:rsidRDefault="00F73569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F73569" w14:paraId="014605BF" w14:textId="77777777" w:rsidTr="00C25DBB">
        <w:tc>
          <w:tcPr>
            <w:tcW w:w="3870" w:type="dxa"/>
            <w:shd w:val="clear" w:color="auto" w:fill="auto"/>
          </w:tcPr>
          <w:p w14:paraId="2EE5B8B9" w14:textId="1137F083" w:rsidR="00F73569" w:rsidRPr="00F73569" w:rsidRDefault="00F73569" w:rsidP="00CD2AE7">
            <w:pPr>
              <w:ind w:left="178" w:right="72" w:firstLine="90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F73569">
              <w:rPr>
                <w:rFonts w:ascii="Angsana New" w:hAnsi="Angsana New" w:hint="cs"/>
                <w:sz w:val="28"/>
                <w:u w:val="single"/>
                <w:cs/>
                <w:lang w:val="en-GB"/>
              </w:rPr>
              <w:t>การแบ่งปันกำไร</w:t>
            </w:r>
            <w:r w:rsidRPr="00F73569">
              <w:rPr>
                <w:rFonts w:ascii="Angsana New" w:hAnsi="Angsana New"/>
                <w:sz w:val="28"/>
                <w:u w:val="single"/>
                <w:cs/>
                <w:lang w:val="en-GB"/>
              </w:rPr>
              <w:t xml:space="preserve"> (</w:t>
            </w:r>
            <w:r w:rsidRPr="00F73569">
              <w:rPr>
                <w:rFonts w:ascii="Angsana New" w:hAnsi="Angsana New" w:hint="cs"/>
                <w:sz w:val="28"/>
                <w:u w:val="single"/>
                <w:cs/>
                <w:lang w:val="en-GB"/>
              </w:rPr>
              <w:t>ขาดทุน</w:t>
            </w:r>
            <w:r w:rsidRPr="00F73569">
              <w:rPr>
                <w:rFonts w:ascii="Angsana New" w:hAnsi="Angsana New"/>
                <w:sz w:val="28"/>
                <w:u w:val="single"/>
                <w:cs/>
                <w:lang w:val="en-GB"/>
              </w:rPr>
              <w:t xml:space="preserve">) </w:t>
            </w:r>
            <w:r w:rsidRPr="00F73569">
              <w:rPr>
                <w:rFonts w:ascii="Angsana New" w:hAnsi="Angsana New" w:hint="cs"/>
                <w:sz w:val="28"/>
                <w:u w:val="single"/>
                <w:cs/>
                <w:lang w:val="en-GB"/>
              </w:rPr>
              <w:t>สำหรับงวด</w:t>
            </w:r>
          </w:p>
        </w:tc>
        <w:tc>
          <w:tcPr>
            <w:tcW w:w="1440" w:type="dxa"/>
            <w:vAlign w:val="bottom"/>
          </w:tcPr>
          <w:p w14:paraId="3DEC6A99" w14:textId="1ACB1916" w:rsidR="00F73569" w:rsidRPr="00CE5A41" w:rsidRDefault="00F73569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1C23DCF" w14:textId="77777777" w:rsidR="00F73569" w:rsidRPr="00CE5A41" w:rsidRDefault="00F73569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C9F9F5" w14:textId="09E7C05B" w:rsidR="00F73569" w:rsidRPr="00CE5A41" w:rsidRDefault="00F73569" w:rsidP="00C25DBB">
            <w:pPr>
              <w:tabs>
                <w:tab w:val="decimal" w:pos="109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2" w:type="dxa"/>
          </w:tcPr>
          <w:p w14:paraId="7686D19D" w14:textId="77777777" w:rsidR="00F73569" w:rsidRPr="00CE5A41" w:rsidRDefault="00F73569" w:rsidP="00C25DBB">
            <w:pPr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2D247B48" w14:textId="470E47DD" w:rsidR="00F73569" w:rsidRPr="00CE5A41" w:rsidRDefault="00F73569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B9A4DBF" w14:textId="77777777" w:rsidR="00F73569" w:rsidRPr="00CE5A41" w:rsidRDefault="00F73569" w:rsidP="00C25DBB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9A59B5D" w14:textId="626B3CF4" w:rsidR="00F73569" w:rsidRPr="00CE5A41" w:rsidRDefault="00F73569" w:rsidP="00C25DBB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E5A41" w14:paraId="4C0A6AF0" w14:textId="77777777" w:rsidTr="00C25DBB">
        <w:tc>
          <w:tcPr>
            <w:tcW w:w="3870" w:type="dxa"/>
            <w:shd w:val="clear" w:color="auto" w:fill="auto"/>
            <w:vAlign w:val="bottom"/>
          </w:tcPr>
          <w:p w14:paraId="76572462" w14:textId="76153DED" w:rsidR="00CE5A41" w:rsidRPr="00871D2B" w:rsidRDefault="00CE5A41" w:rsidP="00CD2AE7">
            <w:pPr>
              <w:ind w:left="180" w:right="72" w:firstLine="8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>ส่วนที่เป็นของบริษัทใหญ่</w:t>
            </w:r>
          </w:p>
        </w:tc>
        <w:tc>
          <w:tcPr>
            <w:tcW w:w="1440" w:type="dxa"/>
            <w:vAlign w:val="bottom"/>
          </w:tcPr>
          <w:p w14:paraId="081BC60E" w14:textId="65456089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86,613 </w:t>
            </w:r>
          </w:p>
        </w:tc>
        <w:tc>
          <w:tcPr>
            <w:tcW w:w="90" w:type="dxa"/>
            <w:vAlign w:val="bottom"/>
          </w:tcPr>
          <w:p w14:paraId="2C89CF3E" w14:textId="77777777" w:rsidR="00CE5A41" w:rsidRPr="00CE5A41" w:rsidRDefault="00CE5A41" w:rsidP="00CE5A41">
            <w:pPr>
              <w:tabs>
                <w:tab w:val="decimal" w:pos="810"/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0544A" w14:textId="4D1A5A99" w:rsidR="00CE5A41" w:rsidRPr="00CE5A41" w:rsidRDefault="00CE5A41" w:rsidP="00CE5A41">
            <w:pPr>
              <w:tabs>
                <w:tab w:val="decimal" w:pos="1090"/>
                <w:tab w:val="decimal" w:pos="115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4,906 </w:t>
            </w:r>
          </w:p>
        </w:tc>
        <w:tc>
          <w:tcPr>
            <w:tcW w:w="112" w:type="dxa"/>
            <w:vAlign w:val="bottom"/>
          </w:tcPr>
          <w:p w14:paraId="620E81C2" w14:textId="77777777" w:rsidR="00CE5A41" w:rsidRPr="00CE5A41" w:rsidRDefault="00CE5A41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194D860" w14:textId="6DF3916F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(26,903)</w:t>
            </w:r>
          </w:p>
        </w:tc>
        <w:tc>
          <w:tcPr>
            <w:tcW w:w="90" w:type="dxa"/>
            <w:vAlign w:val="bottom"/>
          </w:tcPr>
          <w:p w14:paraId="263DC01B" w14:textId="77777777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9FF8E7F" w14:textId="62EFC196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64,61</w:t>
            </w:r>
            <w:r w:rsidR="004F2EFA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CE5A41" w14:paraId="74561EC3" w14:textId="77777777" w:rsidTr="00C25DBB">
        <w:tc>
          <w:tcPr>
            <w:tcW w:w="3870" w:type="dxa"/>
            <w:shd w:val="clear" w:color="auto" w:fill="auto"/>
            <w:vAlign w:val="bottom"/>
          </w:tcPr>
          <w:p w14:paraId="46B559FF" w14:textId="16BB7816" w:rsidR="00CE5A41" w:rsidRPr="00871D2B" w:rsidRDefault="00CE5A41" w:rsidP="00CD2AE7">
            <w:pPr>
              <w:ind w:left="180" w:right="72" w:firstLine="8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364A5930" w14:textId="607E138B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893 </w:t>
            </w:r>
          </w:p>
        </w:tc>
        <w:tc>
          <w:tcPr>
            <w:tcW w:w="90" w:type="dxa"/>
            <w:vAlign w:val="bottom"/>
          </w:tcPr>
          <w:p w14:paraId="5D4C6033" w14:textId="77777777" w:rsidR="00CE5A41" w:rsidRPr="00CE5A41" w:rsidRDefault="00CE5A41" w:rsidP="00CE5A41">
            <w:pPr>
              <w:tabs>
                <w:tab w:val="decimal" w:pos="810"/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137598" w14:textId="59D1CAF3" w:rsidR="00CE5A41" w:rsidRPr="00CE5A41" w:rsidRDefault="00CE5A41" w:rsidP="00CE5A41">
            <w:pPr>
              <w:tabs>
                <w:tab w:val="decimal" w:pos="1090"/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(12,609)</w:t>
            </w:r>
          </w:p>
        </w:tc>
        <w:tc>
          <w:tcPr>
            <w:tcW w:w="112" w:type="dxa"/>
            <w:vAlign w:val="bottom"/>
          </w:tcPr>
          <w:p w14:paraId="439325BB" w14:textId="77777777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F1B44C8" w14:textId="6A13BCA1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     -   </w:t>
            </w:r>
          </w:p>
        </w:tc>
        <w:tc>
          <w:tcPr>
            <w:tcW w:w="90" w:type="dxa"/>
            <w:vAlign w:val="bottom"/>
          </w:tcPr>
          <w:p w14:paraId="542AA24B" w14:textId="77777777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A0F7FC" w14:textId="429C34AE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(11,716)</w:t>
            </w:r>
          </w:p>
        </w:tc>
      </w:tr>
      <w:tr w:rsidR="00F73569" w14:paraId="642D7117" w14:textId="77777777" w:rsidTr="00C25DBB">
        <w:tc>
          <w:tcPr>
            <w:tcW w:w="3870" w:type="dxa"/>
            <w:shd w:val="clear" w:color="auto" w:fill="auto"/>
            <w:vAlign w:val="center"/>
          </w:tcPr>
          <w:p w14:paraId="13E5101B" w14:textId="77777777" w:rsidR="00F73569" w:rsidRPr="00871D2B" w:rsidRDefault="00F73569" w:rsidP="00C25DBB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5A7A024" w14:textId="77777777" w:rsidR="00F73569" w:rsidRPr="00CE5A41" w:rsidRDefault="00F73569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1AB77818" w14:textId="77777777" w:rsidR="00F73569" w:rsidRPr="00CE5A41" w:rsidRDefault="00F73569" w:rsidP="00CE5A41">
            <w:pPr>
              <w:tabs>
                <w:tab w:val="decimal" w:pos="810"/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B870398" w14:textId="77777777" w:rsidR="00F73569" w:rsidRPr="00CE5A41" w:rsidRDefault="00F73569" w:rsidP="00CE5A41">
            <w:pPr>
              <w:tabs>
                <w:tab w:val="decimal" w:pos="1090"/>
                <w:tab w:val="decimal" w:pos="115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2" w:type="dxa"/>
            <w:vAlign w:val="center"/>
          </w:tcPr>
          <w:p w14:paraId="55A18DA6" w14:textId="77777777" w:rsidR="00F73569" w:rsidRPr="00CE5A41" w:rsidRDefault="00F73569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1C3F252" w14:textId="77777777" w:rsidR="00F73569" w:rsidRPr="00CE5A41" w:rsidRDefault="00F73569" w:rsidP="00CE5A41">
            <w:pPr>
              <w:tabs>
                <w:tab w:val="decimal" w:pos="1090"/>
                <w:tab w:val="decimal" w:pos="115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5340589" w14:textId="77777777" w:rsidR="00F73569" w:rsidRPr="00CE5A41" w:rsidRDefault="00F73569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7C53920" w14:textId="77777777" w:rsidR="00F73569" w:rsidRPr="00CE5A41" w:rsidRDefault="00F73569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CE5A41" w14:paraId="0DD81901" w14:textId="77777777" w:rsidTr="00C25DBB">
        <w:tc>
          <w:tcPr>
            <w:tcW w:w="3870" w:type="dxa"/>
            <w:shd w:val="clear" w:color="auto" w:fill="auto"/>
          </w:tcPr>
          <w:p w14:paraId="5E9D670E" w14:textId="68DDEFBF" w:rsidR="00CE5A41" w:rsidRPr="00871D2B" w:rsidRDefault="00CE5A41" w:rsidP="00CD2AE7">
            <w:pPr>
              <w:ind w:left="180" w:right="72" w:firstLine="88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(ขาดทุน) 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ต่อหุ้นขั้นพื้นฐาน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(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บาท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7876AA9" w14:textId="1D6C43BE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0.029 </w:t>
            </w:r>
          </w:p>
        </w:tc>
        <w:tc>
          <w:tcPr>
            <w:tcW w:w="90" w:type="dxa"/>
            <w:vAlign w:val="bottom"/>
          </w:tcPr>
          <w:p w14:paraId="0113C8CA" w14:textId="77777777" w:rsidR="00CE5A41" w:rsidRPr="00CE5A41" w:rsidRDefault="00CE5A41" w:rsidP="00CE5A41">
            <w:pPr>
              <w:tabs>
                <w:tab w:val="decimal" w:pos="810"/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0A965E" w14:textId="03BF8787" w:rsidR="00CE5A41" w:rsidRPr="00CE5A41" w:rsidRDefault="00CE5A41" w:rsidP="00CE5A41">
            <w:pPr>
              <w:tabs>
                <w:tab w:val="decimal" w:pos="1090"/>
                <w:tab w:val="decimal" w:pos="115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0.002 </w:t>
            </w:r>
          </w:p>
        </w:tc>
        <w:tc>
          <w:tcPr>
            <w:tcW w:w="112" w:type="dxa"/>
            <w:vAlign w:val="bottom"/>
          </w:tcPr>
          <w:p w14:paraId="04377BB4" w14:textId="77777777" w:rsidR="00CE5A41" w:rsidRPr="00CE5A41" w:rsidRDefault="00CE5A41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F916874" w14:textId="7CE6B575" w:rsidR="00CE5A41" w:rsidRPr="00CE5A41" w:rsidRDefault="00CE5A41" w:rsidP="00CE5A41">
            <w:pPr>
              <w:tabs>
                <w:tab w:val="decimal" w:pos="1090"/>
                <w:tab w:val="decimal" w:pos="115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(0.009)</w:t>
            </w:r>
          </w:p>
        </w:tc>
        <w:tc>
          <w:tcPr>
            <w:tcW w:w="90" w:type="dxa"/>
            <w:vAlign w:val="bottom"/>
          </w:tcPr>
          <w:p w14:paraId="68610F97" w14:textId="77777777" w:rsidR="00CE5A41" w:rsidRPr="00CE5A41" w:rsidRDefault="00CE5A41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A011CF" w14:textId="1BE90BA2" w:rsidR="00CE5A41" w:rsidRPr="00CE5A41" w:rsidRDefault="00CE5A41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0.021 </w:t>
            </w:r>
          </w:p>
        </w:tc>
      </w:tr>
      <w:tr w:rsidR="00CE5A41" w14:paraId="7F2CAD02" w14:textId="77777777" w:rsidTr="00C25DBB">
        <w:tc>
          <w:tcPr>
            <w:tcW w:w="3870" w:type="dxa"/>
            <w:shd w:val="clear" w:color="auto" w:fill="auto"/>
          </w:tcPr>
          <w:p w14:paraId="15C90776" w14:textId="3D998E9F" w:rsidR="00CE5A41" w:rsidRPr="00871D2B" w:rsidRDefault="00CE5A41" w:rsidP="00CD2AE7">
            <w:pPr>
              <w:ind w:left="180" w:right="72" w:firstLine="88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พันหุ้น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C2FF4C2" w14:textId="13B55824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3,029,598 </w:t>
            </w:r>
          </w:p>
        </w:tc>
        <w:tc>
          <w:tcPr>
            <w:tcW w:w="90" w:type="dxa"/>
            <w:vAlign w:val="bottom"/>
          </w:tcPr>
          <w:p w14:paraId="36CDADD7" w14:textId="77777777" w:rsidR="00CE5A41" w:rsidRPr="00CE5A41" w:rsidRDefault="00CE5A41" w:rsidP="00CE5A41">
            <w:pPr>
              <w:tabs>
                <w:tab w:val="decimal" w:pos="810"/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92D226" w14:textId="232BEE6F" w:rsidR="00CE5A41" w:rsidRPr="00CE5A41" w:rsidRDefault="00CE5A41" w:rsidP="00CE5A41">
            <w:pPr>
              <w:tabs>
                <w:tab w:val="decimal" w:pos="1090"/>
                <w:tab w:val="decimal" w:pos="115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3,029,598 </w:t>
            </w:r>
          </w:p>
        </w:tc>
        <w:tc>
          <w:tcPr>
            <w:tcW w:w="112" w:type="dxa"/>
            <w:vAlign w:val="bottom"/>
          </w:tcPr>
          <w:p w14:paraId="1A94A265" w14:textId="77777777" w:rsidR="00CE5A41" w:rsidRPr="00CE5A41" w:rsidRDefault="00CE5A41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326C512" w14:textId="33ED6B4D" w:rsidR="00CE5A41" w:rsidRPr="00CE5A41" w:rsidRDefault="00CE5A41" w:rsidP="00CE5A41">
            <w:pPr>
              <w:tabs>
                <w:tab w:val="decimal" w:pos="1090"/>
                <w:tab w:val="decimal" w:pos="115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3,029,598 </w:t>
            </w:r>
          </w:p>
        </w:tc>
        <w:tc>
          <w:tcPr>
            <w:tcW w:w="90" w:type="dxa"/>
            <w:vAlign w:val="bottom"/>
          </w:tcPr>
          <w:p w14:paraId="11632F37" w14:textId="77777777" w:rsidR="00CE5A41" w:rsidRPr="00CE5A41" w:rsidRDefault="00CE5A41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5170522" w14:textId="4C239870" w:rsidR="00CE5A41" w:rsidRPr="00CE5A41" w:rsidRDefault="00CE5A41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3,029,598 </w:t>
            </w:r>
          </w:p>
        </w:tc>
      </w:tr>
    </w:tbl>
    <w:p w14:paraId="4537B5A1" w14:textId="47013A4F" w:rsidR="00F73569" w:rsidRDefault="00F73569">
      <w:pPr>
        <w:ind w:left="540" w:hanging="187"/>
        <w:jc w:val="thaiDistribute"/>
        <w:rPr>
          <w:rFonts w:ascii="Angsana New" w:hAnsi="Angsana New"/>
          <w:sz w:val="28"/>
          <w:lang w:val="en-GB"/>
        </w:rPr>
      </w:pPr>
    </w:p>
    <w:p w14:paraId="1526CCA8" w14:textId="2C121DAE" w:rsidR="00F73569" w:rsidRDefault="00F73569">
      <w:pPr>
        <w:ind w:left="540" w:hanging="187"/>
        <w:jc w:val="thaiDistribute"/>
        <w:rPr>
          <w:rFonts w:ascii="Angsana New" w:hAnsi="Angsana New"/>
          <w:sz w:val="28"/>
          <w:lang w:val="en-GB"/>
        </w:rPr>
      </w:pPr>
    </w:p>
    <w:p w14:paraId="4E095827" w14:textId="5787B5FF" w:rsidR="0075550D" w:rsidRDefault="0075550D">
      <w:pPr>
        <w:ind w:left="540" w:hanging="187"/>
        <w:jc w:val="thaiDistribute"/>
        <w:rPr>
          <w:rFonts w:ascii="Angsana New" w:hAnsi="Angsana New"/>
          <w:sz w:val="28"/>
          <w:lang w:val="en-GB"/>
        </w:rPr>
      </w:pPr>
    </w:p>
    <w:p w14:paraId="0C5DCBB6" w14:textId="055CB0F4" w:rsidR="0075550D" w:rsidRDefault="0075550D">
      <w:pPr>
        <w:ind w:left="540" w:hanging="187"/>
        <w:jc w:val="thaiDistribute"/>
        <w:rPr>
          <w:rFonts w:ascii="Angsana New" w:hAnsi="Angsana New"/>
          <w:sz w:val="28"/>
          <w:lang w:val="en-GB"/>
        </w:rPr>
      </w:pPr>
    </w:p>
    <w:p w14:paraId="4FFD3E15" w14:textId="4143835F" w:rsidR="0075550D" w:rsidRDefault="0075550D">
      <w:pPr>
        <w:ind w:left="540" w:hanging="187"/>
        <w:jc w:val="thaiDistribute"/>
        <w:rPr>
          <w:rFonts w:ascii="Angsana New" w:hAnsi="Angsana New"/>
          <w:sz w:val="28"/>
          <w:lang w:val="en-GB"/>
        </w:rPr>
      </w:pPr>
    </w:p>
    <w:p w14:paraId="5613A1E3" w14:textId="4A365B27" w:rsidR="0075550D" w:rsidRDefault="0075550D">
      <w:pPr>
        <w:ind w:left="540" w:hanging="187"/>
        <w:jc w:val="thaiDistribute"/>
        <w:rPr>
          <w:rFonts w:ascii="Angsana New" w:hAnsi="Angsana New"/>
          <w:sz w:val="28"/>
          <w:lang w:val="en-GB"/>
        </w:rPr>
      </w:pPr>
    </w:p>
    <w:p w14:paraId="2253D145" w14:textId="77777777" w:rsidR="0075550D" w:rsidRPr="00871D2B" w:rsidRDefault="0075550D">
      <w:pPr>
        <w:ind w:left="540" w:hanging="187"/>
        <w:jc w:val="thaiDistribute"/>
        <w:rPr>
          <w:rFonts w:ascii="Angsana New" w:hAnsi="Angsana New"/>
          <w:sz w:val="28"/>
          <w:cs/>
          <w:lang w:val="en-GB"/>
        </w:rPr>
      </w:pPr>
    </w:p>
    <w:p w14:paraId="3C592019" w14:textId="77777777" w:rsidR="00D5121C" w:rsidRDefault="00D5121C">
      <w:pPr>
        <w:rPr>
          <w:rFonts w:hint="eastAsia"/>
          <w:sz w:val="28"/>
        </w:rPr>
      </w:pPr>
    </w:p>
    <w:p w14:paraId="423139AC" w14:textId="3FF2471E" w:rsidR="00D5121C" w:rsidRDefault="009B2480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  <w:lang w:val="en-GB"/>
        </w:rPr>
      </w:pPr>
      <w:r w:rsidRPr="00871D2B">
        <w:rPr>
          <w:rFonts w:ascii="Angsana New" w:hAnsi="Angsana New"/>
          <w:sz w:val="28"/>
          <w:cs/>
          <w:lang w:val="en-GB"/>
        </w:rPr>
        <w:t>ผลกระทบต่องบกระแสเงินสด</w:t>
      </w:r>
    </w:p>
    <w:tbl>
      <w:tblPr>
        <w:tblW w:w="972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440"/>
        <w:gridCol w:w="90"/>
        <w:gridCol w:w="1350"/>
        <w:gridCol w:w="112"/>
        <w:gridCol w:w="1418"/>
        <w:gridCol w:w="90"/>
        <w:gridCol w:w="1350"/>
      </w:tblGrid>
      <w:tr w:rsidR="00CE5A41" w14:paraId="2A967407" w14:textId="77777777" w:rsidTr="00C25DBB">
        <w:tc>
          <w:tcPr>
            <w:tcW w:w="3870" w:type="dxa"/>
            <w:shd w:val="clear" w:color="auto" w:fill="auto"/>
            <w:vAlign w:val="bottom"/>
          </w:tcPr>
          <w:p w14:paraId="36F01B16" w14:textId="77777777" w:rsidR="00CE5A41" w:rsidRPr="00871D2B" w:rsidRDefault="00CE5A41" w:rsidP="00C25DBB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44BDF41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5DC0864C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DECE89A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2" w:type="dxa"/>
          </w:tcPr>
          <w:p w14:paraId="44A4315D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6A069952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1A34C525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</w:tcPr>
          <w:p w14:paraId="757BD48F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CE5A41" w14:paraId="70E4C36E" w14:textId="77777777" w:rsidTr="00C25DBB">
        <w:tc>
          <w:tcPr>
            <w:tcW w:w="3870" w:type="dxa"/>
            <w:shd w:val="clear" w:color="auto" w:fill="auto"/>
            <w:vAlign w:val="bottom"/>
          </w:tcPr>
          <w:p w14:paraId="68EDF09B" w14:textId="77777777" w:rsidR="00CE5A41" w:rsidRDefault="00CE5A41" w:rsidP="00C25DBB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B344FC4" w14:textId="77777777" w:rsidR="00CE5A41" w:rsidRPr="00871D2B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eastAsia="Verdana" w:hAnsi="Angsana New" w:hint="cs"/>
                <w:sz w:val="28"/>
                <w:cs/>
                <w:lang w:val="en-GB"/>
              </w:rPr>
              <w:t>งบการเงินรวม</w:t>
            </w:r>
          </w:p>
        </w:tc>
      </w:tr>
      <w:tr w:rsidR="00CE5A41" w14:paraId="669DDCD4" w14:textId="77777777" w:rsidTr="00C25DBB">
        <w:tc>
          <w:tcPr>
            <w:tcW w:w="3870" w:type="dxa"/>
            <w:shd w:val="clear" w:color="auto" w:fill="auto"/>
            <w:vAlign w:val="bottom"/>
          </w:tcPr>
          <w:p w14:paraId="132A39C4" w14:textId="77777777" w:rsidR="00CE5A41" w:rsidRDefault="00CE5A41" w:rsidP="00C25DB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6CFC5" w14:textId="77777777" w:rsidR="00CE5A41" w:rsidRPr="00871D2B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ตาม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8DA1EA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8976AE" w14:textId="77777777" w:rsidR="00CE5A41" w:rsidRPr="00871D2B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ผลกระทบของ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09AE7F8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C2118E" w14:textId="77777777" w:rsidR="00CE5A41" w:rsidRPr="00871D2B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การแก้ไข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281CD3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E692E2" w14:textId="77777777" w:rsidR="00CE5A41" w:rsidRPr="00871D2B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</w:tr>
      <w:tr w:rsidR="00CE5A41" w14:paraId="53086E29" w14:textId="77777777" w:rsidTr="00C25DBB">
        <w:tc>
          <w:tcPr>
            <w:tcW w:w="3870" w:type="dxa"/>
            <w:shd w:val="clear" w:color="auto" w:fill="auto"/>
          </w:tcPr>
          <w:p w14:paraId="512DA1C8" w14:textId="77777777" w:rsidR="00CE5A41" w:rsidRDefault="00CE5A41" w:rsidP="00C25DB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45DA8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ที่รายงานไว้เดิม</w:t>
            </w:r>
          </w:p>
        </w:tc>
        <w:tc>
          <w:tcPr>
            <w:tcW w:w="90" w:type="dxa"/>
          </w:tcPr>
          <w:p w14:paraId="62A9D45D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44E7ED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รายการปรับปรุง</w:t>
            </w:r>
          </w:p>
        </w:tc>
        <w:tc>
          <w:tcPr>
            <w:tcW w:w="112" w:type="dxa"/>
          </w:tcPr>
          <w:p w14:paraId="76823767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944F1E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ข้</w:t>
            </w:r>
            <w:r w:rsidRPr="00871D2B">
              <w:rPr>
                <w:rFonts w:asciiTheme="majorBidi" w:eastAsia="Times New Roman" w:hAnsiTheme="majorBidi" w:hint="cs"/>
                <w:sz w:val="28"/>
                <w:cs/>
                <w:lang w:val="en-GB"/>
              </w:rPr>
              <w:t>อผิดพลาด</w:t>
            </w:r>
          </w:p>
        </w:tc>
        <w:tc>
          <w:tcPr>
            <w:tcW w:w="90" w:type="dxa"/>
          </w:tcPr>
          <w:p w14:paraId="60AC36E5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C2D8EA" w14:textId="77777777" w:rsidR="00CE5A41" w:rsidRDefault="00CE5A41" w:rsidP="00C25DBB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6" w:right="-113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หลังปรับปรุง</w:t>
            </w:r>
          </w:p>
        </w:tc>
      </w:tr>
      <w:tr w:rsidR="00CE5A41" w14:paraId="0DA2EC4B" w14:textId="77777777" w:rsidTr="00C25DBB">
        <w:tc>
          <w:tcPr>
            <w:tcW w:w="3870" w:type="dxa"/>
            <w:shd w:val="clear" w:color="auto" w:fill="auto"/>
            <w:vAlign w:val="bottom"/>
          </w:tcPr>
          <w:p w14:paraId="0576FCFB" w14:textId="77777777" w:rsidR="00CE5A41" w:rsidRDefault="00CE5A41" w:rsidP="00CD2AE7">
            <w:pPr>
              <w:ind w:left="4" w:right="72" w:firstLine="84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8"/>
              </w:rPr>
            </w:pPr>
            <w:r w:rsidRPr="00F73569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สำหรับปีสิ้นสุดวันที่</w:t>
            </w:r>
            <w:r w:rsidRPr="00F7356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lang w:val="en-GB"/>
              </w:rPr>
              <w:t>31</w:t>
            </w:r>
            <w:r w:rsidRPr="00F7356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 w:rsidRPr="00F73569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ธันวาคม</w:t>
            </w:r>
            <w:r w:rsidRPr="00F73569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D3D3BE" w14:textId="77777777" w:rsidR="00CE5A41" w:rsidRDefault="00CE5A41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196F0075" w14:textId="77777777" w:rsidR="00CE5A41" w:rsidRDefault="00CE5A41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2715993" w14:textId="77777777" w:rsidR="00CE5A41" w:rsidRPr="003A5441" w:rsidRDefault="00CE5A41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2" w:type="dxa"/>
          </w:tcPr>
          <w:p w14:paraId="61864AC5" w14:textId="77777777" w:rsidR="00CE5A41" w:rsidRDefault="00CE5A41" w:rsidP="00C25DBB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EF56C2" w14:textId="77777777" w:rsidR="00CE5A41" w:rsidRPr="003A5441" w:rsidRDefault="00CE5A41" w:rsidP="00C25DBB">
            <w:pPr>
              <w:overflowPunct/>
              <w:autoSpaceDE/>
              <w:autoSpaceDN/>
              <w:adjustRightInd/>
              <w:ind w:right="2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90" w:type="dxa"/>
          </w:tcPr>
          <w:p w14:paraId="33E03F99" w14:textId="77777777" w:rsidR="00CE5A41" w:rsidRDefault="00CE5A41" w:rsidP="00C25DBB">
            <w:pPr>
              <w:overflowPunct/>
              <w:autoSpaceDE/>
              <w:autoSpaceDN/>
              <w:adjustRightInd/>
              <w:ind w:right="43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F49272" w14:textId="77777777" w:rsidR="00CE5A41" w:rsidRDefault="00CE5A41" w:rsidP="00C25DBB">
            <w:pPr>
              <w:tabs>
                <w:tab w:val="decimal" w:pos="8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CE5A41" w14:paraId="7EB2732A" w14:textId="77777777" w:rsidTr="00C25DBB">
        <w:tc>
          <w:tcPr>
            <w:tcW w:w="3870" w:type="dxa"/>
            <w:shd w:val="clear" w:color="auto" w:fill="auto"/>
          </w:tcPr>
          <w:p w14:paraId="3E4FBAA9" w14:textId="3C7E0B3F" w:rsidR="00CE5A41" w:rsidRPr="00871D2B" w:rsidRDefault="00CE5A41" w:rsidP="00CE5A41">
            <w:pPr>
              <w:ind w:left="180"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40" w:type="dxa"/>
            <w:vAlign w:val="bottom"/>
          </w:tcPr>
          <w:p w14:paraId="13B8AED4" w14:textId="46DED6A9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hAnsiTheme="majorBidi" w:cstheme="majorBidi"/>
                <w:sz w:val="28"/>
              </w:rPr>
              <w:t xml:space="preserve">   96,098 </w:t>
            </w:r>
          </w:p>
        </w:tc>
        <w:tc>
          <w:tcPr>
            <w:tcW w:w="90" w:type="dxa"/>
            <w:vAlign w:val="bottom"/>
          </w:tcPr>
          <w:p w14:paraId="2F17AECB" w14:textId="77777777" w:rsidR="00CE5A41" w:rsidRPr="00CE5A41" w:rsidRDefault="00CE5A41" w:rsidP="00CE5A41">
            <w:pPr>
              <w:tabs>
                <w:tab w:val="decimal" w:pos="810"/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9968EE" w14:textId="1002C403" w:rsidR="00CE5A41" w:rsidRPr="00CE5A41" w:rsidRDefault="00CE5A41" w:rsidP="00CE5A41">
            <w:pPr>
              <w:tabs>
                <w:tab w:val="decimal" w:pos="1090"/>
                <w:tab w:val="decimal" w:pos="1150"/>
              </w:tabs>
              <w:overflowPunct/>
              <w:autoSpaceDE/>
              <w:autoSpaceDN/>
              <w:adjustRightInd/>
              <w:ind w:right="101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hAnsiTheme="majorBidi" w:cstheme="majorBidi"/>
                <w:sz w:val="28"/>
              </w:rPr>
              <w:t>(7,703)</w:t>
            </w:r>
          </w:p>
        </w:tc>
        <w:tc>
          <w:tcPr>
            <w:tcW w:w="112" w:type="dxa"/>
            <w:vAlign w:val="bottom"/>
          </w:tcPr>
          <w:p w14:paraId="2A5B3B5E" w14:textId="77777777" w:rsidR="00CE5A41" w:rsidRPr="00CE5A41" w:rsidRDefault="00CE5A41" w:rsidP="00CE5A41">
            <w:pPr>
              <w:tabs>
                <w:tab w:val="decimal" w:pos="1150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90154E0" w14:textId="3E4E4F04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hAnsiTheme="majorBidi" w:cstheme="majorBidi"/>
                <w:sz w:val="28"/>
              </w:rPr>
              <w:t xml:space="preserve"> (26,903)</w:t>
            </w:r>
          </w:p>
        </w:tc>
        <w:tc>
          <w:tcPr>
            <w:tcW w:w="90" w:type="dxa"/>
            <w:vAlign w:val="bottom"/>
          </w:tcPr>
          <w:p w14:paraId="1321D30B" w14:textId="77777777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AA1348" w14:textId="4AB1477D" w:rsidR="00CE5A41" w:rsidRPr="00CE5A41" w:rsidRDefault="00CE5A41" w:rsidP="00CE5A41">
            <w:pPr>
              <w:tabs>
                <w:tab w:val="decimal" w:pos="1120"/>
                <w:tab w:val="decimal" w:pos="1150"/>
              </w:tabs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CE5A41">
              <w:rPr>
                <w:rFonts w:asciiTheme="majorBidi" w:hAnsiTheme="majorBidi" w:cstheme="majorBidi"/>
                <w:sz w:val="28"/>
              </w:rPr>
              <w:t xml:space="preserve">     61,49</w:t>
            </w:r>
            <w:r w:rsidR="002C6C7A">
              <w:rPr>
                <w:rFonts w:asciiTheme="majorBidi" w:hAnsiTheme="majorBidi" w:cstheme="majorBidi"/>
                <w:sz w:val="28"/>
              </w:rPr>
              <w:t>2</w:t>
            </w:r>
            <w:r w:rsidRPr="00CE5A4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0EDC5D33" w14:textId="77777777" w:rsidR="00CE5A41" w:rsidRDefault="00CE5A41">
      <w:pPr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28"/>
        </w:rPr>
      </w:pPr>
    </w:p>
    <w:p w14:paraId="47569B2B" w14:textId="679CD6A4" w:rsidR="00D5121C" w:rsidRDefault="009B2480">
      <w:pPr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5.3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กรกฎาคม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ที่ประชุมคณะกรรมการบริหารครั้งที่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10/2562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มีมติอนุมัติให้กลุ่มบริษัทเข้าซื้อหุ้นในบริษัท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            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เอ็นเนอร์ยี่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รีโวลูชั่น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 w:rsidRPr="00871D2B">
        <w:rPr>
          <w:rFonts w:asciiTheme="majorBidi" w:hAnsiTheme="majorBidi" w:cstheme="majorBidi" w:hint="eastAsia"/>
          <w:color w:val="000000"/>
          <w:spacing w:val="-2"/>
          <w:sz w:val="28"/>
          <w:cs/>
          <w:lang w:val="en-GB"/>
        </w:rPr>
        <w:t>“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ERV”)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โดยบริษัทดำเนินธุรกิจเป็นผู้ให้บริการติดตั้งงานวิศวะกรรมและการให้คำปรึกษาทางด้านเทคนิคของระบบระบายความร้อ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(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Cooling Tower)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27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กรกฎาคม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เฟอร์รั่ม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เอ็นเนอร์ยี่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2224A8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Pr="009D2A62">
        <w:rPr>
          <w:rFonts w:asciiTheme="majorBidi" w:hAnsiTheme="majorBidi" w:cstheme="majorBidi"/>
          <w:color w:val="000000"/>
          <w:spacing w:val="-2"/>
          <w:sz w:val="28"/>
          <w:lang w:val="en-GB"/>
        </w:rPr>
        <w:t>(</w:t>
      </w:r>
      <w:r w:rsidR="009D2A62">
        <w:rPr>
          <w:rFonts w:asciiTheme="majorBidi" w:hAnsiTheme="majorBidi" w:cstheme="majorBidi"/>
          <w:color w:val="000000"/>
          <w:spacing w:val="-2"/>
          <w:sz w:val="28"/>
          <w:lang w:val="en-GB"/>
        </w:rPr>
        <w:t>“</w:t>
      </w:r>
      <w:r w:rsidRPr="009D2A62">
        <w:rPr>
          <w:rFonts w:asciiTheme="majorBidi" w:hAnsiTheme="majorBidi" w:cstheme="majorBidi"/>
          <w:color w:val="000000"/>
          <w:spacing w:val="-2"/>
          <w:sz w:val="28"/>
        </w:rPr>
        <w:t xml:space="preserve">FEN”)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ซึ่งเป็นบริษัทย่อยของบริษัทได้ทำสัญญาซื้อหุ้นกับบุคคลธรรมดา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ราย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หุ้น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คิดเป็นสัดส่วนร้อยละ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ของทุนที่ออกและชำระแล้ว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ERV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ในราคา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100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บาท</w:t>
      </w:r>
    </w:p>
    <w:p w14:paraId="608BA8FF" w14:textId="4D441F58" w:rsidR="00D5121C" w:rsidRDefault="009B2480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ต่อมาเมื่อวันที่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18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ที่ประชุมคณะกรรมการบริษัทครั้งที่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11/2562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มีมติอนุมัติให</w:t>
      </w:r>
      <w:r w:rsidR="006C6475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้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กลุ่มบริษัทเข้าซื้อหุ้นเพิ่มทุนใน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ERV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24,999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หุ้นในสัดส่วนร้อยละ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ของทุนจดทะเบียนและทุนที่ชำระแล้วของ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ERV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เป็นจำนวน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2.50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ซึ่งกลุ่มบริษัทได้ชำระค่าหุ้นแล้วเมื่อวันที่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24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</w:p>
    <w:p w14:paraId="68DF1973" w14:textId="208BB3FB" w:rsidR="00D5121C" w:rsidRDefault="009B2480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ในระหว่างงวดสามเดือนสิ้นสุดวันที่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มีนาคม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วันที่ซื้อธุรกิจของ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CD2AE7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ERV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ซึ่งมูลค่ายุติธรรมของสินทรัพย์ที่ระบุได้ที่ได้มาและหนี้สินที่รับมาจากผู้ประเมินราคาอิสระ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จากข้อมูลในรายงานการประเมินที่เสร็จสมบูรณ์ลงวันที่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เมษายน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และข้อมูลที่เกี่ยวข้องอื่นที่ได้รับภายในหนึ่งปีนับจากวันที่ซื้อธุรกิจ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ไม่ได้แตกต่างอย่างมีสาระสำคัญกับมูลค่าตามบัญชีของสินทรัพย์ที่ระบุได้ที่ได้มาและหนี้สินที่รับมา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ดังนั้น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กลุ่มบริษัทจึงใช้มูลค่าตามบัญชี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วันที่ซื้อธุรกิจดังกล่าวในการปันส่วนมูลค่ายุติธรรมของรายการ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วันที่ซื้อธุรกิจ</w:t>
      </w:r>
    </w:p>
    <w:p w14:paraId="3D16189F" w14:textId="77777777" w:rsidR="001702C0" w:rsidRDefault="001702C0" w:rsidP="00802D3C">
      <w:pPr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3BB5019" w14:textId="2A847ABA" w:rsidR="00D5121C" w:rsidRDefault="009B2480">
      <w:pPr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มูลค่าตามบัญชีของสินทรัพย์สุทธิที่ระบุได้ของบริษัท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เอ็นเนอร์ยี่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รีโวลูชั่น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ณ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วันที่ซื้อธุรกิจ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888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20"/>
        <w:gridCol w:w="1863"/>
      </w:tblGrid>
      <w:tr w:rsidR="00D5121C" w14:paraId="63969D6A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3FC9BBD" w14:textId="77777777" w:rsidR="00D5121C" w:rsidRPr="00871D2B" w:rsidRDefault="00D5121C">
            <w:pPr>
              <w:spacing w:line="280" w:lineRule="exact"/>
              <w:ind w:left="539" w:hanging="39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5CEF4E2B" w14:textId="77777777" w:rsidR="00D5121C" w:rsidRDefault="009B2480">
            <w:pPr>
              <w:snapToGrid w:val="0"/>
              <w:spacing w:line="280" w:lineRule="exact"/>
              <w:ind w:leftChars="-64" w:left="-154" w:right="-4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5121C" w14:paraId="606BA7F4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2421C486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3E7D1A6D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5,357</w:t>
            </w:r>
          </w:p>
        </w:tc>
      </w:tr>
      <w:tr w:rsidR="00D5121C" w14:paraId="3CA6246E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D172C1C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1D03FA4D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1,466 </w:t>
            </w:r>
          </w:p>
        </w:tc>
      </w:tr>
      <w:tr w:rsidR="00D5121C" w14:paraId="7CBE199E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4CD05C3D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เงินให้กู้ยืมระยะสั้นแก่</w:t>
            </w:r>
            <w:r w:rsidR="008345E2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06F668D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1,000 </w:t>
            </w:r>
          </w:p>
        </w:tc>
      </w:tr>
      <w:tr w:rsidR="00D5121C" w14:paraId="4E0C0598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23E9BFE8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5973E459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3,877 </w:t>
            </w:r>
          </w:p>
        </w:tc>
      </w:tr>
      <w:tr w:rsidR="00D5121C" w14:paraId="7E99A44F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3E3F7B33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24662B58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(1,015)</w:t>
            </w:r>
          </w:p>
        </w:tc>
      </w:tr>
      <w:tr w:rsidR="00D5121C" w14:paraId="6BCF3337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674166A1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B191C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(1,000)</w:t>
            </w:r>
          </w:p>
        </w:tc>
      </w:tr>
      <w:tr w:rsidR="00D5121C" w14:paraId="3DEF39CD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06ECC257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สินทรัพย์และหนี้สินสุทธิที่ระบุได้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E832BC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9,685</w:t>
            </w:r>
          </w:p>
        </w:tc>
      </w:tr>
      <w:tr w:rsidR="00D5121C" w14:paraId="63C1EE70" w14:textId="77777777" w:rsidTr="00CD2AE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D894FB5" w14:textId="77777777" w:rsidR="00D5121C" w:rsidRPr="00871D2B" w:rsidRDefault="00D5121C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C38B40" w14:textId="77777777" w:rsidR="00D5121C" w:rsidRDefault="00D5121C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D2AE7" w14:paraId="431188AD" w14:textId="77777777" w:rsidTr="00CD2AE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430C98CC" w14:textId="77777777" w:rsidR="00CD2AE7" w:rsidRPr="00871D2B" w:rsidRDefault="00CD2AE7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14:paraId="554E975C" w14:textId="77777777" w:rsidR="00CD2AE7" w:rsidRDefault="00CD2AE7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7AEEFF96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21E536E0" w14:textId="77777777" w:rsidR="00D5121C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สัดส่วนการถือหุ้น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176F056" w14:textId="77777777" w:rsidR="00D5121C" w:rsidRPr="00871D2B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D5121C" w14:paraId="55905ABF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3DD01082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มูลค่ายุติธรรมของสินทรัพย์สุทธิ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2161E2B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4,842 </w:t>
            </w:r>
          </w:p>
        </w:tc>
      </w:tr>
      <w:tr w:rsidR="00D5121C" w14:paraId="6AB1D668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1DF6266F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สิ่งตอบแทนในการซื้อ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D2A06" w14:textId="77777777" w:rsidR="00D5121C" w:rsidRDefault="009B2480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2,500 </w:t>
            </w:r>
          </w:p>
        </w:tc>
      </w:tr>
      <w:tr w:rsidR="00D5121C" w14:paraId="63DBD7B0" w14:textId="77777777">
        <w:trPr>
          <w:trHeight w:hRule="exact" w:val="389"/>
        </w:trPr>
        <w:tc>
          <w:tcPr>
            <w:tcW w:w="7020" w:type="dxa"/>
            <w:shd w:val="clear" w:color="auto" w:fill="auto"/>
            <w:vAlign w:val="center"/>
          </w:tcPr>
          <w:p w14:paraId="437B56C2" w14:textId="77777777" w:rsidR="00D5121C" w:rsidRPr="00871D2B" w:rsidRDefault="009B2480">
            <w:pPr>
              <w:spacing w:line="280" w:lineRule="exact"/>
              <w:ind w:left="-10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BC176E" w14:textId="77777777" w:rsidR="00D5121C" w:rsidRDefault="009B2480" w:rsidP="006B75CE">
            <w:pPr>
              <w:tabs>
                <w:tab w:val="decimal" w:pos="1605"/>
              </w:tabs>
              <w:snapToGrid w:val="0"/>
              <w:spacing w:line="280" w:lineRule="exact"/>
              <w:ind w:leftChars="-64" w:left="-154" w:right="4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2,342</w:t>
            </w:r>
          </w:p>
        </w:tc>
      </w:tr>
    </w:tbl>
    <w:p w14:paraId="03EE572E" w14:textId="77777777" w:rsidR="00D5121C" w:rsidRDefault="009B2480">
      <w:pPr>
        <w:spacing w:before="240"/>
        <w:ind w:left="360"/>
        <w:rPr>
          <w:rFonts w:ascii="Angsana New" w:hAnsi="Angsana New"/>
          <w:spacing w:val="-6"/>
          <w:sz w:val="28"/>
        </w:rPr>
      </w:pPr>
      <w:bookmarkStart w:id="2" w:name="_Hlk40033171"/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บริษัทรับรู้กำไรจากการต่อรองราคาซื้อของ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บริษัท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เอ็นเนอร์ยี่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รีโวลูชั่น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จำกัด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จำนวน </w:t>
      </w:r>
      <w:r>
        <w:rPr>
          <w:rFonts w:asciiTheme="majorBidi" w:eastAsia="Times New Roman" w:hAnsiTheme="majorBidi" w:cstheme="majorBidi"/>
          <w:spacing w:val="-4"/>
          <w:sz w:val="28"/>
        </w:rPr>
        <w:t>2.3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lang w:val="en-GB"/>
        </w:rPr>
        <w:t>4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ในงบกำไรขาดทุน</w:t>
      </w:r>
      <w:r w:rsidRPr="00871D2B">
        <w:rPr>
          <w:rFonts w:asciiTheme="majorBidi" w:eastAsia="Times New Roman" w:hAnsiTheme="majorBidi" w:cstheme="majorBidi" w:hint="cs"/>
          <w:sz w:val="28"/>
          <w:cs/>
          <w:lang w:val="en-GB"/>
        </w:rPr>
        <w:t>และ</w:t>
      </w:r>
      <w:r w:rsidRPr="00871D2B">
        <w:rPr>
          <w:rFonts w:ascii="Angsana New" w:hAnsi="Angsana New" w:cstheme="majorBidi" w:hint="cs"/>
          <w:sz w:val="28"/>
          <w:cs/>
          <w:lang w:val="en-GB"/>
        </w:rPr>
        <w:t>กำไรขาดทุนอื่น</w:t>
      </w:r>
      <w:r w:rsidRPr="00871D2B">
        <w:rPr>
          <w:rFonts w:ascii="Angsana New" w:hAnsi="Angsana New" w:cstheme="majorBidi"/>
          <w:sz w:val="28"/>
          <w:cs/>
          <w:lang w:val="en-GB"/>
        </w:rPr>
        <w:t>เบ็ดเสร็จสำหรับ</w:t>
      </w:r>
      <w:r w:rsidRPr="00871D2B">
        <w:rPr>
          <w:rFonts w:ascii="Angsana New" w:hAnsi="Angsana New" w:cstheme="majorBidi" w:hint="cs"/>
          <w:sz w:val="28"/>
          <w:cs/>
          <w:lang w:val="en-GB"/>
        </w:rPr>
        <w:t>งวด</w:t>
      </w:r>
      <w:r w:rsidR="0027117A">
        <w:rPr>
          <w:rFonts w:ascii="Angsana New" w:hAnsi="Angsana New" w:cstheme="majorBidi" w:hint="cs"/>
          <w:sz w:val="28"/>
          <w:cs/>
          <w:lang w:val="en-GB"/>
        </w:rPr>
        <w:t>เก้า</w:t>
      </w:r>
      <w:r w:rsidRPr="00871D2B">
        <w:rPr>
          <w:rFonts w:ascii="Angsana New" w:hAnsi="Angsana New" w:cstheme="majorBidi" w:hint="cs"/>
          <w:sz w:val="28"/>
          <w:cs/>
          <w:lang w:val="en-GB"/>
        </w:rPr>
        <w:t>เดือน</w:t>
      </w:r>
      <w:r w:rsidRPr="00871D2B">
        <w:rPr>
          <w:rFonts w:ascii="Angsana New" w:hAnsi="Angsana New" w:cstheme="majorBidi"/>
          <w:sz w:val="28"/>
          <w:cs/>
          <w:lang w:val="en-GB"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72507E">
        <w:rPr>
          <w:rFonts w:ascii="Angsana New" w:hAnsi="Angsana New"/>
          <w:sz w:val="28"/>
        </w:rPr>
        <w:t xml:space="preserve">0 </w:t>
      </w:r>
      <w:r w:rsidR="0027117A">
        <w:rPr>
          <w:rFonts w:ascii="Angsana New" w:hAnsi="Angsana New" w:hint="cs"/>
          <w:sz w:val="28"/>
          <w:cs/>
          <w:lang w:val="en-GB"/>
        </w:rPr>
        <w:t>กันยายน</w:t>
      </w:r>
      <w:r w:rsidRPr="00871D2B">
        <w:rPr>
          <w:rFonts w:ascii="Angsana New" w:hAnsi="Angsana New" w:hint="cs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</w:rPr>
        <w:t>2563</w:t>
      </w:r>
      <w:r w:rsidRPr="00871D2B">
        <w:rPr>
          <w:rFonts w:ascii="Angsana New" w:hAnsi="Angsana New"/>
          <w:sz w:val="28"/>
          <w:cs/>
          <w:lang w:val="en-GB"/>
        </w:rPr>
        <w:br/>
      </w:r>
    </w:p>
    <w:p w14:paraId="699323D3" w14:textId="77777777" w:rsidR="00D5121C" w:rsidRDefault="009B2480">
      <w:pPr>
        <w:ind w:left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กระแสเงินสดจ่ายสุทธิจากการซื้อหุ้นสามัญของบริษัท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เอ็นเนอร์ยี่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รีโวลูชั่น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จำกัด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แสดงได้ดังนี้</w:t>
      </w:r>
    </w:p>
    <w:bookmarkEnd w:id="2"/>
    <w:p w14:paraId="4CD2449F" w14:textId="77777777" w:rsidR="00D5121C" w:rsidRDefault="009B2480">
      <w:pPr>
        <w:tabs>
          <w:tab w:val="left" w:pos="720"/>
          <w:tab w:val="decimal" w:pos="882"/>
        </w:tabs>
        <w:ind w:right="180"/>
        <w:jc w:val="right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(</w:t>
      </w:r>
      <w:r w:rsidRPr="00871D2B">
        <w:rPr>
          <w:rFonts w:ascii="Angsana New" w:hAnsi="Angsana New"/>
          <w:sz w:val="28"/>
          <w:cs/>
          <w:lang w:val="en-GB"/>
        </w:rPr>
        <w:t>หน่วย</w:t>
      </w:r>
      <w:r>
        <w:rPr>
          <w:rFonts w:ascii="Angsana New" w:hAnsi="Angsana New"/>
          <w:sz w:val="28"/>
        </w:rPr>
        <w:t>:</w:t>
      </w:r>
      <w:r w:rsidRPr="00871D2B">
        <w:rPr>
          <w:rFonts w:ascii="Angsana New" w:hAnsi="Angsana New"/>
          <w:sz w:val="28"/>
          <w:cs/>
          <w:lang w:val="en-GB"/>
        </w:rPr>
        <w:t xml:space="preserve"> พันบาท</w:t>
      </w:r>
      <w:r>
        <w:rPr>
          <w:rFonts w:ascii="Angsana New" w:hAnsi="Angsana New"/>
          <w:sz w:val="28"/>
        </w:rPr>
        <w:t>)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620"/>
      </w:tblGrid>
      <w:tr w:rsidR="00D5121C" w14:paraId="3A4CF23E" w14:textId="77777777">
        <w:tc>
          <w:tcPr>
            <w:tcW w:w="7290" w:type="dxa"/>
          </w:tcPr>
          <w:p w14:paraId="399F61FA" w14:textId="77777777" w:rsidR="00D5121C" w:rsidRDefault="00D5121C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7E81F9" w14:textId="77777777" w:rsidR="00D5121C" w:rsidRPr="00871D2B" w:rsidRDefault="009B2480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1C41B71C" w14:textId="77777777">
        <w:tc>
          <w:tcPr>
            <w:tcW w:w="7290" w:type="dxa"/>
            <w:vAlign w:val="bottom"/>
          </w:tcPr>
          <w:p w14:paraId="34F6049F" w14:textId="77777777" w:rsidR="00D5121C" w:rsidRDefault="009B2480" w:rsidP="006B75CE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จำนวนเงินที่จ่ายระหว่างปี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1C2845" w14:textId="77777777" w:rsidR="00D5121C" w:rsidRDefault="009B2480" w:rsidP="006B75CE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2,500</w:t>
            </w:r>
          </w:p>
        </w:tc>
      </w:tr>
      <w:tr w:rsidR="00D5121C" w14:paraId="33FB9344" w14:textId="77777777">
        <w:tc>
          <w:tcPr>
            <w:tcW w:w="7290" w:type="dxa"/>
            <w:vAlign w:val="bottom"/>
          </w:tcPr>
          <w:p w14:paraId="201A710F" w14:textId="77777777" w:rsidR="00D5121C" w:rsidRDefault="009B2480" w:rsidP="006B75CE">
            <w:pPr>
              <w:tabs>
                <w:tab w:val="left" w:pos="720"/>
                <w:tab w:val="decimal" w:pos="882"/>
              </w:tabs>
              <w:ind w:left="-105"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17015A8" w14:textId="77777777" w:rsidR="00D5121C" w:rsidRDefault="009B2480" w:rsidP="006B75CE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eastAsia"/>
                <w:sz w:val="28"/>
              </w:rPr>
              <w:t>5,357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5121C" w14:paraId="3B109332" w14:textId="77777777">
        <w:tc>
          <w:tcPr>
            <w:tcW w:w="7290" w:type="dxa"/>
            <w:vAlign w:val="bottom"/>
          </w:tcPr>
          <w:p w14:paraId="554D6B3F" w14:textId="77777777" w:rsidR="00D5121C" w:rsidRDefault="009B2480" w:rsidP="006B75CE">
            <w:pPr>
              <w:tabs>
                <w:tab w:val="left" w:pos="720"/>
                <w:tab w:val="decimal" w:pos="882"/>
              </w:tabs>
              <w:ind w:left="75" w:right="-43" w:hanging="162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กระแสเงินสด</w:t>
            </w:r>
            <w:r w:rsidRPr="00871D2B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จ่าย</w:t>
            </w:r>
            <w:r w:rsidRPr="00871D2B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สุทธิจากการซื้อบริษัทย่อย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183E09" w14:textId="77777777" w:rsidR="00D5121C" w:rsidRDefault="009B2480" w:rsidP="006B75CE">
            <w:pPr>
              <w:tabs>
                <w:tab w:val="decimal" w:pos="1245"/>
              </w:tabs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eastAsia"/>
                <w:b/>
                <w:bCs/>
                <w:sz w:val="28"/>
              </w:rPr>
              <w:t>(2,857)</w:t>
            </w:r>
          </w:p>
        </w:tc>
      </w:tr>
    </w:tbl>
    <w:p w14:paraId="05EBBA49" w14:textId="77777777" w:rsidR="00D5121C" w:rsidRDefault="009B2480">
      <w:pPr>
        <w:pStyle w:val="ListParagraph"/>
        <w:numPr>
          <w:ilvl w:val="0"/>
          <w:numId w:val="21"/>
        </w:numPr>
        <w:tabs>
          <w:tab w:val="left" w:pos="360"/>
        </w:tabs>
        <w:spacing w:before="240" w:line="240" w:lineRule="atLeast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871D2B">
        <w:rPr>
          <w:rFonts w:ascii="Angsana New" w:hAnsi="Angsana New" w:hint="cs"/>
          <w:b/>
          <w:bCs/>
          <w:color w:val="000000"/>
          <w:sz w:val="28"/>
          <w:cs/>
          <w:lang w:val="en-GB"/>
        </w:rPr>
        <w:t>การซื้อธุรกิจ</w:t>
      </w:r>
    </w:p>
    <w:p w14:paraId="3F56432F" w14:textId="1F53012C" w:rsidR="00D5121C" w:rsidRDefault="009B2480" w:rsidP="00F61E5E">
      <w:pPr>
        <w:spacing w:before="120"/>
        <w:ind w:left="360" w:right="18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เมื่อวันที่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28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พฤษภาคม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2563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ที่ประชุมคณะกรรมการของบริษัทมีมติอนุมัติให้บริษัท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เอ็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นเนอร์ยี่ ฟอร์ โซไซตี้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จำกัด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(“EFS”)  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ซึ่งเป็นบริษัทย่อยเข้าซื้อหุ้นสามัญของบริษัท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แอล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พาวเวอร์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จำกัด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(“PPL”)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ซึ่ง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ดำเนินธุรกิจโครงการสร้างโรงไฟฟ้ากำลังการผลิต </w:t>
      </w:r>
      <w:r>
        <w:rPr>
          <w:rFonts w:asciiTheme="majorBidi" w:eastAsia="Times New Roman" w:hAnsiTheme="majorBidi" w:cstheme="majorBidi"/>
          <w:spacing w:val="-4"/>
          <w:sz w:val="28"/>
        </w:rPr>
        <w:t>3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 เมกะวัตต์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ในสัดส่วนร้อยละ </w:t>
      </w:r>
      <w:r>
        <w:rPr>
          <w:rFonts w:asciiTheme="majorBidi" w:eastAsia="Times New Roman" w:hAnsiTheme="majorBidi" w:cstheme="majorBidi"/>
          <w:spacing w:val="-4"/>
          <w:sz w:val="28"/>
        </w:rPr>
        <w:t>80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ของจำนวนหุ้น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สามัญ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ทั้งหมดจากผู้ถือหุ้นเดิม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120,000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หุ้น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เป็นเงิน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จำนวน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10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</w:t>
      </w:r>
    </w:p>
    <w:p w14:paraId="6B5C328B" w14:textId="7B3E06D4" w:rsidR="00D5121C" w:rsidRDefault="009B2480" w:rsidP="00F61E5E">
      <w:pPr>
        <w:spacing w:before="240"/>
        <w:ind w:left="360" w:right="18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เมื่อวันที่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28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พฤษภาคม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2563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ที่ประชุมคณะกรรมการของบริษัทมีมติอนุมัติให้บริษัท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เอ็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นเนอร์ยี่ ฟอร์</w:t>
      </w:r>
      <w:r w:rsidR="008345E2"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โซไซตี้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จำกัด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(“EFS”)  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ซึ่งเป็นบริษัทย่อยเข้าซื้อหุ้นสามัญของบริษัท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ไบโอเอ็นเนอร์ยี่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สตูล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จำกัด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(“BES”)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ซึ่ง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ดำเนินธุรกิจโครงการสร้างโรงไฟฟ้ากำลังการผลิต </w:t>
      </w:r>
      <w:r>
        <w:rPr>
          <w:rFonts w:asciiTheme="majorBidi" w:eastAsia="Times New Roman" w:hAnsiTheme="majorBidi" w:cstheme="majorBidi"/>
          <w:spacing w:val="-4"/>
          <w:sz w:val="28"/>
        </w:rPr>
        <w:t>2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 เมกะวัตต์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ในสัดส่วนร้อยละ </w:t>
      </w:r>
      <w:r>
        <w:rPr>
          <w:rFonts w:asciiTheme="majorBidi" w:eastAsia="Times New Roman" w:hAnsiTheme="majorBidi" w:cstheme="majorBidi"/>
          <w:spacing w:val="-4"/>
          <w:sz w:val="28"/>
        </w:rPr>
        <w:t>80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ของจำนวนหุ้น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สามัญ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ทั้งหมดจากผู้ถือหุ้นเดิม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208,000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 xml:space="preserve">หุ้น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เป็นเงิน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จำนวน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12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</w:t>
      </w:r>
    </w:p>
    <w:p w14:paraId="4B0C01D8" w14:textId="2547B93B" w:rsidR="00D5121C" w:rsidRDefault="009B2480" w:rsidP="00F61E5E">
      <w:pPr>
        <w:spacing w:before="240"/>
        <w:ind w:left="360" w:right="18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อยู่ระหว่างการดำเนินการประเมินมูลค่ายุติธรรมของสินทรัพย์ที่ได้มาที่ระบุได้และหนี้สินที่รับมา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และการปันส่วนมูลค่ายุติธรรมของรายการ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วันที่ซื้อธุรกิจ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อย่างไรก็ตามกลุ่มบริษัทได้ใช้มูลค่าของสินทรัพย์สุทธิตามบัญชีจากข้อมูลทางการเงินระหว่างกาล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วันที่ซื้อกิจการของบริษัทย่อยดังกล่าว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รวมทั้งพิจารณาถึงปัจจัยต่าง</w:t>
      </w:r>
      <w:r w:rsidR="00CD2AE7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ๆ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ที่อาจจะกระทบต่อข้อมูลดังกล่าวเป็นมูลค่าของสิ่งตอบแทนที่ได้รับจากการซื้อกิจการครั้งนี้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รวมทั้งวัดมูลค่าของส่วนได้เสียที่ไม่มีอำนาจควบคุมด้วยวิธีมูลค่ายุติธรรมของสินทรัพย์สุทธิของบริษัทย่อยดังกล่าวตามสัดส่วนของหุ้นที่ถือ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โดยกระบวนการวัดมูลค่านี้จะถูกดำเนินการให้แล้วเสร็จภายในระยะเวลาไม่เกินกว่าหนึ่งปีนับจากวันที่ซื้อกิจการ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ตามที่กำหนดไว้ในมาตรฐานการรายงานทางการเงิน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ฉบับที่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3</w:t>
      </w:r>
      <w:r w:rsidRPr="00871D2B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(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ปรับปรุง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871D2B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) </w:t>
      </w:r>
      <w:r w:rsidRPr="00871D2B">
        <w:rPr>
          <w:rFonts w:asciiTheme="majorBidi" w:eastAsia="Times New Roman" w:hAnsiTheme="majorBidi" w:cstheme="majorBidi" w:hint="eastAsia"/>
          <w:spacing w:val="-4"/>
          <w:sz w:val="28"/>
          <w:lang w:val="en-GB"/>
        </w:rPr>
        <w:t>“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การรวมธุรกิจ</w:t>
      </w:r>
      <w:r w:rsidRPr="00871D2B">
        <w:rPr>
          <w:rFonts w:asciiTheme="majorBidi" w:eastAsia="Times New Roman" w:hAnsiTheme="majorBidi" w:cstheme="majorBidi" w:hint="eastAsia"/>
          <w:spacing w:val="-4"/>
          <w:sz w:val="28"/>
          <w:cs/>
          <w:lang w:val="en-GB"/>
        </w:rPr>
        <w:t>”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โดยในระหว่างช่วงระยะเวลาในการวัดมูลค่ากลุ่มบริษัทจะทำการปรับย้อนหลังประมาณ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lastRenderedPageBreak/>
        <w:t>การที่เคยรับรู้ไว้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ณ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วันที่ซื้อธุรกิจ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และรับรู้สินทรัพย์และหนี้สินเพิ่มเติม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และบัญชีต่าง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ๆ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ที่เกี่ยวข้อง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เพื่อให้สะท้อนผลของ</w:t>
      </w:r>
      <w:r w:rsidRPr="00CD2AE7">
        <w:rPr>
          <w:rFonts w:asciiTheme="majorBidi" w:eastAsia="Times New Roman" w:hAnsiTheme="majorBidi" w:cstheme="majorBidi" w:hint="cs"/>
          <w:sz w:val="28"/>
          <w:cs/>
          <w:lang w:val="en-GB"/>
        </w:rPr>
        <w:t>ข้อมูลเพิ่มเติมที่ได้รับที่เกี่ยวกับข้อเท็จจริงและสถานการณ์แวดล้อมที่มีอยู่</w:t>
      </w:r>
      <w:r w:rsidRPr="00CD2AE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CD2AE7">
        <w:rPr>
          <w:rFonts w:asciiTheme="majorBidi" w:eastAsia="Times New Roman" w:hAnsiTheme="majorBidi" w:cstheme="majorBidi" w:hint="cs"/>
          <w:sz w:val="28"/>
          <w:cs/>
          <w:lang w:val="en-GB"/>
        </w:rPr>
        <w:t>ณ</w:t>
      </w:r>
      <w:r w:rsidRPr="00CD2AE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CD2AE7">
        <w:rPr>
          <w:rFonts w:asciiTheme="majorBidi" w:eastAsia="Times New Roman" w:hAnsiTheme="majorBidi" w:cstheme="majorBidi" w:hint="cs"/>
          <w:sz w:val="28"/>
          <w:cs/>
          <w:lang w:val="en-GB"/>
        </w:rPr>
        <w:t>วันที่ซื้อธุรกิจ</w:t>
      </w:r>
    </w:p>
    <w:p w14:paraId="26AFA558" w14:textId="77777777" w:rsidR="00D5121C" w:rsidRDefault="009B2480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มูลค่ายุติธรรมของสินทรัพย์ที่ระบุได้ที่ได้มาและหนี้สินที่รับมา ณ วันที่ซื้อ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ธุรกิจ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ของ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บริษัท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 พี แอล พาวเวอร์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จำกัด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                       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มีรายละเอียดดังนี้</w:t>
      </w:r>
    </w:p>
    <w:p w14:paraId="3B66EDB2" w14:textId="77777777" w:rsidR="00D5121C" w:rsidRDefault="009B2480">
      <w:pPr>
        <w:spacing w:before="240"/>
        <w:ind w:left="360"/>
        <w:jc w:val="right"/>
        <w:rPr>
          <w:rFonts w:asciiTheme="majorBidi" w:eastAsia="Times New Roman" w:hAnsiTheme="majorBidi" w:cstheme="majorBidi"/>
          <w:spacing w:val="-4"/>
          <w:sz w:val="28"/>
        </w:rPr>
      </w:pPr>
      <w:r>
        <w:rPr>
          <w:rFonts w:asciiTheme="majorBidi" w:eastAsia="Times New Roman" w:hAnsiTheme="majorBidi" w:cstheme="majorBidi"/>
          <w:spacing w:val="-4"/>
          <w:sz w:val="28"/>
        </w:rPr>
        <w:t xml:space="preserve"> (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หน่วย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: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พันบาท</w:t>
      </w:r>
      <w:r>
        <w:rPr>
          <w:rFonts w:asciiTheme="majorBidi" w:eastAsia="Times New Roman" w:hAnsiTheme="majorBidi" w:cstheme="majorBidi"/>
          <w:spacing w:val="-4"/>
          <w:sz w:val="28"/>
        </w:rPr>
        <w:t>)</w:t>
      </w:r>
    </w:p>
    <w:tbl>
      <w:tblPr>
        <w:tblW w:w="84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557"/>
        <w:gridCol w:w="1885"/>
      </w:tblGrid>
      <w:tr w:rsidR="00D5121C" w14:paraId="1E940650" w14:textId="77777777" w:rsidTr="00802D3C">
        <w:trPr>
          <w:trHeight w:val="180"/>
        </w:trPr>
        <w:tc>
          <w:tcPr>
            <w:tcW w:w="6557" w:type="dxa"/>
            <w:shd w:val="clear" w:color="auto" w:fill="auto"/>
            <w:vAlign w:val="bottom"/>
          </w:tcPr>
          <w:p w14:paraId="76B99F80" w14:textId="464DA679" w:rsidR="00D5121C" w:rsidRDefault="00CD2AE7" w:rsidP="00F61E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885" w:type="dxa"/>
            <w:vAlign w:val="bottom"/>
          </w:tcPr>
          <w:p w14:paraId="4A28E989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77</w:t>
            </w:r>
          </w:p>
        </w:tc>
      </w:tr>
      <w:tr w:rsidR="00D5121C" w14:paraId="499DFBD6" w14:textId="77777777" w:rsidTr="00802D3C">
        <w:trPr>
          <w:trHeight w:val="180"/>
        </w:trPr>
        <w:tc>
          <w:tcPr>
            <w:tcW w:w="6557" w:type="dxa"/>
            <w:shd w:val="clear" w:color="auto" w:fill="auto"/>
            <w:vAlign w:val="bottom"/>
          </w:tcPr>
          <w:p w14:paraId="2FC2E0DD" w14:textId="2BF83903" w:rsidR="00D5121C" w:rsidRPr="00871D2B" w:rsidRDefault="00CD2AE7" w:rsidP="00F61E5E">
            <w:pPr>
              <w:ind w:left="140" w:hanging="2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885" w:type="dxa"/>
            <w:vAlign w:val="bottom"/>
          </w:tcPr>
          <w:p w14:paraId="623941CB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2,974</w:t>
            </w:r>
          </w:p>
        </w:tc>
      </w:tr>
      <w:tr w:rsidR="00D5121C" w14:paraId="405F6CDD" w14:textId="77777777" w:rsidTr="00802D3C">
        <w:tc>
          <w:tcPr>
            <w:tcW w:w="6557" w:type="dxa"/>
            <w:shd w:val="clear" w:color="auto" w:fill="auto"/>
            <w:vAlign w:val="bottom"/>
          </w:tcPr>
          <w:p w14:paraId="4CD31A95" w14:textId="6CB005BF" w:rsidR="00D5121C" w:rsidRDefault="00CD2AE7" w:rsidP="00F61E5E">
            <w:pPr>
              <w:ind w:left="140" w:hanging="262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ที่ดิน อาคารและ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885" w:type="dxa"/>
            <w:vAlign w:val="bottom"/>
          </w:tcPr>
          <w:p w14:paraId="59AF97CD" w14:textId="77777777" w:rsidR="00D5121C" w:rsidRPr="00871D2B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43,291</w:t>
            </w:r>
          </w:p>
        </w:tc>
      </w:tr>
      <w:tr w:rsidR="00D5121C" w14:paraId="6A96FCF2" w14:textId="77777777" w:rsidTr="00802D3C">
        <w:tc>
          <w:tcPr>
            <w:tcW w:w="6557" w:type="dxa"/>
            <w:shd w:val="clear" w:color="auto" w:fill="auto"/>
            <w:vAlign w:val="bottom"/>
          </w:tcPr>
          <w:p w14:paraId="27E02883" w14:textId="37D9728A" w:rsidR="00D5121C" w:rsidRPr="00871D2B" w:rsidRDefault="00CD2AE7" w:rsidP="00F61E5E">
            <w:pPr>
              <w:ind w:left="140" w:hanging="2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5D7EF557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(31,374)</w:t>
            </w:r>
          </w:p>
        </w:tc>
      </w:tr>
      <w:tr w:rsidR="00D5121C" w14:paraId="26093422" w14:textId="77777777" w:rsidTr="004D7B59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3D72B0CC" w14:textId="2C0BDF3E" w:rsidR="00D5121C" w:rsidRPr="004D7B59" w:rsidRDefault="00CD2AE7" w:rsidP="00F61E5E">
            <w:pPr>
              <w:ind w:left="140" w:hanging="262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9B2480" w:rsidRPr="004D7B59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สินทรัพย์และหนี้สิน</w:t>
            </w:r>
            <w:r w:rsidR="004D7B59" w:rsidRPr="004D7B59">
              <w:rPr>
                <w:rFonts w:ascii="Angsana New" w:hAnsi="Angsana New" w:hint="cs"/>
                <w:b/>
                <w:bCs/>
                <w:spacing w:val="-6"/>
                <w:sz w:val="28"/>
                <w:cs/>
                <w:lang w:val="en-GB"/>
              </w:rPr>
              <w:t>สุทธิ</w:t>
            </w:r>
            <w:r w:rsidR="009B2480" w:rsidRPr="004D7B59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ที่ระบุได้</w:t>
            </w: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556A0" w14:textId="77777777" w:rsidR="00D5121C" w:rsidRPr="004D7B59" w:rsidRDefault="009B2480" w:rsidP="00802D3C">
            <w:pPr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D7B59">
              <w:rPr>
                <w:rFonts w:ascii="Angsana New" w:hAnsi="Angsana New" w:hint="eastAsia"/>
                <w:b/>
                <w:bCs/>
                <w:spacing w:val="-6"/>
                <w:sz w:val="28"/>
              </w:rPr>
              <w:t>14,968</w:t>
            </w:r>
          </w:p>
        </w:tc>
      </w:tr>
      <w:tr w:rsidR="004D7B59" w14:paraId="4EEC0BF9" w14:textId="77777777" w:rsidTr="004D7B59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77500220" w14:textId="77777777" w:rsidR="004D7B59" w:rsidRPr="004D7B59" w:rsidRDefault="004D7B59" w:rsidP="00802D3C">
            <w:pPr>
              <w:ind w:left="140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536E70D9" w14:textId="77777777" w:rsidR="004D7B59" w:rsidRPr="004D7B59" w:rsidRDefault="004D7B59" w:rsidP="00802D3C">
            <w:pPr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</w:tr>
      <w:tr w:rsidR="00D5121C" w14:paraId="5B2DD3C6" w14:textId="77777777" w:rsidTr="004D7B59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4A21C781" w14:textId="5E800F75" w:rsidR="00D5121C" w:rsidRDefault="00CD2AE7" w:rsidP="00F61E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สัดส่วนการถือหุ้น</w:t>
            </w:r>
          </w:p>
        </w:tc>
        <w:tc>
          <w:tcPr>
            <w:tcW w:w="1885" w:type="dxa"/>
            <w:vAlign w:val="bottom"/>
          </w:tcPr>
          <w:p w14:paraId="0CEF80D3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 xml:space="preserve">ร้อยละ </w:t>
            </w:r>
            <w:r>
              <w:rPr>
                <w:rFonts w:ascii="Angsana New" w:hAnsi="Angsana New"/>
                <w:spacing w:val="-6"/>
                <w:sz w:val="28"/>
              </w:rPr>
              <w:t>80</w:t>
            </w:r>
          </w:p>
        </w:tc>
      </w:tr>
      <w:tr w:rsidR="00D5121C" w14:paraId="6FFE02B4" w14:textId="77777777" w:rsidTr="00802D3C">
        <w:trPr>
          <w:trHeight w:val="265"/>
        </w:trPr>
        <w:tc>
          <w:tcPr>
            <w:tcW w:w="6557" w:type="dxa"/>
            <w:shd w:val="clear" w:color="auto" w:fill="auto"/>
            <w:vAlign w:val="bottom"/>
          </w:tcPr>
          <w:p w14:paraId="08224AD2" w14:textId="71DDF5B6" w:rsidR="00D5121C" w:rsidRPr="00871D2B" w:rsidRDefault="00CD2AE7" w:rsidP="00F61E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มูลค่ายุติธรรมของสินทรัพย์สุทธิ</w:t>
            </w:r>
          </w:p>
        </w:tc>
        <w:tc>
          <w:tcPr>
            <w:tcW w:w="1885" w:type="dxa"/>
            <w:vAlign w:val="bottom"/>
          </w:tcPr>
          <w:p w14:paraId="269CFF61" w14:textId="77777777" w:rsidR="00D5121C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11,97</w:t>
            </w:r>
            <w:r w:rsidR="008345E2">
              <w:rPr>
                <w:rFonts w:ascii="Angsana New" w:hAnsi="Angsana New"/>
                <w:spacing w:val="-6"/>
                <w:sz w:val="28"/>
              </w:rPr>
              <w:t>4</w:t>
            </w:r>
          </w:p>
        </w:tc>
      </w:tr>
      <w:tr w:rsidR="00D5121C" w14:paraId="58F7C0D0" w14:textId="77777777" w:rsidTr="00802D3C">
        <w:tc>
          <w:tcPr>
            <w:tcW w:w="6557" w:type="dxa"/>
            <w:shd w:val="clear" w:color="auto" w:fill="auto"/>
            <w:vAlign w:val="bottom"/>
          </w:tcPr>
          <w:p w14:paraId="7EBAA4C1" w14:textId="6B282AC5" w:rsidR="00D5121C" w:rsidRPr="00871D2B" w:rsidRDefault="00CD2AE7" w:rsidP="00F61E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สิ่งตอบแทนในการซื้อ</w:t>
            </w:r>
            <w:r w:rsidR="009B2480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lang w:val="en-GB"/>
              </w:rPr>
              <w:t>(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เงินสด)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594F7992" w14:textId="77777777" w:rsidR="00D5121C" w:rsidRPr="00871D2B" w:rsidRDefault="009B2480" w:rsidP="00802D3C">
            <w:pPr>
              <w:ind w:left="72" w:right="72"/>
              <w:jc w:val="right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</w:rPr>
              <w:t>10,000</w:t>
            </w:r>
          </w:p>
        </w:tc>
      </w:tr>
      <w:tr w:rsidR="00D5121C" w14:paraId="003D40D3" w14:textId="77777777" w:rsidTr="006D1845">
        <w:tc>
          <w:tcPr>
            <w:tcW w:w="6557" w:type="dxa"/>
            <w:shd w:val="clear" w:color="auto" w:fill="auto"/>
            <w:vAlign w:val="bottom"/>
          </w:tcPr>
          <w:p w14:paraId="33ACBF2F" w14:textId="7EFDB7E1" w:rsidR="00D5121C" w:rsidRPr="004D7B59" w:rsidRDefault="00CD2AE7" w:rsidP="00F61E5E">
            <w:pPr>
              <w:ind w:left="140" w:hanging="262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9B2480" w:rsidRPr="004D7B59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F3CD4" w14:textId="77777777" w:rsidR="00D5121C" w:rsidRPr="004D7B59" w:rsidRDefault="009B2480" w:rsidP="00802D3C">
            <w:pPr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D7B59">
              <w:rPr>
                <w:rFonts w:ascii="Angsana New" w:hAnsi="Angsana New" w:hint="eastAsia"/>
                <w:b/>
                <w:bCs/>
                <w:spacing w:val="-6"/>
                <w:sz w:val="28"/>
              </w:rPr>
              <w:t>1,97</w:t>
            </w:r>
            <w:r w:rsidR="008345E2" w:rsidRPr="004D7B59">
              <w:rPr>
                <w:rFonts w:ascii="Angsana New" w:hAnsi="Angsana New"/>
                <w:b/>
                <w:bCs/>
                <w:spacing w:val="-6"/>
                <w:sz w:val="28"/>
              </w:rPr>
              <w:t>4</w:t>
            </w:r>
          </w:p>
        </w:tc>
      </w:tr>
    </w:tbl>
    <w:p w14:paraId="48EC8DC8" w14:textId="77777777" w:rsidR="00D5121C" w:rsidRDefault="009B2480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บริษัทรับรู้กำไรจากการต่อรองราคาซื้อของบริษัท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 พี แอล พาวเวอร์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จำกัด จำนวน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1.98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 ในงบกำไรขาดทุน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และกำไรขาดทุนอื่น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เบ็ดเสร็จสำหรับ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งวด</w:t>
      </w:r>
      <w:r w:rsidR="0027117A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เก้า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เดือน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สิ้นสุดวันที่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30 </w:t>
      </w:r>
      <w:r w:rsidR="0027117A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กันยายน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2563</w:t>
      </w:r>
    </w:p>
    <w:p w14:paraId="2B47EF4A" w14:textId="7B9D1E3C" w:rsidR="00D5121C" w:rsidRPr="00CD2AE7" w:rsidRDefault="009B2480">
      <w:pPr>
        <w:spacing w:before="240"/>
        <w:ind w:left="360"/>
        <w:rPr>
          <w:rFonts w:asciiTheme="majorBidi" w:eastAsia="Times New Roman" w:hAnsiTheme="majorBidi" w:cstheme="majorBidi"/>
          <w:sz w:val="28"/>
        </w:rPr>
      </w:pPr>
      <w:r w:rsidRPr="00CD2AE7">
        <w:rPr>
          <w:rFonts w:asciiTheme="majorBidi" w:eastAsia="Times New Roman" w:hAnsiTheme="majorBidi" w:cstheme="majorBidi"/>
          <w:sz w:val="28"/>
          <w:cs/>
          <w:lang w:val="en-GB"/>
        </w:rPr>
        <w:t>มูลค่ายุติธรรมของสินทรัพย์ที่ระบุได้ที่ได้มาและหนี้สินที่รับมา ณ วันที่ซื้อ</w:t>
      </w:r>
      <w:r w:rsidRPr="00CD2AE7">
        <w:rPr>
          <w:rFonts w:asciiTheme="majorBidi" w:eastAsia="Times New Roman" w:hAnsiTheme="majorBidi" w:cstheme="majorBidi" w:hint="cs"/>
          <w:sz w:val="28"/>
          <w:cs/>
          <w:lang w:val="en-GB"/>
        </w:rPr>
        <w:t>ธุรกิจ</w:t>
      </w:r>
      <w:r w:rsidRPr="00CD2AE7">
        <w:rPr>
          <w:rFonts w:asciiTheme="majorBidi" w:eastAsia="Times New Roman" w:hAnsiTheme="majorBidi" w:cstheme="majorBidi"/>
          <w:sz w:val="28"/>
          <w:cs/>
          <w:lang w:val="en-GB"/>
        </w:rPr>
        <w:t>ของ</w:t>
      </w:r>
      <w:r w:rsidRPr="00CD2AE7">
        <w:rPr>
          <w:rFonts w:asciiTheme="majorBidi" w:eastAsia="Times New Roman" w:hAnsiTheme="majorBidi" w:cstheme="majorBidi"/>
          <w:sz w:val="28"/>
        </w:rPr>
        <w:t xml:space="preserve"> </w:t>
      </w:r>
      <w:r w:rsidRPr="00CD2AE7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 </w:t>
      </w:r>
      <w:r w:rsidRPr="00CD2AE7">
        <w:rPr>
          <w:rFonts w:asciiTheme="majorBidi" w:eastAsia="Times New Roman" w:hAnsiTheme="majorBidi" w:cstheme="majorBidi" w:hint="cs"/>
          <w:sz w:val="28"/>
          <w:cs/>
          <w:lang w:val="en-GB"/>
        </w:rPr>
        <w:t>ไบโอเอ็นเนอร์ยี่</w:t>
      </w:r>
      <w:r w:rsidRPr="00CD2AE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CD2AE7">
        <w:rPr>
          <w:rFonts w:asciiTheme="majorBidi" w:eastAsia="Times New Roman" w:hAnsiTheme="majorBidi" w:cstheme="majorBidi" w:hint="cs"/>
          <w:sz w:val="28"/>
          <w:cs/>
          <w:lang w:val="en-GB"/>
        </w:rPr>
        <w:t>สตูล</w:t>
      </w:r>
      <w:r w:rsidRPr="00CD2AE7">
        <w:rPr>
          <w:rFonts w:asciiTheme="majorBidi" w:eastAsia="Times New Roman" w:hAnsiTheme="majorBidi" w:cstheme="majorBidi"/>
          <w:sz w:val="28"/>
          <w:cs/>
          <w:lang w:val="en-GB"/>
        </w:rPr>
        <w:t xml:space="preserve"> จำกัด ม</w:t>
      </w:r>
      <w:r w:rsidR="00F61E5E" w:rsidRPr="00CD2AE7">
        <w:rPr>
          <w:rFonts w:asciiTheme="majorBidi" w:eastAsia="Times New Roman" w:hAnsiTheme="majorBidi" w:cstheme="majorBidi" w:hint="cs"/>
          <w:sz w:val="28"/>
          <w:cs/>
          <w:lang w:val="en-GB"/>
        </w:rPr>
        <w:t>ี</w:t>
      </w:r>
      <w:r w:rsidRPr="00CD2AE7">
        <w:rPr>
          <w:rFonts w:asciiTheme="majorBidi" w:eastAsia="Times New Roman" w:hAnsiTheme="majorBidi" w:cstheme="majorBidi"/>
          <w:sz w:val="28"/>
          <w:cs/>
          <w:lang w:val="en-GB"/>
        </w:rPr>
        <w:t>รายละเอียดดังนี้</w:t>
      </w:r>
    </w:p>
    <w:p w14:paraId="01B3B9C3" w14:textId="77777777" w:rsidR="00D5121C" w:rsidRDefault="009B2480" w:rsidP="00A0761A">
      <w:pPr>
        <w:tabs>
          <w:tab w:val="decimal" w:pos="7578"/>
          <w:tab w:val="left" w:pos="9243"/>
        </w:tabs>
        <w:spacing w:line="380" w:lineRule="exact"/>
        <w:ind w:left="1080" w:right="450"/>
        <w:jc w:val="right"/>
        <w:rPr>
          <w:rFonts w:ascii="Angsana New" w:hAnsi="Angsana New"/>
          <w:spacing w:val="-6"/>
          <w:sz w:val="28"/>
        </w:rPr>
      </w:pPr>
      <w:r>
        <w:rPr>
          <w:rFonts w:ascii="Angsana New" w:hAnsi="Angsana New"/>
          <w:spacing w:val="-6"/>
          <w:sz w:val="28"/>
        </w:rPr>
        <w:t xml:space="preserve"> (</w:t>
      </w:r>
      <w:r w:rsidRPr="00871D2B">
        <w:rPr>
          <w:rFonts w:ascii="Angsana New" w:hAnsi="Angsana New"/>
          <w:spacing w:val="-6"/>
          <w:sz w:val="28"/>
          <w:cs/>
          <w:lang w:val="en-GB"/>
        </w:rPr>
        <w:t>หน่วย</w:t>
      </w:r>
      <w:r>
        <w:rPr>
          <w:rFonts w:ascii="Angsana New" w:hAnsi="Angsana New"/>
          <w:spacing w:val="-6"/>
          <w:sz w:val="28"/>
        </w:rPr>
        <w:t xml:space="preserve">: </w:t>
      </w:r>
      <w:r w:rsidRPr="00871D2B">
        <w:rPr>
          <w:rFonts w:ascii="Angsana New" w:hAnsi="Angsana New"/>
          <w:spacing w:val="-6"/>
          <w:sz w:val="28"/>
          <w:cs/>
          <w:lang w:val="en-GB"/>
        </w:rPr>
        <w:t>พันบาท</w:t>
      </w:r>
      <w:r>
        <w:rPr>
          <w:rFonts w:ascii="Angsana New" w:hAnsi="Angsana New"/>
          <w:spacing w:val="-6"/>
          <w:sz w:val="28"/>
        </w:rPr>
        <w:t>)</w:t>
      </w:r>
    </w:p>
    <w:tbl>
      <w:tblPr>
        <w:tblW w:w="84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552"/>
        <w:gridCol w:w="1890"/>
      </w:tblGrid>
      <w:tr w:rsidR="00D5121C" w14:paraId="166E0240" w14:textId="77777777" w:rsidTr="004D7B59">
        <w:trPr>
          <w:trHeight w:val="180"/>
        </w:trPr>
        <w:tc>
          <w:tcPr>
            <w:tcW w:w="6552" w:type="dxa"/>
            <w:shd w:val="clear" w:color="auto" w:fill="auto"/>
            <w:vAlign w:val="bottom"/>
          </w:tcPr>
          <w:p w14:paraId="66EA1314" w14:textId="66843DBA" w:rsidR="00D5121C" w:rsidRPr="00871D2B" w:rsidRDefault="00CD2AE7" w:rsidP="00F61E5E">
            <w:pPr>
              <w:ind w:left="140" w:hanging="2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890" w:type="dxa"/>
            <w:vAlign w:val="center"/>
          </w:tcPr>
          <w:p w14:paraId="3CEACAAC" w14:textId="77777777" w:rsidR="00D5121C" w:rsidRDefault="009B2480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4,340</w:t>
            </w:r>
          </w:p>
        </w:tc>
      </w:tr>
      <w:tr w:rsidR="00D5121C" w14:paraId="0340CF06" w14:textId="77777777" w:rsidTr="004D7B59">
        <w:trPr>
          <w:trHeight w:val="180"/>
        </w:trPr>
        <w:tc>
          <w:tcPr>
            <w:tcW w:w="6552" w:type="dxa"/>
            <w:shd w:val="clear" w:color="auto" w:fill="auto"/>
            <w:vAlign w:val="bottom"/>
          </w:tcPr>
          <w:p w14:paraId="15591BF5" w14:textId="7A4106AC" w:rsidR="00D5121C" w:rsidRPr="00871D2B" w:rsidRDefault="00CD2AE7" w:rsidP="00F61E5E">
            <w:pPr>
              <w:ind w:left="140" w:hanging="2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ที่ดิน อาคารและ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890" w:type="dxa"/>
            <w:vAlign w:val="center"/>
          </w:tcPr>
          <w:p w14:paraId="16923D27" w14:textId="77777777" w:rsidR="00D5121C" w:rsidRDefault="009B2480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56,440</w:t>
            </w:r>
          </w:p>
        </w:tc>
      </w:tr>
      <w:tr w:rsidR="00D5121C" w14:paraId="1C7F0934" w14:textId="77777777" w:rsidTr="004D7B59">
        <w:trPr>
          <w:trHeight w:val="390"/>
        </w:trPr>
        <w:tc>
          <w:tcPr>
            <w:tcW w:w="6552" w:type="dxa"/>
            <w:shd w:val="clear" w:color="auto" w:fill="auto"/>
            <w:vAlign w:val="bottom"/>
          </w:tcPr>
          <w:p w14:paraId="6852C217" w14:textId="2BA9E939" w:rsidR="00D5121C" w:rsidRPr="00871D2B" w:rsidRDefault="00CD2AE7" w:rsidP="00F61E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vAlign w:val="center"/>
          </w:tcPr>
          <w:p w14:paraId="49ECCCF1" w14:textId="77777777" w:rsidR="00D5121C" w:rsidRDefault="009B2480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(9,100)</w:t>
            </w:r>
          </w:p>
        </w:tc>
      </w:tr>
      <w:tr w:rsidR="00D5121C" w14:paraId="16B020FB" w14:textId="77777777" w:rsidTr="004D7B59">
        <w:trPr>
          <w:trHeight w:val="375"/>
        </w:trPr>
        <w:tc>
          <w:tcPr>
            <w:tcW w:w="6552" w:type="dxa"/>
            <w:shd w:val="clear" w:color="auto" w:fill="auto"/>
            <w:vAlign w:val="bottom"/>
          </w:tcPr>
          <w:p w14:paraId="5090C696" w14:textId="3065098C" w:rsidR="00D5121C" w:rsidRPr="00871D2B" w:rsidRDefault="00CD2AE7" w:rsidP="00F61E5E">
            <w:pPr>
              <w:ind w:left="720" w:hanging="84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เงินกู้ยืม</w:t>
            </w:r>
            <w:r w:rsidR="009B2480"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จากกรรมการ</w:t>
            </w:r>
          </w:p>
        </w:tc>
        <w:tc>
          <w:tcPr>
            <w:tcW w:w="1890" w:type="dxa"/>
            <w:vAlign w:val="center"/>
          </w:tcPr>
          <w:p w14:paraId="5D1F5942" w14:textId="77777777" w:rsidR="00D5121C" w:rsidRDefault="009B2480" w:rsidP="004D7B59">
            <w:pPr>
              <w:tabs>
                <w:tab w:val="decimal" w:pos="1168"/>
              </w:tabs>
              <w:ind w:left="720" w:right="72" w:hanging="580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(16,432)</w:t>
            </w:r>
          </w:p>
        </w:tc>
      </w:tr>
      <w:tr w:rsidR="00D5121C" w14:paraId="13EB1828" w14:textId="77777777" w:rsidTr="004D7B59">
        <w:trPr>
          <w:trHeight w:val="375"/>
        </w:trPr>
        <w:tc>
          <w:tcPr>
            <w:tcW w:w="6552" w:type="dxa"/>
            <w:shd w:val="clear" w:color="auto" w:fill="auto"/>
            <w:vAlign w:val="bottom"/>
          </w:tcPr>
          <w:p w14:paraId="7DEDF527" w14:textId="2F2C1188" w:rsidR="00D5121C" w:rsidRPr="00871D2B" w:rsidRDefault="00CD2AE7" w:rsidP="00F61E5E">
            <w:pPr>
              <w:ind w:left="140" w:hanging="262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เงินกู้ยืมระยะสั้น - บริษัทที่เกี่ยวข้องกัน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CE2CD4F" w14:textId="77777777" w:rsidR="00D5121C" w:rsidRDefault="009B2480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(10,100)</w:t>
            </w:r>
          </w:p>
        </w:tc>
      </w:tr>
      <w:tr w:rsidR="00D5121C" w14:paraId="29CE2C41" w14:textId="77777777" w:rsidTr="004D7B59">
        <w:trPr>
          <w:trHeight w:val="265"/>
        </w:trPr>
        <w:tc>
          <w:tcPr>
            <w:tcW w:w="6552" w:type="dxa"/>
            <w:shd w:val="clear" w:color="auto" w:fill="auto"/>
            <w:vAlign w:val="bottom"/>
          </w:tcPr>
          <w:p w14:paraId="3D0A82CF" w14:textId="48A967CC" w:rsidR="00D5121C" w:rsidRDefault="00CD2AE7" w:rsidP="00F61E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4D7B59" w:rsidRPr="004D7B59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สินทรัพย์และหนี้สิน</w:t>
            </w:r>
            <w:r w:rsidR="004D7B59" w:rsidRPr="004D7B59">
              <w:rPr>
                <w:rFonts w:ascii="Angsana New" w:hAnsi="Angsana New" w:hint="cs"/>
                <w:b/>
                <w:bCs/>
                <w:spacing w:val="-6"/>
                <w:sz w:val="28"/>
                <w:cs/>
                <w:lang w:val="en-GB"/>
              </w:rPr>
              <w:t>สุทธิ</w:t>
            </w:r>
            <w:r w:rsidR="004D7B59" w:rsidRPr="004D7B59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ที่ระบุได้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491597" w14:textId="77777777" w:rsidR="00D5121C" w:rsidRPr="004D7B59" w:rsidRDefault="009B2480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D7B59">
              <w:rPr>
                <w:rFonts w:ascii="Angsana New" w:hAnsi="Angsana New" w:hint="eastAsia"/>
                <w:b/>
                <w:bCs/>
                <w:spacing w:val="-6"/>
                <w:sz w:val="28"/>
              </w:rPr>
              <w:t>25,14</w:t>
            </w:r>
            <w:r w:rsidR="008345E2" w:rsidRPr="004D7B59">
              <w:rPr>
                <w:rFonts w:ascii="Angsana New" w:hAnsi="Angsana New"/>
                <w:b/>
                <w:bCs/>
                <w:spacing w:val="-6"/>
                <w:sz w:val="28"/>
              </w:rPr>
              <w:t>8</w:t>
            </w:r>
          </w:p>
        </w:tc>
      </w:tr>
      <w:tr w:rsidR="004D7B59" w14:paraId="31D39C21" w14:textId="77777777" w:rsidTr="004D7B59">
        <w:trPr>
          <w:trHeight w:val="265"/>
        </w:trPr>
        <w:tc>
          <w:tcPr>
            <w:tcW w:w="6552" w:type="dxa"/>
            <w:shd w:val="clear" w:color="auto" w:fill="auto"/>
            <w:vAlign w:val="bottom"/>
          </w:tcPr>
          <w:p w14:paraId="077EE3B0" w14:textId="77777777" w:rsidR="004D7B59" w:rsidRPr="004D7B59" w:rsidRDefault="004D7B59" w:rsidP="00802D3C">
            <w:pPr>
              <w:ind w:left="140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29F186F8" w14:textId="77777777" w:rsidR="004D7B59" w:rsidRPr="004D7B59" w:rsidRDefault="004D7B59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</w:p>
        </w:tc>
      </w:tr>
      <w:tr w:rsidR="00D5121C" w14:paraId="316E12E4" w14:textId="77777777" w:rsidTr="004D7B59">
        <w:trPr>
          <w:trHeight w:val="265"/>
        </w:trPr>
        <w:tc>
          <w:tcPr>
            <w:tcW w:w="6552" w:type="dxa"/>
            <w:shd w:val="clear" w:color="auto" w:fill="auto"/>
            <w:vAlign w:val="bottom"/>
          </w:tcPr>
          <w:p w14:paraId="658490C1" w14:textId="25FFCB56" w:rsidR="00D5121C" w:rsidRDefault="00CD2AE7" w:rsidP="00F61E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สัดส่วนการถือหุ้น</w:t>
            </w:r>
          </w:p>
        </w:tc>
        <w:tc>
          <w:tcPr>
            <w:tcW w:w="1890" w:type="dxa"/>
            <w:vAlign w:val="center"/>
          </w:tcPr>
          <w:p w14:paraId="29B21F78" w14:textId="77777777" w:rsidR="00D5121C" w:rsidRDefault="009B2480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 xml:space="preserve">ร้อยละ </w:t>
            </w:r>
            <w:r>
              <w:rPr>
                <w:rFonts w:ascii="Angsana New" w:hAnsi="Angsana New"/>
                <w:spacing w:val="-6"/>
                <w:sz w:val="28"/>
              </w:rPr>
              <w:t>80</w:t>
            </w:r>
          </w:p>
        </w:tc>
      </w:tr>
      <w:tr w:rsidR="00D5121C" w14:paraId="33D83EC4" w14:textId="77777777" w:rsidTr="004D7B59">
        <w:trPr>
          <w:trHeight w:val="265"/>
        </w:trPr>
        <w:tc>
          <w:tcPr>
            <w:tcW w:w="6552" w:type="dxa"/>
            <w:shd w:val="clear" w:color="auto" w:fill="auto"/>
            <w:vAlign w:val="bottom"/>
          </w:tcPr>
          <w:p w14:paraId="66D77590" w14:textId="61286DFE" w:rsidR="00D5121C" w:rsidRPr="00871D2B" w:rsidRDefault="00CD2AE7" w:rsidP="00F61E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มูลค่ายุติธรรมของสินทรัพย์สุทธิ</w:t>
            </w:r>
          </w:p>
        </w:tc>
        <w:tc>
          <w:tcPr>
            <w:tcW w:w="1890" w:type="dxa"/>
            <w:vAlign w:val="center"/>
          </w:tcPr>
          <w:p w14:paraId="72C6131D" w14:textId="77777777" w:rsidR="00D5121C" w:rsidRDefault="009B2480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20,118</w:t>
            </w:r>
          </w:p>
        </w:tc>
      </w:tr>
      <w:tr w:rsidR="00D5121C" w14:paraId="61A5E36F" w14:textId="77777777" w:rsidTr="004D7B59">
        <w:trPr>
          <w:trHeight w:val="390"/>
        </w:trPr>
        <w:tc>
          <w:tcPr>
            <w:tcW w:w="6552" w:type="dxa"/>
            <w:shd w:val="clear" w:color="auto" w:fill="auto"/>
            <w:vAlign w:val="bottom"/>
          </w:tcPr>
          <w:p w14:paraId="09ECA92B" w14:textId="67109B9D" w:rsidR="00D5121C" w:rsidRPr="00871D2B" w:rsidRDefault="00CD2AE7" w:rsidP="00F61E5E">
            <w:pPr>
              <w:ind w:left="140" w:hanging="262"/>
              <w:jc w:val="thaiDistribute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lang w:val="en-GB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สิ่งตอบแทนในการซื้อ</w:t>
            </w:r>
            <w:r w:rsidR="009B2480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9B2480" w:rsidRPr="00871D2B">
              <w:rPr>
                <w:rFonts w:ascii="Angsana New" w:hAnsi="Angsana New"/>
                <w:spacing w:val="-6"/>
                <w:sz w:val="28"/>
                <w:lang w:val="en-GB"/>
              </w:rPr>
              <w:t>(</w:t>
            </w:r>
            <w:r w:rsidR="009B2480"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เงินสด)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722806E" w14:textId="77777777" w:rsidR="00D5121C" w:rsidRPr="00871D2B" w:rsidRDefault="009B2480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 w:hint="eastAsia"/>
                <w:spacing w:val="-6"/>
                <w:sz w:val="28"/>
              </w:rPr>
              <w:t>12,000</w:t>
            </w:r>
          </w:p>
        </w:tc>
      </w:tr>
      <w:tr w:rsidR="00D5121C" w14:paraId="79AA9581" w14:textId="77777777" w:rsidTr="004D7B59">
        <w:trPr>
          <w:trHeight w:val="360"/>
        </w:trPr>
        <w:tc>
          <w:tcPr>
            <w:tcW w:w="6552" w:type="dxa"/>
            <w:shd w:val="clear" w:color="auto" w:fill="auto"/>
            <w:vAlign w:val="bottom"/>
          </w:tcPr>
          <w:p w14:paraId="3413139C" w14:textId="634FE579" w:rsidR="00D5121C" w:rsidRPr="004D7B59" w:rsidRDefault="00CD2AE7" w:rsidP="00F61E5E">
            <w:pPr>
              <w:ind w:left="140" w:hanging="262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lang w:val="en-GB"/>
              </w:rPr>
              <w:t xml:space="preserve"> </w:t>
            </w:r>
            <w:r w:rsidR="009B2480" w:rsidRPr="004D7B59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E40BEE" w14:textId="77777777" w:rsidR="00D5121C" w:rsidRPr="004D7B59" w:rsidRDefault="009B2480" w:rsidP="004D7B59">
            <w:pPr>
              <w:tabs>
                <w:tab w:val="decimal" w:pos="1168"/>
              </w:tabs>
              <w:ind w:left="72" w:right="72"/>
              <w:jc w:val="right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D7B59">
              <w:rPr>
                <w:rFonts w:ascii="Angsana New" w:hAnsi="Angsana New" w:hint="eastAsia"/>
                <w:b/>
                <w:bCs/>
                <w:spacing w:val="-6"/>
                <w:sz w:val="28"/>
              </w:rPr>
              <w:t>8,118</w:t>
            </w:r>
          </w:p>
        </w:tc>
      </w:tr>
    </w:tbl>
    <w:p w14:paraId="22015196" w14:textId="69722779" w:rsidR="00804356" w:rsidRPr="00CD2AE7" w:rsidRDefault="009B2480" w:rsidP="00CD2AE7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lastRenderedPageBreak/>
        <w:t>บริษัทรับรู้กำไรจากการต่อรองราคาซื้อของ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บริษัท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ไบโอเอ็นเนอร์ยี่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สตูล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จำกัด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จำนวน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8.12 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ล้านบาท ในงบกำไรขาดทุน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และกำไรขาดทุนอื่น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เบ็ดเสร็จสำหรับ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งวด</w:t>
      </w:r>
      <w:r w:rsidR="0027117A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เก้า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เดือน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สิ้นสุดวันที่ </w:t>
      </w:r>
      <w:r>
        <w:rPr>
          <w:rFonts w:asciiTheme="majorBidi" w:eastAsia="Times New Roman" w:hAnsiTheme="majorBidi" w:cstheme="majorBidi"/>
          <w:spacing w:val="-4"/>
          <w:sz w:val="28"/>
        </w:rPr>
        <w:t xml:space="preserve">30 </w:t>
      </w:r>
      <w:r w:rsidR="0027117A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กันยายน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28"/>
        </w:rPr>
        <w:t>2563</w:t>
      </w:r>
    </w:p>
    <w:p w14:paraId="63EF00D6" w14:textId="432FF61B" w:rsidR="00D5121C" w:rsidRPr="00871D2B" w:rsidRDefault="009B2480">
      <w:pPr>
        <w:spacing w:before="240"/>
        <w:ind w:left="360"/>
        <w:jc w:val="thaiDistribute"/>
        <w:rPr>
          <w:rFonts w:asciiTheme="majorBidi" w:eastAsia="Times New Roman" w:hAnsiTheme="majorBidi" w:cstheme="majorBidi"/>
          <w:spacing w:val="-4"/>
          <w:sz w:val="28"/>
          <w:cs/>
          <w:lang w:val="en-GB"/>
        </w:rPr>
      </w:pP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กระแสเงินสดจ่ายสุทธิจากการซื้อหุ้นสามัญของ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บริษัท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พี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แอล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พาวเวอร์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จำกัด</w:t>
      </w:r>
      <w:r w:rsidR="00A44F85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และบริษัท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ไบโอเอ็นเนอร์ยี่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สตูล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จำกัด</w:t>
      </w:r>
      <w:r w:rsidRPr="00871D2B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แสดงได้ดังนี้</w:t>
      </w:r>
    </w:p>
    <w:p w14:paraId="62FFF53F" w14:textId="77777777" w:rsidR="00D5121C" w:rsidRDefault="009B2480" w:rsidP="00A0761A">
      <w:pPr>
        <w:tabs>
          <w:tab w:val="left" w:pos="720"/>
          <w:tab w:val="decimal" w:pos="882"/>
        </w:tabs>
        <w:spacing w:before="240"/>
        <w:ind w:right="540"/>
        <w:jc w:val="right"/>
        <w:textAlignment w:val="auto"/>
        <w:rPr>
          <w:rFonts w:ascii="Angsana New" w:hAnsi="Angsana New"/>
          <w:spacing w:val="-6"/>
          <w:sz w:val="28"/>
        </w:rPr>
      </w:pPr>
      <w:r>
        <w:rPr>
          <w:rFonts w:ascii="Angsana New" w:hAnsi="Angsana New"/>
          <w:spacing w:val="-6"/>
          <w:sz w:val="28"/>
        </w:rPr>
        <w:t>(</w:t>
      </w:r>
      <w:r w:rsidRPr="00871D2B">
        <w:rPr>
          <w:rFonts w:ascii="Angsana New" w:hAnsi="Angsana New"/>
          <w:spacing w:val="-6"/>
          <w:sz w:val="28"/>
          <w:cs/>
          <w:lang w:val="en-GB"/>
        </w:rPr>
        <w:t>หน่วย</w:t>
      </w:r>
      <w:r>
        <w:rPr>
          <w:rFonts w:ascii="Angsana New" w:hAnsi="Angsana New"/>
          <w:spacing w:val="-6"/>
          <w:sz w:val="28"/>
        </w:rPr>
        <w:t>:</w:t>
      </w:r>
      <w:r w:rsidRPr="00871D2B">
        <w:rPr>
          <w:rFonts w:ascii="Angsana New" w:hAnsi="Angsana New"/>
          <w:spacing w:val="-6"/>
          <w:sz w:val="28"/>
          <w:cs/>
          <w:lang w:val="en-GB"/>
        </w:rPr>
        <w:t xml:space="preserve"> พันบาท</w:t>
      </w:r>
      <w:r>
        <w:rPr>
          <w:rFonts w:ascii="Angsana New" w:hAnsi="Angsana New"/>
          <w:spacing w:val="-6"/>
          <w:sz w:val="28"/>
        </w:rPr>
        <w:t>)</w:t>
      </w:r>
    </w:p>
    <w:tbl>
      <w:tblPr>
        <w:tblStyle w:val="TableGrid"/>
        <w:tblW w:w="0" w:type="auto"/>
        <w:tblInd w:w="12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9"/>
        <w:gridCol w:w="2041"/>
      </w:tblGrid>
      <w:tr w:rsidR="00D5121C" w14:paraId="067CA7AC" w14:textId="77777777" w:rsidTr="004D7B59">
        <w:tc>
          <w:tcPr>
            <w:tcW w:w="6239" w:type="dxa"/>
          </w:tcPr>
          <w:p w14:paraId="1070541F" w14:textId="77777777" w:rsidR="00D5121C" w:rsidRDefault="00D5121C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4057E1C2" w14:textId="77777777" w:rsidR="00D5121C" w:rsidRPr="00871D2B" w:rsidRDefault="009B2480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spacing w:val="-6"/>
                <w:sz w:val="28"/>
                <w:cs/>
                <w:lang w:val="en-GB"/>
              </w:rPr>
            </w:pPr>
            <w:r w:rsidRPr="00871D2B">
              <w:rPr>
                <w:rFonts w:ascii="Angsana New" w:hAnsi="Angsana New" w:hint="cs"/>
                <w:spacing w:val="-6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6C17EDCB" w14:textId="77777777" w:rsidTr="004D7B59">
        <w:tc>
          <w:tcPr>
            <w:tcW w:w="6239" w:type="dxa"/>
            <w:vAlign w:val="bottom"/>
          </w:tcPr>
          <w:p w14:paraId="77391CF1" w14:textId="77777777" w:rsidR="00D5121C" w:rsidRDefault="009B2480" w:rsidP="00F61E5E">
            <w:pPr>
              <w:spacing w:line="320" w:lineRule="exact"/>
              <w:ind w:left="140" w:hanging="245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>จำนวนเงินที่จ่ายระหว่างปี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14:paraId="651830E0" w14:textId="77777777" w:rsidR="00D5121C" w:rsidRDefault="009B2480" w:rsidP="004D7B59">
            <w:pPr>
              <w:tabs>
                <w:tab w:val="decimal" w:pos="1150"/>
              </w:tabs>
              <w:jc w:val="right"/>
              <w:textAlignment w:val="auto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7,000</w:t>
            </w:r>
          </w:p>
        </w:tc>
      </w:tr>
      <w:tr w:rsidR="00D5121C" w14:paraId="0A2FEDC8" w14:textId="77777777" w:rsidTr="004D7B59">
        <w:tc>
          <w:tcPr>
            <w:tcW w:w="6239" w:type="dxa"/>
            <w:tcBorders>
              <w:bottom w:val="nil"/>
            </w:tcBorders>
            <w:vAlign w:val="bottom"/>
          </w:tcPr>
          <w:p w14:paraId="6D0A7E94" w14:textId="77777777" w:rsidR="00D5121C" w:rsidRDefault="009B2480" w:rsidP="00F61E5E">
            <w:pPr>
              <w:spacing w:line="320" w:lineRule="exact"/>
              <w:ind w:left="140" w:hanging="245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871D2B">
              <w:rPr>
                <w:rFonts w:ascii="Angsana New" w:hAnsi="Angsana New"/>
                <w:spacing w:val="-6"/>
                <w:sz w:val="28"/>
                <w:u w:val="single"/>
                <w:cs/>
                <w:lang w:val="en-GB"/>
              </w:rPr>
              <w:t>หัก</w:t>
            </w:r>
            <w:r w:rsidRPr="001107AF">
              <w:rPr>
                <w:rFonts w:ascii="Angsana New" w:hAnsi="Angsana New"/>
                <w:spacing w:val="-6"/>
                <w:sz w:val="28"/>
                <w:u w:val="single"/>
              </w:rPr>
              <w:t>:</w:t>
            </w:r>
            <w:r w:rsidRPr="00871D2B">
              <w:rPr>
                <w:rFonts w:ascii="Angsana New" w:hAnsi="Angsana New"/>
                <w:spacing w:val="-6"/>
                <w:sz w:val="28"/>
                <w:cs/>
                <w:lang w:val="en-GB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14:paraId="46A6DB17" w14:textId="77777777" w:rsidR="00D5121C" w:rsidRDefault="009B2480" w:rsidP="004D7B59">
            <w:pPr>
              <w:tabs>
                <w:tab w:val="decimal" w:pos="1150"/>
              </w:tabs>
              <w:jc w:val="right"/>
              <w:textAlignment w:val="auto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>(77)</w:t>
            </w:r>
          </w:p>
        </w:tc>
      </w:tr>
      <w:tr w:rsidR="00D5121C" w14:paraId="207F45F1" w14:textId="77777777" w:rsidTr="004D7B59">
        <w:tc>
          <w:tcPr>
            <w:tcW w:w="6239" w:type="dxa"/>
            <w:tcBorders>
              <w:bottom w:val="nil"/>
            </w:tcBorders>
            <w:vAlign w:val="bottom"/>
          </w:tcPr>
          <w:p w14:paraId="6BC1BEC3" w14:textId="77777777" w:rsidR="00D5121C" w:rsidRPr="004D7B59" w:rsidRDefault="009B2480" w:rsidP="00F61E5E">
            <w:pPr>
              <w:spacing w:line="320" w:lineRule="exact"/>
              <w:ind w:left="140" w:hanging="245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D7B59">
              <w:rPr>
                <w:rFonts w:ascii="Angsana New" w:hAnsi="Angsana New"/>
                <w:b/>
                <w:bCs/>
                <w:spacing w:val="-6"/>
                <w:sz w:val="28"/>
                <w:cs/>
                <w:lang w:val="en-GB"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C02605" w14:textId="77777777" w:rsidR="00D5121C" w:rsidRPr="004D7B59" w:rsidRDefault="009B2480" w:rsidP="004D7B59">
            <w:pPr>
              <w:tabs>
                <w:tab w:val="decimal" w:pos="1150"/>
              </w:tabs>
              <w:jc w:val="right"/>
              <w:textAlignment w:val="auto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4D7B59">
              <w:rPr>
                <w:rFonts w:ascii="Angsana New" w:hAnsi="Angsana New"/>
                <w:b/>
                <w:bCs/>
                <w:spacing w:val="-6"/>
                <w:sz w:val="28"/>
              </w:rPr>
              <w:t>6,923</w:t>
            </w:r>
          </w:p>
        </w:tc>
      </w:tr>
    </w:tbl>
    <w:p w14:paraId="4DAAE3E7" w14:textId="77777777" w:rsidR="00D5121C" w:rsidRDefault="00D5121C" w:rsidP="00CD2AE7">
      <w:pPr>
        <w:spacing w:after="120"/>
        <w:ind w:right="-29"/>
        <w:jc w:val="thaiDistribute"/>
        <w:rPr>
          <w:rFonts w:ascii="Angsana New" w:hAnsi="Angsana New"/>
          <w:spacing w:val="-6"/>
          <w:sz w:val="28"/>
        </w:rPr>
      </w:pPr>
    </w:p>
    <w:p w14:paraId="40E8812E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รายการธุรกิจกับกิจการที่เกี่ยวข้องกัน</w:t>
      </w:r>
    </w:p>
    <w:p w14:paraId="32B09AA7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ในระหว่างงวด</w:t>
      </w:r>
      <w:r w:rsidR="00D917A8" w:rsidRPr="00D917A8">
        <w:rPr>
          <w:rFonts w:ascii="Angsana New" w:hAnsi="Angsana New" w:hint="cs"/>
          <w:sz w:val="28"/>
          <w:cs/>
        </w:rPr>
        <w:t>สามเดือนและเก้าเดือน</w:t>
      </w:r>
      <w:r w:rsidR="00D917A8" w:rsidRPr="00D917A8">
        <w:rPr>
          <w:rFonts w:ascii="Angsana New" w:hAnsi="Angsana New"/>
          <w:sz w:val="28"/>
          <w:cs/>
        </w:rPr>
        <w:t xml:space="preserve">สิ้นสุดวันที่ </w:t>
      </w:r>
      <w:r w:rsidR="00D917A8" w:rsidRPr="00D917A8">
        <w:rPr>
          <w:rFonts w:ascii="Angsana New" w:hAnsi="Angsana New"/>
          <w:sz w:val="28"/>
        </w:rPr>
        <w:t xml:space="preserve">30 </w:t>
      </w:r>
      <w:r w:rsidR="00D917A8" w:rsidRPr="00D917A8">
        <w:rPr>
          <w:rFonts w:ascii="Angsana New" w:hAnsi="Angsana New" w:hint="cs"/>
          <w:sz w:val="28"/>
          <w:cs/>
        </w:rPr>
        <w:t xml:space="preserve">กันยายน </w:t>
      </w:r>
      <w:r w:rsidR="00D917A8" w:rsidRPr="00D917A8">
        <w:rPr>
          <w:rFonts w:ascii="Angsana New" w:hAnsi="Angsana New"/>
          <w:sz w:val="28"/>
        </w:rPr>
        <w:t>2563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กลุ่มบริษัท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และบริษัท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มีรายการธุรกิจที่สำคัญกับบุคคลหรือกิจการที่เกี่ยวข้องกัน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ซึ่งเป็นไปตามปกติธุรกิจโดยสามารถสรุปได้ดังนี้ </w:t>
      </w:r>
    </w:p>
    <w:p w14:paraId="3C29C372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การขายสินค้าระหว่างกันกำหนดราคาตามราคาตลาด </w:t>
      </w:r>
    </w:p>
    <w:p w14:paraId="293BD0E5" w14:textId="77777777" w:rsidR="00D5121C" w:rsidRPr="00804356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รายได้ค่าบริการและค่าบริการจ่ายอื่นเรียกเก็บตามราคาที่ตกลง</w:t>
      </w:r>
      <w:r w:rsidRPr="0080435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ร่วมกัน</w:t>
      </w:r>
    </w:p>
    <w:p w14:paraId="76C9AAEB" w14:textId="77777777" w:rsidR="00D5121C" w:rsidRPr="00804356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0435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04356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Pr="00804356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 w:rsidRPr="0080435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เงินให้กู้ยืมระยะสั้นแก่กิจการที่เกี่ยวข้องกันคิดดอกเบี้ยในอัตราร้อยละ 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>3.50 - 7.50</w:t>
      </w:r>
      <w:r w:rsidRPr="0080435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ต่อปี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Pr="00804356">
        <w:rPr>
          <w:rFonts w:asciiTheme="majorBidi" w:hAnsiTheme="majorBidi" w:cstheme="majorBidi"/>
          <w:color w:val="000000"/>
          <w:spacing w:val="-2"/>
          <w:sz w:val="28"/>
          <w:lang w:val="en-GB"/>
        </w:rPr>
        <w:t>2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0435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ร้อยละ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 xml:space="preserve"> 3.50 - 7.25 </w:t>
      </w:r>
      <w:r w:rsidRPr="0080435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ต่อปี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31AEEF62" w14:textId="77777777" w:rsidR="00D5121C" w:rsidRPr="00871D2B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0435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804356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Pr="00804356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 w:rsidRPr="0080435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เงินกู้ยืมระยะสั้นจากกิจการที่เกี่ยวข้องกันคิดดอกเบี้ยในอัตราร้อยละ 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 xml:space="preserve">4.50 - 7.50 </w:t>
      </w:r>
      <w:r w:rsidRPr="0080435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ต่อปี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Pr="00804356">
        <w:rPr>
          <w:rFonts w:asciiTheme="majorBidi" w:hAnsiTheme="majorBidi" w:cstheme="majorBidi"/>
          <w:color w:val="000000"/>
          <w:spacing w:val="-2"/>
          <w:sz w:val="28"/>
          <w:lang w:val="en-GB"/>
        </w:rPr>
        <w:t>2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0435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ร้อยละ 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 xml:space="preserve">7.25 </w:t>
      </w:r>
      <w:r w:rsidRPr="00804356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ต่อปี</w:t>
      </w:r>
      <w:r w:rsidRPr="00804356">
        <w:rPr>
          <w:rFonts w:asciiTheme="majorBidi" w:hAnsiTheme="majorBidi" w:cstheme="majorBidi"/>
          <w:color w:val="000000"/>
          <w:spacing w:val="-2"/>
          <w:sz w:val="28"/>
        </w:rPr>
        <w:t>)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</w:p>
    <w:p w14:paraId="1F225FBD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04BFA709" w14:textId="0B280F5D" w:rsidR="00D5121C" w:rsidRPr="00871D2B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ความสัมพันธ์ที่กลุ่มบริษัทและบริษัทมีกับบุคคลหรือกิจการที่เกี่ยวข้องกันมีดังนี้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02"/>
        <w:gridCol w:w="236"/>
        <w:gridCol w:w="4462"/>
      </w:tblGrid>
      <w:tr w:rsidR="00D5121C" w14:paraId="63700580" w14:textId="77777777">
        <w:trPr>
          <w:trHeight w:val="20"/>
          <w:tblHeader/>
        </w:trPr>
        <w:tc>
          <w:tcPr>
            <w:tcW w:w="4302" w:type="dxa"/>
            <w:tcBorders>
              <w:bottom w:val="single" w:sz="4" w:space="0" w:color="auto"/>
            </w:tcBorders>
            <w:shd w:val="clear" w:color="auto" w:fill="auto"/>
          </w:tcPr>
          <w:p w14:paraId="4777C1C9" w14:textId="77777777" w:rsidR="00D5121C" w:rsidRPr="00944CF7" w:rsidRDefault="009B248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br w:type="page"/>
            </w:r>
            <w:r w:rsidRPr="00871D2B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871D2B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944CF7">
              <w:rPr>
                <w:rFonts w:asciiTheme="majorBidi" w:hAnsiTheme="majorBidi" w:cstheme="majorBidi"/>
                <w:sz w:val="28"/>
              </w:rPr>
              <w:br w:type="page"/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58521ABA" w14:textId="77777777" w:rsidR="00D5121C" w:rsidRPr="00944CF7" w:rsidRDefault="00D5121C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62" w:type="dxa"/>
            <w:tcBorders>
              <w:bottom w:val="single" w:sz="4" w:space="0" w:color="auto"/>
            </w:tcBorders>
            <w:shd w:val="clear" w:color="auto" w:fill="auto"/>
          </w:tcPr>
          <w:p w14:paraId="60D84230" w14:textId="77777777" w:rsidR="00D5121C" w:rsidRPr="00944CF7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D5121C" w14:paraId="692AB4C4" w14:textId="77777777">
        <w:trPr>
          <w:trHeight w:val="20"/>
        </w:trPr>
        <w:tc>
          <w:tcPr>
            <w:tcW w:w="4302" w:type="dxa"/>
            <w:tcBorders>
              <w:top w:val="single" w:sz="4" w:space="0" w:color="auto"/>
            </w:tcBorders>
            <w:shd w:val="clear" w:color="auto" w:fill="auto"/>
          </w:tcPr>
          <w:p w14:paraId="5B8FE613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3A7A5A4B" w14:textId="77777777" w:rsidR="00D5121C" w:rsidRDefault="00D5121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tcBorders>
              <w:top w:val="single" w:sz="4" w:space="0" w:color="auto"/>
            </w:tcBorders>
            <w:shd w:val="clear" w:color="auto" w:fill="auto"/>
          </w:tcPr>
          <w:p w14:paraId="02E6BE99" w14:textId="77777777" w:rsidR="00D5121C" w:rsidRPr="00871D2B" w:rsidRDefault="009B248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D5121C" w14:paraId="7228ABE7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665C475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บริษัท เอ็ม โซลูชั่น จำกัด </w:t>
            </w:r>
          </w:p>
        </w:tc>
        <w:tc>
          <w:tcPr>
            <w:tcW w:w="236" w:type="dxa"/>
          </w:tcPr>
          <w:p w14:paraId="292E93A6" w14:textId="77777777" w:rsidR="00D5121C" w:rsidRDefault="00D5121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AE3044B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D5121C" w14:paraId="69E6EB5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D57A419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463F0B34" w14:textId="77777777" w:rsidR="00D5121C" w:rsidRDefault="00D5121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B9DA599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D5121C" w14:paraId="6BECB610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5AE0810A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71C33B31" w14:textId="77777777" w:rsidR="00D5121C" w:rsidRDefault="00D5121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9C2A97B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D5121C" w14:paraId="6DC1AB1B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311709B" w14:textId="77777777" w:rsidR="00D5121C" w:rsidRDefault="009B2480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เอ็นเนอร์ยี่ ฟอร์ โซไซตี้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F19E09E" w14:textId="77777777" w:rsidR="00D5121C" w:rsidRDefault="00D5121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1ECB0669" w14:textId="77777777" w:rsidR="00D5121C" w:rsidRDefault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</w:tr>
      <w:tr w:rsidR="009B2480" w14:paraId="12D538B6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39CE1728" w14:textId="77777777" w:rsidR="009B2480" w:rsidRDefault="002B12CA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พี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พี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แอล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พาวเวอร์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</w:tc>
        <w:tc>
          <w:tcPr>
            <w:tcW w:w="236" w:type="dxa"/>
          </w:tcPr>
          <w:p w14:paraId="325B262F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DD4ABF1" w14:textId="77777777" w:rsidR="009B2480" w:rsidRPr="00871D2B" w:rsidRDefault="009B2480" w:rsidP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เอ็นเนอร์ยี่ ฟอร์ โซไซตี้ จำกัด</w:t>
            </w:r>
          </w:p>
        </w:tc>
      </w:tr>
      <w:tr w:rsidR="009B2480" w14:paraId="79DB718A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8ED50D9" w14:textId="77777777" w:rsidR="009B2480" w:rsidRDefault="002B12CA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ไบโอเอ็นเนอร์ยี่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สตูล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</w:tc>
        <w:tc>
          <w:tcPr>
            <w:tcW w:w="236" w:type="dxa"/>
          </w:tcPr>
          <w:p w14:paraId="6343472F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270EB250" w14:textId="77777777" w:rsidR="009B2480" w:rsidRPr="00871D2B" w:rsidRDefault="009B2480" w:rsidP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เอ็นเนอร์ยี่ ฟอร์ โซไซตี้ จำกัด</w:t>
            </w:r>
          </w:p>
        </w:tc>
      </w:tr>
      <w:tr w:rsidR="009B2480" w14:paraId="45424F7B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29FAA19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724D81BB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2276DE7E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สตาร์ แก๊ส จำกัด</w:t>
            </w:r>
          </w:p>
        </w:tc>
      </w:tr>
      <w:tr w:rsidR="009B2480" w14:paraId="56E09393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BEFF502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5F97009A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EFEFA99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สตาร์ แก๊ส จำกัด</w:t>
            </w:r>
          </w:p>
        </w:tc>
      </w:tr>
      <w:tr w:rsidR="009B2480" w14:paraId="69EA708D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08A5FFF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lastRenderedPageBreak/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57917B33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3302AE6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แคปปิตอล จำกัด</w:t>
            </w:r>
          </w:p>
        </w:tc>
      </w:tr>
      <w:tr w:rsidR="009B2480" w14:paraId="458E1101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1ECB780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อินฟอร์เมติกซ์ พลัส จำกัด</w:t>
            </w:r>
          </w:p>
        </w:tc>
        <w:tc>
          <w:tcPr>
            <w:tcW w:w="236" w:type="dxa"/>
          </w:tcPr>
          <w:p w14:paraId="51489805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68FCCE95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เอ็ม โซลูชั่น จำกัด</w:t>
            </w:r>
          </w:p>
        </w:tc>
      </w:tr>
      <w:tr w:rsidR="009B2480" w14:paraId="4933963E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62F3C43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0D27BB92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85392CD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</w:t>
            </w:r>
            <w:r w:rsidR="00A0761A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เนอร์ยี่ จำกัด</w:t>
            </w:r>
          </w:p>
        </w:tc>
      </w:tr>
      <w:tr w:rsidR="009B2480" w14:paraId="4076F71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5B17A535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อีโค เอ็นเนอร์ยี กรุ๊ป คอร์เปอเรชั่น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3529D68B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211868BE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</w:t>
            </w:r>
            <w:r w:rsidR="00A0761A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เนอร์ยี่ จำกัด</w:t>
            </w:r>
          </w:p>
        </w:tc>
      </w:tr>
      <w:tr w:rsidR="009B2480" w14:paraId="55CEDD1D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2EF33FA6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เอ็นเนอร์ยี่ รีโวลูชั่น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44DD7F8C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072F933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</w:t>
            </w:r>
            <w:r w:rsidR="00A0761A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เนอร์ยี่ จำกัด</w:t>
            </w:r>
          </w:p>
        </w:tc>
      </w:tr>
      <w:tr w:rsidR="009B2480" w14:paraId="14721D11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C05753A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786F399D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E022C80" w14:textId="77777777" w:rsidR="009B2480" w:rsidRPr="00871D2B" w:rsidRDefault="009B2480" w:rsidP="009B2480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เฟอร์รั่ม เอ็</w:t>
            </w:r>
            <w:r w:rsidR="00A0761A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เนอร์ยี่ จำกัด</w:t>
            </w:r>
          </w:p>
        </w:tc>
      </w:tr>
      <w:tr w:rsidR="009B2480" w14:paraId="1AE15A5E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78D1E499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แม่ลาน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73BB01A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37DFAC4A" w14:textId="77777777" w:rsidR="009B2480" w:rsidRPr="00D917A8" w:rsidRDefault="009B2480" w:rsidP="00D917A8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917A8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</w:t>
            </w:r>
            <w:r w:rsidR="00D917A8" w:rsidRPr="00D917A8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ร่วม</w:t>
            </w:r>
            <w:r w:rsidRPr="00D917A8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 อีโค เอ็นเนอร์ยี กรุ๊ป คอร์เปอเรชั่น จำกัด</w:t>
            </w:r>
          </w:p>
        </w:tc>
      </w:tr>
      <w:tr w:rsidR="009B2480" w14:paraId="38CE6354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52548690" w14:textId="4AE8F2AA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ประชารัฐชีวมวล บั</w:t>
            </w:r>
            <w:r w:rsidR="0082776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นังสตา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FBB27EB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19F7218A" w14:textId="77777777" w:rsidR="009B2480" w:rsidRPr="00D917A8" w:rsidRDefault="009B2480" w:rsidP="00D917A8">
            <w:pPr>
              <w:ind w:left="211" w:hanging="211"/>
              <w:rPr>
                <w:rFonts w:asciiTheme="majorBidi" w:hAnsiTheme="majorBidi" w:cstheme="majorBidi"/>
                <w:sz w:val="28"/>
              </w:rPr>
            </w:pPr>
            <w:r w:rsidRPr="00D917A8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</w:t>
            </w:r>
            <w:r w:rsidR="00D917A8" w:rsidRPr="00D917A8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ร่วม</w:t>
            </w:r>
            <w:r w:rsidRPr="00D917A8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 อีโค เอ็นเนอร์ยี กรุ๊ป คอร์เปอเรชั่น จำกัด</w:t>
            </w:r>
          </w:p>
        </w:tc>
      </w:tr>
      <w:tr w:rsidR="009B2480" w14:paraId="6BF5504D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0C57032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ซิสเต็ม แอนด์ ซอฟท์แวร์ เซอร์วิสเซส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116E1079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67AB16C" w14:textId="77777777" w:rsidR="009B2480" w:rsidRDefault="009B2480" w:rsidP="009B2480">
            <w:pPr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</w:tr>
      <w:tr w:rsidR="002B12CA" w14:paraId="7D06DBAF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3D169288" w14:textId="77777777" w:rsidR="002B12CA" w:rsidRDefault="002B12CA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บริษัท ค้าไม้ </w:t>
            </w:r>
            <w:r w:rsidR="00D0388D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วังวิเศษ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จำกัด</w:t>
            </w:r>
          </w:p>
        </w:tc>
        <w:tc>
          <w:tcPr>
            <w:tcW w:w="236" w:type="dxa"/>
          </w:tcPr>
          <w:p w14:paraId="26004F4A" w14:textId="77777777" w:rsidR="002B12CA" w:rsidRDefault="002B12CA" w:rsidP="009B2480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4EE823A" w14:textId="77777777" w:rsidR="002B12CA" w:rsidRPr="00871D2B" w:rsidRDefault="002B12CA" w:rsidP="009B248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</w:tr>
      <w:tr w:rsidR="009B2480" w14:paraId="26474A31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B26C914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ยูนิเวอร์แซล เวสต์ แมเนจเม้นท์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69FCCB85" w14:textId="77777777" w:rsidR="009B2480" w:rsidRDefault="009B2480" w:rsidP="009B2480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2218A38E" w14:textId="77777777" w:rsidR="009B2480" w:rsidRPr="00871D2B" w:rsidRDefault="009B2480" w:rsidP="008345E2">
            <w:pPr>
              <w:ind w:left="221" w:right="-18" w:hanging="18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</w:tr>
      <w:tr w:rsidR="009B2480" w14:paraId="25E78294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17F5F7D8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เอเชีย เวสต์ แมนเน็จเม้นท์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231DC3B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5DDA9734" w14:textId="77777777" w:rsidR="009B2480" w:rsidRPr="00871D2B" w:rsidRDefault="009B2480" w:rsidP="008345E2">
            <w:pPr>
              <w:ind w:left="221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9B2480" w14:paraId="0F77CB64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3D8935B1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เอเชีย รีไซเคิล เทคโนโลยี จำกัด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3DD9D8B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7F1B9F4" w14:textId="77777777" w:rsidR="009B2480" w:rsidRPr="00871D2B" w:rsidRDefault="009B2480" w:rsidP="008345E2">
            <w:pPr>
              <w:ind w:left="221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9B2480" w14:paraId="6CFB64B7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1C277A6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1C74D740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97271B7" w14:textId="77777777" w:rsidR="00A0761A" w:rsidRDefault="009B2480" w:rsidP="00A0761A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ผู้ถือหุ้นของบริษัท พระแสงกรีน พาวเวอร์ จำกั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ด </w:t>
            </w:r>
          </w:p>
          <w:p w14:paraId="4681648E" w14:textId="77777777" w:rsidR="009B2480" w:rsidRPr="00871D2B" w:rsidRDefault="00A0761A" w:rsidP="00A0761A">
            <w:pPr>
              <w:ind w:left="221" w:hanging="1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- </w:t>
            </w:r>
            <w:r w:rsidR="009B2480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ผู้ถือหุ้นร่วมกัน</w:t>
            </w:r>
          </w:p>
        </w:tc>
      </w:tr>
      <w:tr w:rsidR="009B2480" w14:paraId="0B698141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353A51D" w14:textId="77777777" w:rsidR="009B2480" w:rsidRDefault="009B2480" w:rsidP="009B2480">
            <w:pPr>
              <w:ind w:left="-112" w:right="-18"/>
              <w:rPr>
                <w:rFonts w:asciiTheme="majorBidi" w:hAnsi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การจัดการสิ่งแวดล้อมหาดใหญ่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  <w:p w14:paraId="3AF1FAEA" w14:textId="77777777" w:rsidR="00A0761A" w:rsidRDefault="00A0761A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7033B162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0A28ED4C" w14:textId="77777777" w:rsidR="009B2480" w:rsidRPr="008345E2" w:rsidRDefault="009B2480" w:rsidP="008345E2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ผู้ถือหุ้นของบริษัท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พระแสงกรีน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พาวเวอร์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จำกัด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</w:p>
          <w:p w14:paraId="5F243747" w14:textId="77777777" w:rsidR="009B2480" w:rsidRPr="00871D2B" w:rsidRDefault="008345E2" w:rsidP="008345E2">
            <w:pPr>
              <w:ind w:left="221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E2">
              <w:rPr>
                <w:rFonts w:asciiTheme="majorBidi" w:hAnsiTheme="majorBidi" w:cstheme="majorBidi"/>
                <w:sz w:val="28"/>
              </w:rPr>
              <w:t xml:space="preserve"> </w:t>
            </w:r>
            <w:r w:rsidR="009B2480" w:rsidRPr="00871D2B">
              <w:rPr>
                <w:rFonts w:asciiTheme="majorBidi" w:hAnsiTheme="majorBidi" w:cstheme="majorBidi"/>
                <w:sz w:val="28"/>
                <w:lang w:val="en-GB"/>
              </w:rPr>
              <w:t xml:space="preserve">- </w:t>
            </w:r>
            <w:r w:rsidR="009B2480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ผู้ถือหุ้นร่วมกัน</w:t>
            </w:r>
          </w:p>
        </w:tc>
      </w:tr>
      <w:tr w:rsidR="009B2480" w14:paraId="7079B863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699041A6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 เอ็มลิ้งค์ คิวไออาร์ จำกัด</w:t>
            </w:r>
          </w:p>
        </w:tc>
        <w:tc>
          <w:tcPr>
            <w:tcW w:w="236" w:type="dxa"/>
          </w:tcPr>
          <w:p w14:paraId="5E336F7E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76492E14" w14:textId="77777777" w:rsidR="009B2480" w:rsidRDefault="009B2480" w:rsidP="008345E2">
            <w:pPr>
              <w:ind w:left="221" w:hanging="180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กิจการร่วมค้า</w:t>
            </w:r>
          </w:p>
        </w:tc>
      </w:tr>
      <w:tr w:rsidR="009B2480" w14:paraId="46FF4564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08A3A960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แซม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อินเวสเม้นท์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</w:tc>
        <w:tc>
          <w:tcPr>
            <w:tcW w:w="236" w:type="dxa"/>
          </w:tcPr>
          <w:p w14:paraId="09A581A6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2D6B7281" w14:textId="77777777" w:rsidR="009B2480" w:rsidRDefault="009B2480" w:rsidP="008345E2">
            <w:pPr>
              <w:ind w:left="221" w:hanging="180"/>
              <w:rPr>
                <w:rFonts w:asciiTheme="majorBidi" w:hAnsiTheme="majorBidi"/>
                <w:sz w:val="28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ผู้ถือหุ้นของบริษัท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แซม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วอเตอร์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ซัพพลาย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จำกัด</w:t>
            </w:r>
          </w:p>
          <w:p w14:paraId="0E14975B" w14:textId="77777777" w:rsidR="009B2480" w:rsidRPr="00871D2B" w:rsidRDefault="008345E2" w:rsidP="008345E2">
            <w:pPr>
              <w:ind w:left="311" w:hanging="9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 xml:space="preserve">- 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ผู้ถือหุ้นร่วมกัน</w:t>
            </w:r>
          </w:p>
        </w:tc>
      </w:tr>
      <w:tr w:rsidR="009B2480" w14:paraId="6DB8CF54" w14:textId="77777777">
        <w:trPr>
          <w:trHeight w:val="20"/>
        </w:trPr>
        <w:tc>
          <w:tcPr>
            <w:tcW w:w="4302" w:type="dxa"/>
            <w:shd w:val="clear" w:color="auto" w:fill="auto"/>
          </w:tcPr>
          <w:p w14:paraId="4A15E42B" w14:textId="77777777" w:rsidR="009B2480" w:rsidRDefault="009B2480" w:rsidP="009B2480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บุคคลหรือกิจการ</w:t>
            </w:r>
            <w:r w:rsidR="00CE1730"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อื่น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36" w:type="dxa"/>
          </w:tcPr>
          <w:p w14:paraId="44DF3377" w14:textId="77777777" w:rsidR="009B2480" w:rsidRDefault="009B2480" w:rsidP="009B2480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62" w:type="dxa"/>
            <w:shd w:val="clear" w:color="auto" w:fill="auto"/>
          </w:tcPr>
          <w:p w14:paraId="41C64102" w14:textId="77777777" w:rsidR="009B2480" w:rsidRPr="00871D2B" w:rsidRDefault="009B2480" w:rsidP="008345E2">
            <w:pPr>
              <w:ind w:left="221" w:right="-18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เป็นบุคคลที่เกี่ยวข้องกับกรรมการของบริษัทหรือ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กรรมการบริษัทร่วมกัน</w:t>
            </w:r>
          </w:p>
        </w:tc>
      </w:tr>
    </w:tbl>
    <w:p w14:paraId="65F6AF0B" w14:textId="77777777" w:rsidR="002B12CA" w:rsidRPr="00871D2B" w:rsidRDefault="002B12C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</w:p>
    <w:p w14:paraId="43A617A1" w14:textId="77777777" w:rsidR="002B12CA" w:rsidRPr="00871D2B" w:rsidRDefault="002B12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br w:type="page"/>
      </w:r>
    </w:p>
    <w:p w14:paraId="55E56523" w14:textId="77777777" w:rsidR="00D5121C" w:rsidRPr="00871D2B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D5121C" w14:paraId="2A73A107" w14:textId="77777777">
        <w:tc>
          <w:tcPr>
            <w:tcW w:w="4140" w:type="dxa"/>
          </w:tcPr>
          <w:p w14:paraId="5C65CDE6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</w:tcPr>
          <w:p w14:paraId="4898D6C2" w14:textId="77777777" w:rsidR="00D5121C" w:rsidRPr="00871D2B" w:rsidRDefault="009B2480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ล้านบาท</w:t>
            </w:r>
            <w:r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D5121C" w14:paraId="1B4AFE0B" w14:textId="77777777">
        <w:tc>
          <w:tcPr>
            <w:tcW w:w="4140" w:type="dxa"/>
          </w:tcPr>
          <w:p w14:paraId="30F54723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4CB6C907" w14:textId="77777777" w:rsidR="00D5121C" w:rsidRPr="00871D2B" w:rsidRDefault="009B2480" w:rsidP="00D917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สาม</w:t>
            </w:r>
            <w:r w:rsidRPr="00871D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871D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  <w:r w:rsidR="00D917A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กันยายน</w:t>
            </w:r>
          </w:p>
        </w:tc>
      </w:tr>
      <w:tr w:rsidR="00D5121C" w14:paraId="70A6EA6F" w14:textId="77777777" w:rsidTr="006B75CE">
        <w:tc>
          <w:tcPr>
            <w:tcW w:w="4140" w:type="dxa"/>
          </w:tcPr>
          <w:p w14:paraId="2700A013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E09B598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35886701" w14:textId="77777777" w:rsidR="00D5121C" w:rsidRDefault="00D5121C" w:rsidP="006B75C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4CE46296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0503FD4F" w14:textId="77777777" w:rsidTr="006B75CE">
        <w:tc>
          <w:tcPr>
            <w:tcW w:w="4140" w:type="dxa"/>
          </w:tcPr>
          <w:p w14:paraId="4E7C8B46" w14:textId="77777777" w:rsidR="00D5121C" w:rsidRPr="00871D2B" w:rsidRDefault="00D5121C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7EC73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436C075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8229B0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" w:type="dxa"/>
          </w:tcPr>
          <w:p w14:paraId="23860EF8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F90540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44B5B31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F632B4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1413AED5" w14:textId="77777777">
        <w:tc>
          <w:tcPr>
            <w:tcW w:w="4140" w:type="dxa"/>
          </w:tcPr>
          <w:p w14:paraId="051971FB" w14:textId="77777777" w:rsidR="00D5121C" w:rsidRDefault="009B2480">
            <w:pPr>
              <w:ind w:left="-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365917" w14:textId="77777777" w:rsidR="00D5121C" w:rsidRPr="00871D2B" w:rsidRDefault="00D5121C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C0495F5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F9A03D" w14:textId="77777777" w:rsidR="00D5121C" w:rsidRPr="00871D2B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5184FB88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B27329" w14:textId="77777777" w:rsidR="00D5121C" w:rsidRDefault="00D5121C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9F8D52B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16B467" w14:textId="77777777" w:rsidR="00D5121C" w:rsidRPr="00871D2B" w:rsidRDefault="00D5121C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4D7B59" w14:paraId="3443342A" w14:textId="77777777">
        <w:tc>
          <w:tcPr>
            <w:tcW w:w="4140" w:type="dxa"/>
            <w:vAlign w:val="bottom"/>
          </w:tcPr>
          <w:p w14:paraId="5226EBEF" w14:textId="26B0251E" w:rsidR="004D7B59" w:rsidRDefault="004D7B59" w:rsidP="004D7B59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35FF66" w14:textId="4E8CAC11" w:rsidR="004D7B59" w:rsidRDefault="004D7B59" w:rsidP="004D7B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93C226" w14:textId="77777777" w:rsidR="004D7B59" w:rsidRDefault="004D7B59" w:rsidP="004D7B59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BFA54" w14:textId="05B1DC8D" w:rsidR="004D7B59" w:rsidRDefault="004D7B59" w:rsidP="004D7B59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0F5024" w14:textId="77777777" w:rsidR="004D7B59" w:rsidRDefault="004D7B59" w:rsidP="004D7B59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825702" w14:textId="1366AE92" w:rsidR="004D7B59" w:rsidRDefault="004D7B59" w:rsidP="004D7B59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6D50D113" w14:textId="77777777" w:rsidR="004D7B59" w:rsidRDefault="004D7B59" w:rsidP="004D7B59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71AE94" w14:textId="6543C3FE" w:rsidR="004D7B59" w:rsidRDefault="004D7B59" w:rsidP="004D7B59">
            <w:pPr>
              <w:tabs>
                <w:tab w:val="decimal" w:pos="80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7</w:t>
            </w:r>
          </w:p>
        </w:tc>
      </w:tr>
      <w:tr w:rsidR="00934503" w14:paraId="3B3099CE" w14:textId="77777777" w:rsidTr="0037560A">
        <w:tc>
          <w:tcPr>
            <w:tcW w:w="4140" w:type="dxa"/>
          </w:tcPr>
          <w:p w14:paraId="42F690D8" w14:textId="5A1E9EAB" w:rsidR="00934503" w:rsidRPr="00871D2B" w:rsidRDefault="00934503" w:rsidP="00934503">
            <w:pPr>
              <w:ind w:right="-3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1F7EA5" w14:textId="63B9DF35" w:rsidR="00934503" w:rsidRPr="00871D2B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4A410E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AE8A02" w14:textId="6CB4F354" w:rsidR="00934503" w:rsidRPr="00871D2B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F132FD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DD998" w14:textId="74E7E01D" w:rsidR="00934503" w:rsidRDefault="00934503" w:rsidP="00934503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12</w:t>
            </w:r>
          </w:p>
        </w:tc>
        <w:tc>
          <w:tcPr>
            <w:tcW w:w="180" w:type="dxa"/>
          </w:tcPr>
          <w:p w14:paraId="43D17336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53DB409" w14:textId="7E8DA973" w:rsidR="00934503" w:rsidRPr="009C6572" w:rsidRDefault="00934503" w:rsidP="00934503">
            <w:pPr>
              <w:tabs>
                <w:tab w:val="decimal" w:pos="807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10</w:t>
            </w:r>
          </w:p>
        </w:tc>
      </w:tr>
      <w:tr w:rsidR="00934503" w14:paraId="59E4961A" w14:textId="77777777">
        <w:tc>
          <w:tcPr>
            <w:tcW w:w="4140" w:type="dxa"/>
            <w:vAlign w:val="bottom"/>
          </w:tcPr>
          <w:p w14:paraId="3FC9908C" w14:textId="069423AC" w:rsidR="00934503" w:rsidRPr="00871D2B" w:rsidRDefault="00934503" w:rsidP="00934503">
            <w:pPr>
              <w:ind w:right="-36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B1291" w14:textId="7C29432A" w:rsidR="00934503" w:rsidRPr="00871D2B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C417FF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D96AE0" w14:textId="56029F9D" w:rsidR="00934503" w:rsidRPr="00871D2B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E5FA08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B5B2B0" w14:textId="3DB21F87" w:rsidR="00934503" w:rsidRDefault="00934503" w:rsidP="00934503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</w:tcPr>
          <w:p w14:paraId="3794E31A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D93C20" w14:textId="7570618B" w:rsidR="00934503" w:rsidRPr="009C6572" w:rsidRDefault="00934503" w:rsidP="00934503">
            <w:pPr>
              <w:tabs>
                <w:tab w:val="decimal" w:pos="807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1</w:t>
            </w:r>
          </w:p>
        </w:tc>
      </w:tr>
      <w:tr w:rsidR="00934503" w14:paraId="09BA7D75" w14:textId="77777777">
        <w:tc>
          <w:tcPr>
            <w:tcW w:w="4140" w:type="dxa"/>
          </w:tcPr>
          <w:p w14:paraId="5CD3C694" w14:textId="77777777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75FE72" w14:textId="77777777" w:rsidR="00934503" w:rsidRPr="00871D2B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AF3DB9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DFA1AB" w14:textId="77777777" w:rsidR="00934503" w:rsidRPr="00871D2B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4A178F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674EF" w14:textId="77777777" w:rsidR="00934503" w:rsidRPr="00871D2B" w:rsidRDefault="00934503" w:rsidP="00934503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1B70C034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8A5A64" w14:textId="77777777" w:rsidR="00934503" w:rsidRPr="00871D2B" w:rsidRDefault="00934503" w:rsidP="00934503">
            <w:pPr>
              <w:tabs>
                <w:tab w:val="decimal" w:pos="80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C6572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934503" w14:paraId="3461018F" w14:textId="77777777">
        <w:tc>
          <w:tcPr>
            <w:tcW w:w="4140" w:type="dxa"/>
          </w:tcPr>
          <w:p w14:paraId="526B9DC9" w14:textId="77777777" w:rsidR="00934503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10F46" w14:textId="77777777" w:rsidR="00934503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03AF72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6E790A" w14:textId="77777777" w:rsidR="00934503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263931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6CEE5B" w14:textId="77777777" w:rsidR="00934503" w:rsidRDefault="00934503" w:rsidP="00934503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80" w:type="dxa"/>
          </w:tcPr>
          <w:p w14:paraId="410105EE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4D5273" w14:textId="77777777" w:rsidR="00934503" w:rsidRDefault="00934503" w:rsidP="00934503">
            <w:pPr>
              <w:tabs>
                <w:tab w:val="decimal" w:pos="80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 w:hint="cs"/>
                <w:sz w:val="28"/>
              </w:rPr>
              <w:t>2</w:t>
            </w:r>
          </w:p>
        </w:tc>
      </w:tr>
      <w:tr w:rsidR="00934503" w14:paraId="3A6C2830" w14:textId="77777777">
        <w:tc>
          <w:tcPr>
            <w:tcW w:w="4140" w:type="dxa"/>
            <w:vAlign w:val="bottom"/>
          </w:tcPr>
          <w:p w14:paraId="0885A77D" w14:textId="77777777" w:rsidR="00934503" w:rsidRPr="00871D2B" w:rsidRDefault="00934503" w:rsidP="00934503">
            <w:pPr>
              <w:ind w:left="26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72667" w14:textId="77777777" w:rsidR="00934503" w:rsidRDefault="00934503" w:rsidP="00934503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08F58B" w14:textId="77777777" w:rsidR="00934503" w:rsidRDefault="00934503" w:rsidP="00934503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08AD9" w14:textId="77777777" w:rsidR="00934503" w:rsidRDefault="00934503" w:rsidP="00934503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9B66E6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C744A5" w14:textId="77777777" w:rsidR="00934503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AA14588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F55936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4503" w14:paraId="5DAD6B20" w14:textId="77777777" w:rsidTr="00944CF7">
        <w:tc>
          <w:tcPr>
            <w:tcW w:w="4140" w:type="dxa"/>
            <w:vAlign w:val="bottom"/>
          </w:tcPr>
          <w:p w14:paraId="624E7C6C" w14:textId="77777777" w:rsidR="00934503" w:rsidRPr="00871D2B" w:rsidRDefault="00934503" w:rsidP="0093450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0823E8" w14:textId="77777777" w:rsidR="00934503" w:rsidRPr="00944CF7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B5671F7" w14:textId="77777777" w:rsidR="00934503" w:rsidRPr="00944CF7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5F0624" w14:textId="77777777" w:rsidR="00934503" w:rsidRPr="00944CF7" w:rsidRDefault="00934503" w:rsidP="00934503">
            <w:pPr>
              <w:ind w:left="-18" w:right="9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E7B8532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B19B37" w14:textId="77777777" w:rsidR="00934503" w:rsidRDefault="00934503" w:rsidP="00934503">
            <w:pPr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F9C74D4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03ADFEE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34503" w14:paraId="3F026AED" w14:textId="77777777" w:rsidTr="00944CF7">
        <w:tc>
          <w:tcPr>
            <w:tcW w:w="4140" w:type="dxa"/>
            <w:vAlign w:val="bottom"/>
          </w:tcPr>
          <w:p w14:paraId="60F39745" w14:textId="77777777" w:rsidR="00934503" w:rsidRPr="00871D2B" w:rsidRDefault="00934503" w:rsidP="00934503">
            <w:pPr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FF1A70" w14:textId="77777777" w:rsidR="00934503" w:rsidRPr="00944CF7" w:rsidRDefault="00934503" w:rsidP="00934503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4A63BDE" w14:textId="77777777" w:rsidR="00934503" w:rsidRPr="00944CF7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536CD1" w14:textId="77777777" w:rsidR="00934503" w:rsidRPr="00944CF7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3827E78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3A94D7" w14:textId="77777777" w:rsidR="00934503" w:rsidRPr="00871D2B" w:rsidRDefault="00934503" w:rsidP="009345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526CCE60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3623A6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871C0" w14:paraId="3C6E73BC" w14:textId="77777777" w:rsidTr="00944CF7">
        <w:tc>
          <w:tcPr>
            <w:tcW w:w="4140" w:type="dxa"/>
            <w:vAlign w:val="bottom"/>
          </w:tcPr>
          <w:p w14:paraId="33EA9A78" w14:textId="70C79828" w:rsidR="00D871C0" w:rsidRPr="00871D2B" w:rsidRDefault="00D871C0" w:rsidP="00D871C0">
            <w:pPr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4ADE2" w14:textId="34252068" w:rsidR="00D871C0" w:rsidRPr="00D871C0" w:rsidRDefault="00D871C0" w:rsidP="00D871C0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871C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FF8B18" w14:textId="77777777" w:rsidR="00D871C0" w:rsidRPr="00D871C0" w:rsidRDefault="00D871C0" w:rsidP="00D871C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880950" w14:textId="0F590296" w:rsidR="00D871C0" w:rsidRPr="00D871C0" w:rsidRDefault="00D871C0" w:rsidP="00D871C0">
            <w:pPr>
              <w:ind w:left="-18" w:right="91"/>
              <w:jc w:val="right"/>
              <w:rPr>
                <w:rFonts w:ascii="Angsana New" w:hAnsi="Angsana New"/>
                <w:sz w:val="28"/>
              </w:rPr>
            </w:pPr>
            <w:r w:rsidRPr="00D871C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34DA03A0" w14:textId="77777777" w:rsidR="00D871C0" w:rsidRPr="00D871C0" w:rsidRDefault="00D871C0" w:rsidP="00D871C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9E87E" w14:textId="64C4EEEF" w:rsidR="00D871C0" w:rsidRPr="00D871C0" w:rsidRDefault="00D871C0" w:rsidP="00D871C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871C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1EE8FBAC" w14:textId="77777777" w:rsidR="00D871C0" w:rsidRPr="00D871C0" w:rsidRDefault="00D871C0" w:rsidP="00D871C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B0BBD6A" w14:textId="720F3ABC" w:rsidR="00D871C0" w:rsidRPr="00D871C0" w:rsidRDefault="00D871C0" w:rsidP="00D871C0">
            <w:pPr>
              <w:tabs>
                <w:tab w:val="decimal" w:pos="805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D871C0">
              <w:rPr>
                <w:rFonts w:ascii="Angsana New" w:hAnsi="Angsana New"/>
                <w:sz w:val="28"/>
              </w:rPr>
              <w:t>11</w:t>
            </w:r>
          </w:p>
        </w:tc>
      </w:tr>
      <w:tr w:rsidR="00D871C0" w14:paraId="02F78345" w14:textId="77777777" w:rsidTr="003556B3">
        <w:tc>
          <w:tcPr>
            <w:tcW w:w="4140" w:type="dxa"/>
            <w:vAlign w:val="bottom"/>
          </w:tcPr>
          <w:p w14:paraId="5ACCD4D9" w14:textId="77777777" w:rsidR="00D871C0" w:rsidRDefault="00D871C0" w:rsidP="00D871C0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E5EFF" w14:textId="77777777" w:rsidR="00D871C0" w:rsidRPr="00944CF7" w:rsidRDefault="00D871C0" w:rsidP="00D871C0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55F587E" w14:textId="77777777" w:rsidR="00D871C0" w:rsidRPr="00944CF7" w:rsidRDefault="00D871C0" w:rsidP="00D871C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D2BD5B" w14:textId="77777777" w:rsidR="00D871C0" w:rsidRPr="00944CF7" w:rsidRDefault="00D871C0" w:rsidP="00D871C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0B70EE5" w14:textId="77777777" w:rsidR="00D871C0" w:rsidRDefault="00D871C0" w:rsidP="00D871C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C341EF" w14:textId="77777777" w:rsidR="00D871C0" w:rsidRDefault="00D871C0" w:rsidP="00D871C0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72C52006" w14:textId="77777777" w:rsidR="00D871C0" w:rsidRDefault="00D871C0" w:rsidP="00D871C0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F6A7AD9" w14:textId="77777777" w:rsidR="00D871C0" w:rsidRDefault="00D871C0" w:rsidP="00D871C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D871C0" w14:paraId="633856FF" w14:textId="77777777" w:rsidTr="003556B3">
        <w:tc>
          <w:tcPr>
            <w:tcW w:w="4140" w:type="dxa"/>
            <w:vAlign w:val="bottom"/>
          </w:tcPr>
          <w:p w14:paraId="434DB30E" w14:textId="77777777" w:rsidR="00D871C0" w:rsidRDefault="00D871C0" w:rsidP="00D871C0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DAF5E2" w14:textId="77777777" w:rsidR="00D871C0" w:rsidRPr="00944CF7" w:rsidRDefault="00D871C0" w:rsidP="00D871C0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1791C0" w14:textId="77777777" w:rsidR="00D871C0" w:rsidRPr="00944CF7" w:rsidRDefault="00D871C0" w:rsidP="00D871C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F6ADC" w14:textId="77777777" w:rsidR="00D871C0" w:rsidRPr="00944CF7" w:rsidRDefault="00D871C0" w:rsidP="00D871C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3F35A48" w14:textId="77777777" w:rsidR="00D871C0" w:rsidRDefault="00D871C0" w:rsidP="00D871C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DB4642" w14:textId="77777777" w:rsidR="00D871C0" w:rsidRDefault="00D871C0" w:rsidP="00D871C0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234478" w14:textId="77777777" w:rsidR="00D871C0" w:rsidRDefault="00D871C0" w:rsidP="00D871C0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006780D" w14:textId="77777777" w:rsidR="00D871C0" w:rsidRPr="00871D2B" w:rsidRDefault="00D871C0" w:rsidP="00D871C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871C0" w14:paraId="1371AD25" w14:textId="77777777" w:rsidTr="00944CF7">
        <w:tc>
          <w:tcPr>
            <w:tcW w:w="4140" w:type="dxa"/>
            <w:vAlign w:val="bottom"/>
          </w:tcPr>
          <w:p w14:paraId="036E7165" w14:textId="77777777" w:rsidR="00D871C0" w:rsidRPr="00871D2B" w:rsidRDefault="00D871C0" w:rsidP="00D871C0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00F3BA" w14:textId="77777777" w:rsidR="00D871C0" w:rsidRPr="00944CF7" w:rsidRDefault="00D871C0" w:rsidP="00D871C0">
            <w:pPr>
              <w:tabs>
                <w:tab w:val="decimal" w:pos="979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92FDB7" w14:textId="77777777" w:rsidR="00D871C0" w:rsidRPr="00944CF7" w:rsidRDefault="00D871C0" w:rsidP="00D871C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1C1278" w14:textId="77777777" w:rsidR="00D871C0" w:rsidRPr="00871D2B" w:rsidRDefault="00D871C0" w:rsidP="00D871C0">
            <w:pPr>
              <w:ind w:left="-18" w:right="95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BFD8040" w14:textId="77777777" w:rsidR="00D871C0" w:rsidRDefault="00D871C0" w:rsidP="00D871C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DFE6E" w14:textId="77777777" w:rsidR="00D871C0" w:rsidRDefault="00D871C0" w:rsidP="00D871C0">
            <w:pPr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867A02" w14:textId="77777777" w:rsidR="00D871C0" w:rsidRDefault="00D871C0" w:rsidP="00D871C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4037379" w14:textId="77777777" w:rsidR="00D871C0" w:rsidRPr="00871D2B" w:rsidRDefault="00D871C0" w:rsidP="00D871C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D871C0" w14:paraId="6FFCD72A" w14:textId="77777777" w:rsidTr="00ED335B">
        <w:tc>
          <w:tcPr>
            <w:tcW w:w="4140" w:type="dxa"/>
            <w:vAlign w:val="bottom"/>
          </w:tcPr>
          <w:p w14:paraId="0B0C2329" w14:textId="77777777" w:rsidR="00D871C0" w:rsidRDefault="00D871C0" w:rsidP="00D871C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AD90A4" w14:textId="77777777" w:rsidR="00D871C0" w:rsidRPr="00ED335B" w:rsidRDefault="00D871C0" w:rsidP="00D871C0">
            <w:pPr>
              <w:tabs>
                <w:tab w:val="decimal" w:pos="979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92DEFB" w14:textId="77777777" w:rsidR="00D871C0" w:rsidRPr="00ED335B" w:rsidRDefault="00D871C0" w:rsidP="00D871C0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8149AE" w14:textId="77777777" w:rsidR="00D871C0" w:rsidRPr="00ED335B" w:rsidRDefault="00D871C0" w:rsidP="00D871C0">
            <w:pPr>
              <w:ind w:left="-18" w:right="9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FF473D9" w14:textId="77777777" w:rsidR="00D871C0" w:rsidRPr="00ED335B" w:rsidRDefault="00D871C0" w:rsidP="00D871C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D2B4A" w14:textId="77777777" w:rsidR="00D871C0" w:rsidRPr="00ED335B" w:rsidRDefault="00D871C0" w:rsidP="00D871C0">
            <w:pPr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429F75" w14:textId="77777777" w:rsidR="00D871C0" w:rsidRPr="00ED335B" w:rsidRDefault="00D871C0" w:rsidP="00D871C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EC22B9" w14:textId="77777777" w:rsidR="00D871C0" w:rsidRPr="00ED335B" w:rsidRDefault="00D871C0" w:rsidP="00D871C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871C0" w14:paraId="5D511260" w14:textId="77777777" w:rsidTr="00ED335B">
        <w:trPr>
          <w:trHeight w:val="68"/>
        </w:trPr>
        <w:tc>
          <w:tcPr>
            <w:tcW w:w="4140" w:type="dxa"/>
            <w:vAlign w:val="bottom"/>
          </w:tcPr>
          <w:p w14:paraId="51D75CCB" w14:textId="77777777" w:rsidR="00D871C0" w:rsidRPr="00871D2B" w:rsidRDefault="00D871C0" w:rsidP="00D871C0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ซื้อสินค้าและค่าใช้จ่ายในการบริการ/ผลิต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0FBF5F" w14:textId="77777777" w:rsidR="00D871C0" w:rsidRPr="00ED335B" w:rsidRDefault="00D871C0" w:rsidP="00D871C0">
            <w:pPr>
              <w:tabs>
                <w:tab w:val="decimal" w:pos="979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D2D815E" w14:textId="77777777" w:rsidR="00D871C0" w:rsidRPr="00ED335B" w:rsidRDefault="00D871C0" w:rsidP="00D871C0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8D587" w14:textId="77777777" w:rsidR="00D871C0" w:rsidRPr="00ED335B" w:rsidRDefault="00D871C0" w:rsidP="00D871C0">
            <w:pPr>
              <w:tabs>
                <w:tab w:val="decimal" w:pos="990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4B488D6" w14:textId="77777777" w:rsidR="00D871C0" w:rsidRPr="00ED335B" w:rsidRDefault="00D871C0" w:rsidP="00D871C0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2700D" w14:textId="77777777" w:rsidR="00D871C0" w:rsidRPr="00ED335B" w:rsidRDefault="00D871C0" w:rsidP="00D871C0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C19BA7" w14:textId="77777777" w:rsidR="00D871C0" w:rsidRPr="00ED335B" w:rsidRDefault="00D871C0" w:rsidP="00D871C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D5C77" w14:textId="77777777" w:rsidR="00D871C0" w:rsidRPr="00ED335B" w:rsidRDefault="00D871C0" w:rsidP="00D871C0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</w:tbl>
    <w:p w14:paraId="0A3AE237" w14:textId="77777777" w:rsidR="00D5121C" w:rsidRPr="006C7AD2" w:rsidRDefault="00D5121C" w:rsidP="002E363B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8"/>
          <w:szCs w:val="8"/>
          <w:cs/>
          <w:lang w:val="en-GB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080"/>
      </w:tblGrid>
      <w:tr w:rsidR="00D5121C" w14:paraId="0BCE0F98" w14:textId="77777777" w:rsidTr="002B12CA">
        <w:trPr>
          <w:tblHeader/>
        </w:trPr>
        <w:tc>
          <w:tcPr>
            <w:tcW w:w="4140" w:type="dxa"/>
          </w:tcPr>
          <w:p w14:paraId="10051CB1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</w:tcPr>
          <w:p w14:paraId="2F2A7B6F" w14:textId="77777777" w:rsidR="00D5121C" w:rsidRPr="00871D2B" w:rsidRDefault="009B2480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ล้านบาท</w:t>
            </w:r>
            <w:r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D5121C" w14:paraId="70D798E0" w14:textId="77777777" w:rsidTr="002B12CA">
        <w:trPr>
          <w:tblHeader/>
        </w:trPr>
        <w:tc>
          <w:tcPr>
            <w:tcW w:w="4140" w:type="dxa"/>
          </w:tcPr>
          <w:p w14:paraId="7B38EB85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51B03B16" w14:textId="77777777" w:rsidR="00D5121C" w:rsidRPr="00871D2B" w:rsidRDefault="009B2480" w:rsidP="00D917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D917A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เก้า</w:t>
            </w:r>
            <w:r w:rsidRPr="00871D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871D2B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  <w:r w:rsidR="00D917A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  <w:lang w:val="en-GB"/>
              </w:rPr>
              <w:t>กันยายน</w:t>
            </w:r>
          </w:p>
        </w:tc>
      </w:tr>
      <w:tr w:rsidR="00D5121C" w14:paraId="29954725" w14:textId="77777777" w:rsidTr="002B12CA">
        <w:trPr>
          <w:tblHeader/>
        </w:trPr>
        <w:tc>
          <w:tcPr>
            <w:tcW w:w="4140" w:type="dxa"/>
          </w:tcPr>
          <w:p w14:paraId="1A10BA12" w14:textId="77777777" w:rsidR="00D5121C" w:rsidRDefault="00D5121C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EBEFF36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505176B6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6043F184" w14:textId="77777777" w:rsidR="00D5121C" w:rsidRPr="00871D2B" w:rsidRDefault="009B24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32C966BB" w14:textId="77777777" w:rsidTr="000C21BF">
        <w:trPr>
          <w:tblHeader/>
        </w:trPr>
        <w:tc>
          <w:tcPr>
            <w:tcW w:w="4140" w:type="dxa"/>
          </w:tcPr>
          <w:p w14:paraId="5ED72963" w14:textId="77777777" w:rsidR="00D5121C" w:rsidRPr="00871D2B" w:rsidRDefault="00D5121C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B97B9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D88F76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049A6D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" w:type="dxa"/>
          </w:tcPr>
          <w:p w14:paraId="2DA52B7A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81C608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196EB28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C85DF5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741DE545" w14:textId="77777777">
        <w:tc>
          <w:tcPr>
            <w:tcW w:w="4140" w:type="dxa"/>
          </w:tcPr>
          <w:p w14:paraId="7376EEE5" w14:textId="77777777" w:rsidR="00D5121C" w:rsidRDefault="009B2480">
            <w:pPr>
              <w:ind w:left="-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B7B4AA" w14:textId="77777777" w:rsidR="00D5121C" w:rsidRPr="00871D2B" w:rsidRDefault="00D5121C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069A9FC6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F02360" w14:textId="77777777" w:rsidR="00D5121C" w:rsidRPr="00871D2B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3B8A1FC6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F1B92F" w14:textId="77777777" w:rsidR="00D5121C" w:rsidRDefault="00D5121C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05A1A24" w14:textId="77777777" w:rsidR="00D5121C" w:rsidRDefault="00D5121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BA9974B" w14:textId="77777777" w:rsidR="00D5121C" w:rsidRPr="00871D2B" w:rsidRDefault="00D5121C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227E57" w14:paraId="66908EE8" w14:textId="77777777" w:rsidTr="003556B3">
        <w:tc>
          <w:tcPr>
            <w:tcW w:w="4140" w:type="dxa"/>
            <w:vAlign w:val="bottom"/>
          </w:tcPr>
          <w:p w14:paraId="7D3B502E" w14:textId="77777777" w:rsidR="00227E57" w:rsidRDefault="00227E57" w:rsidP="00227E5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FF596" w14:textId="77777777" w:rsidR="00227E57" w:rsidRDefault="00C23C72" w:rsidP="00227E5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FD6584" w14:textId="77777777" w:rsidR="00227E57" w:rsidRDefault="00227E57" w:rsidP="00227E5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C539E" w14:textId="77777777" w:rsidR="00227E57" w:rsidRDefault="00227E57" w:rsidP="00227E5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90A5FF" w14:textId="77777777" w:rsidR="00227E57" w:rsidRDefault="00227E57" w:rsidP="00227E5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CFA0E" w14:textId="77777777" w:rsidR="00227E57" w:rsidRDefault="00C23C72" w:rsidP="00227E5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1351E3CC" w14:textId="77777777" w:rsidR="00227E57" w:rsidRDefault="00227E57" w:rsidP="00227E5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79CD47D" w14:textId="77777777" w:rsidR="00227E57" w:rsidRDefault="00227E57" w:rsidP="00227E57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Theme="majorBidi" w:hAnsiTheme="majorBidi" w:cstheme="majorBidi"/>
                <w:sz w:val="28"/>
              </w:rPr>
              <w:t>16</w:t>
            </w:r>
          </w:p>
        </w:tc>
      </w:tr>
      <w:tr w:rsidR="00227E57" w14:paraId="0F00AF10" w14:textId="77777777" w:rsidTr="003556B3">
        <w:tc>
          <w:tcPr>
            <w:tcW w:w="4140" w:type="dxa"/>
          </w:tcPr>
          <w:p w14:paraId="52C74FC5" w14:textId="77777777" w:rsidR="00227E57" w:rsidRDefault="00227E57" w:rsidP="00227E57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4C0B36" w14:textId="77777777" w:rsidR="00227E57" w:rsidRDefault="00C23C72" w:rsidP="00227E5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56FDDE" w14:textId="77777777" w:rsidR="00227E57" w:rsidRDefault="00227E57" w:rsidP="00227E5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61307" w14:textId="77777777" w:rsidR="00227E57" w:rsidRDefault="00227E57" w:rsidP="00227E57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24C42A" w14:textId="77777777" w:rsidR="00227E57" w:rsidRDefault="00227E57" w:rsidP="00227E5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866A2E" w14:textId="77777777" w:rsidR="00227E57" w:rsidRDefault="00C23C72" w:rsidP="00227E57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37</w:t>
            </w:r>
          </w:p>
        </w:tc>
        <w:tc>
          <w:tcPr>
            <w:tcW w:w="180" w:type="dxa"/>
          </w:tcPr>
          <w:p w14:paraId="4CA44844" w14:textId="77777777" w:rsidR="00227E57" w:rsidRDefault="00227E57" w:rsidP="00227E57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57545B9" w14:textId="77777777" w:rsidR="00227E57" w:rsidRDefault="00227E57" w:rsidP="00227E57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Theme="majorBidi" w:hAnsiTheme="majorBidi" w:cstheme="majorBidi"/>
                <w:sz w:val="28"/>
              </w:rPr>
              <w:t>28</w:t>
            </w:r>
          </w:p>
        </w:tc>
      </w:tr>
      <w:tr w:rsidR="00934503" w14:paraId="6C4DE88D" w14:textId="77777777" w:rsidTr="0037560A">
        <w:tc>
          <w:tcPr>
            <w:tcW w:w="4140" w:type="dxa"/>
            <w:vAlign w:val="bottom"/>
          </w:tcPr>
          <w:p w14:paraId="12CE9EF5" w14:textId="0C82276E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B4E3AA" w14:textId="782F71D0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8EAF40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E5F075" w14:textId="4F2E31AA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4699EA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8B5E93" w14:textId="3A342D2F" w:rsidR="00934503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180" w:type="dxa"/>
          </w:tcPr>
          <w:p w14:paraId="21B832ED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2867BF3" w14:textId="7EB64986" w:rsidR="00934503" w:rsidRPr="009C6572" w:rsidRDefault="00934503" w:rsidP="00934503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34503" w14:paraId="3B8FF86C" w14:textId="77777777" w:rsidTr="003556B3">
        <w:tc>
          <w:tcPr>
            <w:tcW w:w="4140" w:type="dxa"/>
          </w:tcPr>
          <w:p w14:paraId="2848BF06" w14:textId="77777777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5043A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0FDDA4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B6BBBD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4D0F5C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532420" w14:textId="77777777" w:rsidR="00934503" w:rsidRPr="00871D2B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539DA216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1600440" w14:textId="77777777" w:rsidR="00934503" w:rsidRPr="00871D2B" w:rsidRDefault="00934503" w:rsidP="00934503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C6572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</w:tr>
      <w:tr w:rsidR="00934503" w14:paraId="1F27EB91" w14:textId="77777777" w:rsidTr="003556B3">
        <w:tc>
          <w:tcPr>
            <w:tcW w:w="4140" w:type="dxa"/>
          </w:tcPr>
          <w:p w14:paraId="1D3A13AA" w14:textId="77777777" w:rsidR="00934503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111EB9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D4815D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73A4AD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815D29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DFBF57" w14:textId="77777777" w:rsidR="00934503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80" w:type="dxa"/>
          </w:tcPr>
          <w:p w14:paraId="04BC5775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73D7BB" w14:textId="77777777" w:rsidR="00934503" w:rsidRDefault="00934503" w:rsidP="00934503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Theme="majorBidi" w:hAnsiTheme="majorBidi" w:cstheme="majorBidi" w:hint="cs"/>
                <w:sz w:val="28"/>
              </w:rPr>
              <w:t>5</w:t>
            </w:r>
          </w:p>
        </w:tc>
      </w:tr>
      <w:tr w:rsidR="00934503" w14:paraId="234032D9" w14:textId="77777777">
        <w:tc>
          <w:tcPr>
            <w:tcW w:w="4140" w:type="dxa"/>
          </w:tcPr>
          <w:p w14:paraId="5984C9DA" w14:textId="77777777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40A887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98E384F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12EC71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105784D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5063A" w14:textId="77777777" w:rsidR="00934503" w:rsidRPr="00871D2B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22CBA42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F251FE" w14:textId="77777777" w:rsidR="00934503" w:rsidRPr="00871D2B" w:rsidRDefault="00934503" w:rsidP="00934503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934503" w14:paraId="54139018" w14:textId="77777777">
        <w:tc>
          <w:tcPr>
            <w:tcW w:w="4140" w:type="dxa"/>
          </w:tcPr>
          <w:p w14:paraId="70EB83CC" w14:textId="77777777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C2891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71CF51A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F3C9A6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F8BD206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051F9A" w14:textId="77777777" w:rsidR="00934503" w:rsidRPr="00871D2B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99A0E3D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213C4F" w14:textId="77777777" w:rsidR="00934503" w:rsidRPr="00871D2B" w:rsidRDefault="00934503" w:rsidP="00934503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934503" w14:paraId="5B8C0470" w14:textId="77777777">
        <w:tc>
          <w:tcPr>
            <w:tcW w:w="4140" w:type="dxa"/>
          </w:tcPr>
          <w:p w14:paraId="0D8BCA0E" w14:textId="77777777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32CB0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E663F38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414AC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2E9CF59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C43A09" w14:textId="77777777" w:rsidR="00934503" w:rsidRPr="00871D2B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28F347A9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10E774" w14:textId="77777777" w:rsidR="00934503" w:rsidRPr="00871D2B" w:rsidRDefault="00934503" w:rsidP="00934503">
            <w:pPr>
              <w:tabs>
                <w:tab w:val="decimal" w:pos="897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934503" w14:paraId="51EC2E12" w14:textId="77777777" w:rsidTr="00ED335B">
        <w:tc>
          <w:tcPr>
            <w:tcW w:w="4140" w:type="dxa"/>
            <w:vAlign w:val="bottom"/>
          </w:tcPr>
          <w:p w14:paraId="2593187A" w14:textId="77777777" w:rsidR="00934503" w:rsidRPr="00871D2B" w:rsidRDefault="00934503" w:rsidP="0093450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lastRenderedPageBreak/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1EC75B" w14:textId="77777777" w:rsidR="00934503" w:rsidRDefault="00934503" w:rsidP="00934503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2D2A908" w14:textId="77777777" w:rsidR="00934503" w:rsidRDefault="00934503" w:rsidP="0093450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AB4982" w14:textId="77777777" w:rsidR="00934503" w:rsidRPr="00227E57" w:rsidRDefault="00934503" w:rsidP="00934503">
            <w:pPr>
              <w:ind w:left="-18" w:right="9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42FE381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37BF8E" w14:textId="77777777" w:rsidR="00934503" w:rsidRDefault="00934503" w:rsidP="00934503">
            <w:pPr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BC6F72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0C3F7B" w14:textId="77777777" w:rsidR="00934503" w:rsidRPr="00227E57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34503" w14:paraId="7FCF0D6C" w14:textId="77777777" w:rsidTr="00ED335B">
        <w:tc>
          <w:tcPr>
            <w:tcW w:w="4140" w:type="dxa"/>
            <w:vAlign w:val="bottom"/>
          </w:tcPr>
          <w:p w14:paraId="6CB040F4" w14:textId="77777777" w:rsidR="00934503" w:rsidRPr="00871D2B" w:rsidRDefault="00934503" w:rsidP="00934503">
            <w:pPr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8B75E" w14:textId="77777777" w:rsidR="00934503" w:rsidRDefault="00934503" w:rsidP="00934503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095F6C31" w14:textId="77777777" w:rsidR="00934503" w:rsidRDefault="00934503" w:rsidP="00934503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C63B84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BE5F4C5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EBFDC9" w14:textId="77777777" w:rsidR="00934503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3E827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9DFBBC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34503" w14:paraId="0180B34C" w14:textId="77777777" w:rsidTr="003556B3">
        <w:tc>
          <w:tcPr>
            <w:tcW w:w="4140" w:type="dxa"/>
            <w:vAlign w:val="bottom"/>
          </w:tcPr>
          <w:p w14:paraId="64D65A23" w14:textId="77777777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6C6AEA">
              <w:rPr>
                <w:rFonts w:ascii="Angsana New" w:hAnsi="Angsana New"/>
                <w:sz w:val="28"/>
                <w:cs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4CE7A1" w14:textId="77777777" w:rsidR="00934503" w:rsidRDefault="00934503" w:rsidP="00934503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5EC915" w14:textId="77777777" w:rsidR="00934503" w:rsidRDefault="00934503" w:rsidP="00934503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4E9F1" w14:textId="77777777" w:rsidR="00934503" w:rsidRPr="009C6572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369FAF0C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B39CD" w14:textId="77777777" w:rsidR="00934503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B52A29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1F6C0A" w14:textId="77777777" w:rsidR="00934503" w:rsidRPr="009C6572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</w:t>
            </w:r>
          </w:p>
        </w:tc>
      </w:tr>
      <w:tr w:rsidR="00934503" w14:paraId="09B8E5C2" w14:textId="77777777" w:rsidTr="003556B3">
        <w:tc>
          <w:tcPr>
            <w:tcW w:w="4140" w:type="dxa"/>
            <w:vAlign w:val="bottom"/>
          </w:tcPr>
          <w:p w14:paraId="416B2128" w14:textId="77777777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E3DE5D" w14:textId="77777777" w:rsidR="00934503" w:rsidRDefault="00934503" w:rsidP="00934503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1D66B21" w14:textId="77777777" w:rsidR="00934503" w:rsidRDefault="00934503" w:rsidP="00934503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D8A68F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7A800E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8F9D8F" w14:textId="77777777" w:rsidR="00934503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D9C562E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31DBF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934503" w14:paraId="57C78769" w14:textId="77777777" w:rsidTr="003556B3">
        <w:tc>
          <w:tcPr>
            <w:tcW w:w="4140" w:type="dxa"/>
            <w:vAlign w:val="bottom"/>
          </w:tcPr>
          <w:p w14:paraId="7C289AF3" w14:textId="5C153811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CD464D" w14:textId="3514DACA" w:rsidR="00934503" w:rsidRDefault="00934503" w:rsidP="00934503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A0ED2B6" w14:textId="77777777" w:rsidR="00934503" w:rsidRDefault="00934503" w:rsidP="00934503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B668AF" w14:textId="7C1A3F76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C657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1DACFE1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659719" w14:textId="16018808" w:rsidR="00934503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E6261F0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541571" w14:textId="53CC5F9D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C6572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934503" w14:paraId="42D332EF" w14:textId="77777777" w:rsidTr="003556B3">
        <w:tc>
          <w:tcPr>
            <w:tcW w:w="4140" w:type="dxa"/>
            <w:vAlign w:val="bottom"/>
          </w:tcPr>
          <w:p w14:paraId="1552EDE4" w14:textId="77777777" w:rsidR="00934503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7CEFF6" w14:textId="77777777" w:rsidR="00934503" w:rsidRDefault="00934503" w:rsidP="00934503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90E89AF" w14:textId="77777777" w:rsidR="00934503" w:rsidRDefault="00934503" w:rsidP="00934503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C4C5D4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0E64C42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8255E" w14:textId="77777777" w:rsidR="00934503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98E5321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7DF03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34503" w14:paraId="7481F71B" w14:textId="77777777" w:rsidTr="00ED335B">
        <w:tc>
          <w:tcPr>
            <w:tcW w:w="4140" w:type="dxa"/>
            <w:vAlign w:val="bottom"/>
          </w:tcPr>
          <w:p w14:paraId="3B55C12F" w14:textId="77777777" w:rsidR="00934503" w:rsidRPr="00871D2B" w:rsidRDefault="00934503" w:rsidP="00934503">
            <w:pPr>
              <w:ind w:left="268"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E0F10D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8C7CC7" w14:textId="77777777" w:rsidR="00934503" w:rsidRDefault="00934503" w:rsidP="00934503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9BBE33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8DC978C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AEBACB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40A490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F5DF3C" w14:textId="77777777" w:rsidR="00934503" w:rsidRPr="00871D2B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934503" w14:paraId="7347F5A4" w14:textId="77777777" w:rsidTr="00ED335B">
        <w:tc>
          <w:tcPr>
            <w:tcW w:w="4140" w:type="dxa"/>
            <w:vAlign w:val="bottom"/>
          </w:tcPr>
          <w:p w14:paraId="38F1BFD2" w14:textId="77777777" w:rsidR="00934503" w:rsidRDefault="00934503" w:rsidP="0093450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589C41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6F2F99" w14:textId="77777777" w:rsidR="00934503" w:rsidRDefault="00934503" w:rsidP="00934503">
            <w:pPr>
              <w:tabs>
                <w:tab w:val="decimal" w:pos="805"/>
                <w:tab w:val="decimal" w:pos="864"/>
              </w:tabs>
              <w:ind w:left="-10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1CD16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A589EE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A92723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4F1B9F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E35530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34503" w14:paraId="3CA3BCE0" w14:textId="77777777" w:rsidTr="00ED335B">
        <w:trPr>
          <w:trHeight w:val="68"/>
        </w:trPr>
        <w:tc>
          <w:tcPr>
            <w:tcW w:w="4140" w:type="dxa"/>
            <w:vAlign w:val="bottom"/>
          </w:tcPr>
          <w:p w14:paraId="2AA7814D" w14:textId="77777777" w:rsidR="00934503" w:rsidRPr="00871D2B" w:rsidRDefault="00934503" w:rsidP="009345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ซื้อสินค้าและค่าใช้จ่ายในการบริการ/ผลิต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83006" w14:textId="77777777" w:rsidR="00934503" w:rsidRDefault="00934503" w:rsidP="00934503">
            <w:pPr>
              <w:tabs>
                <w:tab w:val="decimal" w:pos="896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5F75A33" w14:textId="77777777" w:rsidR="00934503" w:rsidRDefault="00934503" w:rsidP="00934503">
            <w:pPr>
              <w:tabs>
                <w:tab w:val="decimal" w:pos="805"/>
                <w:tab w:val="decimal" w:pos="864"/>
              </w:tabs>
              <w:ind w:right="9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C58D4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Theme="majorBidi" w:hAnsiTheme="majorBidi" w:cstheme="majorBidi" w:hint="cs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4F8920F" w14:textId="77777777" w:rsidR="00934503" w:rsidRDefault="00934503" w:rsidP="00934503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082982" w14:textId="77777777" w:rsidR="00934503" w:rsidRDefault="00934503" w:rsidP="00934503">
            <w:pPr>
              <w:tabs>
                <w:tab w:val="decimal" w:pos="904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2D34D2" w14:textId="77777777" w:rsidR="00934503" w:rsidRDefault="00934503" w:rsidP="00934503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038E6" w14:textId="77777777" w:rsidR="00934503" w:rsidRDefault="00934503" w:rsidP="00934503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</w:tbl>
    <w:p w14:paraId="7091B7BC" w14:textId="77777777" w:rsidR="00D5121C" w:rsidRDefault="009B2480" w:rsidP="00AE33A4">
      <w:pPr>
        <w:spacing w:before="120" w:after="120"/>
        <w:ind w:left="450" w:hanging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ยอดคงค้างระหว่างบริษัทและกิจการที่เกี่ยวข้องกัน ณ วันที่ </w:t>
      </w:r>
      <w:r w:rsidR="0072507E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227E5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กันยายน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มีรายละเอียดดังนี้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9"/>
        <w:gridCol w:w="1080"/>
        <w:gridCol w:w="180"/>
        <w:gridCol w:w="1080"/>
        <w:gridCol w:w="181"/>
        <w:gridCol w:w="1080"/>
        <w:gridCol w:w="180"/>
        <w:gridCol w:w="990"/>
      </w:tblGrid>
      <w:tr w:rsidR="00D5121C" w14:paraId="13491B79" w14:textId="77777777" w:rsidTr="00851FE4">
        <w:trPr>
          <w:tblHeader/>
        </w:trPr>
        <w:tc>
          <w:tcPr>
            <w:tcW w:w="4229" w:type="dxa"/>
            <w:shd w:val="clear" w:color="auto" w:fill="auto"/>
          </w:tcPr>
          <w:p w14:paraId="2142A9C0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576E75F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0D96D8F8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F0E5112" w14:textId="77777777" w:rsidR="00D5121C" w:rsidRPr="00871D2B" w:rsidRDefault="009B2480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078B7CC2" w14:textId="77777777" w:rsidTr="00851FE4">
        <w:trPr>
          <w:tblHeader/>
        </w:trPr>
        <w:tc>
          <w:tcPr>
            <w:tcW w:w="4229" w:type="dxa"/>
            <w:shd w:val="clear" w:color="auto" w:fill="auto"/>
          </w:tcPr>
          <w:p w14:paraId="76AFB537" w14:textId="77777777" w:rsidR="00D5121C" w:rsidRDefault="00D5121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C7EB07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</w:tcPr>
          <w:p w14:paraId="099042B0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5B16ED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72BF25A0" w14:textId="77777777" w:rsidTr="00851FE4">
        <w:trPr>
          <w:tblHeader/>
        </w:trPr>
        <w:tc>
          <w:tcPr>
            <w:tcW w:w="4229" w:type="dxa"/>
            <w:shd w:val="clear" w:color="auto" w:fill="auto"/>
          </w:tcPr>
          <w:p w14:paraId="0D3DDF4B" w14:textId="77777777" w:rsidR="00D5121C" w:rsidRPr="00871D2B" w:rsidRDefault="00D5121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ABF84C" w14:textId="77777777" w:rsidR="00D5121C" w:rsidRPr="00871D2B" w:rsidRDefault="0072507E" w:rsidP="00227E5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="009B248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27E5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56129FD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94B976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81" w:type="dxa"/>
            <w:shd w:val="clear" w:color="auto" w:fill="auto"/>
          </w:tcPr>
          <w:p w14:paraId="039BA2BC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BEC8FD" w14:textId="77777777" w:rsidR="00D5121C" w:rsidRDefault="009B2480" w:rsidP="00227E5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227E5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631385A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4B8F24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47676FAB" w14:textId="77777777" w:rsidTr="00851FE4">
        <w:trPr>
          <w:tblHeader/>
        </w:trPr>
        <w:tc>
          <w:tcPr>
            <w:tcW w:w="4229" w:type="dxa"/>
            <w:shd w:val="clear" w:color="auto" w:fill="auto"/>
          </w:tcPr>
          <w:p w14:paraId="2A136B41" w14:textId="77777777" w:rsidR="00D5121C" w:rsidRPr="00871D2B" w:rsidRDefault="00D5121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066777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EBC2BAD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E477D3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1" w:type="dxa"/>
            <w:shd w:val="clear" w:color="auto" w:fill="auto"/>
          </w:tcPr>
          <w:p w14:paraId="3ED58363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1E4D7A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58EF2FF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0D0AE3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13E17F09" w14:textId="77777777" w:rsidTr="00851FE4">
        <w:tc>
          <w:tcPr>
            <w:tcW w:w="4229" w:type="dxa"/>
            <w:shd w:val="clear" w:color="auto" w:fill="auto"/>
            <w:vAlign w:val="bottom"/>
          </w:tcPr>
          <w:p w14:paraId="6633DEB7" w14:textId="77777777" w:rsidR="00D5121C" w:rsidRDefault="009B2480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  <w:lang w:val="en-GB"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  <w:lang w:val="en-GB"/>
              </w:rPr>
              <w:t>กิจการที่เกี่ยวข้องกัน</w:t>
            </w:r>
            <w:r w:rsidRPr="00871D2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10)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F40C63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238C201D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8AC9C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34C2BFBA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42215B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067148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4AD1A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5121C" w14:paraId="27882C50" w14:textId="77777777" w:rsidTr="00ED335B">
        <w:tc>
          <w:tcPr>
            <w:tcW w:w="4229" w:type="dxa"/>
            <w:shd w:val="clear" w:color="auto" w:fill="auto"/>
            <w:vAlign w:val="bottom"/>
          </w:tcPr>
          <w:p w14:paraId="4CD345C6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0289E09" w14:textId="77777777" w:rsidR="00D5121C" w:rsidRDefault="00C23C72" w:rsidP="00ED335B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1,691</w:t>
            </w:r>
          </w:p>
        </w:tc>
        <w:tc>
          <w:tcPr>
            <w:tcW w:w="180" w:type="dxa"/>
            <w:shd w:val="clear" w:color="auto" w:fill="auto"/>
          </w:tcPr>
          <w:p w14:paraId="1143A8B2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AB7DF1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D0B791E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324366" w14:textId="77777777" w:rsidR="00D5121C" w:rsidRDefault="00C23C72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506F2E" w14:textId="77777777" w:rsidR="00D5121C" w:rsidRDefault="00D5121C">
            <w:pPr>
              <w:tabs>
                <w:tab w:val="decimal" w:pos="882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C60A5B" w14:textId="77777777" w:rsidR="00D5121C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49E0EEE5" w14:textId="77777777" w:rsidTr="00ED335B">
        <w:tc>
          <w:tcPr>
            <w:tcW w:w="4229" w:type="dxa"/>
            <w:shd w:val="clear" w:color="auto" w:fill="auto"/>
            <w:vAlign w:val="bottom"/>
          </w:tcPr>
          <w:p w14:paraId="2E18B83A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067A2" w14:textId="77777777" w:rsidR="00D5121C" w:rsidRPr="00851FE4" w:rsidRDefault="00C23C72" w:rsidP="00ED335B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1,691</w:t>
            </w:r>
          </w:p>
        </w:tc>
        <w:tc>
          <w:tcPr>
            <w:tcW w:w="180" w:type="dxa"/>
            <w:shd w:val="clear" w:color="auto" w:fill="auto"/>
          </w:tcPr>
          <w:p w14:paraId="5E746E2B" w14:textId="77777777" w:rsidR="00D5121C" w:rsidRPr="00851FE4" w:rsidRDefault="00D5121C">
            <w:pPr>
              <w:tabs>
                <w:tab w:val="decimal" w:pos="882"/>
              </w:tabs>
              <w:ind w:left="-108" w:right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349EE" w14:textId="77777777" w:rsidR="00D5121C" w:rsidRPr="00851FE4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1FE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027EEEE" w14:textId="77777777" w:rsidR="00D5121C" w:rsidRPr="00851FE4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05CE2C" w14:textId="77777777" w:rsidR="00D5121C" w:rsidRPr="00851FE4" w:rsidRDefault="00C23C72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C319D1" w14:textId="77777777" w:rsidR="00D5121C" w:rsidRPr="00851FE4" w:rsidRDefault="00D5121C">
            <w:pPr>
              <w:tabs>
                <w:tab w:val="decimal" w:pos="882"/>
              </w:tabs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25919" w14:textId="77777777" w:rsidR="00D5121C" w:rsidRPr="00851FE4" w:rsidRDefault="009B2480" w:rsidP="002B12CA">
            <w:pPr>
              <w:tabs>
                <w:tab w:val="decimal" w:pos="805"/>
              </w:tabs>
              <w:ind w:left="-18" w:right="9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1FE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D5121C" w14:paraId="56840317" w14:textId="77777777" w:rsidTr="002E363B">
        <w:tc>
          <w:tcPr>
            <w:tcW w:w="4229" w:type="dxa"/>
            <w:shd w:val="clear" w:color="auto" w:fill="auto"/>
            <w:vAlign w:val="bottom"/>
          </w:tcPr>
          <w:p w14:paraId="5539A6B9" w14:textId="77777777" w:rsidR="00D5121C" w:rsidRDefault="00D5121C">
            <w:pPr>
              <w:ind w:right="5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BDF7C0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D653D8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5B702B" w14:textId="77777777" w:rsidR="00D5121C" w:rsidRDefault="00D5121C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0EAEE46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C3C64E" w14:textId="77777777" w:rsidR="00D5121C" w:rsidRPr="00871D2B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49B4DC3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033138" w14:textId="77777777" w:rsidR="00D5121C" w:rsidRDefault="00D5121C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851FE4" w14:paraId="7CA57993" w14:textId="77777777" w:rsidTr="002E363B">
        <w:tc>
          <w:tcPr>
            <w:tcW w:w="4229" w:type="dxa"/>
            <w:shd w:val="clear" w:color="auto" w:fill="auto"/>
            <w:vAlign w:val="bottom"/>
          </w:tcPr>
          <w:p w14:paraId="217769B7" w14:textId="77777777" w:rsidR="00851FE4" w:rsidRPr="00871D2B" w:rsidRDefault="00851FE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กิจการที่เกี่ยวข้องกัน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871D2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10)</w:t>
            </w:r>
          </w:p>
        </w:tc>
        <w:tc>
          <w:tcPr>
            <w:tcW w:w="1080" w:type="dxa"/>
            <w:shd w:val="clear" w:color="auto" w:fill="auto"/>
          </w:tcPr>
          <w:p w14:paraId="7D1F5B95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09559F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267D37" w14:textId="77777777" w:rsidR="00851FE4" w:rsidRDefault="00851FE4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B9E999E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783F4E" w14:textId="77777777" w:rsidR="00851FE4" w:rsidRPr="00871D2B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6216562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3B3678" w14:textId="77777777" w:rsidR="00851FE4" w:rsidRDefault="00851FE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DF9F34A" w14:textId="77777777" w:rsidTr="002E363B">
        <w:tc>
          <w:tcPr>
            <w:tcW w:w="4229" w:type="dxa"/>
            <w:shd w:val="clear" w:color="auto" w:fill="auto"/>
            <w:vAlign w:val="bottom"/>
          </w:tcPr>
          <w:p w14:paraId="7335F063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540D0F" w14:textId="77777777" w:rsidR="00D5121C" w:rsidRDefault="00C23C72" w:rsidP="00A44C78">
            <w:pPr>
              <w:tabs>
                <w:tab w:val="decimal" w:pos="815"/>
                <w:tab w:val="decimal" w:pos="905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85E578" w14:textId="77777777" w:rsidR="00D5121C" w:rsidRDefault="00D5121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C11186" w14:textId="77777777" w:rsidR="00D5121C" w:rsidRDefault="009B248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6CA0EEF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ABA4B8" w14:textId="77777777" w:rsidR="00D5121C" w:rsidRDefault="00C23C72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6,255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3DADBAC" w14:textId="77777777" w:rsidR="00D5121C" w:rsidRDefault="00D5121C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2A0B23" w14:textId="77777777" w:rsidR="00D5121C" w:rsidRDefault="009B2480" w:rsidP="004B7015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17,745</w:t>
            </w:r>
          </w:p>
        </w:tc>
      </w:tr>
      <w:tr w:rsidR="00D5121C" w14:paraId="3F438EEA" w14:textId="77777777" w:rsidTr="002E363B">
        <w:tc>
          <w:tcPr>
            <w:tcW w:w="4229" w:type="dxa"/>
            <w:shd w:val="clear" w:color="auto" w:fill="auto"/>
            <w:vAlign w:val="bottom"/>
          </w:tcPr>
          <w:p w14:paraId="08F732DB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66AE4A" w14:textId="240E5E9E" w:rsidR="00D5121C" w:rsidRDefault="00C23C72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2,16</w:t>
            </w:r>
            <w:r w:rsidR="00EE6AD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438FF3D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A47D08" w14:textId="77777777" w:rsidR="00D5121C" w:rsidRDefault="009B2480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65D8CBF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ED6A5B" w14:textId="77777777" w:rsidR="00D5121C" w:rsidRDefault="00C23C72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2,167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815FF47" w14:textId="77777777" w:rsidR="00D5121C" w:rsidRDefault="00D5121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EEEE94" w14:textId="77777777" w:rsidR="00D5121C" w:rsidRDefault="009B2480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2,373</w:t>
            </w:r>
          </w:p>
        </w:tc>
      </w:tr>
      <w:tr w:rsidR="00525464" w14:paraId="45A35AE0" w14:textId="77777777" w:rsidTr="002E363B">
        <w:tc>
          <w:tcPr>
            <w:tcW w:w="4229" w:type="dxa"/>
            <w:shd w:val="clear" w:color="auto" w:fill="auto"/>
            <w:vAlign w:val="center"/>
          </w:tcPr>
          <w:p w14:paraId="7CFC678E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D9D81" w14:textId="6E2A24D1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2,16</w:t>
            </w:r>
            <w:r w:rsidR="00EE6AD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D3065DB" w14:textId="77777777" w:rsidR="00525464" w:rsidRDefault="00525464" w:rsidP="0052546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0767A" w14:textId="2E2A4912" w:rsidR="00525464" w:rsidRDefault="00525464" w:rsidP="0052546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2,375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68DD9BA" w14:textId="77777777" w:rsidR="00525464" w:rsidRDefault="00525464" w:rsidP="00525464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658EA" w14:textId="77777777" w:rsidR="00525464" w:rsidRDefault="00525464" w:rsidP="00525464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8,422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1EDC028" w14:textId="77777777" w:rsidR="00525464" w:rsidRDefault="00525464" w:rsidP="00525464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18C61" w14:textId="77777777" w:rsidR="00525464" w:rsidRDefault="00525464" w:rsidP="00525464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20,118</w:t>
            </w:r>
          </w:p>
        </w:tc>
      </w:tr>
      <w:tr w:rsidR="00525464" w14:paraId="19EF048F" w14:textId="77777777" w:rsidTr="002E363B">
        <w:tc>
          <w:tcPr>
            <w:tcW w:w="4229" w:type="dxa"/>
            <w:shd w:val="clear" w:color="auto" w:fill="auto"/>
            <w:vAlign w:val="center"/>
          </w:tcPr>
          <w:p w14:paraId="26E223F6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A4D03" w14:textId="77777777" w:rsidR="00525464" w:rsidRDefault="00525464" w:rsidP="00525464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(783)</w:t>
            </w:r>
          </w:p>
        </w:tc>
        <w:tc>
          <w:tcPr>
            <w:tcW w:w="180" w:type="dxa"/>
            <w:shd w:val="clear" w:color="auto" w:fill="auto"/>
          </w:tcPr>
          <w:p w14:paraId="70B95237" w14:textId="77777777" w:rsidR="00525464" w:rsidRDefault="00525464" w:rsidP="00525464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3F7ED" w14:textId="77777777" w:rsidR="00525464" w:rsidRDefault="00525464" w:rsidP="0052546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79B00F6" w14:textId="77777777" w:rsidR="00525464" w:rsidRDefault="00525464" w:rsidP="0052546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0AA3F" w14:textId="77777777" w:rsidR="00525464" w:rsidRDefault="00525464" w:rsidP="0052546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(1,768)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0FF44C" w14:textId="77777777" w:rsidR="00525464" w:rsidRDefault="00525464" w:rsidP="0052546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BF767" w14:textId="77777777" w:rsidR="00525464" w:rsidRDefault="00525464" w:rsidP="00525464">
            <w:pPr>
              <w:tabs>
                <w:tab w:val="decimal" w:pos="810"/>
                <w:tab w:val="decimal" w:pos="900"/>
              </w:tabs>
              <w:ind w:left="-18"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25464" w14:paraId="2C8A17B2" w14:textId="77777777" w:rsidTr="002E363B">
        <w:tc>
          <w:tcPr>
            <w:tcW w:w="4229" w:type="dxa"/>
            <w:shd w:val="clear" w:color="auto" w:fill="auto"/>
            <w:vAlign w:val="center"/>
          </w:tcPr>
          <w:p w14:paraId="018EA923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รวมลูกหนี้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อื่น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B4641" w14:textId="01B20366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1,38</w:t>
            </w:r>
            <w:r w:rsidR="00EE6AD9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AC321B4" w14:textId="77777777" w:rsidR="00525464" w:rsidRDefault="00525464" w:rsidP="0052546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F0BF85" w14:textId="132B6F95" w:rsidR="00525464" w:rsidRDefault="00525464" w:rsidP="0052546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2,375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30F035F2" w14:textId="77777777" w:rsidR="00525464" w:rsidRDefault="00525464" w:rsidP="0052546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525CA9" w14:textId="77777777" w:rsidR="00525464" w:rsidRDefault="00525464" w:rsidP="00525464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6,654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4B96769" w14:textId="77777777" w:rsidR="00525464" w:rsidRDefault="00525464" w:rsidP="0052546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C0DA79" w14:textId="77777777" w:rsidR="00525464" w:rsidRDefault="00525464" w:rsidP="00525464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20,118</w:t>
            </w:r>
          </w:p>
        </w:tc>
      </w:tr>
      <w:tr w:rsidR="00525464" w14:paraId="6343310A" w14:textId="77777777" w:rsidTr="002E363B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48BBC2EF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32184C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DB14C5" w14:textId="77777777" w:rsidR="00525464" w:rsidRDefault="00525464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89864" w14:textId="77777777" w:rsidR="00525464" w:rsidRDefault="00525464" w:rsidP="00525464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11BB1178" w14:textId="77777777" w:rsidR="00525464" w:rsidRDefault="00525464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9D39A" w14:textId="77777777" w:rsidR="00525464" w:rsidRDefault="00525464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8579ED3" w14:textId="77777777" w:rsidR="00525464" w:rsidRDefault="00525464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4E35D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525464" w14:paraId="509DBFEA" w14:textId="77777777" w:rsidTr="002E363B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23BD26B3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A82613E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9548C" w14:textId="77777777" w:rsidR="00525464" w:rsidRDefault="00525464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8D7493" w14:textId="77777777" w:rsidR="00525464" w:rsidRDefault="00525464" w:rsidP="00525464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5FBDEC97" w14:textId="77777777" w:rsidR="00525464" w:rsidRDefault="00525464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2A37BF" w14:textId="77777777" w:rsidR="00525464" w:rsidRDefault="00525464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2A95A87" w14:textId="77777777" w:rsidR="00525464" w:rsidRDefault="00525464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02B31A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525464" w14:paraId="5E5998ED" w14:textId="77777777" w:rsidTr="002E363B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4ED85B2F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2EF87B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FF81CA" w14:textId="77777777" w:rsidR="00525464" w:rsidRDefault="00525464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230CED" w14:textId="77777777" w:rsidR="00525464" w:rsidRDefault="00525464" w:rsidP="00525464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21B3EBB1" w14:textId="77777777" w:rsidR="00525464" w:rsidRDefault="00525464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65A811" w14:textId="77777777" w:rsidR="00525464" w:rsidRDefault="00525464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CED4194" w14:textId="77777777" w:rsidR="00525464" w:rsidRDefault="00525464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F9CDD0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EE6AD9" w14:paraId="5251171B" w14:textId="77777777" w:rsidTr="002E363B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519A3AE8" w14:textId="77777777" w:rsidR="00EE6AD9" w:rsidRPr="00871D2B" w:rsidRDefault="00EE6AD9" w:rsidP="00525464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4D2B7C4" w14:textId="77777777" w:rsidR="00EE6AD9" w:rsidRDefault="00EE6AD9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2E099BE" w14:textId="77777777" w:rsidR="00EE6AD9" w:rsidRDefault="00EE6AD9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76E910" w14:textId="77777777" w:rsidR="00EE6AD9" w:rsidRDefault="00EE6AD9" w:rsidP="00525464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15D7D8E4" w14:textId="77777777" w:rsidR="00EE6AD9" w:rsidRDefault="00EE6AD9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A860A6" w14:textId="77777777" w:rsidR="00EE6AD9" w:rsidRDefault="00EE6AD9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A906E2A" w14:textId="77777777" w:rsidR="00EE6AD9" w:rsidRDefault="00EE6AD9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DEFB07" w14:textId="77777777" w:rsidR="00EE6AD9" w:rsidRDefault="00EE6AD9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525464" w14:paraId="237BF544" w14:textId="77777777" w:rsidTr="002E363B">
        <w:trPr>
          <w:trHeight w:val="132"/>
        </w:trPr>
        <w:tc>
          <w:tcPr>
            <w:tcW w:w="4229" w:type="dxa"/>
            <w:shd w:val="clear" w:color="auto" w:fill="auto"/>
            <w:vAlign w:val="center"/>
          </w:tcPr>
          <w:p w14:paraId="2E4C994F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A2440A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191365" w14:textId="77777777" w:rsidR="00525464" w:rsidRDefault="00525464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09C269" w14:textId="77777777" w:rsidR="00525464" w:rsidRDefault="00525464" w:rsidP="00525464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1D74233E" w14:textId="77777777" w:rsidR="00525464" w:rsidRDefault="00525464" w:rsidP="00525464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78C6FC" w14:textId="77777777" w:rsidR="00525464" w:rsidRDefault="00525464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37673A2" w14:textId="77777777" w:rsidR="00525464" w:rsidRDefault="00525464" w:rsidP="00525464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3EEFA2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525464" w14:paraId="31B83016" w14:textId="77777777" w:rsidTr="008B30F1">
        <w:trPr>
          <w:trHeight w:val="333"/>
        </w:trPr>
        <w:tc>
          <w:tcPr>
            <w:tcW w:w="4229" w:type="dxa"/>
            <w:shd w:val="clear" w:color="auto" w:fill="auto"/>
            <w:vAlign w:val="bottom"/>
          </w:tcPr>
          <w:p w14:paraId="657CFC41" w14:textId="77777777" w:rsidR="00525464" w:rsidRDefault="00525464" w:rsidP="00525464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en-GB"/>
              </w:rPr>
              <w:lastRenderedPageBreak/>
              <w:t>รายได้ค้างรับ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10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6E63F8E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20DA51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6423F3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41C408E7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9667C7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D17F94F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C4387E" w14:textId="77777777" w:rsidR="00525464" w:rsidRDefault="00525464" w:rsidP="0052546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525464" w14:paraId="6F079E6F" w14:textId="77777777" w:rsidTr="002E363B">
        <w:tc>
          <w:tcPr>
            <w:tcW w:w="4229" w:type="dxa"/>
            <w:shd w:val="clear" w:color="auto" w:fill="auto"/>
            <w:vAlign w:val="bottom"/>
          </w:tcPr>
          <w:p w14:paraId="02198EA4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81EA78" w14:textId="77777777" w:rsidR="00525464" w:rsidRDefault="00525464" w:rsidP="00525464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0CBC9C" w14:textId="77777777" w:rsidR="00525464" w:rsidRDefault="00525464" w:rsidP="00525464">
            <w:pPr>
              <w:tabs>
                <w:tab w:val="decimal" w:pos="95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AC944D" w14:textId="77777777" w:rsidR="00525464" w:rsidRDefault="00525464" w:rsidP="00525464">
            <w:pPr>
              <w:tabs>
                <w:tab w:val="decimal" w:pos="904"/>
              </w:tabs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6C2098A" w14:textId="77777777" w:rsidR="00525464" w:rsidRDefault="00525464" w:rsidP="00525464">
            <w:pPr>
              <w:tabs>
                <w:tab w:val="decimal" w:pos="950"/>
                <w:tab w:val="decimal" w:pos="99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F4DC7C" w14:textId="77777777" w:rsidR="00525464" w:rsidRDefault="00525464" w:rsidP="00525464">
            <w:pPr>
              <w:tabs>
                <w:tab w:val="decimal" w:pos="90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8BB435B" w14:textId="77777777" w:rsidR="00525464" w:rsidRDefault="00525464" w:rsidP="00525464">
            <w:pPr>
              <w:tabs>
                <w:tab w:val="decimal" w:pos="95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13F0BF" w14:textId="7051EEC0" w:rsidR="00525464" w:rsidRDefault="00525464" w:rsidP="00525464">
            <w:pPr>
              <w:tabs>
                <w:tab w:val="decimal" w:pos="950"/>
              </w:tabs>
              <w:ind w:left="-18" w:right="1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525464" w:rsidRPr="001B30B4" w14:paraId="76D0BB61" w14:textId="77777777" w:rsidTr="008B30F1">
        <w:trPr>
          <w:trHeight w:val="387"/>
        </w:trPr>
        <w:tc>
          <w:tcPr>
            <w:tcW w:w="4229" w:type="dxa"/>
            <w:shd w:val="clear" w:color="auto" w:fill="auto"/>
            <w:vAlign w:val="center"/>
          </w:tcPr>
          <w:p w14:paraId="1255FA5E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72AD50" w14:textId="6F7D94AB" w:rsidR="00525464" w:rsidRDefault="00525464" w:rsidP="00525464">
            <w:pPr>
              <w:tabs>
                <w:tab w:val="decimal" w:pos="950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F7C46" w14:textId="77777777" w:rsidR="00525464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F7BB2" w14:textId="77777777" w:rsidR="00525464" w:rsidRDefault="00525464" w:rsidP="00525464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393594" w14:textId="77777777" w:rsidR="00525464" w:rsidRDefault="00525464" w:rsidP="00525464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C94768" w14:textId="7B6EFB00" w:rsidR="00525464" w:rsidRDefault="00525464" w:rsidP="00525464">
            <w:pPr>
              <w:tabs>
                <w:tab w:val="decimal" w:pos="898"/>
              </w:tabs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5360E" w14:textId="77777777" w:rsidR="00525464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B75F52" w14:textId="77777777" w:rsidR="00525464" w:rsidRDefault="00525464" w:rsidP="00525464">
            <w:pPr>
              <w:tabs>
                <w:tab w:val="decimal" w:pos="950"/>
              </w:tabs>
              <w:ind w:left="-18" w:right="1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</w:t>
            </w:r>
          </w:p>
        </w:tc>
      </w:tr>
      <w:tr w:rsidR="00525464" w14:paraId="384ABBB7" w14:textId="77777777" w:rsidTr="002E363B">
        <w:tc>
          <w:tcPr>
            <w:tcW w:w="4229" w:type="dxa"/>
            <w:shd w:val="clear" w:color="auto" w:fill="auto"/>
            <w:vAlign w:val="center"/>
          </w:tcPr>
          <w:p w14:paraId="40B17C56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BD212" w14:textId="5F6B39B9" w:rsidR="00525464" w:rsidRDefault="00525464" w:rsidP="00525464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EB6ECC9" w14:textId="77777777" w:rsidR="00525464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69264" w14:textId="77777777" w:rsidR="00525464" w:rsidRDefault="00525464" w:rsidP="00525464">
            <w:pPr>
              <w:tabs>
                <w:tab w:val="decimal" w:pos="994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34AE916" w14:textId="77777777" w:rsidR="00525464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CB3E7" w14:textId="40F18FD5" w:rsidR="00525464" w:rsidRDefault="00525464" w:rsidP="00525464">
            <w:pPr>
              <w:tabs>
                <w:tab w:val="decimal" w:pos="898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EE86A0" w14:textId="77777777" w:rsidR="00525464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F7C93" w14:textId="1274E44C" w:rsidR="00525464" w:rsidRDefault="00525464" w:rsidP="00525464">
            <w:pPr>
              <w:ind w:left="-18"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233</w:t>
            </w:r>
          </w:p>
        </w:tc>
      </w:tr>
      <w:tr w:rsidR="00525464" w14:paraId="7F3405B3" w14:textId="77777777" w:rsidTr="002E363B">
        <w:tc>
          <w:tcPr>
            <w:tcW w:w="4229" w:type="dxa"/>
            <w:shd w:val="clear" w:color="auto" w:fill="auto"/>
            <w:vAlign w:val="center"/>
          </w:tcPr>
          <w:p w14:paraId="26102AAE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22ED3" w14:textId="77777777" w:rsidR="00525464" w:rsidRDefault="00525464" w:rsidP="00525464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0" w:type="dxa"/>
            <w:shd w:val="clear" w:color="auto" w:fill="auto"/>
          </w:tcPr>
          <w:p w14:paraId="670B37C8" w14:textId="77777777" w:rsidR="00525464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7D969" w14:textId="77777777" w:rsidR="00525464" w:rsidRDefault="00525464" w:rsidP="00525464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F0C5E40" w14:textId="77777777" w:rsidR="00525464" w:rsidRDefault="00525464" w:rsidP="00525464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86D34" w14:textId="77777777" w:rsidR="00525464" w:rsidRDefault="00525464" w:rsidP="00525464">
            <w:pPr>
              <w:tabs>
                <w:tab w:val="decimal" w:pos="898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4D24752" w14:textId="77777777" w:rsidR="00525464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6F00E" w14:textId="77777777" w:rsidR="00525464" w:rsidRDefault="00525464" w:rsidP="00525464">
            <w:pPr>
              <w:tabs>
                <w:tab w:val="decimal" w:pos="903"/>
              </w:tabs>
              <w:ind w:left="-18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25464" w14:paraId="1C09503B" w14:textId="77777777" w:rsidTr="002E363B">
        <w:tc>
          <w:tcPr>
            <w:tcW w:w="4229" w:type="dxa"/>
            <w:shd w:val="clear" w:color="auto" w:fill="auto"/>
            <w:vAlign w:val="bottom"/>
          </w:tcPr>
          <w:p w14:paraId="09CBA236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รวมรายได้ค้างรับ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AA098" w14:textId="1C91C720" w:rsidR="00525464" w:rsidRPr="008F7043" w:rsidRDefault="00525464" w:rsidP="00525464">
            <w:pPr>
              <w:tabs>
                <w:tab w:val="decimal" w:pos="950"/>
              </w:tabs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240</w:t>
            </w:r>
          </w:p>
        </w:tc>
        <w:tc>
          <w:tcPr>
            <w:tcW w:w="180" w:type="dxa"/>
            <w:shd w:val="clear" w:color="auto" w:fill="auto"/>
          </w:tcPr>
          <w:p w14:paraId="6C8FE326" w14:textId="77777777" w:rsidR="00525464" w:rsidRPr="008F7043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0A1347" w14:textId="77777777" w:rsidR="00525464" w:rsidRPr="008F7043" w:rsidRDefault="00525464" w:rsidP="00525464">
            <w:pPr>
              <w:tabs>
                <w:tab w:val="decimal" w:pos="994"/>
              </w:tabs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66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089268FB" w14:textId="77777777" w:rsidR="00525464" w:rsidRPr="008F7043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D22505" w14:textId="193B304B" w:rsidR="00525464" w:rsidRPr="008F7043" w:rsidRDefault="00525464" w:rsidP="00525464">
            <w:pPr>
              <w:tabs>
                <w:tab w:val="decimal" w:pos="898"/>
              </w:tabs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493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FE327BA" w14:textId="77777777" w:rsidR="00525464" w:rsidRPr="008F7043" w:rsidRDefault="00525464" w:rsidP="00525464">
            <w:pPr>
              <w:tabs>
                <w:tab w:val="decimal" w:pos="882"/>
              </w:tabs>
              <w:spacing w:line="24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77EE9A" w14:textId="6ACE3B02" w:rsidR="00525464" w:rsidRPr="008F7043" w:rsidRDefault="00525464" w:rsidP="00525464">
            <w:pPr>
              <w:tabs>
                <w:tab w:val="decimal" w:pos="900"/>
              </w:tabs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</w:tr>
      <w:tr w:rsidR="00525464" w14:paraId="443EEDBD" w14:textId="77777777" w:rsidTr="002E363B">
        <w:trPr>
          <w:trHeight w:val="123"/>
        </w:trPr>
        <w:tc>
          <w:tcPr>
            <w:tcW w:w="4229" w:type="dxa"/>
            <w:shd w:val="clear" w:color="auto" w:fill="auto"/>
            <w:vAlign w:val="bottom"/>
          </w:tcPr>
          <w:p w14:paraId="2C57A972" w14:textId="77777777" w:rsidR="00525464" w:rsidRPr="00871D2B" w:rsidRDefault="00525464" w:rsidP="00525464">
            <w:pPr>
              <w:ind w:right="-108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0C553A" w14:textId="77777777" w:rsidR="00525464" w:rsidRDefault="00525464" w:rsidP="00525464">
            <w:pPr>
              <w:tabs>
                <w:tab w:val="decimal" w:pos="950"/>
              </w:tabs>
              <w:ind w:right="4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062E719C" w14:textId="77777777" w:rsidR="00525464" w:rsidRDefault="00525464" w:rsidP="00525464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C9117D" w14:textId="77777777" w:rsidR="00525464" w:rsidRDefault="00525464" w:rsidP="00525464">
            <w:pPr>
              <w:tabs>
                <w:tab w:val="decimal" w:pos="920"/>
              </w:tabs>
              <w:ind w:left="-18" w:right="4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shd w:val="clear" w:color="auto" w:fill="auto"/>
          </w:tcPr>
          <w:p w14:paraId="42B0BB81" w14:textId="77777777" w:rsidR="00525464" w:rsidRDefault="00525464" w:rsidP="00525464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162E90" w14:textId="77777777" w:rsidR="00525464" w:rsidRDefault="00525464" w:rsidP="00525464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1B0516F7" w14:textId="77777777" w:rsidR="00525464" w:rsidRDefault="00525464" w:rsidP="00525464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4ED49A" w14:textId="77777777" w:rsidR="00525464" w:rsidRDefault="00525464" w:rsidP="00525464">
            <w:pPr>
              <w:tabs>
                <w:tab w:val="decimal" w:pos="950"/>
              </w:tabs>
              <w:ind w:left="-18" w:right="4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3D3344AD" w14:textId="77777777" w:rsidR="00D5121C" w:rsidRPr="002E363B" w:rsidRDefault="00D5121C" w:rsidP="008F704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09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7"/>
        <w:gridCol w:w="1080"/>
        <w:gridCol w:w="162"/>
        <w:gridCol w:w="19"/>
        <w:gridCol w:w="1071"/>
        <w:gridCol w:w="9"/>
        <w:gridCol w:w="182"/>
        <w:gridCol w:w="1080"/>
        <w:gridCol w:w="180"/>
        <w:gridCol w:w="990"/>
        <w:gridCol w:w="9"/>
      </w:tblGrid>
      <w:tr w:rsidR="00D5121C" w14:paraId="09A2FB42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2DE7297" w14:textId="77777777" w:rsidR="00D5121C" w:rsidRDefault="009B2480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  <w:lang w:val="en-GB"/>
              </w:rPr>
              <w:t>ดอกเบี้ยค้างรับ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b/>
                <w:bCs/>
                <w:spacing w:val="-4"/>
                <w:sz w:val="28"/>
                <w:lang w:val="en-GB"/>
              </w:rPr>
              <w:t xml:space="preserve">- </w:t>
            </w:r>
            <w:r w:rsidRPr="00871D2B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10</w:t>
            </w:r>
            <w:r w:rsidRPr="00871D2B">
              <w:rPr>
                <w:rFonts w:asciiTheme="majorBidi" w:hAnsiTheme="majorBidi" w:cstheme="majorBidi"/>
                <w:b/>
                <w:bCs/>
                <w:spacing w:val="-6"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ADF1193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AB22505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F430AE1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2A054051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813074" w14:textId="77777777" w:rsidR="00D5121C" w:rsidRPr="002E363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52CA17D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3C1FF6" w14:textId="77777777" w:rsidR="00D5121C" w:rsidRPr="002E363B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16116EA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C8DD31D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E8EBF4" w14:textId="77777777" w:rsidR="00D5121C" w:rsidRPr="008F7043" w:rsidRDefault="00C23C72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DB0E979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6F9AE48" w14:textId="77777777" w:rsidR="00D5121C" w:rsidRPr="008F7043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39FEC80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0DD5D" w14:textId="08E782DE" w:rsidR="00D5121C" w:rsidRDefault="00C23C72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77,86</w:t>
            </w:r>
            <w:r w:rsidR="0075550D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8792429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6CF789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54,204</w:t>
            </w:r>
          </w:p>
        </w:tc>
      </w:tr>
      <w:tr w:rsidR="00D5121C" w14:paraId="59F938B7" w14:textId="77777777" w:rsidTr="002E363B">
        <w:trPr>
          <w:gridAfter w:val="1"/>
          <w:wAfter w:w="9" w:type="dxa"/>
          <w:trHeight w:val="288"/>
        </w:trPr>
        <w:tc>
          <w:tcPr>
            <w:tcW w:w="4227" w:type="dxa"/>
            <w:shd w:val="clear" w:color="auto" w:fill="auto"/>
            <w:vAlign w:val="bottom"/>
          </w:tcPr>
          <w:p w14:paraId="14B8E82D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AFBFAC" w14:textId="51639663" w:rsidR="00D5121C" w:rsidRPr="008F7043" w:rsidRDefault="00C94056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10,48</w:t>
            </w:r>
            <w:r w:rsidR="004A0F4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558DB3D" w14:textId="77777777" w:rsidR="00D5121C" w:rsidRPr="008F7043" w:rsidRDefault="00D5121C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DF7E04" w14:textId="77777777" w:rsidR="00D5121C" w:rsidRPr="008F7043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8,002</w:t>
            </w:r>
          </w:p>
        </w:tc>
        <w:tc>
          <w:tcPr>
            <w:tcW w:w="182" w:type="dxa"/>
            <w:shd w:val="clear" w:color="auto" w:fill="auto"/>
          </w:tcPr>
          <w:p w14:paraId="14F2248A" w14:textId="77777777" w:rsidR="00D5121C" w:rsidRDefault="00D5121C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087BE" w14:textId="77777777" w:rsidR="00D5121C" w:rsidRDefault="00C94056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10,449</w:t>
            </w:r>
          </w:p>
        </w:tc>
        <w:tc>
          <w:tcPr>
            <w:tcW w:w="180" w:type="dxa"/>
            <w:shd w:val="clear" w:color="auto" w:fill="auto"/>
          </w:tcPr>
          <w:p w14:paraId="0014540D" w14:textId="77777777" w:rsidR="00D5121C" w:rsidRDefault="00D5121C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E929E7" w14:textId="77777777" w:rsidR="00D5121C" w:rsidRDefault="009B2480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8,002</w:t>
            </w:r>
          </w:p>
        </w:tc>
      </w:tr>
      <w:tr w:rsidR="00D5121C" w14:paraId="61264E23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4901BBFE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95CE3F" w14:textId="77777777" w:rsidR="00D5121C" w:rsidRPr="008F7043" w:rsidRDefault="00C94056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81631F6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687737F" w14:textId="77777777" w:rsidR="00D5121C" w:rsidRPr="008F7043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4566B3C4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B3DF3" w14:textId="77777777" w:rsidR="00D5121C" w:rsidRDefault="00C94056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543B4B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35F93" w14:textId="77777777" w:rsidR="00D5121C" w:rsidRDefault="009B2480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3ED055F3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15907659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901CE" w14:textId="77777777" w:rsidR="00D5121C" w:rsidRPr="008F7043" w:rsidRDefault="00C94056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2,489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46734FE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8E976" w14:textId="77777777" w:rsidR="00D5121C" w:rsidRPr="008F7043" w:rsidRDefault="009B2480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2,379</w:t>
            </w:r>
          </w:p>
        </w:tc>
        <w:tc>
          <w:tcPr>
            <w:tcW w:w="182" w:type="dxa"/>
            <w:shd w:val="clear" w:color="auto" w:fill="auto"/>
          </w:tcPr>
          <w:p w14:paraId="71D13100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1C4BD" w14:textId="77777777" w:rsidR="00D5121C" w:rsidRDefault="00C94056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F54454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B10CD" w14:textId="77777777" w:rsidR="00D5121C" w:rsidRDefault="009B2480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404F5B80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597E1E12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48DBA" w14:textId="6A4AC52A" w:rsidR="00D5121C" w:rsidRPr="008F7043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12,97</w:t>
            </w:r>
            <w:r w:rsidR="004A0F4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4CDF5B6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7F220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10,386</w:t>
            </w:r>
          </w:p>
        </w:tc>
        <w:tc>
          <w:tcPr>
            <w:tcW w:w="182" w:type="dxa"/>
            <w:shd w:val="clear" w:color="auto" w:fill="auto"/>
          </w:tcPr>
          <w:p w14:paraId="04F09982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C8A6" w14:textId="31CFE444" w:rsidR="00D5121C" w:rsidRDefault="00C9405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88,31</w:t>
            </w:r>
            <w:r w:rsidR="0075550D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6475986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265FC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62,206</w:t>
            </w:r>
          </w:p>
        </w:tc>
      </w:tr>
      <w:tr w:rsidR="00D5121C" w14:paraId="62242A5C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center"/>
          </w:tcPr>
          <w:p w14:paraId="3F760701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79279" w14:textId="7048F978" w:rsidR="00D5121C" w:rsidRPr="008F7043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(3,48</w:t>
            </w:r>
            <w:r w:rsidR="004A0F4F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DBAEF05" w14:textId="77777777" w:rsidR="00D5121C" w:rsidRPr="008F7043" w:rsidRDefault="00D5121C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05C18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(3,485)</w:t>
            </w:r>
          </w:p>
        </w:tc>
        <w:tc>
          <w:tcPr>
            <w:tcW w:w="182" w:type="dxa"/>
            <w:shd w:val="clear" w:color="auto" w:fill="auto"/>
          </w:tcPr>
          <w:p w14:paraId="0C89F74A" w14:textId="77777777" w:rsidR="00D5121C" w:rsidRDefault="00D5121C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07AF2" w14:textId="77777777" w:rsidR="00D5121C" w:rsidRDefault="00C9405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(21,695)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D95E11" w14:textId="77777777" w:rsidR="00D5121C" w:rsidRDefault="00D5121C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AF4F" w14:textId="77777777" w:rsidR="00D5121C" w:rsidRPr="00871D2B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(22,130)</w:t>
            </w:r>
          </w:p>
        </w:tc>
      </w:tr>
      <w:tr w:rsidR="00D5121C" w14:paraId="59DEDF65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207A0243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รวมดอกเบี้ยค้างรับ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57AF7" w14:textId="77777777" w:rsidR="00D5121C" w:rsidRPr="008F7043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9,493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43B192A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14C61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6,901</w:t>
            </w:r>
          </w:p>
        </w:tc>
        <w:tc>
          <w:tcPr>
            <w:tcW w:w="182" w:type="dxa"/>
            <w:shd w:val="clear" w:color="auto" w:fill="auto"/>
          </w:tcPr>
          <w:p w14:paraId="461C0333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B38CD3" w14:textId="37A35196" w:rsidR="00D5121C" w:rsidRDefault="00C9405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66,6</w:t>
            </w:r>
            <w:r w:rsidR="0075550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E5790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21224" w14:textId="77777777" w:rsidR="00D5121C" w:rsidRDefault="009B2480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40,076</w:t>
            </w:r>
          </w:p>
        </w:tc>
      </w:tr>
      <w:tr w:rsidR="00D5121C" w14:paraId="1A7B7BD9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562D0A52" w14:textId="77777777" w:rsidR="00D5121C" w:rsidRPr="00871D2B" w:rsidRDefault="00D5121C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F1C375" w14:textId="77777777" w:rsidR="00D5121C" w:rsidRPr="008F7043" w:rsidRDefault="00D5121C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0DE426EA" w14:textId="77777777" w:rsidR="00D5121C" w:rsidRPr="008F7043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B59675" w14:textId="77777777" w:rsidR="00D5121C" w:rsidRPr="008F7043" w:rsidRDefault="00D5121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559C9DD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A20871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2A92C6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4D607E" w14:textId="77777777" w:rsidR="00D5121C" w:rsidRDefault="00D5121C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A255F78" w14:textId="77777777" w:rsidTr="002E363B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  <w:vAlign w:val="bottom"/>
          </w:tcPr>
          <w:p w14:paraId="0E4AF58C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เงินมัดจำเพื่อตรวจสอบธุรกิจ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ก่อนซื้อกิจการ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-</w:t>
            </w:r>
          </w:p>
          <w:p w14:paraId="6CBABACC" w14:textId="77777777" w:rsidR="00D5121C" w:rsidRPr="00871D2B" w:rsidRDefault="009B2480">
            <w:pPr>
              <w:ind w:left="162" w:right="50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กิจการที่เกี่ยวข้องกัน (ดูหมายเหตุข้อ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9D1420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F19FEBE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4EA72C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B702F69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D77C40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C68A6E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B95601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5121C" w14:paraId="0C98F0BB" w14:textId="77777777" w:rsidTr="002E363B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  <w:vAlign w:val="center"/>
          </w:tcPr>
          <w:p w14:paraId="16CC6938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ED4F07" w14:textId="77777777" w:rsidR="00D5121C" w:rsidRPr="008F7043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CFD9689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4DB30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2" w:type="dxa"/>
            <w:shd w:val="clear" w:color="auto" w:fill="auto"/>
          </w:tcPr>
          <w:p w14:paraId="6ED99CF9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67E2D0" w14:textId="77777777" w:rsidR="00D5121C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F7043"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74FDD6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3ABE06" w14:textId="77777777" w:rsidR="00D5121C" w:rsidRDefault="009B2480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D5121C" w14:paraId="1D70FB9B" w14:textId="77777777" w:rsidTr="002E363B">
        <w:tc>
          <w:tcPr>
            <w:tcW w:w="4227" w:type="dxa"/>
            <w:shd w:val="clear" w:color="auto" w:fill="auto"/>
            <w:vAlign w:val="bottom"/>
          </w:tcPr>
          <w:p w14:paraId="6257F5D8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รวมเงินมัดจำเพื่อตรวจสอบธุรกิจ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ก่อนซื้อกิจการ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- </w:t>
            </w:r>
          </w:p>
          <w:p w14:paraId="637F5D59" w14:textId="77777777" w:rsidR="00D5121C" w:rsidRDefault="009B2480">
            <w:pPr>
              <w:ind w:left="450" w:right="-36" w:hanging="4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CFF2B" w14:textId="77777777" w:rsidR="00D5121C" w:rsidRPr="008F7043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145D44F" w14:textId="77777777" w:rsidR="00D5121C" w:rsidRPr="008F7043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EC3AC" w14:textId="77777777" w:rsidR="00D5121C" w:rsidRPr="008F7043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8D589AE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FBD23" w14:textId="77777777" w:rsidR="00D5121C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F7043"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D7DB41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032A0D" w14:textId="77777777" w:rsidR="00D5121C" w:rsidRDefault="009B2480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</w:tr>
      <w:tr w:rsidR="00D5121C" w14:paraId="5AEEDCB5" w14:textId="77777777" w:rsidTr="002E363B">
        <w:trPr>
          <w:gridAfter w:val="1"/>
          <w:wAfter w:w="9" w:type="dxa"/>
          <w:trHeight w:val="189"/>
          <w:tblHeader/>
        </w:trPr>
        <w:tc>
          <w:tcPr>
            <w:tcW w:w="4227" w:type="dxa"/>
            <w:shd w:val="clear" w:color="auto" w:fill="auto"/>
          </w:tcPr>
          <w:p w14:paraId="12713CB5" w14:textId="77777777" w:rsidR="00D5121C" w:rsidRPr="00871D2B" w:rsidRDefault="00D5121C">
            <w:pPr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D32A59A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B07C11D" w14:textId="77777777" w:rsidR="00D5121C" w:rsidRDefault="00D512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8849E8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" w:type="dxa"/>
            <w:shd w:val="clear" w:color="auto" w:fill="auto"/>
          </w:tcPr>
          <w:p w14:paraId="0E8810FE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5008D3C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136E9AC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42AF5223" w14:textId="77777777" w:rsidR="00D5121C" w:rsidRDefault="00D5121C">
            <w:pPr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5121C" w14:paraId="035B6EFE" w14:textId="77777777" w:rsidTr="002E363B">
        <w:tc>
          <w:tcPr>
            <w:tcW w:w="4227" w:type="dxa"/>
            <w:shd w:val="clear" w:color="auto" w:fill="auto"/>
            <w:vAlign w:val="bottom"/>
          </w:tcPr>
          <w:p w14:paraId="4D2500E5" w14:textId="5BFFC0F5" w:rsidR="00D5121C" w:rsidRPr="00525464" w:rsidRDefault="009B2480" w:rsidP="0052546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เจ้าหนี้การค้า - กิจการที่เกี่ยวข้องกัน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FA0288F" w14:textId="77777777" w:rsidR="00D5121C" w:rsidRDefault="00D5121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E40C7D8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3F97C3" w14:textId="77777777" w:rsidR="00D5121C" w:rsidRDefault="00D5121C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0ADFC12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ABE521" w14:textId="77777777" w:rsidR="00D5121C" w:rsidRDefault="00D5121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81EB5F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12F6C53" w14:textId="77777777" w:rsidR="00D5121C" w:rsidRDefault="00D5121C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3BE2F87" w14:textId="77777777" w:rsidTr="002E363B">
        <w:tc>
          <w:tcPr>
            <w:tcW w:w="4227" w:type="dxa"/>
            <w:shd w:val="clear" w:color="auto" w:fill="auto"/>
            <w:vAlign w:val="center"/>
          </w:tcPr>
          <w:p w14:paraId="65BDBAA5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4ADF" w14:textId="77777777" w:rsidR="00D5121C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7,506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B7B1B50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39EC8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182" w:type="dxa"/>
            <w:shd w:val="clear" w:color="auto" w:fill="auto"/>
          </w:tcPr>
          <w:p w14:paraId="6D7F4CE0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B50EA2" w14:textId="77777777" w:rsidR="00D5121C" w:rsidRDefault="00C9405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FF2E01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484F9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AAA7FA8" w14:textId="77777777" w:rsidTr="002E363B">
        <w:tc>
          <w:tcPr>
            <w:tcW w:w="4227" w:type="dxa"/>
            <w:shd w:val="clear" w:color="auto" w:fill="auto"/>
            <w:vAlign w:val="bottom"/>
          </w:tcPr>
          <w:p w14:paraId="42323D89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F9567" w14:textId="77777777" w:rsidR="00D5121C" w:rsidRPr="00C94056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4056">
              <w:rPr>
                <w:rFonts w:asciiTheme="majorBidi" w:hAnsiTheme="majorBidi" w:cstheme="majorBidi"/>
                <w:b/>
                <w:bCs/>
                <w:sz w:val="28"/>
              </w:rPr>
              <w:t>7,506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FC341B8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D1D9E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796</w:t>
            </w:r>
          </w:p>
        </w:tc>
        <w:tc>
          <w:tcPr>
            <w:tcW w:w="182" w:type="dxa"/>
            <w:shd w:val="clear" w:color="auto" w:fill="auto"/>
          </w:tcPr>
          <w:p w14:paraId="7225EDEB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54111" w14:textId="77777777" w:rsidR="00D5121C" w:rsidRDefault="00C9405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DEF63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56403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D5121C" w14:paraId="5594EC09" w14:textId="77777777" w:rsidTr="0009174E">
        <w:tc>
          <w:tcPr>
            <w:tcW w:w="4227" w:type="dxa"/>
            <w:shd w:val="clear" w:color="auto" w:fill="auto"/>
            <w:vAlign w:val="bottom"/>
          </w:tcPr>
          <w:p w14:paraId="79F0558D" w14:textId="77777777" w:rsidR="00D5121C" w:rsidRDefault="00D5121C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140EF670" w14:textId="77777777" w:rsidR="00EB44D7" w:rsidRDefault="00EB44D7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1D10F60A" w14:textId="77777777" w:rsidR="00EB44D7" w:rsidRDefault="00EB44D7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2EBB9ED2" w14:textId="77777777" w:rsidR="00EB44D7" w:rsidRDefault="00EB44D7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EC8B92D" w14:textId="77777777" w:rsidR="00D5121C" w:rsidRDefault="00D5121C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2574D9DA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D64642" w14:textId="77777777" w:rsidR="00D5121C" w:rsidRDefault="00D5121C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shd w:val="clear" w:color="auto" w:fill="auto"/>
          </w:tcPr>
          <w:p w14:paraId="4D51FF15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B3AFCE" w14:textId="77777777" w:rsidR="00D5121C" w:rsidRDefault="00D5121C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6C503F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4F55A1" w14:textId="77777777" w:rsidR="00D5121C" w:rsidRDefault="00D5121C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9174E" w14:paraId="361A6AB5" w14:textId="77777777" w:rsidTr="0009174E">
        <w:tc>
          <w:tcPr>
            <w:tcW w:w="4227" w:type="dxa"/>
            <w:shd w:val="clear" w:color="auto" w:fill="auto"/>
            <w:vAlign w:val="bottom"/>
          </w:tcPr>
          <w:p w14:paraId="4D2FFA59" w14:textId="77777777" w:rsidR="0009174E" w:rsidRDefault="0009174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4A40372" w14:textId="77777777" w:rsidR="0009174E" w:rsidRDefault="0009174E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3250175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B5C590" w14:textId="77777777" w:rsidR="0009174E" w:rsidRDefault="0009174E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shd w:val="clear" w:color="auto" w:fill="auto"/>
          </w:tcPr>
          <w:p w14:paraId="6168F9E8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134815E5" w14:textId="77777777" w:rsidR="0009174E" w:rsidRDefault="0009174E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CB926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7ED7C12A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72241" w14:paraId="7D2FB8CD" w14:textId="77777777" w:rsidTr="0009174E">
        <w:tc>
          <w:tcPr>
            <w:tcW w:w="4227" w:type="dxa"/>
            <w:shd w:val="clear" w:color="auto" w:fill="auto"/>
            <w:vAlign w:val="bottom"/>
          </w:tcPr>
          <w:p w14:paraId="04417C78" w14:textId="77777777" w:rsidR="00772241" w:rsidRDefault="00772241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F50B260" w14:textId="77777777" w:rsidR="00772241" w:rsidRDefault="00772241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5D80237" w14:textId="77777777" w:rsidR="00772241" w:rsidRDefault="0077224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D9BCB1" w14:textId="77777777" w:rsidR="00772241" w:rsidRDefault="00772241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shd w:val="clear" w:color="auto" w:fill="auto"/>
          </w:tcPr>
          <w:p w14:paraId="4E289B6E" w14:textId="77777777" w:rsidR="00772241" w:rsidRDefault="0077224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06DFAF98" w14:textId="77777777" w:rsidR="00772241" w:rsidRDefault="00772241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600B85" w14:textId="77777777" w:rsidR="00772241" w:rsidRDefault="00772241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55A6DB16" w14:textId="77777777" w:rsidR="00772241" w:rsidRDefault="00772241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72241" w14:paraId="6F21C2B8" w14:textId="77777777" w:rsidTr="0009174E">
        <w:tc>
          <w:tcPr>
            <w:tcW w:w="4227" w:type="dxa"/>
            <w:shd w:val="clear" w:color="auto" w:fill="auto"/>
            <w:vAlign w:val="bottom"/>
          </w:tcPr>
          <w:p w14:paraId="353273A6" w14:textId="77777777" w:rsidR="00772241" w:rsidRDefault="00772241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6B8B6771" w14:textId="77777777" w:rsidR="00772241" w:rsidRDefault="00772241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E0C4678" w14:textId="77777777" w:rsidR="00772241" w:rsidRDefault="0077224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7F86381" w14:textId="77777777" w:rsidR="00772241" w:rsidRDefault="00772241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shd w:val="clear" w:color="auto" w:fill="auto"/>
          </w:tcPr>
          <w:p w14:paraId="2F0E13A5" w14:textId="77777777" w:rsidR="00772241" w:rsidRDefault="00772241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A147B3B" w14:textId="77777777" w:rsidR="00772241" w:rsidRDefault="00772241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C85B8E" w14:textId="77777777" w:rsidR="00772241" w:rsidRDefault="00772241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376D1740" w14:textId="77777777" w:rsidR="00772241" w:rsidRDefault="00772241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9174E" w14:paraId="7DC15CA0" w14:textId="77777777" w:rsidTr="0009174E">
        <w:tc>
          <w:tcPr>
            <w:tcW w:w="4227" w:type="dxa"/>
            <w:shd w:val="clear" w:color="auto" w:fill="auto"/>
            <w:vAlign w:val="bottom"/>
          </w:tcPr>
          <w:p w14:paraId="2E7C84BC" w14:textId="77777777" w:rsidR="0009174E" w:rsidRDefault="0009174E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79FCF81C" w14:textId="77777777" w:rsidR="0009174E" w:rsidRDefault="0009174E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8C745E0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D09E62" w14:textId="77777777" w:rsidR="0009174E" w:rsidRDefault="0009174E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shd w:val="clear" w:color="auto" w:fill="auto"/>
          </w:tcPr>
          <w:p w14:paraId="5158E0C1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9B32D12" w14:textId="77777777" w:rsidR="0009174E" w:rsidRDefault="0009174E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D4E707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7AFC912" w14:textId="77777777" w:rsidR="0009174E" w:rsidRDefault="0009174E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C5BF7" w14:paraId="3CE7D3F8" w14:textId="77777777" w:rsidTr="00FC5BF7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7E0B62F4" w14:textId="77777777" w:rsidR="00FC5BF7" w:rsidRDefault="00FC5BF7" w:rsidP="00E1133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1" w:type="dxa"/>
            <w:gridSpan w:val="5"/>
            <w:shd w:val="clear" w:color="auto" w:fill="auto"/>
          </w:tcPr>
          <w:p w14:paraId="15E01C29" w14:textId="77777777" w:rsidR="00FC5BF7" w:rsidRPr="00871D2B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1A50B90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B975C5" w14:textId="77777777" w:rsidR="00FC5BF7" w:rsidRPr="00871D2B" w:rsidRDefault="00FC5BF7" w:rsidP="00E1133F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C5BF7" w14:paraId="0533B2D2" w14:textId="77777777" w:rsidTr="00FC5BF7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24BB9CEC" w14:textId="77777777" w:rsidR="00FC5BF7" w:rsidRDefault="00FC5BF7" w:rsidP="00E1133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7FDCAE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2" w:type="dxa"/>
            <w:shd w:val="clear" w:color="auto" w:fill="auto"/>
          </w:tcPr>
          <w:p w14:paraId="6041DBF8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0B459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FC5BF7" w14:paraId="70A1CCCE" w14:textId="77777777" w:rsidTr="00FC5BF7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2B5FD8C3" w14:textId="77777777" w:rsidR="00FC5BF7" w:rsidRPr="00871D2B" w:rsidRDefault="00FC5BF7" w:rsidP="00E1133F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0B8CB4" w14:textId="77777777" w:rsidR="00FC5BF7" w:rsidRPr="00871D2B" w:rsidRDefault="00FC5BF7" w:rsidP="00803D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03D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21A364" w14:textId="77777777" w:rsidR="00FC5BF7" w:rsidRDefault="00FC5BF7" w:rsidP="00E113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861089" w14:textId="77777777" w:rsidR="00FC5BF7" w:rsidRPr="00871D2B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82" w:type="dxa"/>
            <w:shd w:val="clear" w:color="auto" w:fill="auto"/>
          </w:tcPr>
          <w:p w14:paraId="1C35567A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433FCA" w14:textId="77777777" w:rsidR="00FC5BF7" w:rsidRDefault="00803D59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FF30E6F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7DA14C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FC5BF7" w14:paraId="4466043A" w14:textId="77777777" w:rsidTr="00FC5BF7">
        <w:trPr>
          <w:gridAfter w:val="1"/>
          <w:wAfter w:w="9" w:type="dxa"/>
          <w:tblHeader/>
        </w:trPr>
        <w:tc>
          <w:tcPr>
            <w:tcW w:w="4227" w:type="dxa"/>
            <w:shd w:val="clear" w:color="auto" w:fill="auto"/>
          </w:tcPr>
          <w:p w14:paraId="0A3ADFC5" w14:textId="77777777" w:rsidR="00FC5BF7" w:rsidRPr="00871D2B" w:rsidRDefault="00FC5BF7" w:rsidP="00E1133F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A72F75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BD45966" w14:textId="77777777" w:rsidR="00FC5BF7" w:rsidRDefault="00FC5BF7" w:rsidP="00E113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652E1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2" w:type="dxa"/>
            <w:shd w:val="clear" w:color="auto" w:fill="auto"/>
          </w:tcPr>
          <w:p w14:paraId="22565DC1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576AAF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2A4B6E8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09BB5F" w14:textId="77777777" w:rsidR="00FC5BF7" w:rsidRDefault="00FC5BF7" w:rsidP="00E1133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5599667D" w14:textId="77777777" w:rsidTr="002E363B">
        <w:tc>
          <w:tcPr>
            <w:tcW w:w="4227" w:type="dxa"/>
            <w:shd w:val="clear" w:color="auto" w:fill="auto"/>
            <w:vAlign w:val="bottom"/>
          </w:tcPr>
          <w:p w14:paraId="18BD014F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เจ้าหนี้อื่น 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5E7FE2E" w14:textId="77777777" w:rsidR="00D5121C" w:rsidRDefault="00D5121C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00EF351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89944A3" w14:textId="77777777" w:rsidR="00D5121C" w:rsidRDefault="00D5121C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AEB15BA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D6BB9" w14:textId="77777777" w:rsidR="00D5121C" w:rsidRDefault="00D5121C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0A41F2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5B909B0F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B19C58D" w14:textId="77777777" w:rsidTr="002E363B">
        <w:tc>
          <w:tcPr>
            <w:tcW w:w="4227" w:type="dxa"/>
            <w:shd w:val="clear" w:color="auto" w:fill="auto"/>
            <w:vAlign w:val="bottom"/>
          </w:tcPr>
          <w:p w14:paraId="78FDB3A8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E2239A" w14:textId="77777777" w:rsidR="00D5121C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97C9040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AB6E821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2" w:type="dxa"/>
            <w:shd w:val="clear" w:color="auto" w:fill="auto"/>
          </w:tcPr>
          <w:p w14:paraId="15F3FDA7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6A3F8" w14:textId="77777777" w:rsidR="00D5121C" w:rsidRDefault="00C9405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D32B1" w14:textId="77777777" w:rsidR="00D5121C" w:rsidRDefault="00D5121C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6AEE82B8" w14:textId="77777777" w:rsidR="00D5121C" w:rsidRDefault="009B2480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9,245</w:t>
            </w:r>
          </w:p>
        </w:tc>
      </w:tr>
      <w:tr w:rsidR="00D5121C" w14:paraId="567B99CA" w14:textId="77777777" w:rsidTr="002E363B">
        <w:tc>
          <w:tcPr>
            <w:tcW w:w="4227" w:type="dxa"/>
            <w:shd w:val="clear" w:color="auto" w:fill="auto"/>
            <w:vAlign w:val="bottom"/>
          </w:tcPr>
          <w:p w14:paraId="06BCA40B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EDEA1A" w14:textId="77777777" w:rsidR="00D5121C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B3AB272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DCB8CD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82" w:type="dxa"/>
            <w:shd w:val="clear" w:color="auto" w:fill="auto"/>
          </w:tcPr>
          <w:p w14:paraId="4FAA4DD7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7901E1" w14:textId="77777777" w:rsidR="00D5121C" w:rsidRDefault="00C9405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9E73C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0238C21E" w14:textId="77777777" w:rsidR="00D5121C" w:rsidRDefault="009B2480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48,000</w:t>
            </w:r>
          </w:p>
        </w:tc>
      </w:tr>
      <w:tr w:rsidR="008F7043" w14:paraId="2DD8C90B" w14:textId="77777777" w:rsidTr="002E363B">
        <w:tc>
          <w:tcPr>
            <w:tcW w:w="4227" w:type="dxa"/>
            <w:shd w:val="clear" w:color="auto" w:fill="auto"/>
            <w:vAlign w:val="bottom"/>
          </w:tcPr>
          <w:p w14:paraId="5EC7D09F" w14:textId="77777777" w:rsidR="008F7043" w:rsidRPr="00871D2B" w:rsidRDefault="008F7043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B465E" w14:textId="77777777" w:rsidR="008F7043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11,000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9E75F7D" w14:textId="77777777" w:rsidR="008F7043" w:rsidRDefault="008F704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70200" w14:textId="77777777" w:rsidR="008F7043" w:rsidRDefault="008F7043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B246756" w14:textId="77777777" w:rsidR="008F7043" w:rsidRDefault="008F7043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CFD98" w14:textId="77777777" w:rsidR="008F7043" w:rsidRDefault="00C9405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9A8A1" w14:textId="77777777" w:rsidR="008F7043" w:rsidRDefault="008F7043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FE5B" w14:textId="77777777" w:rsidR="008F7043" w:rsidRDefault="008F7043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E8C4E1D" w14:textId="77777777" w:rsidTr="002E363B">
        <w:tc>
          <w:tcPr>
            <w:tcW w:w="4227" w:type="dxa"/>
            <w:shd w:val="clear" w:color="auto" w:fill="auto"/>
            <w:vAlign w:val="bottom"/>
          </w:tcPr>
          <w:p w14:paraId="70A5789F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14C7F" w14:textId="77777777" w:rsidR="00D5121C" w:rsidRDefault="00C94056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20,245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DB06ACC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DD29A" w14:textId="77777777" w:rsidR="00D5121C" w:rsidRDefault="009B2480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57,245</w:t>
            </w:r>
          </w:p>
        </w:tc>
        <w:tc>
          <w:tcPr>
            <w:tcW w:w="182" w:type="dxa"/>
            <w:shd w:val="clear" w:color="auto" w:fill="auto"/>
          </w:tcPr>
          <w:p w14:paraId="7B852426" w14:textId="77777777" w:rsidR="00D5121C" w:rsidRDefault="00D5121C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8CD93" w14:textId="77777777" w:rsidR="00D5121C" w:rsidRDefault="00C94056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9,245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835F56" w14:textId="77777777" w:rsidR="00D5121C" w:rsidRDefault="00D5121C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D4566" w14:textId="77777777" w:rsidR="00D5121C" w:rsidRDefault="009B2480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57,245</w:t>
            </w:r>
          </w:p>
        </w:tc>
      </w:tr>
      <w:tr w:rsidR="00525464" w14:paraId="3B301C4E" w14:textId="77777777" w:rsidTr="00525464">
        <w:tc>
          <w:tcPr>
            <w:tcW w:w="4227" w:type="dxa"/>
            <w:shd w:val="clear" w:color="auto" w:fill="auto"/>
            <w:vAlign w:val="bottom"/>
          </w:tcPr>
          <w:p w14:paraId="451A42EA" w14:textId="77777777" w:rsidR="00525464" w:rsidRPr="00871D2B" w:rsidRDefault="00525464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5EBAB" w14:textId="77777777" w:rsidR="00525464" w:rsidRDefault="0052546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7BAEBEBB" w14:textId="77777777" w:rsidR="00525464" w:rsidRDefault="0052546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8144D" w14:textId="77777777" w:rsidR="00525464" w:rsidRDefault="0052546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18FBE4A" w14:textId="77777777" w:rsidR="00525464" w:rsidRDefault="0052546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40183" w14:textId="77777777" w:rsidR="00525464" w:rsidRDefault="0052546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3AD656" w14:textId="77777777" w:rsidR="00525464" w:rsidRDefault="00525464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D4942" w14:textId="77777777" w:rsidR="00525464" w:rsidRDefault="00525464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E1C14" w14:paraId="7492A2E9" w14:textId="77777777" w:rsidTr="002E363B">
        <w:tc>
          <w:tcPr>
            <w:tcW w:w="4227" w:type="dxa"/>
            <w:shd w:val="clear" w:color="auto" w:fill="auto"/>
            <w:vAlign w:val="bottom"/>
          </w:tcPr>
          <w:p w14:paraId="679DBC99" w14:textId="77777777" w:rsidR="004E1C14" w:rsidRDefault="004E1C14" w:rsidP="004E1C14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ค่าใช้จ่ายค้างจ่าย 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-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29592269" w14:textId="77777777" w:rsidR="004E1C14" w:rsidRPr="00871D2B" w:rsidRDefault="004E1C14" w:rsidP="0087388F">
            <w:pPr>
              <w:ind w:right="50" w:firstLine="83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B89CE0A" w14:textId="77777777" w:rsidR="004E1C14" w:rsidRDefault="004E1C14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50B242CD" w14:textId="77777777" w:rsidR="004E1C14" w:rsidRDefault="004E1C1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61B9A543" w14:textId="77777777" w:rsidR="004E1C14" w:rsidRDefault="004E1C1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2A05DFAC" w14:textId="77777777" w:rsidR="004E1C14" w:rsidRDefault="004E1C1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628547" w14:textId="77777777" w:rsidR="004E1C14" w:rsidRDefault="004E1C14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9FCCAF" w14:textId="77777777" w:rsidR="004E1C14" w:rsidRDefault="004E1C14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17C31E2" w14:textId="77777777" w:rsidR="004E1C14" w:rsidRDefault="004E1C1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A422E5D" w14:textId="77777777" w:rsidTr="002E363B">
        <w:tc>
          <w:tcPr>
            <w:tcW w:w="4227" w:type="dxa"/>
            <w:shd w:val="clear" w:color="auto" w:fill="auto"/>
            <w:vAlign w:val="bottom"/>
          </w:tcPr>
          <w:p w14:paraId="3880AF7E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BD94F83" w14:textId="77777777" w:rsidR="00D5121C" w:rsidRDefault="00C94056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ACC2D28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25ED25D5" w14:textId="77777777" w:rsidR="00D5121C" w:rsidRDefault="004E1C1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5D12F1A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08C04E" w14:textId="77777777" w:rsidR="00D5121C" w:rsidRDefault="00C94056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C62B3C" w14:textId="77777777" w:rsidR="00D5121C" w:rsidRDefault="00D5121C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4C75476E" w14:textId="77777777" w:rsidR="00D5121C" w:rsidRDefault="009B2480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-</w:t>
            </w:r>
          </w:p>
        </w:tc>
      </w:tr>
      <w:tr w:rsidR="00D5121C" w14:paraId="35D8A2D3" w14:textId="77777777" w:rsidTr="002E363B">
        <w:tc>
          <w:tcPr>
            <w:tcW w:w="4227" w:type="dxa"/>
            <w:shd w:val="clear" w:color="auto" w:fill="auto"/>
            <w:vAlign w:val="bottom"/>
          </w:tcPr>
          <w:p w14:paraId="67F972BC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67B3850A" w14:textId="77777777" w:rsidR="00D5121C" w:rsidRDefault="00C94056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231</w:t>
            </w:r>
          </w:p>
        </w:tc>
        <w:tc>
          <w:tcPr>
            <w:tcW w:w="162" w:type="dxa"/>
            <w:shd w:val="clear" w:color="auto" w:fill="auto"/>
          </w:tcPr>
          <w:p w14:paraId="6D03BC4D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435BD6D9" w14:textId="7A88FD7D" w:rsidR="00D5121C" w:rsidRDefault="009B2480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4A0F4F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82" w:type="dxa"/>
            <w:shd w:val="clear" w:color="auto" w:fill="auto"/>
          </w:tcPr>
          <w:p w14:paraId="354E2CDB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1BA83A" w14:textId="77777777" w:rsidR="00D5121C" w:rsidRDefault="00C9405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1644E" w14:textId="77777777" w:rsidR="00D5121C" w:rsidRDefault="00D5121C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6141D6C1" w14:textId="77777777" w:rsidR="00D5121C" w:rsidRDefault="009B2480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F7043" w14:paraId="3368B6C3" w14:textId="77777777" w:rsidTr="002E363B">
        <w:tc>
          <w:tcPr>
            <w:tcW w:w="4227" w:type="dxa"/>
            <w:shd w:val="clear" w:color="auto" w:fill="auto"/>
            <w:vAlign w:val="bottom"/>
          </w:tcPr>
          <w:p w14:paraId="52EB4408" w14:textId="77777777" w:rsidR="008F7043" w:rsidRPr="00871D2B" w:rsidRDefault="008F7043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69DB668" w14:textId="77777777" w:rsidR="008F7043" w:rsidRDefault="00C94056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336</w:t>
            </w:r>
          </w:p>
        </w:tc>
        <w:tc>
          <w:tcPr>
            <w:tcW w:w="162" w:type="dxa"/>
            <w:shd w:val="clear" w:color="auto" w:fill="auto"/>
          </w:tcPr>
          <w:p w14:paraId="0B6B82E9" w14:textId="77777777" w:rsidR="008F7043" w:rsidRDefault="008F704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3689D0EE" w14:textId="77777777" w:rsidR="008F7043" w:rsidRDefault="008F7043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20FB59" w14:textId="77777777" w:rsidR="008F7043" w:rsidRDefault="008F7043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576AB5" w14:textId="77777777" w:rsidR="008F7043" w:rsidRPr="00871D2B" w:rsidRDefault="00C94056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A598BD" w14:textId="77777777" w:rsidR="008F7043" w:rsidRDefault="008F7043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1BE17596" w14:textId="77777777" w:rsidR="008F7043" w:rsidRDefault="008F7043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8121536" w14:textId="77777777" w:rsidTr="00525464">
        <w:tc>
          <w:tcPr>
            <w:tcW w:w="4227" w:type="dxa"/>
            <w:shd w:val="clear" w:color="auto" w:fill="auto"/>
            <w:vAlign w:val="bottom"/>
          </w:tcPr>
          <w:p w14:paraId="53382451" w14:textId="77777777" w:rsidR="00D5121C" w:rsidRDefault="009B2480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60A39" w14:textId="77777777" w:rsidR="00D5121C" w:rsidRDefault="00C94056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567</w:t>
            </w:r>
          </w:p>
        </w:tc>
        <w:tc>
          <w:tcPr>
            <w:tcW w:w="162" w:type="dxa"/>
            <w:shd w:val="clear" w:color="auto" w:fill="auto"/>
          </w:tcPr>
          <w:p w14:paraId="4D52FB88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86D8C" w14:textId="575C9E8F" w:rsidR="00D5121C" w:rsidRDefault="009B2480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4A0F4F">
              <w:rPr>
                <w:rFonts w:asciiTheme="majorBidi" w:hAnsiTheme="majorBidi" w:cstheme="majorBidi"/>
                <w:b/>
                <w:bCs/>
                <w:sz w:val="28"/>
              </w:rPr>
              <w:t>46</w:t>
            </w:r>
          </w:p>
        </w:tc>
        <w:tc>
          <w:tcPr>
            <w:tcW w:w="182" w:type="dxa"/>
            <w:shd w:val="clear" w:color="auto" w:fill="auto"/>
          </w:tcPr>
          <w:p w14:paraId="23DF3EDF" w14:textId="77777777" w:rsidR="00D5121C" w:rsidRDefault="00D5121C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BAE87" w14:textId="77777777" w:rsidR="00D5121C" w:rsidRDefault="00C94056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14:paraId="11E34FC1" w14:textId="77777777" w:rsidR="00D5121C" w:rsidRDefault="009B2480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7695E" w14:textId="77777777" w:rsidR="00D5121C" w:rsidRDefault="009B2480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525464" w14:paraId="7CB7F11B" w14:textId="77777777" w:rsidTr="00525464">
        <w:tc>
          <w:tcPr>
            <w:tcW w:w="4227" w:type="dxa"/>
            <w:shd w:val="clear" w:color="auto" w:fill="auto"/>
            <w:vAlign w:val="bottom"/>
          </w:tcPr>
          <w:p w14:paraId="5932DD8C" w14:textId="77777777" w:rsidR="00525464" w:rsidRPr="00871D2B" w:rsidRDefault="00525464">
            <w:pPr>
              <w:ind w:right="-36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6A239F" w14:textId="77777777" w:rsidR="00525464" w:rsidRDefault="0052546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75E5437B" w14:textId="77777777" w:rsidR="00525464" w:rsidRDefault="0052546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75AB2C7" w14:textId="77777777" w:rsidR="00525464" w:rsidRDefault="0052546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6D89681D" w14:textId="77777777" w:rsidR="00525464" w:rsidRDefault="0052546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6C090F" w14:textId="77777777" w:rsidR="00525464" w:rsidRDefault="00525464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A46D47" w14:textId="77777777" w:rsidR="00525464" w:rsidRDefault="00525464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100F4B0" w14:textId="77777777" w:rsidR="00525464" w:rsidRDefault="0052546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5121C" w14:paraId="1B49B5E2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8C49F31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ดอกเบี้ยค้างจ่าย - กิจการที่เกี่ยวข้องกัน</w:t>
            </w:r>
          </w:p>
          <w:p w14:paraId="5A1C0E44" w14:textId="77777777" w:rsidR="00D5121C" w:rsidRDefault="009B2480">
            <w:pPr>
              <w:ind w:left="92" w:right="5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15C1D06" w14:textId="77777777" w:rsidR="00D5121C" w:rsidRDefault="00D5121C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5D22C3F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2AF84827" w14:textId="77777777" w:rsidR="00D5121C" w:rsidRDefault="00D5121C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11F4C841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B30F0C" w14:textId="77777777" w:rsidR="00D5121C" w:rsidRDefault="00D5121C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552A5B" w14:textId="77777777" w:rsidR="00D5121C" w:rsidRDefault="00D5121C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46CD96" w14:textId="77777777" w:rsidR="00D5121C" w:rsidRDefault="00D5121C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ABC0E60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5D35007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20DD6" w14:textId="77777777" w:rsidR="00D5121C" w:rsidRDefault="00C9405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7C996CC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BAAD199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337AAFA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73534" w14:textId="77777777" w:rsidR="00D5121C" w:rsidRDefault="00C94056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11,538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B0D372" w14:textId="77777777" w:rsidR="00D5121C" w:rsidRDefault="00D5121C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CA829" w14:textId="77777777" w:rsidR="00D5121C" w:rsidRDefault="009B248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7,487</w:t>
            </w:r>
          </w:p>
        </w:tc>
      </w:tr>
      <w:tr w:rsidR="00D5121C" w14:paraId="6ADB20DA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5B805EC7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C0D354" w14:textId="77777777" w:rsidR="00D5121C" w:rsidRDefault="00C9405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E7831F5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42141D2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1,053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AE6E981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99005D" w14:textId="77777777" w:rsidR="00D5121C" w:rsidRDefault="00C94056" w:rsidP="008D4B5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FA510" w14:textId="77777777" w:rsidR="00D5121C" w:rsidRDefault="00D5121C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C0FE8" w14:textId="77777777" w:rsidR="00D5121C" w:rsidRDefault="009B2480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4D3794CD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738848C6" w14:textId="77777777" w:rsidR="00D5121C" w:rsidRDefault="009B2480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CBE41" w14:textId="77777777" w:rsidR="00D5121C" w:rsidRPr="00871D2B" w:rsidRDefault="00C9405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858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6FB93DC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44D5F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1,053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EF8DEF2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8DD4EA" w14:textId="77777777" w:rsidR="00D5121C" w:rsidRPr="00C94056" w:rsidRDefault="00C94056" w:rsidP="008D4B5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4056">
              <w:rPr>
                <w:rFonts w:asciiTheme="majorBidi" w:hAnsiTheme="majorBidi" w:cstheme="majorBidi"/>
                <w:b/>
                <w:bCs/>
                <w:sz w:val="28"/>
              </w:rPr>
              <w:t>11,538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2DD72B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4755E" w14:textId="77777777" w:rsidR="00D5121C" w:rsidRDefault="009B248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7,487</w:t>
            </w:r>
          </w:p>
        </w:tc>
      </w:tr>
      <w:tr w:rsidR="00D5121C" w14:paraId="47AA6968" w14:textId="77777777" w:rsidTr="002E363B">
        <w:trPr>
          <w:gridAfter w:val="1"/>
          <w:wAfter w:w="9" w:type="dxa"/>
          <w:trHeight w:val="206"/>
        </w:trPr>
        <w:tc>
          <w:tcPr>
            <w:tcW w:w="4227" w:type="dxa"/>
            <w:shd w:val="clear" w:color="auto" w:fill="auto"/>
            <w:vAlign w:val="bottom"/>
          </w:tcPr>
          <w:p w14:paraId="68546DD6" w14:textId="77777777" w:rsidR="00D5121C" w:rsidRPr="00871D2B" w:rsidRDefault="00D5121C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06A421" w14:textId="77777777" w:rsidR="00D5121C" w:rsidRDefault="00D5121C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BD3435B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CBCAD5" w14:textId="77777777" w:rsidR="00D5121C" w:rsidRDefault="00D5121C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4F311FE0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A0ADB1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34268E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B80BD2" w14:textId="77777777" w:rsidR="00D5121C" w:rsidRDefault="00D5121C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5121C" w14:paraId="6B53B9ED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F9A86D5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1633813B" w14:textId="77777777" w:rsidR="00D5121C" w:rsidRDefault="00D5121C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0F184FB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C877523" w14:textId="77777777" w:rsidR="00D5121C" w:rsidRDefault="00D5121C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53A5A564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C6D9D4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9F4E18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83AB6A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7F20B1A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0610B0B0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956FF84" w14:textId="77777777" w:rsidR="00D5121C" w:rsidRDefault="00C9405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99551E8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073FAC9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5C68D220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51FF0D" w14:textId="77777777" w:rsidR="00D5121C" w:rsidRDefault="00C94056" w:rsidP="008D4B53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5F01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F37591" w14:textId="77777777" w:rsidR="00D5121C" w:rsidRDefault="009B248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D5121C" w14:paraId="43FA03FA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0BA0AC9B" w14:textId="77777777" w:rsidR="00D5121C" w:rsidRPr="00871D2B" w:rsidRDefault="009B2480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E0A66B7" w14:textId="77777777" w:rsidR="00D5121C" w:rsidRDefault="00C9405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0133AFE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CCB0B2C" w14:textId="77777777" w:rsidR="00D5121C" w:rsidRDefault="009B2480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4787C36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420CAB" w14:textId="77777777" w:rsidR="00D5121C" w:rsidRDefault="00C94056" w:rsidP="008D4B5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ECC912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EAA649" w14:textId="77777777" w:rsidR="00D5121C" w:rsidRDefault="009B2480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</w:tr>
      <w:tr w:rsidR="00D5121C" w14:paraId="744B436F" w14:textId="77777777" w:rsidTr="002E363B">
        <w:trPr>
          <w:gridAfter w:val="1"/>
          <w:wAfter w:w="9" w:type="dxa"/>
        </w:trPr>
        <w:tc>
          <w:tcPr>
            <w:tcW w:w="4227" w:type="dxa"/>
            <w:shd w:val="clear" w:color="auto" w:fill="auto"/>
            <w:vAlign w:val="bottom"/>
          </w:tcPr>
          <w:p w14:paraId="69777645" w14:textId="77777777" w:rsidR="00D5121C" w:rsidRDefault="009B248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116DA" w14:textId="77777777" w:rsidR="00D5121C" w:rsidRDefault="00C94056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FD65E3E" w14:textId="77777777" w:rsidR="00D5121C" w:rsidRDefault="00D5121C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172" w14:textId="77777777" w:rsidR="00D5121C" w:rsidRDefault="009B2480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178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3A8FBB2" w14:textId="77777777" w:rsidR="00D5121C" w:rsidRDefault="009B2480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CDF17" w14:textId="77777777" w:rsidR="00D5121C" w:rsidRDefault="00C94056" w:rsidP="008D4B53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973FE9" w14:textId="77777777" w:rsidR="00D5121C" w:rsidRDefault="00D5121C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B9D37" w14:textId="77777777" w:rsidR="00D5121C" w:rsidRDefault="009B2480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345</w:t>
            </w:r>
          </w:p>
        </w:tc>
      </w:tr>
    </w:tbl>
    <w:p w14:paraId="0666EE4B" w14:textId="77777777" w:rsidR="004E1C14" w:rsidRPr="00871D2B" w:rsidRDefault="004E1C14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35D05531" w14:textId="77777777" w:rsidR="004E1C14" w:rsidRPr="00871D2B" w:rsidRDefault="004E1C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71D2B"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1460F725" w14:textId="77777777" w:rsidR="00D5121C" w:rsidRDefault="009B2480">
      <w:pPr>
        <w:overflowPunct/>
        <w:autoSpaceDE/>
        <w:autoSpaceDN/>
        <w:adjustRightInd/>
        <w:spacing w:before="240"/>
        <w:ind w:firstLine="360"/>
        <w:textAlignment w:val="auto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</w:p>
    <w:p w14:paraId="66F5FEB6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ยอดคงเหลือของเงินให้กู้ยืมระยะสั้นแก่บุคคลหรือกิจการที่เกี่ยวข้องกัน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ณ 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 w:hint="cs"/>
          <w:sz w:val="28"/>
          <w:lang w:val="en-GB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="000C0388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รวมถึง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การเคลื่อนไหวของเงินให้กู้ยืมระยะสั้นดังกล่าวมีรายละเอียดดังนี้</w:t>
      </w:r>
    </w:p>
    <w:tbl>
      <w:tblPr>
        <w:tblW w:w="900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080"/>
        <w:gridCol w:w="180"/>
        <w:gridCol w:w="1080"/>
        <w:gridCol w:w="180"/>
        <w:gridCol w:w="990"/>
        <w:gridCol w:w="180"/>
        <w:gridCol w:w="1260"/>
      </w:tblGrid>
      <w:tr w:rsidR="00D5121C" w:rsidRPr="00CE4723" w14:paraId="752E6A14" w14:textId="77777777">
        <w:trPr>
          <w:trHeight w:val="80"/>
        </w:trPr>
        <w:tc>
          <w:tcPr>
            <w:tcW w:w="2340" w:type="dxa"/>
            <w:vAlign w:val="bottom"/>
          </w:tcPr>
          <w:p w14:paraId="063975C5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6567BE63" w14:textId="77777777" w:rsidR="00D5121C" w:rsidRPr="00CE4723" w:rsidRDefault="00D5121C">
            <w:pPr>
              <w:ind w:left="117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7FFC22A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09C8BC2C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7"/>
            <w:tcBorders>
              <w:bottom w:val="nil"/>
            </w:tcBorders>
            <w:vAlign w:val="bottom"/>
          </w:tcPr>
          <w:p w14:paraId="74E7A193" w14:textId="77777777" w:rsidR="00D5121C" w:rsidRPr="00CE4723" w:rsidRDefault="009B2480">
            <w:pPr>
              <w:ind w:right="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CE472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D5121C" w:rsidRPr="00CE4723" w14:paraId="6DF84EFA" w14:textId="77777777">
        <w:trPr>
          <w:trHeight w:val="80"/>
        </w:trPr>
        <w:tc>
          <w:tcPr>
            <w:tcW w:w="2340" w:type="dxa"/>
            <w:vAlign w:val="bottom"/>
          </w:tcPr>
          <w:p w14:paraId="10A86DD7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288A8C3A" w14:textId="77777777" w:rsidR="00D5121C" w:rsidRPr="00CE4723" w:rsidRDefault="00D5121C">
            <w:pPr>
              <w:ind w:left="117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6324C9C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32B1D7B6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6BAD2F31" w14:textId="77777777" w:rsidR="00D5121C" w:rsidRPr="00CE4723" w:rsidRDefault="009B2480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5121C" w:rsidRPr="00CE4723" w14:paraId="32549CBE" w14:textId="77777777" w:rsidTr="00525464">
        <w:trPr>
          <w:trHeight w:val="395"/>
        </w:trPr>
        <w:tc>
          <w:tcPr>
            <w:tcW w:w="2340" w:type="dxa"/>
            <w:tcBorders>
              <w:bottom w:val="nil"/>
            </w:tcBorders>
            <w:vAlign w:val="bottom"/>
          </w:tcPr>
          <w:p w14:paraId="69FAC77A" w14:textId="77777777" w:rsidR="00D5121C" w:rsidRPr="00CE4723" w:rsidRDefault="00E1133F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เงินให้กู้ยืมระยะสั้นแก่</w:t>
            </w:r>
          </w:p>
        </w:tc>
        <w:tc>
          <w:tcPr>
            <w:tcW w:w="90" w:type="dxa"/>
            <w:vAlign w:val="bottom"/>
          </w:tcPr>
          <w:p w14:paraId="54C37A7F" w14:textId="77777777" w:rsidR="00D5121C" w:rsidRPr="00CE4723" w:rsidRDefault="00D5121C">
            <w:pPr>
              <w:ind w:left="117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6A3F388B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1669279B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5B21297E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241ABDB" w14:textId="77777777" w:rsidR="00D5121C" w:rsidRPr="00CE4723" w:rsidRDefault="009B2480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ในระหว่างงวด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C6AA54F" w14:textId="77777777" w:rsidR="00D5121C" w:rsidRPr="00CE4723" w:rsidRDefault="00D5121C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E1133F" w:rsidRPr="00CE4723" w14:paraId="38D84C2D" w14:textId="77777777" w:rsidTr="002E363B">
        <w:trPr>
          <w:trHeight w:val="359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730E0514" w14:textId="77777777" w:rsidR="00E1133F" w:rsidRPr="00CE4723" w:rsidRDefault="00E1133F" w:rsidP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7BE5CB38" w14:textId="77777777" w:rsidR="00E1133F" w:rsidRPr="00CE4723" w:rsidRDefault="00E1133F" w:rsidP="00E1133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B22665" w14:textId="77777777" w:rsidR="00E1133F" w:rsidRPr="00CE4723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0277BEB2" w14:textId="77777777" w:rsidR="00E1133F" w:rsidRPr="00CE4723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DB6983" w14:textId="77777777" w:rsidR="00E1133F" w:rsidRPr="00CE4723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CE4723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E472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bottom w:val="nil"/>
            </w:tcBorders>
          </w:tcPr>
          <w:p w14:paraId="6A6B9EEE" w14:textId="77777777" w:rsidR="00E1133F" w:rsidRPr="00CE4723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BD0739" w14:textId="77777777" w:rsidR="00E1133F" w:rsidRPr="00CE4723" w:rsidRDefault="00E1133F" w:rsidP="002E363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</w:tcPr>
          <w:p w14:paraId="17CAEBBA" w14:textId="77777777" w:rsidR="00E1133F" w:rsidRPr="00CE4723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C20620" w14:textId="77777777" w:rsidR="00E1133F" w:rsidRPr="00CE4723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5471E55F" w14:textId="77777777" w:rsidR="00E1133F" w:rsidRPr="00CE4723" w:rsidRDefault="00E1133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794EFF" w14:textId="77777777" w:rsidR="00E1133F" w:rsidRPr="00CE4723" w:rsidRDefault="00E1133F" w:rsidP="000C03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="000C0388" w:rsidRPr="00CE4723">
              <w:rPr>
                <w:rFonts w:asciiTheme="majorBidi" w:hAnsiTheme="majorBidi" w:hint="cs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CE4723">
              <w:rPr>
                <w:rFonts w:asciiTheme="majorBidi" w:hAnsiTheme="majorBidi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CE472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2563</w:t>
            </w:r>
          </w:p>
        </w:tc>
      </w:tr>
      <w:tr w:rsidR="00D5121C" w:rsidRPr="00CE4723" w14:paraId="6DF7C3AB" w14:textId="77777777" w:rsidTr="00773E62">
        <w:trPr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5CEF3562" w14:textId="77777777" w:rsidR="00D5121C" w:rsidRPr="00CE4723" w:rsidRDefault="009B2480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5FDFE50A" w14:textId="77777777" w:rsidR="00D5121C" w:rsidRPr="00CE4723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B6294D0" w14:textId="77777777" w:rsidR="00D5121C" w:rsidRPr="00CE4723" w:rsidRDefault="009B2480">
            <w:pPr>
              <w:tabs>
                <w:tab w:val="left" w:pos="360"/>
                <w:tab w:val="left" w:pos="2160"/>
              </w:tabs>
              <w:ind w:left="-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7FF3C3C7" w14:textId="77777777" w:rsidR="00D5121C" w:rsidRPr="00CE4723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AAAFCA" w14:textId="67D8DB41" w:rsidR="00D5121C" w:rsidRPr="00CE4723" w:rsidRDefault="004A0F4F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75550D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026B405" w14:textId="77777777" w:rsidR="00D5121C" w:rsidRPr="00CE4723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D50347" w14:textId="77777777" w:rsidR="00D5121C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45,800</w:t>
            </w:r>
          </w:p>
        </w:tc>
        <w:tc>
          <w:tcPr>
            <w:tcW w:w="180" w:type="dxa"/>
            <w:shd w:val="clear" w:color="auto" w:fill="auto"/>
          </w:tcPr>
          <w:p w14:paraId="31EB7E01" w14:textId="77777777" w:rsidR="00D5121C" w:rsidRPr="00CE4723" w:rsidRDefault="00D5121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24DC395" w14:textId="574AE3CF" w:rsidR="00D5121C" w:rsidRPr="00CE4723" w:rsidRDefault="00C94056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0F4F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CE4723">
              <w:rPr>
                <w:rFonts w:asciiTheme="majorBidi" w:hAnsiTheme="majorBidi" w:cstheme="majorBidi"/>
                <w:sz w:val="26"/>
                <w:szCs w:val="26"/>
              </w:rPr>
              <w:t>,66</w:t>
            </w:r>
            <w:r w:rsidR="0075550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CE47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4EF16" w14:textId="77777777" w:rsidR="00D5121C" w:rsidRPr="00CE4723" w:rsidRDefault="00D5121C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1651588" w14:textId="400A7163" w:rsidR="00D5121C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31,80</w:t>
            </w:r>
            <w:r w:rsidR="004A0F4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D5121C" w:rsidRPr="00CE4723" w14:paraId="3D55B37B" w14:textId="77777777" w:rsidTr="00773E62">
        <w:trPr>
          <w:trHeight w:val="20"/>
        </w:trPr>
        <w:tc>
          <w:tcPr>
            <w:tcW w:w="2340" w:type="dxa"/>
            <w:vAlign w:val="bottom"/>
          </w:tcPr>
          <w:p w14:paraId="551A58FA" w14:textId="77777777" w:rsidR="00D5121C" w:rsidRPr="00CE4723" w:rsidRDefault="009B2480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ปาล์มทองคำ จำกัด</w:t>
            </w:r>
          </w:p>
        </w:tc>
        <w:tc>
          <w:tcPr>
            <w:tcW w:w="90" w:type="dxa"/>
            <w:vAlign w:val="bottom"/>
          </w:tcPr>
          <w:p w14:paraId="6ED45159" w14:textId="77777777" w:rsidR="00D5121C" w:rsidRPr="00CE4723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241BE10" w14:textId="77777777" w:rsidR="00D5121C" w:rsidRPr="00CE4723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90" w:type="dxa"/>
            <w:vAlign w:val="bottom"/>
          </w:tcPr>
          <w:p w14:paraId="0F255A09" w14:textId="77777777" w:rsidR="00D5121C" w:rsidRPr="00CE4723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6FBC62A" w14:textId="77777777" w:rsidR="00D5121C" w:rsidRPr="00CE4723" w:rsidRDefault="009B2480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23EE0A42" w14:textId="77777777" w:rsidR="00D5121C" w:rsidRPr="00CE4723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0C4703" w14:textId="77777777" w:rsidR="00D5121C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0D3168" w14:textId="77777777" w:rsidR="00D5121C" w:rsidRPr="00CE4723" w:rsidRDefault="00D5121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2D2B3C" w14:textId="77777777" w:rsidR="00D5121C" w:rsidRPr="00CE4723" w:rsidRDefault="00C94056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(2,500)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E08F6F" w14:textId="77777777" w:rsidR="00D5121C" w:rsidRPr="00CE4723" w:rsidRDefault="00D5121C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9EB923A" w14:textId="77777777" w:rsidR="00D5121C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121C" w:rsidRPr="00CE4723" w14:paraId="7440CDE6" w14:textId="77777777" w:rsidTr="00525464">
        <w:trPr>
          <w:trHeight w:val="321"/>
        </w:trPr>
        <w:tc>
          <w:tcPr>
            <w:tcW w:w="2340" w:type="dxa"/>
          </w:tcPr>
          <w:p w14:paraId="1BD34B8E" w14:textId="77777777" w:rsidR="00D5121C" w:rsidRPr="00CE4723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บริษัท ซิสเต็ม แอนด์ ซอฟท์แวร์ </w:t>
            </w:r>
          </w:p>
        </w:tc>
        <w:tc>
          <w:tcPr>
            <w:tcW w:w="90" w:type="dxa"/>
          </w:tcPr>
          <w:p w14:paraId="14064035" w14:textId="77777777" w:rsidR="00D5121C" w:rsidRPr="00CE4723" w:rsidRDefault="00D5121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center"/>
          </w:tcPr>
          <w:p w14:paraId="4ED9FEE1" w14:textId="50090AC3" w:rsidR="00D5121C" w:rsidRPr="00CE4723" w:rsidRDefault="00525464" w:rsidP="00525464">
            <w:pPr>
              <w:ind w:left="-2" w:firstLine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C13DE79" w14:textId="77777777" w:rsidR="00D5121C" w:rsidRPr="00CE4723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14A8E8A" w14:textId="77777777" w:rsidR="00D5121C" w:rsidRPr="00CE4723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44B2204" w14:textId="77777777" w:rsidR="00D5121C" w:rsidRPr="00CE4723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64E426" w14:textId="77777777" w:rsidR="00D5121C" w:rsidRPr="00CE4723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691407A" w14:textId="77777777" w:rsidR="00D5121C" w:rsidRPr="00CE4723" w:rsidRDefault="00D5121C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D63446B" w14:textId="77777777" w:rsidR="00D5121C" w:rsidRPr="00CE4723" w:rsidRDefault="00D5121C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344463E9" w14:textId="77777777" w:rsidR="00D5121C" w:rsidRPr="00CE4723" w:rsidRDefault="00D5121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EB9AD79" w14:textId="77777777" w:rsidR="00D5121C" w:rsidRPr="00CE4723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121C" w:rsidRPr="00CE4723" w14:paraId="30FA8741" w14:textId="77777777" w:rsidTr="00C94056">
        <w:trPr>
          <w:trHeight w:val="20"/>
        </w:trPr>
        <w:tc>
          <w:tcPr>
            <w:tcW w:w="2340" w:type="dxa"/>
          </w:tcPr>
          <w:p w14:paraId="7527F3AD" w14:textId="77777777" w:rsidR="00D5121C" w:rsidRPr="00CE4723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เซอร์วิสเซส จำกัด</w:t>
            </w:r>
          </w:p>
        </w:tc>
        <w:tc>
          <w:tcPr>
            <w:tcW w:w="90" w:type="dxa"/>
          </w:tcPr>
          <w:p w14:paraId="18BC2F42" w14:textId="77777777" w:rsidR="00D5121C" w:rsidRPr="00CE4723" w:rsidRDefault="00D5121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66DB0C0" w14:textId="6921C82B" w:rsidR="00D5121C" w:rsidRPr="00CE4723" w:rsidRDefault="00D5121C">
            <w:pPr>
              <w:ind w:left="-5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39226AF3" w14:textId="77777777" w:rsidR="00D5121C" w:rsidRPr="00CE4723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C4C4" w14:textId="77777777" w:rsidR="00D5121C" w:rsidRPr="00CE4723" w:rsidRDefault="009B2480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 w:hint="eastAsia"/>
                <w:sz w:val="26"/>
                <w:szCs w:val="26"/>
                <w:lang w:val="en-GB"/>
              </w:rPr>
              <w:t>62</w:t>
            </w:r>
            <w:r w:rsidRPr="00CE4723">
              <w:rPr>
                <w:rFonts w:asciiTheme="majorBidi" w:hAnsiTheme="majorBidi" w:cstheme="majorBidi" w:hint="eastAsia"/>
                <w:sz w:val="26"/>
                <w:szCs w:val="26"/>
              </w:rPr>
              <w:t>,</w:t>
            </w:r>
            <w:r w:rsidRPr="00CE4723">
              <w:rPr>
                <w:rFonts w:asciiTheme="majorBidi" w:hAnsiTheme="majorBidi" w:cstheme="majorBidi" w:hint="eastAsia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62280E6" w14:textId="77777777" w:rsidR="00D5121C" w:rsidRPr="00CE4723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7CE66" w14:textId="6623DE34" w:rsidR="00D5121C" w:rsidRPr="00CE4723" w:rsidRDefault="00F41093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C94056" w:rsidRPr="00CE4723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A75E689" w14:textId="77777777" w:rsidR="00D5121C" w:rsidRPr="00CE4723" w:rsidRDefault="00D5121C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9FA8C" w14:textId="77777777" w:rsidR="00D5121C" w:rsidRPr="00CE4723" w:rsidRDefault="00C94056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(53,500)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DB277" w14:textId="77777777" w:rsidR="00D5121C" w:rsidRPr="00CE4723" w:rsidRDefault="00D5121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43E65" w14:textId="2923BB3A" w:rsidR="00D5121C" w:rsidRPr="00CE4723" w:rsidRDefault="00F41093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C94056" w:rsidRPr="00CE4723">
              <w:rPr>
                <w:rFonts w:asciiTheme="majorBidi" w:hAnsiTheme="majorBidi" w:cstheme="majorBidi"/>
                <w:sz w:val="26"/>
                <w:szCs w:val="26"/>
              </w:rPr>
              <w:t>,910</w:t>
            </w:r>
          </w:p>
        </w:tc>
      </w:tr>
      <w:tr w:rsidR="00C94056" w:rsidRPr="00CE4723" w14:paraId="5218BCB1" w14:textId="77777777" w:rsidTr="00525464">
        <w:trPr>
          <w:trHeight w:val="20"/>
        </w:trPr>
        <w:tc>
          <w:tcPr>
            <w:tcW w:w="2340" w:type="dxa"/>
          </w:tcPr>
          <w:p w14:paraId="162384EF" w14:textId="77777777" w:rsidR="00C94056" w:rsidRPr="00CE4723" w:rsidRDefault="00C94056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6BAF80C4" w14:textId="77777777" w:rsidR="00C94056" w:rsidRPr="00CE4723" w:rsidRDefault="00C94056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6EBC508" w14:textId="77777777" w:rsidR="00C94056" w:rsidRPr="00CE4723" w:rsidRDefault="00C94056" w:rsidP="00525464">
            <w:pPr>
              <w:tabs>
                <w:tab w:val="left" w:pos="88"/>
              </w:tabs>
              <w:ind w:left="-542" w:firstLine="63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5DF2980D" w14:textId="77777777" w:rsidR="00C94056" w:rsidRPr="00CE4723" w:rsidRDefault="00C9405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C003E3" w14:textId="77777777" w:rsidR="00C94056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E472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6761FB25" w14:textId="77777777" w:rsidR="00C94056" w:rsidRPr="00CE4723" w:rsidRDefault="00C94056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ECB8EC" w14:textId="77777777" w:rsidR="00C94056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CE4723">
              <w:rPr>
                <w:rFonts w:asciiTheme="majorBidi" w:hAnsiTheme="majorBidi" w:cstheme="majorBidi"/>
                <w:sz w:val="26"/>
                <w:szCs w:val="26"/>
              </w:rPr>
              <w:t>,050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787F0096" w14:textId="77777777" w:rsidR="00C94056" w:rsidRPr="00CE4723" w:rsidRDefault="00C94056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4665F1" w14:textId="77777777" w:rsidR="00C94056" w:rsidRPr="00CE4723" w:rsidRDefault="00C94056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16C19450" w14:textId="77777777" w:rsidR="00C94056" w:rsidRPr="00CE4723" w:rsidRDefault="00C94056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6378A9" w14:textId="77777777" w:rsidR="00C94056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CE4723">
              <w:rPr>
                <w:rFonts w:asciiTheme="majorBidi" w:hAnsiTheme="majorBidi" w:cstheme="majorBidi"/>
                <w:sz w:val="26"/>
                <w:szCs w:val="26"/>
              </w:rPr>
              <w:t>,050</w:t>
            </w:r>
          </w:p>
        </w:tc>
      </w:tr>
      <w:tr w:rsidR="00D5121C" w:rsidRPr="00CE4723" w14:paraId="4EB36690" w14:textId="77777777" w:rsidTr="00773E62">
        <w:trPr>
          <w:trHeight w:val="20"/>
        </w:trPr>
        <w:tc>
          <w:tcPr>
            <w:tcW w:w="2340" w:type="dxa"/>
          </w:tcPr>
          <w:p w14:paraId="1A0BAF37" w14:textId="77777777" w:rsidR="00D5121C" w:rsidRPr="00CE4723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4D4D8D72" w14:textId="77777777" w:rsidR="00D5121C" w:rsidRPr="00CE4723" w:rsidRDefault="00D5121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3383EA8" w14:textId="77777777" w:rsidR="00D5121C" w:rsidRPr="00CE4723" w:rsidRDefault="00D5121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0FC8909F" w14:textId="77777777" w:rsidR="00D5121C" w:rsidRPr="00CE4723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60D238" w14:textId="2DDD4AE9" w:rsidR="00D5121C" w:rsidRPr="00CE4723" w:rsidRDefault="004A0F4F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9B2480" w:rsidRPr="00CE4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75550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96D797F" w14:textId="77777777" w:rsidR="00D5121C" w:rsidRPr="00CE4723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DADE19" w14:textId="55FAC0F6" w:rsidR="00D5121C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4109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E4723">
              <w:rPr>
                <w:rFonts w:asciiTheme="majorBidi" w:hAnsiTheme="majorBidi" w:cstheme="majorBidi"/>
                <w:sz w:val="26"/>
                <w:szCs w:val="26"/>
              </w:rPr>
              <w:t>,660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2871A34" w14:textId="77777777" w:rsidR="00D5121C" w:rsidRPr="00CE4723" w:rsidRDefault="00D5121C" w:rsidP="00773E62">
            <w:pPr>
              <w:tabs>
                <w:tab w:val="decimal" w:pos="808"/>
                <w:tab w:val="decimal" w:pos="1242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0534C7" w14:textId="4149B564" w:rsidR="00D5121C" w:rsidRPr="00CE4723" w:rsidRDefault="00C94056" w:rsidP="00773E62">
            <w:pPr>
              <w:tabs>
                <w:tab w:val="decimal" w:pos="539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4A0F4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E47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A0F4F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77224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CE472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C681C0" w14:textId="77777777" w:rsidR="00D5121C" w:rsidRPr="00CE4723" w:rsidRDefault="00D5121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6C52DA" w14:textId="5D62F125" w:rsidR="00D5121C" w:rsidRPr="00CE4723" w:rsidRDefault="00F41093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C94056" w:rsidRPr="00CE4723">
              <w:rPr>
                <w:rFonts w:asciiTheme="majorBidi" w:hAnsiTheme="majorBidi" w:cstheme="majorBidi"/>
                <w:sz w:val="26"/>
                <w:szCs w:val="26"/>
              </w:rPr>
              <w:t>,76</w:t>
            </w:r>
            <w:r w:rsidR="004A0F4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D5121C" w:rsidRPr="00CE4723" w14:paraId="40D6921E" w14:textId="77777777" w:rsidTr="009457CB">
        <w:trPr>
          <w:trHeight w:val="80"/>
        </w:trPr>
        <w:tc>
          <w:tcPr>
            <w:tcW w:w="2340" w:type="dxa"/>
            <w:vAlign w:val="bottom"/>
          </w:tcPr>
          <w:p w14:paraId="53727555" w14:textId="77777777" w:rsidR="00D5121C" w:rsidRPr="00CE4723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E472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E47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90" w:type="dxa"/>
            <w:vAlign w:val="bottom"/>
          </w:tcPr>
          <w:p w14:paraId="690C219B" w14:textId="77777777" w:rsidR="00D5121C" w:rsidRPr="00CE4723" w:rsidRDefault="00D5121C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1722E73" w14:textId="77777777" w:rsidR="00D5121C" w:rsidRPr="00CE4723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46C9DE9" w14:textId="77777777" w:rsidR="00D5121C" w:rsidRPr="00CE4723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F2CCF6" w14:textId="77777777" w:rsidR="00D5121C" w:rsidRPr="00CE4723" w:rsidRDefault="009B2480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(62,600)</w:t>
            </w:r>
          </w:p>
        </w:tc>
        <w:tc>
          <w:tcPr>
            <w:tcW w:w="180" w:type="dxa"/>
            <w:shd w:val="clear" w:color="auto" w:fill="auto"/>
          </w:tcPr>
          <w:p w14:paraId="3EADC0A0" w14:textId="77777777" w:rsidR="00D5121C" w:rsidRPr="00CE4723" w:rsidRDefault="00D5121C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C38A00" w14:textId="606671CA" w:rsidR="00D5121C" w:rsidRPr="00CE4723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A91ED9B" w14:textId="77777777" w:rsidR="00D5121C" w:rsidRPr="00CE4723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55115A" w14:textId="55284BC4" w:rsidR="00D5121C" w:rsidRPr="00CE4723" w:rsidRDefault="00D5121C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49876C75" w14:textId="77777777" w:rsidR="00D5121C" w:rsidRPr="00CE4723" w:rsidRDefault="00D5121C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589845" w14:textId="77777777" w:rsidR="00D5121C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sz w:val="26"/>
                <w:szCs w:val="26"/>
              </w:rPr>
              <w:t>(9,100)</w:t>
            </w:r>
          </w:p>
        </w:tc>
      </w:tr>
      <w:tr w:rsidR="00773E62" w:rsidRPr="00CE4723" w14:paraId="1B42E066" w14:textId="77777777" w:rsidTr="009457CB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02B056E7" w14:textId="77777777" w:rsidR="00773E62" w:rsidRPr="00CE4723" w:rsidRDefault="00773E62" w:rsidP="00773E6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47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20292C4" w14:textId="77777777" w:rsidR="00773E62" w:rsidRPr="00CE4723" w:rsidRDefault="00773E62" w:rsidP="00773E62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7C5418B" w14:textId="77777777" w:rsidR="00773E62" w:rsidRPr="00CE4723" w:rsidRDefault="00773E62" w:rsidP="00773E6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5706841" w14:textId="77777777" w:rsidR="00773E62" w:rsidRPr="00CE4723" w:rsidRDefault="00773E62" w:rsidP="00773E6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C8212" w14:textId="272160B1" w:rsidR="00773E62" w:rsidRPr="00CE4723" w:rsidRDefault="004A0F4F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773E62" w:rsidRPr="00CE47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7555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BF6BB11" w14:textId="77777777" w:rsidR="00773E62" w:rsidRPr="00CE4723" w:rsidRDefault="00773E62" w:rsidP="00773E6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733C71" w14:textId="77777777" w:rsidR="00773E62" w:rsidRPr="00CE4723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6E2768B" w14:textId="77777777" w:rsidR="00773E62" w:rsidRPr="00CE4723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8EA94E0" w14:textId="77777777" w:rsidR="00773E62" w:rsidRPr="00CE4723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5A5E422B" w14:textId="77777777" w:rsidR="00773E62" w:rsidRPr="00CE4723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D61EE" w14:textId="4AE5D715" w:rsidR="00773E62" w:rsidRPr="00CE4723" w:rsidRDefault="00C94056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E47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</w:t>
            </w:r>
            <w:r w:rsidR="007555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</w:t>
            </w:r>
            <w:r w:rsidRPr="00CE47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,66</w:t>
            </w:r>
            <w:r w:rsidR="004A0F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0</w:t>
            </w:r>
          </w:p>
        </w:tc>
      </w:tr>
      <w:tr w:rsidR="00773E62" w:rsidRPr="00CE4723" w14:paraId="59D32F3F" w14:textId="77777777" w:rsidTr="00804356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6FA7631F" w14:textId="77777777" w:rsidR="00773E62" w:rsidRPr="00CE4723" w:rsidRDefault="00773E62" w:rsidP="00773E6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39293B4" w14:textId="77777777" w:rsidR="00773E62" w:rsidRPr="00CE4723" w:rsidRDefault="00773E62" w:rsidP="00773E62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939022F" w14:textId="77777777" w:rsidR="00773E62" w:rsidRPr="00CE4723" w:rsidRDefault="00773E62" w:rsidP="00773E6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B159BD8" w14:textId="77777777" w:rsidR="00773E62" w:rsidRPr="00CE4723" w:rsidRDefault="00773E62" w:rsidP="00773E6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7086DFB" w14:textId="77777777" w:rsidR="00773E62" w:rsidRPr="00CE4723" w:rsidRDefault="00773E62" w:rsidP="00773E62">
            <w:pPr>
              <w:tabs>
                <w:tab w:val="decimal" w:pos="808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9701F14" w14:textId="77777777" w:rsidR="00773E62" w:rsidRPr="00CE4723" w:rsidRDefault="00773E62" w:rsidP="00773E6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654DDB" w14:textId="77777777" w:rsidR="00773E62" w:rsidRPr="00CE4723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268B3B0" w14:textId="77777777" w:rsidR="00773E62" w:rsidRPr="00CE4723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21458" w14:textId="77777777" w:rsidR="00773E62" w:rsidRPr="00CE4723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50A9" w14:textId="77777777" w:rsidR="00773E62" w:rsidRPr="00CE4723" w:rsidRDefault="00773E62" w:rsidP="00773E6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8A0AF5" w14:textId="77777777" w:rsidR="00773E62" w:rsidRPr="00CE4723" w:rsidRDefault="00773E62" w:rsidP="00773E62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5C8605A" w14:textId="77777777" w:rsidR="00D5121C" w:rsidRDefault="00D512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10"/>
          <w:szCs w:val="10"/>
        </w:rPr>
      </w:pPr>
    </w:p>
    <w:p w14:paraId="432515B7" w14:textId="77777777" w:rsidR="00CE4723" w:rsidRP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00BEF017" w14:textId="77777777" w:rsidR="00CE4723" w:rsidRP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380D5755" w14:textId="77777777" w:rsidR="00CE4723" w:rsidRP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  <w:cs/>
        </w:rPr>
      </w:pPr>
    </w:p>
    <w:p w14:paraId="72DC1B76" w14:textId="77777777" w:rsidR="00CE4723" w:rsidRP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01168365" w14:textId="77777777" w:rsidR="00CE4723" w:rsidRP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57BB612D" w14:textId="77777777" w:rsidR="00CE4723" w:rsidRP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4A8BF0FC" w14:textId="77777777" w:rsidR="00CE4723" w:rsidRP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75A8DF97" w14:textId="77777777" w:rsidR="00CE4723" w:rsidRP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6A96A135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2FB36A1D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10FA97AE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7899AA13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3A1EA020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43F1C3F7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2CF7BA7E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36BA2C7F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1F49CADF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6CF89278" w14:textId="77777777" w:rsidR="00CE4723" w:rsidRP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28"/>
        </w:rPr>
      </w:pPr>
    </w:p>
    <w:p w14:paraId="1717EE0C" w14:textId="77777777" w:rsidR="00CE4723" w:rsidRDefault="00CE4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10"/>
          <w:szCs w:val="10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080"/>
        <w:gridCol w:w="180"/>
        <w:gridCol w:w="1080"/>
        <w:gridCol w:w="180"/>
        <w:gridCol w:w="990"/>
        <w:gridCol w:w="180"/>
        <w:gridCol w:w="1260"/>
      </w:tblGrid>
      <w:tr w:rsidR="00D5121C" w14:paraId="1B3E57E9" w14:textId="77777777">
        <w:trPr>
          <w:trHeight w:val="20"/>
        </w:trPr>
        <w:tc>
          <w:tcPr>
            <w:tcW w:w="2340" w:type="dxa"/>
            <w:vAlign w:val="bottom"/>
          </w:tcPr>
          <w:p w14:paraId="0C13FDEE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6015672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C5E3C17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6340EC1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626D823" w14:textId="77777777" w:rsidR="00D5121C" w:rsidRPr="00871D2B" w:rsidRDefault="009B2480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D5121C" w14:paraId="72E11157" w14:textId="77777777">
        <w:trPr>
          <w:trHeight w:val="20"/>
        </w:trPr>
        <w:tc>
          <w:tcPr>
            <w:tcW w:w="2340" w:type="dxa"/>
            <w:vAlign w:val="bottom"/>
          </w:tcPr>
          <w:p w14:paraId="41BF4B07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2AE2D06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F022515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05571AB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08F67B33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6854AAAA" w14:textId="77777777">
        <w:trPr>
          <w:trHeight w:val="20"/>
        </w:trPr>
        <w:tc>
          <w:tcPr>
            <w:tcW w:w="2340" w:type="dxa"/>
            <w:vAlign w:val="bottom"/>
          </w:tcPr>
          <w:p w14:paraId="3F633130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เงินให้กู้ยืมระยะสั้นแก่</w:t>
            </w:r>
          </w:p>
        </w:tc>
        <w:tc>
          <w:tcPr>
            <w:tcW w:w="90" w:type="dxa"/>
          </w:tcPr>
          <w:p w14:paraId="5B62DE92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B016299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</w:t>
            </w:r>
          </w:p>
        </w:tc>
        <w:tc>
          <w:tcPr>
            <w:tcW w:w="90" w:type="dxa"/>
          </w:tcPr>
          <w:p w14:paraId="7F30866F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23E19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234FC9C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90A3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ในระหว่างงวด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D789E40" w14:textId="77777777" w:rsidR="00D5121C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vAlign w:val="bottom"/>
          </w:tcPr>
          <w:p w14:paraId="075BD059" w14:textId="77777777" w:rsidR="00D5121C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25805DDE" w14:textId="77777777">
        <w:trPr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3242EC7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6E2334CC" w14:textId="77777777" w:rsidR="00D5121C" w:rsidRDefault="00D5121C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AD7244" w14:textId="77777777" w:rsidR="00D5121C" w:rsidRDefault="009B2480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ความสัมพันธ์</w:t>
            </w:r>
          </w:p>
        </w:tc>
        <w:tc>
          <w:tcPr>
            <w:tcW w:w="90" w:type="dxa"/>
          </w:tcPr>
          <w:p w14:paraId="340573CB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380B76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มกราคม</w:t>
            </w:r>
            <w:r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180" w:type="dxa"/>
          </w:tcPr>
          <w:p w14:paraId="111C8A1B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EAF84A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</w:tcPr>
          <w:p w14:paraId="6743F77C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7A50A0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ลดลง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73D847" w14:textId="77777777" w:rsidR="00D5121C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vAlign w:val="bottom"/>
          </w:tcPr>
          <w:p w14:paraId="673CE093" w14:textId="77777777" w:rsidR="00D5121C" w:rsidRDefault="009B2480" w:rsidP="00C953A7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953A7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Cs w:val="24"/>
              </w:rPr>
              <w:t>2563</w:t>
            </w:r>
          </w:p>
        </w:tc>
      </w:tr>
      <w:tr w:rsidR="00D5121C" w14:paraId="2BF18465" w14:textId="77777777">
        <w:trPr>
          <w:trHeight w:val="180"/>
        </w:trPr>
        <w:tc>
          <w:tcPr>
            <w:tcW w:w="2340" w:type="dxa"/>
            <w:tcBorders>
              <w:top w:val="single" w:sz="4" w:space="0" w:color="auto"/>
            </w:tcBorders>
          </w:tcPr>
          <w:p w14:paraId="489DC7CB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68068EC9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A09F44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530AE345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BDB9A9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332,280</w:t>
            </w:r>
          </w:p>
        </w:tc>
        <w:tc>
          <w:tcPr>
            <w:tcW w:w="180" w:type="dxa"/>
          </w:tcPr>
          <w:p w14:paraId="0088824F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BB21F" w14:textId="77777777" w:rsidR="00D5121C" w:rsidRDefault="00CE4723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202,470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D0330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0290F" w14:textId="77777777" w:rsidR="00D5121C" w:rsidRPr="00CE4723" w:rsidRDefault="00CE4723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</w:rPr>
              <w:t>(29,683)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3F3BA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EB9E0CA" w14:textId="77777777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505,067</w:t>
            </w:r>
          </w:p>
        </w:tc>
      </w:tr>
      <w:tr w:rsidR="00D5121C" w14:paraId="71EC4BD4" w14:textId="77777777">
        <w:trPr>
          <w:trHeight w:val="20"/>
        </w:trPr>
        <w:tc>
          <w:tcPr>
            <w:tcW w:w="2340" w:type="dxa"/>
          </w:tcPr>
          <w:p w14:paraId="6B70D674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62E01015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8D5DDDB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4FACE76F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37751A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153,000</w:t>
            </w:r>
          </w:p>
        </w:tc>
        <w:tc>
          <w:tcPr>
            <w:tcW w:w="180" w:type="dxa"/>
          </w:tcPr>
          <w:p w14:paraId="65942FE0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FD7E85" w14:textId="77777777" w:rsidR="00D5121C" w:rsidRDefault="00CE4723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B5523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2DE89F" w14:textId="77777777" w:rsidR="00D5121C" w:rsidRDefault="00CE4723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(59,626)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1F6FE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AD1431" w14:textId="77777777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93,374</w:t>
            </w:r>
          </w:p>
        </w:tc>
      </w:tr>
      <w:tr w:rsidR="00D5121C" w14:paraId="4BD3B3B7" w14:textId="77777777">
        <w:trPr>
          <w:trHeight w:val="20"/>
        </w:trPr>
        <w:tc>
          <w:tcPr>
            <w:tcW w:w="2340" w:type="dxa"/>
          </w:tcPr>
          <w:p w14:paraId="1125EE6B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77382FA5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188D6A9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399FE5D7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4137C8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32,704</w:t>
            </w:r>
          </w:p>
        </w:tc>
        <w:tc>
          <w:tcPr>
            <w:tcW w:w="180" w:type="dxa"/>
          </w:tcPr>
          <w:p w14:paraId="4F05C2DB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1252D" w14:textId="77777777" w:rsidR="00D5121C" w:rsidRDefault="00CE4723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11,100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CBEC1D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DFA49" w14:textId="044D2F78" w:rsidR="00D5121C" w:rsidRDefault="00CE4723">
            <w:pPr>
              <w:tabs>
                <w:tab w:val="decimal" w:pos="7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</w:rPr>
              <w:t>(40,7</w:t>
            </w:r>
            <w:r w:rsidR="0075550D">
              <w:rPr>
                <w:rFonts w:asciiTheme="majorBidi" w:eastAsia="Times New Roman" w:hAnsiTheme="majorBidi" w:cstheme="majorBidi"/>
                <w:szCs w:val="24"/>
              </w:rPr>
              <w:t>29</w:t>
            </w:r>
            <w:r>
              <w:rPr>
                <w:rFonts w:asciiTheme="majorBidi" w:eastAsia="Times New Roman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7B5FC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B3D5ADE" w14:textId="6F1D4DFC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3,07</w:t>
            </w:r>
            <w:r w:rsidR="0075550D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D5121C" w14:paraId="5F54D981" w14:textId="77777777">
        <w:trPr>
          <w:trHeight w:val="20"/>
        </w:trPr>
        <w:tc>
          <w:tcPr>
            <w:tcW w:w="2340" w:type="dxa"/>
          </w:tcPr>
          <w:p w14:paraId="13A24EBF" w14:textId="77777777" w:rsidR="00D5121C" w:rsidRDefault="009B2480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54B3B201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CC0A82F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5600C20E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2168A7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50,600</w:t>
            </w:r>
          </w:p>
        </w:tc>
        <w:tc>
          <w:tcPr>
            <w:tcW w:w="180" w:type="dxa"/>
          </w:tcPr>
          <w:p w14:paraId="7AB8B923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A37844" w14:textId="77777777" w:rsidR="00D5121C" w:rsidRDefault="00CE4723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4,000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9889D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AECEA" w14:textId="77777777" w:rsidR="00D5121C" w:rsidRDefault="00CE4723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(100)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FACD7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3069A28" w14:textId="77777777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54,500</w:t>
            </w:r>
          </w:p>
        </w:tc>
      </w:tr>
      <w:tr w:rsidR="00D5121C" w14:paraId="581DBCD2" w14:textId="77777777">
        <w:trPr>
          <w:trHeight w:val="20"/>
        </w:trPr>
        <w:tc>
          <w:tcPr>
            <w:tcW w:w="2340" w:type="dxa"/>
          </w:tcPr>
          <w:p w14:paraId="55291622" w14:textId="77777777" w:rsidR="00D5121C" w:rsidRDefault="009B2480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โซลูชั่น จำกัด</w:t>
            </w:r>
          </w:p>
        </w:tc>
        <w:tc>
          <w:tcPr>
            <w:tcW w:w="90" w:type="dxa"/>
          </w:tcPr>
          <w:p w14:paraId="24430240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9BA1A4E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338FFFFF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5CB56D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73,118</w:t>
            </w:r>
          </w:p>
        </w:tc>
        <w:tc>
          <w:tcPr>
            <w:tcW w:w="180" w:type="dxa"/>
          </w:tcPr>
          <w:p w14:paraId="1DA8DDA2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4B4AD1" w14:textId="77777777" w:rsidR="00D5121C" w:rsidRDefault="00CE4723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47,600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823241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CECB0C" w14:textId="77777777" w:rsidR="00D5121C" w:rsidRDefault="00CE4723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(34,797)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04043" w14:textId="77777777" w:rsidR="00D5121C" w:rsidRDefault="00D5121C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FBE06F6" w14:textId="77777777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85,921</w:t>
            </w:r>
          </w:p>
        </w:tc>
      </w:tr>
      <w:tr w:rsidR="00D5121C" w14:paraId="3551E7E2" w14:textId="77777777">
        <w:trPr>
          <w:trHeight w:val="20"/>
        </w:trPr>
        <w:tc>
          <w:tcPr>
            <w:tcW w:w="2340" w:type="dxa"/>
          </w:tcPr>
          <w:p w14:paraId="07E199A3" w14:textId="77777777" w:rsidR="00D5121C" w:rsidRDefault="009B2480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อินฟอร์เมติกซ์ พลัส จำกัด</w:t>
            </w:r>
          </w:p>
        </w:tc>
        <w:tc>
          <w:tcPr>
            <w:tcW w:w="90" w:type="dxa"/>
          </w:tcPr>
          <w:p w14:paraId="74CFB16B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ED64058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5C6F4E27" w14:textId="77777777" w:rsidR="00D5121C" w:rsidRDefault="00D5121C">
            <w:pPr>
              <w:tabs>
                <w:tab w:val="decimal" w:pos="720"/>
              </w:tabs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16145F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27,113</w:t>
            </w:r>
          </w:p>
        </w:tc>
        <w:tc>
          <w:tcPr>
            <w:tcW w:w="180" w:type="dxa"/>
          </w:tcPr>
          <w:p w14:paraId="2B185110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A9067" w14:textId="77777777" w:rsidR="00D5121C" w:rsidRDefault="00CE4723">
            <w:pPr>
              <w:tabs>
                <w:tab w:val="decimal" w:pos="770"/>
              </w:tabs>
              <w:ind w:right="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B2A518" w14:textId="77777777" w:rsidR="00D5121C" w:rsidRDefault="00D5121C">
            <w:pPr>
              <w:tabs>
                <w:tab w:val="decimal" w:pos="770"/>
              </w:tabs>
              <w:ind w:right="-9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747637" w14:textId="77777777" w:rsidR="00D5121C" w:rsidRDefault="00CE4723">
            <w:pPr>
              <w:tabs>
                <w:tab w:val="decimal" w:pos="470"/>
              </w:tabs>
              <w:ind w:right="58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(33,263)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7F66B" w14:textId="77777777" w:rsidR="00D5121C" w:rsidRDefault="00D5121C">
            <w:pPr>
              <w:tabs>
                <w:tab w:val="decimal" w:pos="770"/>
              </w:tabs>
              <w:ind w:right="-9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6E549ED" w14:textId="77777777" w:rsidR="00D5121C" w:rsidRDefault="00CE4723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03D198A0" w14:textId="77777777">
        <w:trPr>
          <w:trHeight w:val="20"/>
        </w:trPr>
        <w:tc>
          <w:tcPr>
            <w:tcW w:w="2340" w:type="dxa"/>
          </w:tcPr>
          <w:p w14:paraId="22399A53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16E23819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F8ED7AB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25F4AAFE" w14:textId="77777777" w:rsidR="00D5121C" w:rsidRDefault="00D5121C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508D18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1,39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5</w:t>
            </w:r>
          </w:p>
        </w:tc>
        <w:tc>
          <w:tcPr>
            <w:tcW w:w="180" w:type="dxa"/>
          </w:tcPr>
          <w:p w14:paraId="4B419BBF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00D9E9" w14:textId="77777777" w:rsidR="00D5121C" w:rsidRDefault="00CE472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B48C38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4329B" w14:textId="58F0DD4A" w:rsidR="00D5121C" w:rsidRDefault="0075550D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</w:t>
            </w:r>
            <w:r w:rsidR="00CE4723">
              <w:rPr>
                <w:rFonts w:asciiTheme="majorBidi" w:eastAsia="Times New Roman" w:hAnsiTheme="majorBidi" w:cstheme="majorBidi"/>
                <w:szCs w:val="24"/>
                <w:lang w:val="en-GB"/>
              </w:rPr>
              <w:t>1,370</w:t>
            </w: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66496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10DA723" w14:textId="0303F357" w:rsidR="00D5121C" w:rsidRDefault="0075550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2,625</w:t>
            </w:r>
          </w:p>
        </w:tc>
      </w:tr>
      <w:tr w:rsidR="00D5121C" w14:paraId="1384C769" w14:textId="77777777">
        <w:trPr>
          <w:trHeight w:val="20"/>
        </w:trPr>
        <w:tc>
          <w:tcPr>
            <w:tcW w:w="2340" w:type="dxa"/>
          </w:tcPr>
          <w:p w14:paraId="1AD8DA5E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สตาร์ ปิโตรเลียม พลัส จำกัด</w:t>
            </w:r>
          </w:p>
        </w:tc>
        <w:tc>
          <w:tcPr>
            <w:tcW w:w="90" w:type="dxa"/>
          </w:tcPr>
          <w:p w14:paraId="0C3DF584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0008755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6F5496D0" w14:textId="77777777" w:rsidR="00D5121C" w:rsidRDefault="00D5121C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2AA44C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5,000</w:t>
            </w:r>
          </w:p>
        </w:tc>
        <w:tc>
          <w:tcPr>
            <w:tcW w:w="180" w:type="dxa"/>
          </w:tcPr>
          <w:p w14:paraId="4DEDBF77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7197D" w14:textId="77777777" w:rsidR="00D5121C" w:rsidRDefault="00CE472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F9A169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1FA2F" w14:textId="77777777" w:rsidR="00D5121C" w:rsidRDefault="00CE4723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(5,000)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7AA06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7A296EC" w14:textId="77777777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598FC1A0" w14:textId="77777777">
        <w:trPr>
          <w:trHeight w:val="20"/>
        </w:trPr>
        <w:tc>
          <w:tcPr>
            <w:tcW w:w="2340" w:type="dxa"/>
          </w:tcPr>
          <w:p w14:paraId="67E2BB4B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36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บริษัท อีโค เอ็นเนอร์ยี กรุ๊ป </w:t>
            </w:r>
          </w:p>
        </w:tc>
        <w:tc>
          <w:tcPr>
            <w:tcW w:w="90" w:type="dxa"/>
          </w:tcPr>
          <w:p w14:paraId="00381646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2BB2FBC" w14:textId="03F64557" w:rsidR="00D5121C" w:rsidRPr="00871D2B" w:rsidRDefault="00CD2AE7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6222EA88" w14:textId="77777777" w:rsidR="00D5121C" w:rsidRDefault="00D5121C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8C4433" w14:textId="77777777" w:rsidR="00D5121C" w:rsidRDefault="00D5121C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50214C84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8144B0" w14:textId="77777777" w:rsidR="00D5121C" w:rsidRDefault="00D5121C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34DA86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AFFE34" w14:textId="77777777" w:rsidR="00D5121C" w:rsidRDefault="00D5121C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7DB39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A61EB61" w14:textId="77777777" w:rsidR="00D5121C" w:rsidRDefault="00D5121C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6D74FEDD" w14:textId="77777777">
        <w:trPr>
          <w:trHeight w:val="20"/>
        </w:trPr>
        <w:tc>
          <w:tcPr>
            <w:tcW w:w="2340" w:type="dxa"/>
          </w:tcPr>
          <w:p w14:paraId="7B040BB6" w14:textId="77777777" w:rsidR="00D5121C" w:rsidRDefault="009B2480">
            <w:pPr>
              <w:tabs>
                <w:tab w:val="left" w:pos="360"/>
                <w:tab w:val="left" w:pos="2160"/>
              </w:tabs>
              <w:ind w:left="162" w:right="-360" w:firstLine="105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คอร์ปอเรชั่น จำกัด</w:t>
            </w:r>
          </w:p>
        </w:tc>
        <w:tc>
          <w:tcPr>
            <w:tcW w:w="90" w:type="dxa"/>
          </w:tcPr>
          <w:p w14:paraId="6542373B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84DC4DA" w14:textId="6F2F4851" w:rsidR="00D5121C" w:rsidRPr="00871D2B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A85A0AF" w14:textId="77777777" w:rsidR="00D5121C" w:rsidRDefault="00D5121C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7229FA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8,800</w:t>
            </w:r>
          </w:p>
        </w:tc>
        <w:tc>
          <w:tcPr>
            <w:tcW w:w="180" w:type="dxa"/>
          </w:tcPr>
          <w:p w14:paraId="1DC10B7A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E20EE1" w14:textId="77777777" w:rsidR="00D5121C" w:rsidRDefault="00CE472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68,150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619320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55EDBE" w14:textId="77777777" w:rsidR="00D5121C" w:rsidRDefault="00CE4723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(76,950)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E77EC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59B9A22" w14:textId="77777777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25F388DE" w14:textId="77777777">
        <w:trPr>
          <w:trHeight w:val="20"/>
        </w:trPr>
        <w:tc>
          <w:tcPr>
            <w:tcW w:w="2340" w:type="dxa"/>
          </w:tcPr>
          <w:p w14:paraId="3C624F82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ซิสเต็ม แอนด์ ซอฟท์แวร์</w:t>
            </w:r>
          </w:p>
        </w:tc>
        <w:tc>
          <w:tcPr>
            <w:tcW w:w="90" w:type="dxa"/>
          </w:tcPr>
          <w:p w14:paraId="2291055F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</w:tcPr>
          <w:p w14:paraId="3087CA81" w14:textId="288F70E7" w:rsidR="00D5121C" w:rsidRPr="00871D2B" w:rsidRDefault="00CD2AE7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0" w:type="dxa"/>
          </w:tcPr>
          <w:p w14:paraId="64708B28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9764A2" w14:textId="77777777" w:rsidR="00D5121C" w:rsidRDefault="00D5121C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6FC724A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9801C" w14:textId="77777777" w:rsidR="00D5121C" w:rsidRDefault="00D5121C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749C58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9EC4A5" w14:textId="77777777" w:rsidR="00D5121C" w:rsidRDefault="00D5121C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ABE43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3D9205C1" w14:textId="77777777" w:rsidR="00D5121C" w:rsidRDefault="00D5121C">
            <w:pPr>
              <w:tabs>
                <w:tab w:val="decimal" w:pos="678"/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</w:tr>
      <w:tr w:rsidR="00D5121C" w14:paraId="3F05372E" w14:textId="77777777">
        <w:trPr>
          <w:trHeight w:val="20"/>
        </w:trPr>
        <w:tc>
          <w:tcPr>
            <w:tcW w:w="2340" w:type="dxa"/>
          </w:tcPr>
          <w:p w14:paraId="0AD678A1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เซอร์วิสเซส จำกัด</w:t>
            </w:r>
          </w:p>
        </w:tc>
        <w:tc>
          <w:tcPr>
            <w:tcW w:w="90" w:type="dxa"/>
          </w:tcPr>
          <w:p w14:paraId="60DE7301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0EEE83F" w14:textId="756B1848" w:rsidR="00D5121C" w:rsidRPr="00871D2B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8508E87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78C27C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62,600</w:t>
            </w:r>
          </w:p>
        </w:tc>
        <w:tc>
          <w:tcPr>
            <w:tcW w:w="180" w:type="dxa"/>
            <w:shd w:val="clear" w:color="auto" w:fill="auto"/>
          </w:tcPr>
          <w:p w14:paraId="44C9E930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039D9F" w14:textId="77777777" w:rsidR="00D5121C" w:rsidRDefault="00CE472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</w:rPr>
              <w:t>810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2A5AB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5A60D9" w14:textId="77777777" w:rsidR="00D5121C" w:rsidRDefault="00CE4723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(53,500)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2227F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2324EC8" w14:textId="77777777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</w:rPr>
              <w:t>9,910</w:t>
            </w:r>
          </w:p>
        </w:tc>
      </w:tr>
      <w:tr w:rsidR="00D5121C" w14:paraId="1CE53177" w14:textId="77777777">
        <w:trPr>
          <w:trHeight w:val="20"/>
        </w:trPr>
        <w:tc>
          <w:tcPr>
            <w:tcW w:w="2340" w:type="dxa"/>
          </w:tcPr>
          <w:p w14:paraId="4622C876" w14:textId="77777777" w:rsidR="00D5121C" w:rsidRDefault="009B2480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3F712E29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404A5D2" w14:textId="77777777" w:rsidR="00D5121C" w:rsidRPr="00871D2B" w:rsidRDefault="009B2480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715A5BB4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7CF051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1C2ADD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A55F84" w14:textId="77777777" w:rsidR="00D5121C" w:rsidRDefault="00CE472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4E0EE9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9EF72E" w14:textId="77777777" w:rsidR="00D5121C" w:rsidRDefault="00CE4723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(1,400)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D8757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0BDD019" w14:textId="77777777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E4723" w14:paraId="3637BE60" w14:textId="77777777">
        <w:trPr>
          <w:trHeight w:val="20"/>
        </w:trPr>
        <w:tc>
          <w:tcPr>
            <w:tcW w:w="2340" w:type="dxa"/>
          </w:tcPr>
          <w:p w14:paraId="1FA768AA" w14:textId="77777777" w:rsidR="00CE4723" w:rsidRPr="00871D2B" w:rsidRDefault="00CE4723" w:rsidP="00CE4723">
            <w:pPr>
              <w:tabs>
                <w:tab w:val="left" w:pos="207"/>
                <w:tab w:val="left" w:pos="2160"/>
              </w:tabs>
              <w:contextualSpacing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 xml:space="preserve">บริษัท อี อาร์ วี อินเตอร์เนชั่นแนล </w:t>
            </w:r>
          </w:p>
        </w:tc>
        <w:tc>
          <w:tcPr>
            <w:tcW w:w="90" w:type="dxa"/>
          </w:tcPr>
          <w:p w14:paraId="746711B4" w14:textId="77777777" w:rsidR="00CE4723" w:rsidRDefault="00CE4723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11F1F53" w14:textId="5077250E" w:rsidR="00CE4723" w:rsidRPr="00871D2B" w:rsidRDefault="00CD2AE7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</w:tcPr>
          <w:p w14:paraId="12019397" w14:textId="77777777" w:rsidR="00CE4723" w:rsidRDefault="00CE4723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87B290" w14:textId="77777777" w:rsidR="00CE4723" w:rsidRDefault="00CE4723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DDA2CAF" w14:textId="77777777" w:rsidR="00CE4723" w:rsidRDefault="00CE472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F0FE68" w14:textId="77777777" w:rsidR="00CE4723" w:rsidRDefault="00CE472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CA48A" w14:textId="77777777" w:rsidR="00CE4723" w:rsidRDefault="00CE4723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103EB" w14:textId="77777777" w:rsidR="00CE4723" w:rsidRDefault="00CE4723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03AA5" w14:textId="77777777" w:rsidR="00CE4723" w:rsidRDefault="00CE4723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8F6917A" w14:textId="77777777" w:rsidR="00CE4723" w:rsidRDefault="00CE4723" w:rsidP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</w:p>
        </w:tc>
      </w:tr>
      <w:tr w:rsidR="00CE4723" w14:paraId="51A5E02F" w14:textId="77777777">
        <w:trPr>
          <w:trHeight w:val="20"/>
        </w:trPr>
        <w:tc>
          <w:tcPr>
            <w:tcW w:w="2340" w:type="dxa"/>
          </w:tcPr>
          <w:p w14:paraId="138F468A" w14:textId="77777777" w:rsidR="00CE4723" w:rsidRDefault="00CE4723" w:rsidP="00CE4723">
            <w:pPr>
              <w:tabs>
                <w:tab w:val="left" w:pos="207"/>
                <w:tab w:val="left" w:pos="2160"/>
              </w:tabs>
              <w:contextualSpacing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ab/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90" w:type="dxa"/>
          </w:tcPr>
          <w:p w14:paraId="7A91D18E" w14:textId="77777777" w:rsidR="00CE4723" w:rsidRDefault="00CE4723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72121FB" w14:textId="6CA9FDB6" w:rsidR="00CE4723" w:rsidRPr="00871D2B" w:rsidRDefault="00CE4723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D217B84" w14:textId="77777777" w:rsidR="00CE4723" w:rsidRDefault="00CE4723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8C4EEB" w14:textId="77777777" w:rsidR="00CE4723" w:rsidRDefault="00CE4723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BC70A6" w14:textId="77777777" w:rsidR="00CE4723" w:rsidRDefault="00CE472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3A83FE" w14:textId="77777777" w:rsidR="00CE4723" w:rsidRDefault="00CE472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</w:t>
            </w:r>
            <w:r>
              <w:rPr>
                <w:rFonts w:asciiTheme="majorBidi" w:hAnsiTheme="majorBidi" w:cstheme="majorBidi"/>
                <w:szCs w:val="24"/>
              </w:rPr>
              <w:t>,100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6927F" w14:textId="77777777" w:rsidR="00CE4723" w:rsidRDefault="00CE4723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8EE947" w14:textId="77777777" w:rsidR="00CE4723" w:rsidRDefault="00CE4723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(5,000)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82C27" w14:textId="77777777" w:rsidR="00CE4723" w:rsidRDefault="00CE4723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9E2821A" w14:textId="77777777" w:rsidR="00CE4723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6,100</w:t>
            </w:r>
          </w:p>
        </w:tc>
      </w:tr>
      <w:tr w:rsidR="00CE4723" w14:paraId="2049C6E9" w14:textId="77777777">
        <w:trPr>
          <w:trHeight w:val="20"/>
        </w:trPr>
        <w:tc>
          <w:tcPr>
            <w:tcW w:w="2340" w:type="dxa"/>
          </w:tcPr>
          <w:p w14:paraId="63964284" w14:textId="77777777" w:rsidR="00CE4723" w:rsidRDefault="00CE4723" w:rsidP="00CE4723">
            <w:pPr>
              <w:tabs>
                <w:tab w:val="left" w:pos="207"/>
                <w:tab w:val="left" w:pos="2160"/>
              </w:tabs>
              <w:contextualSpacing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16829AD2" w14:textId="77777777" w:rsidR="00CE4723" w:rsidRDefault="00CE4723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B7A2E1A" w14:textId="77777777" w:rsidR="00CE4723" w:rsidRPr="00871D2B" w:rsidRDefault="00CE4723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0" w:type="dxa"/>
          </w:tcPr>
          <w:p w14:paraId="09475DB0" w14:textId="77777777" w:rsidR="00CE4723" w:rsidRDefault="00CE4723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E1CBEF" w14:textId="77777777" w:rsidR="00CE4723" w:rsidRDefault="00CE4723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593CA2" w14:textId="77777777" w:rsidR="00CE4723" w:rsidRDefault="00CE4723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7DE27" w14:textId="77777777" w:rsidR="00CE4723" w:rsidRDefault="00CE472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8,050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926D0F" w14:textId="77777777" w:rsidR="00CE4723" w:rsidRDefault="00CE4723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ED20F" w14:textId="77777777" w:rsidR="00CE4723" w:rsidRDefault="00CE4723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D5BCC" w14:textId="77777777" w:rsidR="00CE4723" w:rsidRDefault="00CE4723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3376C7D" w14:textId="77777777" w:rsidR="00CE4723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8,050</w:t>
            </w:r>
          </w:p>
        </w:tc>
      </w:tr>
      <w:tr w:rsidR="00D5121C" w14:paraId="5EFFE6E7" w14:textId="77777777">
        <w:trPr>
          <w:trHeight w:val="20"/>
        </w:trPr>
        <w:tc>
          <w:tcPr>
            <w:tcW w:w="2340" w:type="dxa"/>
            <w:vAlign w:val="bottom"/>
          </w:tcPr>
          <w:p w14:paraId="4960A7C5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1C110337" w14:textId="77777777" w:rsidR="00D5121C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3B515DE" w14:textId="77777777" w:rsidR="00D5121C" w:rsidRPr="00871D2B" w:rsidRDefault="00D5121C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514CB06" w14:textId="77777777" w:rsidR="00D5121C" w:rsidRDefault="00D5121C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BD9C2A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746,610</w:t>
            </w:r>
          </w:p>
        </w:tc>
        <w:tc>
          <w:tcPr>
            <w:tcW w:w="180" w:type="dxa"/>
          </w:tcPr>
          <w:p w14:paraId="2A1CE22F" w14:textId="77777777" w:rsidR="00D5121C" w:rsidRDefault="00D5121C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DE045" w14:textId="77777777" w:rsidR="00D5121C" w:rsidRDefault="00CE472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363,430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317D92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B4752" w14:textId="3A4B39CC" w:rsidR="00D5121C" w:rsidRDefault="00CE4723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</w:t>
            </w:r>
            <w:r w:rsidR="0075550D">
              <w:rPr>
                <w:rFonts w:asciiTheme="majorBidi" w:hAnsiTheme="majorBidi" w:cstheme="majorBidi"/>
                <w:szCs w:val="24"/>
              </w:rPr>
              <w:t>41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75550D">
              <w:rPr>
                <w:rFonts w:asciiTheme="majorBidi" w:hAnsiTheme="majorBidi" w:cstheme="majorBidi"/>
                <w:szCs w:val="24"/>
              </w:rPr>
              <w:t>41</w:t>
            </w:r>
            <w:r>
              <w:rPr>
                <w:rFonts w:asciiTheme="majorBidi" w:hAnsiTheme="majorBidi" w:cstheme="majorBidi"/>
                <w:szCs w:val="24"/>
              </w:rPr>
              <w:t>8)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BE33E" w14:textId="77777777" w:rsidR="00D5121C" w:rsidRDefault="00D5121C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6A97BD1" w14:textId="049A8D67" w:rsidR="00D5121C" w:rsidRDefault="00CE4723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  <w:r w:rsidR="0075550D">
              <w:rPr>
                <w:rFonts w:asciiTheme="majorBidi" w:hAnsiTheme="majorBidi" w:cstheme="majorBidi"/>
                <w:szCs w:val="24"/>
              </w:rPr>
              <w:t>68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75550D">
              <w:rPr>
                <w:rFonts w:asciiTheme="majorBidi" w:hAnsiTheme="majorBidi" w:cstheme="majorBidi"/>
                <w:szCs w:val="24"/>
              </w:rPr>
              <w:t>62</w:t>
            </w: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D5121C" w14:paraId="3DD340CB" w14:textId="77777777">
        <w:trPr>
          <w:trHeight w:val="20"/>
        </w:trPr>
        <w:tc>
          <w:tcPr>
            <w:tcW w:w="2340" w:type="dxa"/>
            <w:vAlign w:val="bottom"/>
          </w:tcPr>
          <w:p w14:paraId="1A4A0E00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Cs w:val="24"/>
              </w:rPr>
              <w:t>: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90" w:type="dxa"/>
          </w:tcPr>
          <w:p w14:paraId="2607E6ED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832CC2B" w14:textId="77777777" w:rsidR="00D5121C" w:rsidRPr="00871D2B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FCF5EB1" w14:textId="77777777" w:rsidR="00D5121C" w:rsidRDefault="00D5121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709AAD" w14:textId="77777777" w:rsidR="00D5121C" w:rsidRDefault="009B248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180" w:type="dxa"/>
          </w:tcPr>
          <w:p w14:paraId="57EA8163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72A90D" w14:textId="77777777" w:rsidR="00D5121C" w:rsidRDefault="00D5121C">
            <w:pPr>
              <w:tabs>
                <w:tab w:val="decimal" w:pos="410"/>
              </w:tabs>
              <w:ind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CC4736" w14:textId="77777777" w:rsidR="00D5121C" w:rsidRDefault="00D5121C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D4ED9B" w14:textId="77777777" w:rsidR="00D5121C" w:rsidRDefault="00D5121C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C516B" w14:textId="77777777" w:rsidR="00D5121C" w:rsidRDefault="00D5121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ABC1DE3" w14:textId="77777777" w:rsidR="00D5121C" w:rsidRDefault="00CE4723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(9,100)</w:t>
            </w:r>
          </w:p>
        </w:tc>
      </w:tr>
      <w:tr w:rsidR="00D5121C" w14:paraId="2E213BEA" w14:textId="77777777">
        <w:trPr>
          <w:trHeight w:val="20"/>
        </w:trPr>
        <w:tc>
          <w:tcPr>
            <w:tcW w:w="2340" w:type="dxa"/>
            <w:vAlign w:val="bottom"/>
          </w:tcPr>
          <w:p w14:paraId="6C696F7B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0" w:type="dxa"/>
          </w:tcPr>
          <w:p w14:paraId="23E6A351" w14:textId="77777777" w:rsidR="00D5121C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21427FA" w14:textId="77777777" w:rsidR="00D5121C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A4E7B96" w14:textId="77777777" w:rsidR="00D5121C" w:rsidRDefault="00D5121C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7F431" w14:textId="77777777" w:rsidR="00D5121C" w:rsidRDefault="009B2480">
            <w:pPr>
              <w:tabs>
                <w:tab w:val="decimal" w:pos="812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684,010</w:t>
            </w:r>
          </w:p>
        </w:tc>
        <w:tc>
          <w:tcPr>
            <w:tcW w:w="180" w:type="dxa"/>
          </w:tcPr>
          <w:p w14:paraId="308FFFAD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505DB3" w14:textId="77777777" w:rsidR="00D5121C" w:rsidRDefault="00D5121C">
            <w:pPr>
              <w:tabs>
                <w:tab w:val="decimal" w:pos="41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276B4D" w14:textId="77777777" w:rsidR="00D5121C" w:rsidRDefault="00D5121C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C498F" w14:textId="77777777" w:rsidR="00D5121C" w:rsidRDefault="00D5121C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AEAB99" w14:textId="77777777" w:rsidR="00D5121C" w:rsidRDefault="00D5121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9CC58" w14:textId="4F16BD77" w:rsidR="00D5121C" w:rsidRDefault="00CE4723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  <w:r w:rsidR="0075550D">
              <w:rPr>
                <w:rFonts w:asciiTheme="majorBidi" w:hAnsiTheme="majorBidi" w:cstheme="majorBidi"/>
                <w:b/>
                <w:bCs/>
                <w:szCs w:val="24"/>
              </w:rPr>
              <w:t>59,522</w:t>
            </w:r>
          </w:p>
        </w:tc>
      </w:tr>
    </w:tbl>
    <w:p w14:paraId="4C0441DF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ยอดคงเหลือของเงินกู้ยืมระยะสั้นจากบุคคลหรือกิจการที่เกี่ยวข้องกัน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30485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         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45"/>
        <w:gridCol w:w="86"/>
        <w:gridCol w:w="1081"/>
        <w:gridCol w:w="86"/>
        <w:gridCol w:w="882"/>
        <w:gridCol w:w="90"/>
        <w:gridCol w:w="900"/>
        <w:gridCol w:w="90"/>
        <w:gridCol w:w="1170"/>
      </w:tblGrid>
      <w:tr w:rsidR="00D5121C" w14:paraId="610CED02" w14:textId="77777777">
        <w:trPr>
          <w:trHeight w:val="20"/>
        </w:trPr>
        <w:tc>
          <w:tcPr>
            <w:tcW w:w="2970" w:type="dxa"/>
            <w:vAlign w:val="bottom"/>
          </w:tcPr>
          <w:p w14:paraId="5A5FD4E3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976F03E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52EB43F4" w14:textId="77777777" w:rsidR="00D5121C" w:rsidRPr="00871D2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269AC1C8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299" w:type="dxa"/>
            <w:gridSpan w:val="7"/>
            <w:vAlign w:val="bottom"/>
          </w:tcPr>
          <w:p w14:paraId="1A08DCD7" w14:textId="77777777" w:rsidR="00D5121C" w:rsidRPr="00871D2B" w:rsidRDefault="009B24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D5121C" w14:paraId="2F61A5C1" w14:textId="77777777">
        <w:trPr>
          <w:trHeight w:val="20"/>
        </w:trPr>
        <w:tc>
          <w:tcPr>
            <w:tcW w:w="2970" w:type="dxa"/>
            <w:vAlign w:val="bottom"/>
          </w:tcPr>
          <w:p w14:paraId="47ED5BD0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7E81E97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1EEA7381" w14:textId="77777777" w:rsidR="00D5121C" w:rsidRPr="00871D2B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235DDE07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299" w:type="dxa"/>
            <w:gridSpan w:val="7"/>
            <w:tcBorders>
              <w:bottom w:val="single" w:sz="4" w:space="0" w:color="auto"/>
            </w:tcBorders>
            <w:vAlign w:val="bottom"/>
          </w:tcPr>
          <w:p w14:paraId="631B74ED" w14:textId="77777777" w:rsidR="00D5121C" w:rsidRPr="00871D2B" w:rsidRDefault="009B248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21C" w14:paraId="0ABEDA1F" w14:textId="77777777">
        <w:trPr>
          <w:trHeight w:val="20"/>
        </w:trPr>
        <w:tc>
          <w:tcPr>
            <w:tcW w:w="2970" w:type="dxa"/>
            <w:vAlign w:val="bottom"/>
          </w:tcPr>
          <w:p w14:paraId="5020A80A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90" w:type="dxa"/>
          </w:tcPr>
          <w:p w14:paraId="0FDB7A0D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71E60635" w14:textId="77777777" w:rsidR="00D5121C" w:rsidRPr="00871D2B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</w:t>
            </w:r>
          </w:p>
        </w:tc>
        <w:tc>
          <w:tcPr>
            <w:tcW w:w="86" w:type="dxa"/>
          </w:tcPr>
          <w:p w14:paraId="20891604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61E6D8C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85D6263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4" w:space="0" w:color="auto"/>
            </w:tcBorders>
            <w:vAlign w:val="bottom"/>
          </w:tcPr>
          <w:p w14:paraId="5194313A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3D315FED" w14:textId="77777777" w:rsidR="00D5121C" w:rsidRPr="00871D2B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2A39E97B" w14:textId="77777777" w:rsidR="00D5121C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7AFE731F" w14:textId="77777777">
        <w:trPr>
          <w:trHeight w:val="20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56C280D9" w14:textId="77777777" w:rsidR="00D5121C" w:rsidRDefault="009B2480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ED5D766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6CB56AB3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ความสัมพันธ์</w:t>
            </w:r>
          </w:p>
        </w:tc>
        <w:tc>
          <w:tcPr>
            <w:tcW w:w="86" w:type="dxa"/>
          </w:tcPr>
          <w:p w14:paraId="06CB3E9B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2D713D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มกราคม</w:t>
            </w:r>
            <w:r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86" w:type="dxa"/>
          </w:tcPr>
          <w:p w14:paraId="705DFC16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09CCA68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7A0DDFB4" w14:textId="77777777" w:rsidR="00D5121C" w:rsidRDefault="00D5121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4BFA20" w14:textId="77777777" w:rsidR="00D5121C" w:rsidRDefault="009B248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5AC7494F" w14:textId="77777777" w:rsidR="00D5121C" w:rsidRPr="00871D2B" w:rsidRDefault="00D5121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2A543192" w14:textId="77777777" w:rsidR="00D5121C" w:rsidRDefault="009B2480" w:rsidP="00C953A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953A7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D5121C" w14:paraId="5F50FAE4" w14:textId="77777777" w:rsidTr="008601C0">
        <w:trPr>
          <w:trHeight w:val="20"/>
        </w:trPr>
        <w:tc>
          <w:tcPr>
            <w:tcW w:w="2970" w:type="dxa"/>
            <w:tcBorders>
              <w:top w:val="single" w:sz="4" w:space="0" w:color="auto"/>
            </w:tcBorders>
          </w:tcPr>
          <w:p w14:paraId="0E93583D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  <w:t>กรรมการของบริษัทย่อย</w:t>
            </w:r>
            <w:r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5ACC5E5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030C2B4" w14:textId="77777777" w:rsidR="00D5121C" w:rsidRPr="00871D2B" w:rsidRDefault="009B2480">
            <w:pPr>
              <w:ind w:left="9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39AA2512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F5CE76C" w14:textId="0624E485" w:rsidR="00D5121C" w:rsidRDefault="009B248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</w:t>
            </w:r>
            <w:r w:rsidR="004A0F4F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86" w:type="dxa"/>
          </w:tcPr>
          <w:p w14:paraId="3A2709CE" w14:textId="77777777" w:rsidR="00D5121C" w:rsidRDefault="00D5121C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06AFE913" w14:textId="7245E6FF" w:rsidR="00D5121C" w:rsidRDefault="004A0F4F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</w:t>
            </w:r>
            <w:r w:rsidR="00CE4723">
              <w:rPr>
                <w:rFonts w:asciiTheme="majorBidi" w:hAnsiTheme="majorBidi" w:cstheme="majorBidi"/>
                <w:szCs w:val="24"/>
              </w:rPr>
              <w:t>,432</w:t>
            </w:r>
          </w:p>
        </w:tc>
        <w:tc>
          <w:tcPr>
            <w:tcW w:w="90" w:type="dxa"/>
            <w:shd w:val="clear" w:color="auto" w:fill="auto"/>
          </w:tcPr>
          <w:p w14:paraId="258D2B16" w14:textId="77777777" w:rsidR="00D5121C" w:rsidRDefault="00D5121C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AB2C6" w14:textId="59ABDB95" w:rsidR="00D5121C" w:rsidRDefault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</w:t>
            </w:r>
            <w:r w:rsidR="0075550D">
              <w:rPr>
                <w:rFonts w:asciiTheme="majorBidi" w:hAnsiTheme="majorBidi" w:cstheme="majorBidi"/>
                <w:szCs w:val="24"/>
              </w:rPr>
              <w:t>59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C693039" w14:textId="77777777" w:rsidR="00D5121C" w:rsidRDefault="00D5121C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A6BA977" w14:textId="6113BBEC" w:rsidR="00D5121C" w:rsidRDefault="00143C5E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16,43</w:t>
            </w:r>
            <w:r w:rsidR="0075550D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8601C0" w14:paraId="326A6E45" w14:textId="77777777" w:rsidTr="00143C5E">
        <w:trPr>
          <w:trHeight w:val="20"/>
        </w:trPr>
        <w:tc>
          <w:tcPr>
            <w:tcW w:w="2970" w:type="dxa"/>
          </w:tcPr>
          <w:p w14:paraId="40B5F3AA" w14:textId="77777777" w:rsidR="008601C0" w:rsidRDefault="008601C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การจัดการสิ่งแวดล้อมหาดใหญ่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จำกัด</w:t>
            </w:r>
          </w:p>
        </w:tc>
        <w:tc>
          <w:tcPr>
            <w:tcW w:w="90" w:type="dxa"/>
          </w:tcPr>
          <w:p w14:paraId="1F519DBF" w14:textId="77777777" w:rsidR="008601C0" w:rsidRDefault="008601C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</w:tcPr>
          <w:p w14:paraId="191D6BD3" w14:textId="77777777" w:rsidR="008601C0" w:rsidRDefault="008601C0">
            <w:pPr>
              <w:ind w:left="92"/>
              <w:rPr>
                <w:rFonts w:asciiTheme="majorBidi" w:hAnsiTheme="majorBidi"/>
                <w:szCs w:val="24"/>
              </w:rPr>
            </w:pP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บริษัทที่เกี่ยวข้องกัน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</w:p>
          <w:p w14:paraId="18BE436A" w14:textId="77777777" w:rsidR="008601C0" w:rsidRPr="00871D2B" w:rsidRDefault="008601C0" w:rsidP="008601C0">
            <w:pPr>
              <w:ind w:left="18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มีผู้ถือหุ้นร่วมกัน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>)</w:t>
            </w:r>
          </w:p>
        </w:tc>
        <w:tc>
          <w:tcPr>
            <w:tcW w:w="86" w:type="dxa"/>
          </w:tcPr>
          <w:p w14:paraId="562CF11B" w14:textId="77777777" w:rsidR="008601C0" w:rsidRDefault="008601C0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52A6A1C" w14:textId="77777777" w:rsidR="008601C0" w:rsidRDefault="008601C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17356AB9" w14:textId="77777777" w:rsidR="008601C0" w:rsidRDefault="008601C0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74BF7AC" w14:textId="77777777" w:rsidR="008601C0" w:rsidRDefault="00143C5E" w:rsidP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19,794</w:t>
            </w:r>
          </w:p>
        </w:tc>
        <w:tc>
          <w:tcPr>
            <w:tcW w:w="90" w:type="dxa"/>
            <w:shd w:val="clear" w:color="auto" w:fill="auto"/>
          </w:tcPr>
          <w:p w14:paraId="386971BA" w14:textId="77777777" w:rsidR="008601C0" w:rsidRDefault="008601C0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3CCA4E" w14:textId="77777777" w:rsidR="008601C0" w:rsidRDefault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7729F517" w14:textId="77777777" w:rsidR="008601C0" w:rsidRDefault="008601C0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1FAC5CA2" w14:textId="77777777" w:rsidR="008601C0" w:rsidRDefault="00143C5E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19,794</w:t>
            </w:r>
          </w:p>
        </w:tc>
      </w:tr>
      <w:tr w:rsidR="00D5121C" w14:paraId="757B168B" w14:textId="77777777" w:rsidTr="008601C0">
        <w:trPr>
          <w:trHeight w:val="20"/>
        </w:trPr>
        <w:tc>
          <w:tcPr>
            <w:tcW w:w="2970" w:type="dxa"/>
          </w:tcPr>
          <w:p w14:paraId="3815287B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pacing w:val="-6"/>
                <w:szCs w:val="24"/>
                <w:cs/>
                <w:lang w:val="en-GB"/>
              </w:rPr>
              <w:t>บริษัท ยูนิเวอร์แซล เวสต์ แมเนจเม้นท์ จำกัด</w:t>
            </w:r>
            <w:r>
              <w:rPr>
                <w:rFonts w:asciiTheme="majorBidi" w:hAnsiTheme="majorBidi" w:cstheme="majorBidi"/>
                <w:spacing w:val="-6"/>
                <w:szCs w:val="24"/>
              </w:rPr>
              <w:t xml:space="preserve">  </w:t>
            </w:r>
          </w:p>
        </w:tc>
        <w:tc>
          <w:tcPr>
            <w:tcW w:w="90" w:type="dxa"/>
          </w:tcPr>
          <w:p w14:paraId="1EBEC13D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</w:tcPr>
          <w:p w14:paraId="170810BD" w14:textId="77777777" w:rsidR="00D5121C" w:rsidRPr="00871D2B" w:rsidRDefault="009B2480">
            <w:pPr>
              <w:ind w:left="9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86" w:type="dxa"/>
          </w:tcPr>
          <w:p w14:paraId="2B76D264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87214DB" w14:textId="77777777" w:rsidR="00D5121C" w:rsidRDefault="009B248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62,454</w:t>
            </w:r>
          </w:p>
        </w:tc>
        <w:tc>
          <w:tcPr>
            <w:tcW w:w="86" w:type="dxa"/>
          </w:tcPr>
          <w:p w14:paraId="1B96D6D3" w14:textId="77777777" w:rsidR="00D5121C" w:rsidRDefault="00D5121C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04BC1826" w14:textId="77777777" w:rsidR="00D5121C" w:rsidRDefault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103,300</w:t>
            </w:r>
          </w:p>
        </w:tc>
        <w:tc>
          <w:tcPr>
            <w:tcW w:w="90" w:type="dxa"/>
            <w:shd w:val="clear" w:color="auto" w:fill="auto"/>
          </w:tcPr>
          <w:p w14:paraId="3EF725D3" w14:textId="77777777" w:rsidR="00D5121C" w:rsidRDefault="00D5121C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72D616" w14:textId="77777777" w:rsidR="00D5121C" w:rsidRDefault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(136,747)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28BD9F2" w14:textId="77777777" w:rsidR="00D5121C" w:rsidRDefault="00D5121C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1A34C520" w14:textId="77777777" w:rsidR="00D5121C" w:rsidRDefault="00143C5E" w:rsidP="00674B9A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29,007</w:t>
            </w:r>
          </w:p>
        </w:tc>
      </w:tr>
      <w:tr w:rsidR="00D5121C" w14:paraId="3675F5B2" w14:textId="77777777" w:rsidTr="008601C0">
        <w:trPr>
          <w:trHeight w:val="20"/>
        </w:trPr>
        <w:tc>
          <w:tcPr>
            <w:tcW w:w="2970" w:type="dxa"/>
          </w:tcPr>
          <w:p w14:paraId="0E1CBC00" w14:textId="77777777" w:rsidR="00D5121C" w:rsidRDefault="009B2480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เอเชีย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เวสต์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แมนเน็จเม้นท์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จำกัด</w:t>
            </w:r>
          </w:p>
        </w:tc>
        <w:tc>
          <w:tcPr>
            <w:tcW w:w="90" w:type="dxa"/>
            <w:vAlign w:val="center"/>
          </w:tcPr>
          <w:p w14:paraId="7F64F5E2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center"/>
          </w:tcPr>
          <w:p w14:paraId="5F39CD8B" w14:textId="77777777" w:rsidR="00D5121C" w:rsidRDefault="009B2480">
            <w:pPr>
              <w:ind w:left="182" w:hanging="90"/>
              <w:rPr>
                <w:rFonts w:asciiTheme="majorBidi" w:hAnsiTheme="majorBidi"/>
                <w:szCs w:val="24"/>
              </w:rPr>
            </w:pP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บริษัทย่อยของบริษัท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</w:p>
          <w:p w14:paraId="478F43CF" w14:textId="77777777" w:rsidR="00D5121C" w:rsidRPr="00871D2B" w:rsidRDefault="009B2480">
            <w:pPr>
              <w:ind w:left="18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ยูนิเวอร์แซล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เวสต์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แมเนจเม้นท์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จำกัด</w:t>
            </w:r>
          </w:p>
        </w:tc>
        <w:tc>
          <w:tcPr>
            <w:tcW w:w="86" w:type="dxa"/>
          </w:tcPr>
          <w:p w14:paraId="5E292EC5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CF41BD9" w14:textId="77777777" w:rsidR="00D5121C" w:rsidRDefault="009B248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6BDD3D54" w14:textId="77777777" w:rsidR="00D5121C" w:rsidRDefault="00D5121C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186B621" w14:textId="77777777" w:rsidR="00D5121C" w:rsidRDefault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4805D825" w14:textId="77777777" w:rsidR="00D5121C" w:rsidRDefault="00D5121C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41DA36" w14:textId="77777777" w:rsidR="00D5121C" w:rsidRDefault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05D0A22" w14:textId="77777777" w:rsidR="00D5121C" w:rsidRDefault="00D5121C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7C5A7CE2" w14:textId="77777777" w:rsidR="00D5121C" w:rsidRDefault="00143C5E" w:rsidP="00674B9A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</w:tr>
      <w:tr w:rsidR="00143C5E" w14:paraId="3463165A" w14:textId="77777777" w:rsidTr="008601C0">
        <w:trPr>
          <w:trHeight w:val="20"/>
        </w:trPr>
        <w:tc>
          <w:tcPr>
            <w:tcW w:w="2970" w:type="dxa"/>
          </w:tcPr>
          <w:p w14:paraId="665F706C" w14:textId="77777777" w:rsidR="00143C5E" w:rsidRPr="00871D2B" w:rsidRDefault="00143C5E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pacing w:val="-6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  <w:vAlign w:val="center"/>
          </w:tcPr>
          <w:p w14:paraId="7668D95D" w14:textId="77777777" w:rsidR="00143C5E" w:rsidRDefault="00143C5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center"/>
          </w:tcPr>
          <w:p w14:paraId="2F67C7D6" w14:textId="77777777" w:rsidR="00143C5E" w:rsidRPr="00871D2B" w:rsidRDefault="00143C5E">
            <w:pPr>
              <w:ind w:left="182" w:hanging="90"/>
              <w:rPr>
                <w:rFonts w:asciiTheme="majorBidi" w:hAnsi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86" w:type="dxa"/>
          </w:tcPr>
          <w:p w14:paraId="3B6A2ABE" w14:textId="77777777" w:rsidR="00143C5E" w:rsidRDefault="00143C5E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2F6983B" w14:textId="77777777" w:rsidR="00143C5E" w:rsidRDefault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793B0E22" w14:textId="77777777" w:rsidR="00143C5E" w:rsidRDefault="00143C5E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99A348C" w14:textId="77777777" w:rsidR="00143C5E" w:rsidRDefault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26,000</w:t>
            </w:r>
          </w:p>
        </w:tc>
        <w:tc>
          <w:tcPr>
            <w:tcW w:w="90" w:type="dxa"/>
            <w:shd w:val="clear" w:color="auto" w:fill="auto"/>
          </w:tcPr>
          <w:p w14:paraId="5BDEC4FC" w14:textId="77777777" w:rsidR="00143C5E" w:rsidRDefault="00143C5E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37E77E" w14:textId="77777777" w:rsidR="00143C5E" w:rsidRDefault="00143C5E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(26,000)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57B88E7C" w14:textId="77777777" w:rsidR="00143C5E" w:rsidRDefault="00143C5E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5E3F1059" w14:textId="77777777" w:rsidR="00143C5E" w:rsidRDefault="00143C5E" w:rsidP="00674B9A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04945C27" w14:textId="77777777" w:rsidTr="008601C0">
        <w:trPr>
          <w:trHeight w:val="20"/>
        </w:trPr>
        <w:tc>
          <w:tcPr>
            <w:tcW w:w="2970" w:type="dxa"/>
            <w:vAlign w:val="bottom"/>
          </w:tcPr>
          <w:p w14:paraId="585D4360" w14:textId="77777777" w:rsidR="00D5121C" w:rsidRDefault="009B248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0CEE9B0F" w14:textId="77777777" w:rsidR="00D5121C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38BF587B" w14:textId="77777777" w:rsidR="00D5121C" w:rsidRDefault="00D5121C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1FB22BD8" w14:textId="77777777" w:rsidR="00D5121C" w:rsidRDefault="00D5121C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8CA0C" w14:textId="78D54B4C" w:rsidR="00D5121C" w:rsidRDefault="009B248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62,7</w:t>
            </w:r>
            <w:r w:rsidR="00320650">
              <w:rPr>
                <w:rFonts w:asciiTheme="majorBidi" w:hAnsiTheme="majorBidi" w:cstheme="majorBidi"/>
                <w:b/>
                <w:bCs/>
                <w:szCs w:val="24"/>
              </w:rPr>
              <w:t>13</w:t>
            </w:r>
          </w:p>
        </w:tc>
        <w:tc>
          <w:tcPr>
            <w:tcW w:w="86" w:type="dxa"/>
          </w:tcPr>
          <w:p w14:paraId="307BFA43" w14:textId="77777777" w:rsidR="00D5121C" w:rsidRDefault="00D5121C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CB642" w14:textId="77777777" w:rsidR="00D5121C" w:rsidRDefault="00143C5E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175,526</w:t>
            </w:r>
          </w:p>
        </w:tc>
        <w:tc>
          <w:tcPr>
            <w:tcW w:w="90" w:type="dxa"/>
            <w:shd w:val="clear" w:color="auto" w:fill="auto"/>
          </w:tcPr>
          <w:p w14:paraId="7728B440" w14:textId="77777777" w:rsidR="00D5121C" w:rsidRDefault="00D5121C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97F6E1" w14:textId="45B38407" w:rsidR="00D5121C" w:rsidRDefault="0087388F">
            <w:pPr>
              <w:tabs>
                <w:tab w:val="decimal" w:pos="81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143C5E">
              <w:rPr>
                <w:rFonts w:asciiTheme="majorBidi" w:hAnsiTheme="majorBidi" w:cstheme="majorBidi"/>
                <w:b/>
                <w:bCs/>
                <w:szCs w:val="24"/>
              </w:rPr>
              <w:t>16</w:t>
            </w:r>
            <w:r w:rsidR="00320650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  <w:r w:rsidR="00143C5E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320650">
              <w:rPr>
                <w:rFonts w:asciiTheme="majorBidi" w:hAnsiTheme="majorBidi" w:cstheme="majorBidi"/>
                <w:b/>
                <w:bCs/>
                <w:szCs w:val="24"/>
              </w:rPr>
              <w:t>00</w:t>
            </w:r>
            <w:r w:rsidR="0075550D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3E70ADA" w14:textId="77777777" w:rsidR="00D5121C" w:rsidRDefault="00D5121C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1982370" w14:textId="1362A009" w:rsidR="00D5121C" w:rsidRPr="00394A2F" w:rsidRDefault="00143C5E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75,23</w:t>
            </w:r>
            <w:r w:rsidR="0075550D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</w:tr>
    </w:tbl>
    <w:p w14:paraId="4A9FFD30" w14:textId="77777777" w:rsidR="00D5121C" w:rsidRDefault="00D512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530"/>
        <w:gridCol w:w="90"/>
        <w:gridCol w:w="1080"/>
        <w:gridCol w:w="90"/>
        <w:gridCol w:w="990"/>
        <w:gridCol w:w="90"/>
        <w:gridCol w:w="900"/>
        <w:gridCol w:w="90"/>
        <w:gridCol w:w="1170"/>
      </w:tblGrid>
      <w:tr w:rsidR="00D5121C" w14:paraId="2AAD22FE" w14:textId="77777777">
        <w:trPr>
          <w:trHeight w:val="20"/>
        </w:trPr>
        <w:tc>
          <w:tcPr>
            <w:tcW w:w="2970" w:type="dxa"/>
            <w:vAlign w:val="bottom"/>
          </w:tcPr>
          <w:p w14:paraId="76C0FD0A" w14:textId="77777777" w:rsidR="00D5121C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4B86A55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1D428E8" w14:textId="77777777" w:rsidR="00D5121C" w:rsidRPr="00871D2B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13320096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004D25BB" w14:textId="77777777" w:rsidR="00D5121C" w:rsidRPr="00871D2B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1D59B40F" w14:textId="77777777">
        <w:trPr>
          <w:trHeight w:val="20"/>
        </w:trPr>
        <w:tc>
          <w:tcPr>
            <w:tcW w:w="2970" w:type="dxa"/>
            <w:vAlign w:val="bottom"/>
          </w:tcPr>
          <w:p w14:paraId="4F243C9F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C367987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0E0FAC0" w14:textId="77777777" w:rsidR="00D5121C" w:rsidRPr="00871D2B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2004EE6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00DF9B69" w14:textId="77777777" w:rsidR="00D5121C" w:rsidRPr="00871D2B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FC18B3B" w14:textId="77777777">
        <w:trPr>
          <w:trHeight w:val="20"/>
        </w:trPr>
        <w:tc>
          <w:tcPr>
            <w:tcW w:w="2970" w:type="dxa"/>
            <w:vAlign w:val="bottom"/>
          </w:tcPr>
          <w:p w14:paraId="155D5DAC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90" w:type="dxa"/>
          </w:tcPr>
          <w:p w14:paraId="39DF53A2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7983C44" w14:textId="77777777" w:rsidR="00D5121C" w:rsidRPr="00871D2B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</w:t>
            </w:r>
          </w:p>
        </w:tc>
        <w:tc>
          <w:tcPr>
            <w:tcW w:w="90" w:type="dxa"/>
            <w:vAlign w:val="bottom"/>
          </w:tcPr>
          <w:p w14:paraId="364CC6BC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70DF75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7395815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4E989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07AFE053" w14:textId="77777777" w:rsidR="00D5121C" w:rsidRPr="00871D2B" w:rsidRDefault="00D5121C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013D826F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0A335109" w14:textId="77777777">
        <w:trPr>
          <w:trHeight w:val="20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2F072509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40249E01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CE5262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213B5CCF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64378E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มกราคม</w:t>
            </w:r>
            <w:r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  <w:tc>
          <w:tcPr>
            <w:tcW w:w="90" w:type="dxa"/>
            <w:vAlign w:val="bottom"/>
          </w:tcPr>
          <w:p w14:paraId="08B431EF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EC4E4F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1B84CDD2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D8AFB4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23D971FF" w14:textId="77777777" w:rsidR="00D5121C" w:rsidRPr="00871D2B" w:rsidRDefault="00D5121C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67F702CD" w14:textId="77777777" w:rsidR="00D5121C" w:rsidRDefault="009B2480" w:rsidP="00C953A7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953A7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D5121C" w14:paraId="56FBA787" w14:textId="77777777" w:rsidTr="00143C5E">
        <w:trPr>
          <w:trHeight w:val="64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DB88296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เอ็นเนอร์ยี่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ฟอร์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โซไซตี้</w:t>
            </w:r>
            <w:r w:rsidRPr="00871D2B">
              <w:rPr>
                <w:rFonts w:asciiTheme="majorBidi" w:hAnsiTheme="majorBidi"/>
                <w:spacing w:val="-6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จำกัด</w:t>
            </w:r>
          </w:p>
        </w:tc>
        <w:tc>
          <w:tcPr>
            <w:tcW w:w="90" w:type="dxa"/>
          </w:tcPr>
          <w:p w14:paraId="5A7696CC" w14:textId="77777777" w:rsidR="00D5121C" w:rsidRDefault="00D5121C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83F5F1" w14:textId="77777777" w:rsidR="00D5121C" w:rsidRPr="00871D2B" w:rsidRDefault="009B2480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B7ECC41" w14:textId="77777777" w:rsidR="00D5121C" w:rsidRDefault="00D5121C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6ED22B" w14:textId="77777777" w:rsidR="00D5121C" w:rsidRDefault="009B2480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89,105</w:t>
            </w:r>
          </w:p>
        </w:tc>
        <w:tc>
          <w:tcPr>
            <w:tcW w:w="90" w:type="dxa"/>
            <w:vAlign w:val="bottom"/>
          </w:tcPr>
          <w:p w14:paraId="0881C5DE" w14:textId="77777777" w:rsidR="00D5121C" w:rsidRDefault="00D5121C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08E11" w14:textId="77777777" w:rsidR="00D5121C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A719C3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423C9" w14:textId="77777777" w:rsidR="00D5121C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(11,922)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2D969B" w14:textId="77777777" w:rsidR="00D5121C" w:rsidRDefault="00D5121C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BF7A82E" w14:textId="77777777" w:rsidR="00D5121C" w:rsidRDefault="00143C5E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106,113</w:t>
            </w:r>
          </w:p>
        </w:tc>
      </w:tr>
      <w:tr w:rsidR="00143C5E" w14:paraId="2B52546C" w14:textId="77777777" w:rsidTr="00143C5E">
        <w:trPr>
          <w:trHeight w:val="64"/>
        </w:trPr>
        <w:tc>
          <w:tcPr>
            <w:tcW w:w="2970" w:type="dxa"/>
            <w:vAlign w:val="bottom"/>
          </w:tcPr>
          <w:p w14:paraId="0F56D670" w14:textId="77777777" w:rsidR="00143C5E" w:rsidRPr="00871D2B" w:rsidRDefault="00143C5E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/>
                <w:spacing w:val="-6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อินฟอร์เมติกซ์ พลัส จำกัด</w:t>
            </w:r>
          </w:p>
        </w:tc>
        <w:tc>
          <w:tcPr>
            <w:tcW w:w="90" w:type="dxa"/>
          </w:tcPr>
          <w:p w14:paraId="116D4BD9" w14:textId="77777777" w:rsidR="00143C5E" w:rsidRDefault="00143C5E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9039069" w14:textId="77777777" w:rsidR="00143C5E" w:rsidRPr="00871D2B" w:rsidRDefault="00143C5E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8C7D80D" w14:textId="77777777" w:rsidR="00143C5E" w:rsidRDefault="00143C5E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B81E45" w14:textId="77777777" w:rsidR="00143C5E" w:rsidRDefault="00143C5E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36E3C12" w14:textId="77777777" w:rsidR="00143C5E" w:rsidRDefault="00143C5E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0353E2" w14:textId="77777777" w:rsidR="00143C5E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B5DAAB" w14:textId="77777777" w:rsidR="00143C5E" w:rsidRDefault="00143C5E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92BC98" w14:textId="77777777" w:rsidR="00143C5E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459F154" w14:textId="77777777" w:rsidR="00143C5E" w:rsidRDefault="00143C5E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198C02C1" w14:textId="77777777" w:rsidR="00143C5E" w:rsidRDefault="00143C5E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6,000</w:t>
            </w:r>
          </w:p>
        </w:tc>
      </w:tr>
      <w:tr w:rsidR="00D5121C" w14:paraId="4EBDF132" w14:textId="77777777">
        <w:trPr>
          <w:trHeight w:val="64"/>
        </w:trPr>
        <w:tc>
          <w:tcPr>
            <w:tcW w:w="2970" w:type="dxa"/>
            <w:vAlign w:val="bottom"/>
          </w:tcPr>
          <w:p w14:paraId="107D7074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 เอ็นเนอร์ยี่ รีโวลูชั่น จำกัด</w:t>
            </w:r>
          </w:p>
        </w:tc>
        <w:tc>
          <w:tcPr>
            <w:tcW w:w="90" w:type="dxa"/>
          </w:tcPr>
          <w:p w14:paraId="374FD4FA" w14:textId="77777777" w:rsidR="00D5121C" w:rsidRDefault="00D5121C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CAA5590" w14:textId="77777777" w:rsidR="00D5121C" w:rsidRPr="00871D2B" w:rsidRDefault="009B2480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7DA12783" w14:textId="77777777" w:rsidR="00D5121C" w:rsidRDefault="00D5121C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75C141" w14:textId="77777777" w:rsidR="00D5121C" w:rsidRDefault="009B2480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0283AD6A" w14:textId="77777777" w:rsidR="00D5121C" w:rsidRDefault="00D5121C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A063F9" w14:textId="77777777" w:rsidR="00D5121C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27FE3B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5105CF" w14:textId="77777777" w:rsidR="00D5121C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858B116" w14:textId="77777777" w:rsidR="00D5121C" w:rsidRDefault="00D5121C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2D8E7F7F" w14:textId="77777777" w:rsidR="00D5121C" w:rsidRDefault="00143C5E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33,200</w:t>
            </w:r>
          </w:p>
        </w:tc>
      </w:tr>
      <w:tr w:rsidR="00143C5E" w14:paraId="575ED2A1" w14:textId="77777777">
        <w:trPr>
          <w:trHeight w:val="64"/>
        </w:trPr>
        <w:tc>
          <w:tcPr>
            <w:tcW w:w="2970" w:type="dxa"/>
            <w:vAlign w:val="bottom"/>
          </w:tcPr>
          <w:p w14:paraId="67DADEA2" w14:textId="77777777" w:rsidR="00143C5E" w:rsidRPr="00871D2B" w:rsidRDefault="00143C5E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/>
                <w:spacing w:val="-6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 อี อาร์ วี อินเตอร์เนชั่นแนล</w:t>
            </w:r>
            <w:r>
              <w:rPr>
                <w:rFonts w:asciiTheme="majorBidi" w:hAnsiTheme="majorBidi"/>
                <w:spacing w:val="-6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จำกัด</w:t>
            </w:r>
          </w:p>
        </w:tc>
        <w:tc>
          <w:tcPr>
            <w:tcW w:w="90" w:type="dxa"/>
          </w:tcPr>
          <w:p w14:paraId="529BD407" w14:textId="77777777" w:rsidR="00143C5E" w:rsidRDefault="00143C5E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F21EEF4" w14:textId="77777777" w:rsidR="00143C5E" w:rsidRPr="00871D2B" w:rsidRDefault="00143C5E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13D8DB63" w14:textId="77777777" w:rsidR="00143C5E" w:rsidRDefault="00143C5E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652927" w14:textId="77777777" w:rsidR="00143C5E" w:rsidRPr="00871D2B" w:rsidRDefault="00143C5E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20E87BE3" w14:textId="77777777" w:rsidR="00143C5E" w:rsidRDefault="00143C5E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E56838" w14:textId="77777777" w:rsidR="00143C5E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2,030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DBE687" w14:textId="77777777" w:rsidR="00143C5E" w:rsidRDefault="00143C5E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279164" w14:textId="77777777" w:rsidR="00143C5E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(2,030)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40157F8" w14:textId="77777777" w:rsidR="00143C5E" w:rsidRDefault="00143C5E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2298B4DA" w14:textId="77777777" w:rsidR="00143C5E" w:rsidRDefault="00143C5E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43C5E" w14:paraId="21CEC9DC" w14:textId="77777777">
        <w:trPr>
          <w:trHeight w:val="64"/>
        </w:trPr>
        <w:tc>
          <w:tcPr>
            <w:tcW w:w="2970" w:type="dxa"/>
            <w:vAlign w:val="bottom"/>
          </w:tcPr>
          <w:p w14:paraId="6BC3569C" w14:textId="77777777" w:rsidR="00143C5E" w:rsidRDefault="00143C5E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สตาร์ ปิโตรเลียม พลัส จำกัด</w:t>
            </w:r>
          </w:p>
        </w:tc>
        <w:tc>
          <w:tcPr>
            <w:tcW w:w="90" w:type="dxa"/>
          </w:tcPr>
          <w:p w14:paraId="3FDE7CA2" w14:textId="77777777" w:rsidR="00143C5E" w:rsidRDefault="00143C5E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560244C" w14:textId="77777777" w:rsidR="00143C5E" w:rsidRPr="00871D2B" w:rsidRDefault="00143C5E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45D6275" w14:textId="77777777" w:rsidR="00143C5E" w:rsidRDefault="00143C5E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96FD17" w14:textId="77777777" w:rsidR="00143C5E" w:rsidRDefault="00143C5E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54784C59" w14:textId="77777777" w:rsidR="00143C5E" w:rsidRDefault="00143C5E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15C8E0" w14:textId="77777777" w:rsidR="00143C5E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C80B59" w14:textId="77777777" w:rsidR="00143C5E" w:rsidRDefault="00143C5E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68243C" w14:textId="77777777" w:rsidR="00143C5E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342CF89" w14:textId="77777777" w:rsidR="00143C5E" w:rsidRDefault="00143C5E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1520AE63" w14:textId="77777777" w:rsidR="00143C5E" w:rsidRDefault="00143C5E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43C5E" w14:paraId="1EDD9E0A" w14:textId="77777777">
        <w:trPr>
          <w:trHeight w:val="64"/>
        </w:trPr>
        <w:tc>
          <w:tcPr>
            <w:tcW w:w="2970" w:type="dxa"/>
            <w:vAlign w:val="bottom"/>
          </w:tcPr>
          <w:p w14:paraId="1522B1C0" w14:textId="77777777" w:rsidR="00143C5E" w:rsidRPr="00871D2B" w:rsidRDefault="00143C5E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6F09C865" w14:textId="77777777" w:rsidR="00143C5E" w:rsidRDefault="00143C5E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559CCFD" w14:textId="77777777" w:rsidR="00143C5E" w:rsidRPr="00871D2B" w:rsidRDefault="00143C5E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11A0151" w14:textId="77777777" w:rsidR="00143C5E" w:rsidRDefault="00143C5E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B1607C" w14:textId="77777777" w:rsidR="00143C5E" w:rsidRDefault="00143C5E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38CF49A4" w14:textId="77777777" w:rsidR="00143C5E" w:rsidRDefault="00143C5E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8F532" w14:textId="77777777" w:rsidR="00143C5E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F31FC3" w14:textId="77777777" w:rsidR="00143C5E" w:rsidRDefault="00143C5E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162FD8" w14:textId="77777777" w:rsidR="00143C5E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(26,000)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30363E32" w14:textId="77777777" w:rsidR="00143C5E" w:rsidRDefault="00143C5E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2BFCDE01" w14:textId="77777777" w:rsidR="00143C5E" w:rsidRDefault="00143C5E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48DB544D" w14:textId="77777777">
        <w:trPr>
          <w:trHeight w:val="64"/>
        </w:trPr>
        <w:tc>
          <w:tcPr>
            <w:tcW w:w="2970" w:type="dxa"/>
            <w:vAlign w:val="bottom"/>
          </w:tcPr>
          <w:p w14:paraId="370498A9" w14:textId="77777777" w:rsidR="00D5121C" w:rsidRDefault="009B248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/>
                <w:spacing w:val="-6"/>
                <w:szCs w:val="24"/>
                <w:cs/>
              </w:rPr>
            </w:pPr>
            <w:r w:rsidRPr="00871D2B">
              <w:rPr>
                <w:rFonts w:asciiTheme="majorBidi" w:hAnsiTheme="majorBidi" w:hint="cs"/>
                <w:spacing w:val="-6"/>
                <w:szCs w:val="24"/>
                <w:cs/>
                <w:lang w:val="en-GB"/>
              </w:rPr>
              <w:t>บริษัท ยูนิเวอร์แซล เวสต์ แมเนจเม้นท์ จำกัด</w:t>
            </w:r>
          </w:p>
        </w:tc>
        <w:tc>
          <w:tcPr>
            <w:tcW w:w="90" w:type="dxa"/>
          </w:tcPr>
          <w:p w14:paraId="4661599F" w14:textId="77777777" w:rsidR="00D5121C" w:rsidRDefault="00D5121C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FB7F484" w14:textId="77777777" w:rsidR="00D5121C" w:rsidRPr="00871D2B" w:rsidRDefault="009B2480">
            <w:pPr>
              <w:spacing w:line="320" w:lineRule="exact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F2C37EE" w14:textId="77777777" w:rsidR="00D5121C" w:rsidRDefault="00D5121C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6A8659" w14:textId="77777777" w:rsidR="00D5121C" w:rsidRDefault="009B2480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-</w:t>
            </w:r>
          </w:p>
        </w:tc>
        <w:tc>
          <w:tcPr>
            <w:tcW w:w="90" w:type="dxa"/>
            <w:vAlign w:val="bottom"/>
          </w:tcPr>
          <w:p w14:paraId="27B0B291" w14:textId="77777777" w:rsidR="00D5121C" w:rsidRDefault="00D5121C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F1AED" w14:textId="77777777" w:rsidR="00D5121C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78BD0D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F99C72" w14:textId="77777777" w:rsidR="00D5121C" w:rsidRDefault="00143C5E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(90,800)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AF3C404" w14:textId="77777777" w:rsidR="00D5121C" w:rsidRDefault="00D5121C">
            <w:pPr>
              <w:tabs>
                <w:tab w:val="decimal" w:pos="766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14B39802" w14:textId="77777777" w:rsidR="00D5121C" w:rsidRDefault="00143C5E">
            <w:pPr>
              <w:tabs>
                <w:tab w:val="decimal" w:pos="990"/>
              </w:tabs>
              <w:spacing w:line="320" w:lineRule="exact"/>
              <w:ind w:right="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727E628C" w14:textId="77777777">
        <w:trPr>
          <w:trHeight w:val="20"/>
        </w:trPr>
        <w:tc>
          <w:tcPr>
            <w:tcW w:w="2970" w:type="dxa"/>
            <w:vAlign w:val="bottom"/>
          </w:tcPr>
          <w:p w14:paraId="213DE411" w14:textId="77777777" w:rsidR="00D5121C" w:rsidRDefault="009B2480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5E632EB3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E0370A8" w14:textId="77777777" w:rsidR="00D5121C" w:rsidRDefault="00D5121C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5059887" w14:textId="77777777" w:rsidR="00D5121C" w:rsidRDefault="00D5121C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2F10" w14:textId="77777777" w:rsidR="00D5121C" w:rsidRDefault="009B2480">
            <w:pPr>
              <w:tabs>
                <w:tab w:val="decimal" w:pos="99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89,105</w:t>
            </w:r>
          </w:p>
        </w:tc>
        <w:tc>
          <w:tcPr>
            <w:tcW w:w="90" w:type="dxa"/>
            <w:vAlign w:val="bottom"/>
          </w:tcPr>
          <w:p w14:paraId="554F3F3E" w14:textId="77777777" w:rsidR="00D5121C" w:rsidRDefault="00D5121C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A23D5" w14:textId="77777777" w:rsidR="00D5121C" w:rsidRDefault="00914C66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189,360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7D9B50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C2C59" w14:textId="77777777" w:rsidR="00D5121C" w:rsidRDefault="00914C66">
            <w:pPr>
              <w:spacing w:line="320" w:lineRule="exact"/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(133,152)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4BFE1578" w14:textId="77777777" w:rsidR="00D5121C" w:rsidRDefault="00D5121C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D8A6CD7" w14:textId="77777777" w:rsidR="00D5121C" w:rsidRDefault="00914C66">
            <w:pPr>
              <w:tabs>
                <w:tab w:val="decimal" w:pos="99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145,313</w:t>
            </w:r>
          </w:p>
        </w:tc>
      </w:tr>
    </w:tbl>
    <w:p w14:paraId="75978B2B" w14:textId="77777777" w:rsidR="00D5121C" w:rsidRDefault="009B2480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ค่าตอบแทนกรรมการและผู้บริหาร</w:t>
      </w:r>
    </w:p>
    <w:p w14:paraId="51C2E9A1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ในระหว่างงวดสามเดือน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C953A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สิ้นสุดวันที่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C953A7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</w:t>
      </w:r>
      <w:r w:rsidR="00E710B8"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D5121C" w14:paraId="4EB21E25" w14:textId="77777777">
        <w:tc>
          <w:tcPr>
            <w:tcW w:w="4140" w:type="dxa"/>
            <w:vAlign w:val="bottom"/>
          </w:tcPr>
          <w:p w14:paraId="3D89ACD1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5B793E8" w14:textId="77777777" w:rsidR="00D5121C" w:rsidRPr="00871D2B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หน่วย: พันบาท)</w:t>
            </w:r>
          </w:p>
        </w:tc>
      </w:tr>
      <w:tr w:rsidR="00D5121C" w14:paraId="6DC530ED" w14:textId="77777777">
        <w:tc>
          <w:tcPr>
            <w:tcW w:w="4140" w:type="dxa"/>
            <w:vAlign w:val="bottom"/>
          </w:tcPr>
          <w:p w14:paraId="223B5CBE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5A619CB2" w14:textId="77777777" w:rsidR="00D5121C" w:rsidRPr="00871D2B" w:rsidRDefault="009B2480" w:rsidP="00C953A7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C953A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</w:tr>
      <w:tr w:rsidR="00D5121C" w14:paraId="759945AB" w14:textId="77777777">
        <w:tc>
          <w:tcPr>
            <w:tcW w:w="4140" w:type="dxa"/>
            <w:vAlign w:val="bottom"/>
          </w:tcPr>
          <w:p w14:paraId="40F2F340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AC188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8F4BBB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93028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0C115B0" w14:textId="77777777">
        <w:tc>
          <w:tcPr>
            <w:tcW w:w="4140" w:type="dxa"/>
            <w:vAlign w:val="bottom"/>
          </w:tcPr>
          <w:p w14:paraId="1412BAD8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69E8D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64D55E7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527C1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532F0B9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9F2B3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5F0A2DB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47FA0" w14:textId="77777777" w:rsidR="00D5121C" w:rsidRDefault="009B248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953A7" w14:paraId="1A38F400" w14:textId="77777777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2A69BE75" w14:textId="77777777" w:rsidR="00C953A7" w:rsidRDefault="00C953A7" w:rsidP="00C953A7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C46DA" w14:textId="77777777" w:rsidR="00C953A7" w:rsidRDefault="00914C66" w:rsidP="00C953A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F6E374" w14:textId="77777777" w:rsidR="00C953A7" w:rsidRDefault="00C953A7" w:rsidP="00C953A7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08CD8" w14:textId="77777777" w:rsidR="00C953A7" w:rsidRPr="008C5CE9" w:rsidRDefault="00C953A7" w:rsidP="00C953A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 w:rsidRPr="009C6572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A7FAAE" w14:textId="77777777" w:rsidR="00C953A7" w:rsidRDefault="00C953A7" w:rsidP="00C953A7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8D89A" w14:textId="77777777" w:rsidR="00C953A7" w:rsidRDefault="00914C66" w:rsidP="00C953A7">
            <w:pPr>
              <w:tabs>
                <w:tab w:val="decimal" w:pos="989"/>
              </w:tabs>
              <w:ind w:right="1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AA5B4B" w14:textId="77777777" w:rsidR="00C953A7" w:rsidRDefault="00C953A7" w:rsidP="00C953A7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7D33CB" w14:textId="77777777" w:rsidR="00C953A7" w:rsidRDefault="00C953A7" w:rsidP="00C953A7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6572">
              <w:rPr>
                <w:rFonts w:asciiTheme="majorBidi" w:hAnsiTheme="majorBidi" w:cstheme="majorBidi"/>
                <w:sz w:val="28"/>
              </w:rPr>
              <w:t>525</w:t>
            </w:r>
          </w:p>
        </w:tc>
      </w:tr>
      <w:tr w:rsidR="00C953A7" w14:paraId="0F229811" w14:textId="77777777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15F56437" w14:textId="77777777" w:rsidR="00C953A7" w:rsidRDefault="00C953A7" w:rsidP="00C953A7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25F03" w14:textId="77777777" w:rsidR="00C953A7" w:rsidRDefault="00914C66" w:rsidP="00C953A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1,489</w:t>
            </w:r>
          </w:p>
        </w:tc>
        <w:tc>
          <w:tcPr>
            <w:tcW w:w="90" w:type="dxa"/>
            <w:shd w:val="clear" w:color="auto" w:fill="auto"/>
          </w:tcPr>
          <w:p w14:paraId="15D39F14" w14:textId="77777777" w:rsidR="00C953A7" w:rsidRDefault="00C953A7" w:rsidP="00C953A7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A8374" w14:textId="77777777" w:rsidR="00C953A7" w:rsidRPr="008C5CE9" w:rsidRDefault="00C953A7" w:rsidP="00C953A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9C6572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46E1EB08" w14:textId="77777777" w:rsidR="00C953A7" w:rsidRDefault="00C953A7" w:rsidP="00C953A7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26F57" w14:textId="77777777" w:rsidR="00C953A7" w:rsidRDefault="00914C66" w:rsidP="00C953A7">
            <w:pPr>
              <w:tabs>
                <w:tab w:val="decimal" w:pos="98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4C7649DA" w14:textId="77777777" w:rsidR="00C953A7" w:rsidRDefault="00C953A7" w:rsidP="00C953A7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0396" w14:textId="77777777" w:rsidR="00C953A7" w:rsidRDefault="00C953A7" w:rsidP="00C953A7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D5121C" w14:paraId="2AA20D00" w14:textId="77777777">
        <w:tc>
          <w:tcPr>
            <w:tcW w:w="4140" w:type="dxa"/>
            <w:shd w:val="clear" w:color="auto" w:fill="auto"/>
            <w:vAlign w:val="center"/>
          </w:tcPr>
          <w:p w14:paraId="3D308058" w14:textId="77777777" w:rsidR="00D5121C" w:rsidRDefault="009B248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88457" w14:textId="77777777" w:rsidR="00D5121C" w:rsidRDefault="00914C6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8,280</w:t>
            </w:r>
          </w:p>
        </w:tc>
        <w:tc>
          <w:tcPr>
            <w:tcW w:w="90" w:type="dxa"/>
            <w:shd w:val="clear" w:color="auto" w:fill="auto"/>
          </w:tcPr>
          <w:p w14:paraId="29B9C550" w14:textId="77777777" w:rsidR="00D5121C" w:rsidRDefault="00D5121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36162" w14:textId="77777777" w:rsidR="00D5121C" w:rsidRPr="00C953A7" w:rsidRDefault="00C953A7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53A7">
              <w:rPr>
                <w:rFonts w:ascii="Angsana New" w:hAnsi="Angsana New"/>
                <w:b/>
                <w:bCs/>
                <w:sz w:val="28"/>
              </w:rPr>
              <w:t>10,241</w:t>
            </w:r>
          </w:p>
        </w:tc>
        <w:tc>
          <w:tcPr>
            <w:tcW w:w="90" w:type="dxa"/>
            <w:shd w:val="clear" w:color="auto" w:fill="auto"/>
          </w:tcPr>
          <w:p w14:paraId="064BC5D8" w14:textId="77777777" w:rsidR="00D5121C" w:rsidRDefault="00D5121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1AFC2" w14:textId="77777777" w:rsidR="00D5121C" w:rsidRDefault="00914C66">
            <w:pPr>
              <w:tabs>
                <w:tab w:val="decimal" w:pos="989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2,803</w:t>
            </w:r>
          </w:p>
        </w:tc>
        <w:tc>
          <w:tcPr>
            <w:tcW w:w="90" w:type="dxa"/>
            <w:shd w:val="clear" w:color="auto" w:fill="auto"/>
          </w:tcPr>
          <w:p w14:paraId="09F0797A" w14:textId="77777777" w:rsidR="00D5121C" w:rsidRDefault="00D5121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0E22F" w14:textId="77777777" w:rsidR="00D5121C" w:rsidRPr="00C953A7" w:rsidRDefault="00C953A7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953A7">
              <w:rPr>
                <w:rFonts w:asciiTheme="majorBidi" w:hAnsiTheme="majorBidi" w:cstheme="majorBidi"/>
                <w:b/>
                <w:bCs/>
                <w:sz w:val="28"/>
              </w:rPr>
              <w:t>3,684</w:t>
            </w:r>
          </w:p>
        </w:tc>
      </w:tr>
      <w:tr w:rsidR="00D5121C" w14:paraId="3966EC4B" w14:textId="77777777">
        <w:tc>
          <w:tcPr>
            <w:tcW w:w="4140" w:type="dxa"/>
            <w:vAlign w:val="bottom"/>
          </w:tcPr>
          <w:p w14:paraId="25D9905E" w14:textId="77777777" w:rsidR="00D5121C" w:rsidRDefault="00D5121C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684380C" w14:textId="77777777" w:rsidR="00D5121C" w:rsidRPr="00871D2B" w:rsidRDefault="00D5121C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</w:p>
        </w:tc>
      </w:tr>
      <w:tr w:rsidR="00394A2F" w14:paraId="3F922A23" w14:textId="77777777">
        <w:tc>
          <w:tcPr>
            <w:tcW w:w="4140" w:type="dxa"/>
            <w:vAlign w:val="bottom"/>
          </w:tcPr>
          <w:p w14:paraId="3C83BB1C" w14:textId="77777777" w:rsidR="00394A2F" w:rsidRDefault="00394A2F" w:rsidP="00394A2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4ADEE0D" w14:textId="77777777" w:rsidR="00394A2F" w:rsidRPr="00871D2B" w:rsidRDefault="00394A2F" w:rsidP="00394A2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aps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หน่วย: พันบาท)</w:t>
            </w:r>
          </w:p>
        </w:tc>
      </w:tr>
      <w:tr w:rsidR="00394A2F" w14:paraId="418AE650" w14:textId="77777777">
        <w:tc>
          <w:tcPr>
            <w:tcW w:w="4140" w:type="dxa"/>
            <w:vAlign w:val="bottom"/>
          </w:tcPr>
          <w:p w14:paraId="65674A25" w14:textId="77777777" w:rsidR="00394A2F" w:rsidRDefault="00394A2F" w:rsidP="00394A2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46944794" w14:textId="77777777" w:rsidR="00394A2F" w:rsidRPr="00871D2B" w:rsidRDefault="00394A2F" w:rsidP="00F61A4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F61A4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เก้า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F61A4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</w:tr>
      <w:tr w:rsidR="00394A2F" w14:paraId="5EF37EE5" w14:textId="77777777">
        <w:tc>
          <w:tcPr>
            <w:tcW w:w="4140" w:type="dxa"/>
            <w:vAlign w:val="bottom"/>
          </w:tcPr>
          <w:p w14:paraId="08B253F9" w14:textId="77777777" w:rsidR="00394A2F" w:rsidRDefault="00394A2F" w:rsidP="00394A2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C20D1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93D5F4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3DE49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94A2F" w14:paraId="72E0FBD3" w14:textId="77777777">
        <w:tc>
          <w:tcPr>
            <w:tcW w:w="4140" w:type="dxa"/>
            <w:vAlign w:val="bottom"/>
          </w:tcPr>
          <w:p w14:paraId="3E57F214" w14:textId="77777777" w:rsidR="00394A2F" w:rsidRDefault="00394A2F" w:rsidP="00394A2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ECFC4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AA57EA0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79398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29E61566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FA22C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A8D7410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49E0" w14:textId="77777777" w:rsidR="00394A2F" w:rsidRDefault="00394A2F" w:rsidP="00394A2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61A4C" w14:paraId="410F8DBD" w14:textId="77777777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3C29CBC2" w14:textId="77777777" w:rsidR="00F61A4C" w:rsidRDefault="00F61A4C" w:rsidP="00F61A4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A9FEE" w14:textId="77777777" w:rsidR="00F61A4C" w:rsidRDefault="00914C66" w:rsidP="00F61A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24,162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5627C1" w14:textId="77777777" w:rsidR="00F61A4C" w:rsidRDefault="00F61A4C" w:rsidP="00F61A4C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FD18" w14:textId="77777777" w:rsidR="00F61A4C" w:rsidRDefault="00F61A4C" w:rsidP="00F61A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26</w:t>
            </w:r>
            <w:r>
              <w:rPr>
                <w:rFonts w:ascii="Angsana New" w:hAnsi="Angsana New"/>
                <w:sz w:val="28"/>
              </w:rPr>
              <w:t>,</w:t>
            </w:r>
            <w:r w:rsidRPr="009C6572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DD3D5E" w14:textId="77777777" w:rsidR="00F61A4C" w:rsidRDefault="00F61A4C" w:rsidP="00F61A4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7E2BD" w14:textId="77777777" w:rsidR="00F61A4C" w:rsidRDefault="00914C66" w:rsidP="00F61A4C">
            <w:pPr>
              <w:tabs>
                <w:tab w:val="decimal" w:pos="989"/>
              </w:tabs>
              <w:ind w:right="1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125137" w14:textId="77777777" w:rsidR="00F61A4C" w:rsidRDefault="00F61A4C" w:rsidP="00F61A4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27BAD" w14:textId="77777777" w:rsidR="00F61A4C" w:rsidRDefault="00F61A4C" w:rsidP="00F61A4C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9C6572">
              <w:rPr>
                <w:rFonts w:asciiTheme="majorBidi" w:hAnsiTheme="majorBidi" w:cstheme="majorBidi"/>
                <w:sz w:val="28"/>
              </w:rPr>
              <w:t>847</w:t>
            </w:r>
          </w:p>
        </w:tc>
      </w:tr>
      <w:tr w:rsidR="00F61A4C" w14:paraId="19B6B039" w14:textId="77777777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0CBD6919" w14:textId="77777777" w:rsidR="00F61A4C" w:rsidRDefault="00F61A4C" w:rsidP="00F61A4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5AAF7" w14:textId="77777777" w:rsidR="00F61A4C" w:rsidRDefault="00914C66" w:rsidP="00F61A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4,435</w:t>
            </w:r>
          </w:p>
        </w:tc>
        <w:tc>
          <w:tcPr>
            <w:tcW w:w="90" w:type="dxa"/>
            <w:shd w:val="clear" w:color="auto" w:fill="auto"/>
          </w:tcPr>
          <w:p w14:paraId="122C9921" w14:textId="77777777" w:rsidR="00F61A4C" w:rsidRDefault="00F61A4C" w:rsidP="00F61A4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B40D5" w14:textId="77777777" w:rsidR="00F61A4C" w:rsidRDefault="00F61A4C" w:rsidP="00F61A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Pr="009C6572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90" w:type="dxa"/>
            <w:shd w:val="clear" w:color="auto" w:fill="auto"/>
          </w:tcPr>
          <w:p w14:paraId="68F30DE8" w14:textId="77777777" w:rsidR="00F61A4C" w:rsidRDefault="00F61A4C" w:rsidP="00F61A4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97803" w14:textId="77777777" w:rsidR="00F61A4C" w:rsidRDefault="00914C66" w:rsidP="00F61A4C">
            <w:pPr>
              <w:tabs>
                <w:tab w:val="decimal" w:pos="98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1C2DF929" w14:textId="77777777" w:rsidR="00F61A4C" w:rsidRDefault="00F61A4C" w:rsidP="00F61A4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C6D37" w14:textId="77777777" w:rsidR="00F61A4C" w:rsidRDefault="00F61A4C" w:rsidP="00F61A4C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C6572">
              <w:rPr>
                <w:rFonts w:asciiTheme="majorBidi" w:hAnsiTheme="majorBidi" w:cstheme="majorBidi"/>
                <w:sz w:val="28"/>
              </w:rPr>
              <w:t>472</w:t>
            </w:r>
          </w:p>
        </w:tc>
      </w:tr>
      <w:tr w:rsidR="00F61A4C" w14:paraId="0EF6F76A" w14:textId="77777777">
        <w:tc>
          <w:tcPr>
            <w:tcW w:w="4140" w:type="dxa"/>
            <w:shd w:val="clear" w:color="auto" w:fill="auto"/>
            <w:vAlign w:val="center"/>
          </w:tcPr>
          <w:p w14:paraId="10933B00" w14:textId="77777777" w:rsidR="00F61A4C" w:rsidRDefault="00F61A4C" w:rsidP="00F61A4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4B1CA1" w14:textId="0B0A8850" w:rsidR="00F61A4C" w:rsidRDefault="00914C66" w:rsidP="00F61A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28,59</w:t>
            </w:r>
            <w:r w:rsidR="00934503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B963E15" w14:textId="77777777" w:rsidR="00F61A4C" w:rsidRDefault="00F61A4C" w:rsidP="00F61A4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86D32" w14:textId="77777777" w:rsidR="00F61A4C" w:rsidRPr="00F61A4C" w:rsidRDefault="00F61A4C" w:rsidP="00F61A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1A4C">
              <w:rPr>
                <w:rFonts w:ascii="Angsana New" w:hAnsi="Angsana New"/>
                <w:b/>
                <w:bCs/>
                <w:sz w:val="28"/>
              </w:rPr>
              <w:t>29,458</w:t>
            </w:r>
          </w:p>
        </w:tc>
        <w:tc>
          <w:tcPr>
            <w:tcW w:w="90" w:type="dxa"/>
            <w:shd w:val="clear" w:color="auto" w:fill="auto"/>
          </w:tcPr>
          <w:p w14:paraId="12E1C82C" w14:textId="77777777" w:rsidR="00F61A4C" w:rsidRDefault="00F61A4C" w:rsidP="00F61A4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8EB84" w14:textId="77777777" w:rsidR="00F61A4C" w:rsidRDefault="00914C66" w:rsidP="00F61A4C">
            <w:pPr>
              <w:tabs>
                <w:tab w:val="decimal" w:pos="989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9,962</w:t>
            </w:r>
          </w:p>
        </w:tc>
        <w:tc>
          <w:tcPr>
            <w:tcW w:w="90" w:type="dxa"/>
            <w:shd w:val="clear" w:color="auto" w:fill="auto"/>
          </w:tcPr>
          <w:p w14:paraId="09001540" w14:textId="77777777" w:rsidR="00F61A4C" w:rsidRDefault="00F61A4C" w:rsidP="00F61A4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BFA1C" w14:textId="77777777" w:rsidR="00F61A4C" w:rsidRPr="00F61A4C" w:rsidRDefault="00F61A4C" w:rsidP="00F61A4C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1A4C">
              <w:rPr>
                <w:rFonts w:asciiTheme="majorBidi" w:hAnsiTheme="majorBidi" w:cstheme="majorBidi"/>
                <w:b/>
                <w:bCs/>
                <w:sz w:val="28"/>
              </w:rPr>
              <w:t>9,319</w:t>
            </w:r>
          </w:p>
        </w:tc>
      </w:tr>
    </w:tbl>
    <w:p w14:paraId="337E5EEC" w14:textId="77777777" w:rsidR="00914C66" w:rsidRDefault="00914C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8"/>
          <w:lang w:val="en-GB"/>
        </w:rPr>
      </w:pPr>
    </w:p>
    <w:p w14:paraId="120C4D2B" w14:textId="77777777" w:rsidR="00914C66" w:rsidRDefault="00914C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8"/>
          <w:lang w:val="en-GB"/>
        </w:rPr>
      </w:pPr>
    </w:p>
    <w:p w14:paraId="7CF91E65" w14:textId="77777777" w:rsidR="00D5121C" w:rsidRPr="00871D2B" w:rsidRDefault="009B24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ภาระค้ำประกันกับกิจการที่เกี่ยวข้องกัน</w:t>
      </w:r>
    </w:p>
    <w:p w14:paraId="7C0FF63C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0B179A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0B179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0B179A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ข้อ </w:t>
      </w:r>
      <w:r w:rsidRPr="000B179A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0B179A" w:rsidRPr="000B179A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  <w:r w:rsidRPr="000B179A">
        <w:rPr>
          <w:rFonts w:asciiTheme="majorBidi" w:hAnsiTheme="majorBidi" w:cstheme="majorBidi"/>
          <w:color w:val="000000"/>
          <w:spacing w:val="-2"/>
          <w:sz w:val="28"/>
        </w:rPr>
        <w:t>.2.2</w:t>
      </w:r>
    </w:p>
    <w:p w14:paraId="0B664B38" w14:textId="77777777" w:rsidR="00D5121C" w:rsidRPr="00871D2B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</w:pPr>
      <w:bookmarkStart w:id="3" w:name="_Hlk39673225"/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ข้อมูลเพิ่มเติมเกี่ยวกับกระแสเงินสด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E605AB7" w14:textId="77777777" w:rsidR="00D5121C" w:rsidRDefault="009B2480">
      <w:pPr>
        <w:tabs>
          <w:tab w:val="left" w:pos="45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8.1    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เงินสดและรายการเทียบเท่าเงินสด ณ วันที่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="00F61A4C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และวันที่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9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260"/>
        <w:gridCol w:w="90"/>
        <w:gridCol w:w="1170"/>
        <w:gridCol w:w="90"/>
        <w:gridCol w:w="1260"/>
      </w:tblGrid>
      <w:tr w:rsidR="00D5121C" w14:paraId="5E20912C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85013D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D4438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F07FD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24C94" w14:textId="77777777" w:rsidR="00D5121C" w:rsidRDefault="009B2480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Cs w:val="24"/>
              </w:rPr>
            </w:pPr>
            <w:r w:rsidRPr="00871D2B">
              <w:rPr>
                <w:rFonts w:asciiTheme="majorBidi" w:hAnsiTheme="majorBidi" w:cstheme="majorBidi"/>
                <w:caps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75D4B441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6E22CC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9AF78" w14:textId="77777777" w:rsidR="00D5121C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D73C0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1E489F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716BAFD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14202A" w14:textId="77777777" w:rsidR="00D5121C" w:rsidRPr="00871D2B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2E385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F61A4C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กันยายน</w:t>
            </w:r>
          </w:p>
          <w:p w14:paraId="747F2D52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A91FB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F394E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  <w:p w14:paraId="6306271F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17BC88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8994D" w14:textId="77777777" w:rsidR="00D5121C" w:rsidRDefault="00F61A4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กันยายน</w:t>
            </w:r>
          </w:p>
          <w:p w14:paraId="320E0E64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AF010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87892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  <w:p w14:paraId="32663BF4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370B4C06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1029FD" w14:textId="77777777" w:rsidR="00D5121C" w:rsidRDefault="009B2480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7C3F3" w14:textId="77777777" w:rsidR="00D5121C" w:rsidRDefault="00914C66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1,498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51079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5F1F0" w14:textId="77777777" w:rsidR="00D5121C" w:rsidRDefault="00914C66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F40F4" w14:textId="77777777" w:rsidR="00D5121C" w:rsidRDefault="00D5121C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BB664" w14:textId="77777777" w:rsidR="00D5121C" w:rsidRDefault="00914C66">
            <w:pPr>
              <w:tabs>
                <w:tab w:val="decimal" w:pos="10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10DF1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00BACF" w14:textId="77777777" w:rsidR="00D5121C" w:rsidRDefault="009B2480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135</w:t>
            </w:r>
          </w:p>
        </w:tc>
      </w:tr>
      <w:tr w:rsidR="00D5121C" w14:paraId="77E02D8E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705E31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8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6786" w14:textId="77777777" w:rsidR="00D5121C" w:rsidRDefault="00914C66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35,938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C264D6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A32176" w14:textId="77777777" w:rsidR="00D5121C" w:rsidRDefault="00914C66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104,309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477CCA" w14:textId="77777777" w:rsidR="00D5121C" w:rsidRDefault="00D5121C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8B31D1" w14:textId="77777777" w:rsidR="00D5121C" w:rsidRDefault="00914C66">
            <w:pPr>
              <w:tabs>
                <w:tab w:val="decimal" w:pos="10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02F000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BDF802" w14:textId="77777777" w:rsidR="00D5121C" w:rsidRDefault="009B2480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6,842</w:t>
            </w:r>
          </w:p>
        </w:tc>
      </w:tr>
      <w:tr w:rsidR="00D5121C" w14:paraId="3F4866D7" w14:textId="7777777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408FB4" w14:textId="77777777" w:rsidR="00D5121C" w:rsidRPr="00871D2B" w:rsidRDefault="009B2480">
            <w:pPr>
              <w:pStyle w:val="Heading5"/>
              <w:keepNext w:val="0"/>
              <w:spacing w:line="240" w:lineRule="auto"/>
              <w:ind w:left="90" w:right="58" w:hanging="7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5D49E" w14:textId="77777777" w:rsidR="00D5121C" w:rsidRPr="00871D2B" w:rsidRDefault="00914C66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  <w:t>37,436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4A7E59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DE0B13" w14:textId="77777777" w:rsidR="00D5121C" w:rsidRDefault="00914C66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107,128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5BC394" w14:textId="77777777" w:rsidR="00D5121C" w:rsidRDefault="00D5121C">
            <w:pPr>
              <w:tabs>
                <w:tab w:val="decimal" w:pos="841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B8FF" w14:textId="77777777" w:rsidR="00D5121C" w:rsidRDefault="00914C66">
            <w:pPr>
              <w:tabs>
                <w:tab w:val="decimal" w:pos="1074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1,435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47B2E7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71E75" w14:textId="77777777" w:rsidR="00D5121C" w:rsidRDefault="009B2480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6,977</w:t>
            </w:r>
          </w:p>
        </w:tc>
      </w:tr>
    </w:tbl>
    <w:p w14:paraId="579E1527" w14:textId="77777777" w:rsidR="00D5121C" w:rsidRDefault="00D5121C">
      <w:pPr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</w:p>
    <w:p w14:paraId="669E6B35" w14:textId="77777777" w:rsidR="00D5121C" w:rsidRDefault="009B2480">
      <w:pPr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lang w:val="en-GB"/>
        </w:rPr>
        <w:t>0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F61A4C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2563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และวันที่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2562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ดอกเบี้ยเงินฝากประจำธนาคารในงบการเงินรวมและงบการเงินเฉพาะกิจการคิดอัตราดอกเบี้ยร้อย</w:t>
      </w:r>
      <w:r w:rsidRPr="00804356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ละ</w:t>
      </w:r>
      <w:r w:rsidRPr="00804356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Pr="00804356">
        <w:rPr>
          <w:rFonts w:asciiTheme="majorBidi" w:hAnsiTheme="majorBidi" w:cstheme="majorBidi" w:hint="eastAsia"/>
          <w:color w:val="000000" w:themeColor="text1"/>
          <w:spacing w:val="-2"/>
          <w:sz w:val="28"/>
        </w:rPr>
        <w:t>0.05 - 0.</w:t>
      </w:r>
      <w:r w:rsidRPr="00804356">
        <w:rPr>
          <w:rFonts w:asciiTheme="majorBidi" w:hAnsiTheme="majorBidi" w:cstheme="majorBidi"/>
          <w:color w:val="000000" w:themeColor="text1"/>
          <w:spacing w:val="-2"/>
          <w:sz w:val="28"/>
        </w:rPr>
        <w:t>25</w:t>
      </w:r>
      <w:r>
        <w:rPr>
          <w:rFonts w:asciiTheme="majorBidi" w:hAnsiTheme="majorBidi" w:cstheme="majorBidi" w:hint="eastAsia"/>
          <w:color w:val="000000" w:themeColor="text1"/>
          <w:spacing w:val="-2"/>
          <w:sz w:val="28"/>
        </w:rPr>
        <w:t xml:space="preserve">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0.</w:t>
      </w:r>
      <w:r w:rsidR="008601C0">
        <w:rPr>
          <w:rFonts w:asciiTheme="majorBidi" w:hAnsiTheme="majorBidi" w:cstheme="majorBidi"/>
          <w:color w:val="000000" w:themeColor="text1"/>
          <w:spacing w:val="-2"/>
          <w:sz w:val="28"/>
        </w:rPr>
        <w:t>13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- 0.38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ต่อปี</w:t>
      </w:r>
      <w:r w:rsidRPr="00871D2B">
        <w:rPr>
          <w:rFonts w:asciiTheme="majorBidi" w:hAnsiTheme="majorBidi"/>
          <w:color w:val="000000" w:themeColor="text1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 w:themeColor="text1"/>
          <w:spacing w:val="-2"/>
          <w:sz w:val="28"/>
          <w:cs/>
          <w:lang w:val="en-GB"/>
        </w:rPr>
        <w:t>ตามลำดับ</w:t>
      </w:r>
    </w:p>
    <w:p w14:paraId="66C1CE20" w14:textId="2C668780" w:rsidR="00D5121C" w:rsidRDefault="009B2480" w:rsidP="001B5203">
      <w:pPr>
        <w:tabs>
          <w:tab w:val="left" w:pos="360"/>
        </w:tabs>
        <w:spacing w:before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8.2 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Pr="001B5203">
        <w:rPr>
          <w:rFonts w:asciiTheme="majorBidi" w:hAnsiTheme="majorBidi" w:cstheme="majorBidi"/>
          <w:color w:val="000000" w:themeColor="text1"/>
          <w:sz w:val="28"/>
          <w:cs/>
          <w:lang w:val="en-GB"/>
        </w:rPr>
        <w:t>เงินสดจ่ายเพื่อซื้ออุปกรณ์</w:t>
      </w:r>
      <w:r w:rsidRPr="001B5203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927AE1" w:rsidRPr="001B5203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1B5203">
        <w:rPr>
          <w:rFonts w:asciiTheme="majorBidi" w:hAnsiTheme="majorBidi" w:cstheme="majorBidi"/>
          <w:sz w:val="28"/>
          <w:cs/>
          <w:lang w:val="en-GB"/>
        </w:rPr>
        <w:t xml:space="preserve">เดือนสิ้นสุดวันที่ </w:t>
      </w:r>
      <w:r w:rsidRPr="001B5203">
        <w:rPr>
          <w:rFonts w:asciiTheme="majorBidi" w:hAnsiTheme="majorBidi" w:cstheme="majorBidi"/>
          <w:sz w:val="28"/>
        </w:rPr>
        <w:t>30</w:t>
      </w:r>
      <w:r w:rsidRPr="001B5203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344B33" w:rsidRPr="001B5203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1B5203">
        <w:rPr>
          <w:rFonts w:asciiTheme="majorBidi" w:hAnsiTheme="majorBidi" w:cstheme="majorBidi" w:hint="cs"/>
          <w:color w:val="000000" w:themeColor="text1"/>
          <w:sz w:val="28"/>
          <w:cs/>
          <w:lang w:val="en-GB"/>
        </w:rPr>
        <w:t xml:space="preserve"> </w:t>
      </w:r>
      <w:r w:rsidRPr="001B5203">
        <w:rPr>
          <w:rFonts w:asciiTheme="majorBidi" w:hAnsiTheme="majorBidi" w:cstheme="majorBidi"/>
          <w:color w:val="000000" w:themeColor="text1"/>
          <w:sz w:val="28"/>
        </w:rPr>
        <w:t>2563</w:t>
      </w:r>
      <w:r w:rsidRPr="001B5203">
        <w:rPr>
          <w:rFonts w:asciiTheme="majorBidi" w:hAnsiTheme="majorBidi" w:cstheme="majorBidi"/>
          <w:color w:val="000000" w:themeColor="text1"/>
          <w:sz w:val="28"/>
          <w:cs/>
          <w:lang w:val="en-GB"/>
        </w:rPr>
        <w:t xml:space="preserve"> และ</w:t>
      </w:r>
      <w:r w:rsidRPr="001B5203">
        <w:rPr>
          <w:rFonts w:asciiTheme="majorBidi" w:hAnsiTheme="majorBidi" w:cstheme="majorBidi" w:hint="cs"/>
          <w:color w:val="000000" w:themeColor="text1"/>
          <w:sz w:val="28"/>
          <w:cs/>
          <w:lang w:val="en-GB"/>
        </w:rPr>
        <w:t xml:space="preserve">สำหรับปีสิ้นสุดวันที่ </w:t>
      </w:r>
      <w:r w:rsidRPr="001B5203"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 w:rsidRPr="001B5203">
        <w:rPr>
          <w:rFonts w:asciiTheme="majorBidi" w:hAnsiTheme="majorBidi" w:cstheme="majorBidi" w:hint="cs"/>
          <w:color w:val="000000" w:themeColor="text1"/>
          <w:sz w:val="28"/>
          <w:cs/>
          <w:lang w:val="en-GB"/>
        </w:rPr>
        <w:t xml:space="preserve">ธันวาคม </w:t>
      </w:r>
      <w:r w:rsidRPr="001B5203">
        <w:rPr>
          <w:rFonts w:asciiTheme="majorBidi" w:hAnsiTheme="majorBidi" w:cstheme="majorBidi"/>
          <w:color w:val="000000" w:themeColor="text1"/>
          <w:sz w:val="28"/>
        </w:rPr>
        <w:t>2562</w:t>
      </w:r>
      <w:r w:rsidRPr="001B5203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</w:t>
      </w: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90"/>
        <w:gridCol w:w="1260"/>
        <w:gridCol w:w="90"/>
        <w:gridCol w:w="1170"/>
        <w:gridCol w:w="90"/>
        <w:gridCol w:w="1260"/>
      </w:tblGrid>
      <w:tr w:rsidR="00D5121C" w14:paraId="2851C8BC" w14:textId="77777777">
        <w:trPr>
          <w:cantSplit/>
          <w:trHeight w:val="108"/>
        </w:trPr>
        <w:tc>
          <w:tcPr>
            <w:tcW w:w="3870" w:type="dxa"/>
          </w:tcPr>
          <w:p w14:paraId="340D9C22" w14:textId="77777777" w:rsidR="00D5121C" w:rsidRDefault="00D5121C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92B9D85" w14:textId="77777777" w:rsidR="00D5121C" w:rsidRDefault="00D5121C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946B0A2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7F33554" w14:textId="77777777" w:rsidR="00D5121C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caps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12B78510" w14:textId="77777777">
        <w:trPr>
          <w:cantSplit/>
          <w:trHeight w:val="108"/>
        </w:trPr>
        <w:tc>
          <w:tcPr>
            <w:tcW w:w="3870" w:type="dxa"/>
          </w:tcPr>
          <w:p w14:paraId="648E9961" w14:textId="77777777" w:rsidR="00D5121C" w:rsidRDefault="00D5121C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4D9F0A36" w14:textId="77777777" w:rsidR="00D5121C" w:rsidRDefault="009B248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95789A3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5E48321E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CF3C9E6" w14:textId="77777777">
        <w:trPr>
          <w:cantSplit/>
        </w:trPr>
        <w:tc>
          <w:tcPr>
            <w:tcW w:w="3870" w:type="dxa"/>
          </w:tcPr>
          <w:p w14:paraId="25787A53" w14:textId="77777777" w:rsidR="00D5121C" w:rsidRDefault="00D5121C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F98EE2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สำหรับงวด</w:t>
            </w:r>
            <w:r w:rsidR="00344B33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เก้า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เดือนสิ้นสุด</w:t>
            </w:r>
          </w:p>
          <w:p w14:paraId="15EB2795" w14:textId="77777777" w:rsidR="00D5121C" w:rsidRPr="00871D2B" w:rsidRDefault="009B2480" w:rsidP="00344B33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344B33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5A2A6F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1AE414" w14:textId="77777777" w:rsidR="00927AE1" w:rsidRDefault="009B2480">
            <w:pPr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สำหรับปี</w:t>
            </w:r>
          </w:p>
          <w:p w14:paraId="09ACA192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สิ้นสุดวันที่</w:t>
            </w:r>
          </w:p>
          <w:p w14:paraId="3EBF0A66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ธันวาคม</w:t>
            </w:r>
          </w:p>
          <w:p w14:paraId="41FEB2E9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2</w:t>
            </w:r>
          </w:p>
        </w:tc>
        <w:tc>
          <w:tcPr>
            <w:tcW w:w="90" w:type="dxa"/>
          </w:tcPr>
          <w:p w14:paraId="632275E6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11EFEB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สำหรับงวด</w:t>
            </w:r>
            <w:r w:rsidR="00344B33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เก้า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เดือนสิ้นสุด</w:t>
            </w:r>
          </w:p>
          <w:p w14:paraId="172DCB69" w14:textId="77777777" w:rsidR="00D5121C" w:rsidRDefault="009B2480" w:rsidP="00344B3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344B33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E14818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797AF77" w14:textId="77777777" w:rsidR="00927AE1" w:rsidRDefault="009B2480">
            <w:pPr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สำหรับปี</w:t>
            </w:r>
          </w:p>
          <w:p w14:paraId="01332D8B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สิ้นสุดวันที่</w:t>
            </w:r>
          </w:p>
          <w:p w14:paraId="2366E1A6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ธันวาคม</w:t>
            </w:r>
          </w:p>
          <w:p w14:paraId="3CEB60F7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2</w:t>
            </w:r>
          </w:p>
        </w:tc>
      </w:tr>
      <w:tr w:rsidR="00D5121C" w14:paraId="6D050645" w14:textId="77777777">
        <w:trPr>
          <w:cantSplit/>
        </w:trPr>
        <w:tc>
          <w:tcPr>
            <w:tcW w:w="3870" w:type="dxa"/>
          </w:tcPr>
          <w:p w14:paraId="1F953667" w14:textId="77777777" w:rsidR="00D5121C" w:rsidRDefault="009B2480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เจ้าหนี้ค่าซื้ออุปกรณ์ยกมา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54C996" w14:textId="77777777" w:rsidR="00D5121C" w:rsidRDefault="00D5121C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1C653DC" w14:textId="77777777" w:rsidR="00D5121C" w:rsidRDefault="00D5121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8C0CFF" w14:textId="77777777" w:rsidR="00D5121C" w:rsidRDefault="00D5121C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7DB3F97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238375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A770628" w14:textId="77777777" w:rsidR="00D5121C" w:rsidRDefault="00D5121C">
            <w:pPr>
              <w:ind w:left="-90" w:right="-10"/>
              <w:jc w:val="center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3340087" w14:textId="77777777" w:rsidR="00D5121C" w:rsidRDefault="00D5121C">
            <w:pPr>
              <w:ind w:right="-225"/>
              <w:jc w:val="center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D5121C" w14:paraId="44ED6366" w14:textId="77777777" w:rsidTr="00427C58">
        <w:trPr>
          <w:cantSplit/>
        </w:trPr>
        <w:tc>
          <w:tcPr>
            <w:tcW w:w="3870" w:type="dxa"/>
          </w:tcPr>
          <w:p w14:paraId="74CE6CFD" w14:textId="77777777" w:rsidR="00D5121C" w:rsidRDefault="009B2480">
            <w:pPr>
              <w:ind w:left="270" w:right="63" w:hanging="185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 w:hint="cs"/>
                <w:szCs w:val="24"/>
                <w:lang w:val="en-GB"/>
              </w:rPr>
              <w:t xml:space="preserve">  </w:t>
            </w:r>
            <w:r w:rsidRPr="00871D2B">
              <w:rPr>
                <w:rFonts w:asciiTheme="majorBidi" w:eastAsia="MS Mincho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บันทึกเป็นส่วนหนึ่งของเจ้าหนี้การค้าและเจ้าหนี้อื่น)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823B7" w14:textId="77777777" w:rsidR="00D5121C" w:rsidRDefault="00914C66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BEFC6C" w14:textId="77777777" w:rsidR="00D5121C" w:rsidRDefault="00D5121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68603" w14:textId="77777777" w:rsidR="00D5121C" w:rsidRDefault="009B248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8,136</w:t>
            </w:r>
          </w:p>
        </w:tc>
        <w:tc>
          <w:tcPr>
            <w:tcW w:w="90" w:type="dxa"/>
            <w:shd w:val="clear" w:color="auto" w:fill="auto"/>
          </w:tcPr>
          <w:p w14:paraId="65B00591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D27BC5" w14:textId="77777777" w:rsidR="00D5121C" w:rsidRDefault="00E6571A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E30438" w14:textId="77777777" w:rsidR="00D5121C" w:rsidRDefault="00D5121C">
            <w:pPr>
              <w:ind w:left="-90" w:right="18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258F0B" w14:textId="77777777" w:rsidR="00D5121C" w:rsidRDefault="009B248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2D17ACFA" w14:textId="77777777" w:rsidTr="00427C58">
        <w:trPr>
          <w:cantSplit/>
        </w:trPr>
        <w:tc>
          <w:tcPr>
            <w:tcW w:w="3870" w:type="dxa"/>
          </w:tcPr>
          <w:p w14:paraId="620B280E" w14:textId="77777777" w:rsidR="00D5121C" w:rsidRDefault="009B2480">
            <w:pPr>
              <w:ind w:left="85"/>
              <w:jc w:val="thaiDistribute"/>
              <w:rPr>
                <w:rFonts w:asciiTheme="majorBidi" w:eastAsia="MS Mincho" w:hAnsiTheme="majorBidi" w:cstheme="majorBidi"/>
                <w:szCs w:val="24"/>
                <w:u w:val="single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u w:val="single"/>
                <w:cs/>
                <w:lang w:val="en-GB"/>
              </w:rPr>
              <w:t>บวก</w:t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ab/>
              <w:t xml:space="preserve">ซื้ออุปกรณ์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0C7F6B" w14:textId="77777777" w:rsidR="00D5121C" w:rsidRDefault="00914C66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12003" w14:textId="77777777" w:rsidR="00D5121C" w:rsidRDefault="00D5121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B5DB65" w14:textId="08D41CAA" w:rsidR="00D5121C" w:rsidRPr="00871D2B" w:rsidRDefault="0032065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27</w:t>
            </w:r>
            <w:r w:rsidR="009B2480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2EAE9665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CC7F53" w14:textId="77777777" w:rsidR="00D5121C" w:rsidRDefault="00E6571A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123D7CCE" w14:textId="77777777" w:rsidR="00D5121C" w:rsidRDefault="00D5121C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E9A2CE" w14:textId="77777777" w:rsidR="00D5121C" w:rsidRDefault="009B248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4,229</w:t>
            </w:r>
          </w:p>
        </w:tc>
      </w:tr>
      <w:tr w:rsidR="00D5121C" w14:paraId="7CF6340D" w14:textId="77777777" w:rsidTr="00427C58">
        <w:trPr>
          <w:cantSplit/>
        </w:trPr>
        <w:tc>
          <w:tcPr>
            <w:tcW w:w="3870" w:type="dxa"/>
          </w:tcPr>
          <w:p w14:paraId="0053BB21" w14:textId="77777777" w:rsidR="00D5121C" w:rsidRPr="00871D2B" w:rsidRDefault="009B2480">
            <w:pPr>
              <w:ind w:left="85" w:firstLine="630"/>
              <w:jc w:val="thaiDistribute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MS Mincho" w:hAnsiTheme="majorBidi" w:cstheme="majorBidi" w:hint="cs"/>
                <w:szCs w:val="24"/>
                <w:cs/>
                <w:lang w:val="en-GB"/>
              </w:rPr>
              <w:t>ซื้อสินทรัพย์ไม่มีตัวตน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3E9F55" w14:textId="77777777" w:rsidR="00D5121C" w:rsidRDefault="00914C66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33827" w14:textId="77777777" w:rsidR="00D5121C" w:rsidRDefault="00D5121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3E01D6" w14:textId="77777777" w:rsidR="00D5121C" w:rsidRDefault="009B248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50D96E7F" w14:textId="77777777" w:rsidR="00D5121C" w:rsidRDefault="00D5121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70CC5D" w14:textId="77777777" w:rsidR="00D5121C" w:rsidRDefault="00E6571A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425CD78A" w14:textId="77777777" w:rsidR="00D5121C" w:rsidRDefault="00D5121C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C5951B" w14:textId="77777777" w:rsidR="00D5121C" w:rsidRDefault="009B2480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531</w:t>
            </w:r>
          </w:p>
        </w:tc>
      </w:tr>
      <w:tr w:rsidR="00427C58" w14:paraId="517BE61F" w14:textId="77777777" w:rsidTr="00427C58">
        <w:trPr>
          <w:cantSplit/>
        </w:trPr>
        <w:tc>
          <w:tcPr>
            <w:tcW w:w="3870" w:type="dxa"/>
          </w:tcPr>
          <w:p w14:paraId="0C37D1AF" w14:textId="77777777" w:rsidR="00427C58" w:rsidRPr="00871D2B" w:rsidRDefault="00427C58" w:rsidP="00427C58">
            <w:pPr>
              <w:ind w:left="85" w:firstLine="630"/>
              <w:jc w:val="thaiDistribute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MS Mincho" w:hAnsiTheme="majorBidi" w:hint="cs"/>
                <w:szCs w:val="24"/>
                <w:cs/>
                <w:lang w:val="en-GB"/>
              </w:rPr>
              <w:t>เพิ่มขึ้นจากการซื้อบริษัท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73DCE5" w14:textId="77777777" w:rsidR="00427C58" w:rsidRDefault="00914C66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30,549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EE317A" w14:textId="77777777" w:rsidR="00427C58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ED11EC" w14:textId="77777777" w:rsidR="00427C58" w:rsidRDefault="00427C58" w:rsidP="00427C58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D58DA2" w14:textId="77777777" w:rsidR="00427C58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76648" w14:textId="77777777" w:rsidR="00427C58" w:rsidRDefault="00E6571A" w:rsidP="00427C58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0B973F" w14:textId="77777777" w:rsidR="00427C58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B6237A" w14:textId="77777777" w:rsidR="00427C58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27C58" w14:paraId="1096C3D1" w14:textId="77777777" w:rsidTr="00427C58">
        <w:trPr>
          <w:cantSplit/>
        </w:trPr>
        <w:tc>
          <w:tcPr>
            <w:tcW w:w="3870" w:type="dxa"/>
          </w:tcPr>
          <w:p w14:paraId="19381532" w14:textId="77777777" w:rsidR="00427C58" w:rsidRDefault="00427C58" w:rsidP="00427C58">
            <w:pPr>
              <w:tabs>
                <w:tab w:val="left" w:pos="715"/>
              </w:tabs>
              <w:ind w:left="85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ab/>
              <w:t>เงินสดจ่ายเพื่อซื้ออุปกรณ์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1E227" w14:textId="77777777" w:rsidR="00427C58" w:rsidRDefault="00914C66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(3,429)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9DB47B" w14:textId="77777777" w:rsidR="00427C58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21A303" w14:textId="77777777" w:rsidR="00427C58" w:rsidRDefault="00427C58" w:rsidP="00914C66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914C66">
              <w:rPr>
                <w:rFonts w:asciiTheme="majorBidi" w:hAnsiTheme="majorBidi" w:cstheme="majorBidi"/>
                <w:szCs w:val="24"/>
              </w:rPr>
              <w:t>32,016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7752C7" w14:textId="77777777" w:rsidR="00427C58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AF67F8" w14:textId="77777777" w:rsidR="00427C58" w:rsidRDefault="00E6571A" w:rsidP="00427C58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(145)</w:t>
            </w:r>
          </w:p>
        </w:tc>
        <w:tc>
          <w:tcPr>
            <w:tcW w:w="90" w:type="dxa"/>
            <w:shd w:val="clear" w:color="auto" w:fill="auto"/>
          </w:tcPr>
          <w:p w14:paraId="20348078" w14:textId="77777777" w:rsidR="00427C58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13A50" w14:textId="77777777" w:rsidR="00427C58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(1,939)</w:t>
            </w:r>
          </w:p>
        </w:tc>
      </w:tr>
      <w:tr w:rsidR="00427C58" w14:paraId="0386E9CA" w14:textId="77777777" w:rsidTr="00427C58">
        <w:trPr>
          <w:cantSplit/>
        </w:trPr>
        <w:tc>
          <w:tcPr>
            <w:tcW w:w="3870" w:type="dxa"/>
          </w:tcPr>
          <w:p w14:paraId="02E2D79C" w14:textId="77777777" w:rsidR="00427C58" w:rsidRPr="00871D2B" w:rsidRDefault="00427C58" w:rsidP="00427C58">
            <w:pPr>
              <w:tabs>
                <w:tab w:val="left" w:pos="715"/>
              </w:tabs>
              <w:ind w:left="85"/>
              <w:jc w:val="thaiDistribute"/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Cs w:val="24"/>
              </w:rPr>
              <w:tab/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6355E" w14:textId="77777777" w:rsidR="00427C58" w:rsidRDefault="00914C66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EA2BBE" w14:textId="77777777" w:rsidR="00427C58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0BA3" w14:textId="77777777" w:rsidR="00427C58" w:rsidRDefault="00427C58" w:rsidP="00427C58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(3,527)</w:t>
            </w:r>
          </w:p>
        </w:tc>
        <w:tc>
          <w:tcPr>
            <w:tcW w:w="90" w:type="dxa"/>
            <w:shd w:val="clear" w:color="auto" w:fill="auto"/>
          </w:tcPr>
          <w:p w14:paraId="05D4508C" w14:textId="77777777" w:rsidR="00427C58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2C6A7" w14:textId="77777777" w:rsidR="00427C58" w:rsidRDefault="00E6571A" w:rsidP="00427C58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2BCC8E" w14:textId="77777777" w:rsidR="00427C58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6642" w14:textId="77777777" w:rsidR="00427C58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(2,821)</w:t>
            </w:r>
          </w:p>
        </w:tc>
      </w:tr>
      <w:tr w:rsidR="00427C58" w14:paraId="377B55B0" w14:textId="77777777" w:rsidTr="00427C58">
        <w:trPr>
          <w:cantSplit/>
        </w:trPr>
        <w:tc>
          <w:tcPr>
            <w:tcW w:w="3870" w:type="dxa"/>
          </w:tcPr>
          <w:p w14:paraId="69C3AEF1" w14:textId="77777777" w:rsidR="00427C58" w:rsidRDefault="00427C58" w:rsidP="00427C58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เจ้าหนี้ค่าซื้ออุปกรณ์ยกไป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B351C" w14:textId="77777777" w:rsidR="00427C58" w:rsidRDefault="00427C58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D139AF" w14:textId="77777777" w:rsidR="00427C58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9F21" w14:textId="77777777" w:rsidR="00427C58" w:rsidRDefault="00427C58" w:rsidP="00427C58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4B8370" w14:textId="77777777" w:rsidR="00427C58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E4059" w14:textId="77777777" w:rsidR="00427C58" w:rsidRDefault="00427C58" w:rsidP="00427C58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F755F2" w14:textId="77777777" w:rsidR="00427C58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906EB" w14:textId="77777777" w:rsidR="00427C58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427C58" w14:paraId="1E39E0AB" w14:textId="77777777" w:rsidTr="00427C58">
        <w:trPr>
          <w:cantSplit/>
        </w:trPr>
        <w:tc>
          <w:tcPr>
            <w:tcW w:w="3870" w:type="dxa"/>
          </w:tcPr>
          <w:p w14:paraId="1193257F" w14:textId="77777777" w:rsidR="00427C58" w:rsidRDefault="00427C58" w:rsidP="00427C58">
            <w:pPr>
              <w:ind w:left="175" w:right="63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871D2B">
              <w:rPr>
                <w:rFonts w:asciiTheme="majorBidi" w:eastAsia="MS Mincho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eastAsia="MS Mincho" w:hAnsiTheme="majorBidi" w:cstheme="majorBidi"/>
                <w:szCs w:val="24"/>
                <w:cs/>
                <w:lang w:val="en-GB"/>
              </w:rPr>
              <w:t>บันทึกเป็นส่วนหนึ่งของเจ้าหนี้การค้าและเจ้าหนี้อื่น)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122378" w14:textId="77777777" w:rsidR="00427C58" w:rsidRPr="00314F40" w:rsidRDefault="00914C66" w:rsidP="00427C58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4F40">
              <w:rPr>
                <w:rFonts w:asciiTheme="majorBidi" w:hAnsiTheme="majorBidi" w:cstheme="majorBidi"/>
                <w:b/>
                <w:bCs/>
                <w:szCs w:val="24"/>
              </w:rPr>
              <w:t>30,549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7A47C" w14:textId="77777777" w:rsidR="00427C58" w:rsidRPr="00314F40" w:rsidRDefault="00427C58" w:rsidP="00427C58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9E067B" w14:textId="77777777" w:rsidR="00427C58" w:rsidRPr="00314F40" w:rsidRDefault="00914C66" w:rsidP="00427C58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b/>
                <w:bCs/>
                <w:szCs w:val="24"/>
              </w:rPr>
              <w:t>659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6B89EE" w14:textId="77777777" w:rsidR="00427C58" w:rsidRPr="00314F40" w:rsidRDefault="00427C58" w:rsidP="00427C58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9742DB" w14:textId="77777777" w:rsidR="00427C58" w:rsidRPr="00314F40" w:rsidRDefault="00E6571A" w:rsidP="00427C58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4F40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ECABC5" w14:textId="77777777" w:rsidR="00427C58" w:rsidRPr="00314F40" w:rsidRDefault="00427C58" w:rsidP="00427C58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8660BB" w14:textId="77777777" w:rsidR="00427C58" w:rsidRPr="00314F40" w:rsidRDefault="00427C58" w:rsidP="00427C58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4F40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2D6CC7D4" w14:textId="77777777" w:rsidR="00E6571A" w:rsidRDefault="00E6571A">
      <w:pPr>
        <w:spacing w:before="240" w:after="120"/>
        <w:ind w:left="360" w:hanging="44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13AE356" w14:textId="77777777" w:rsidR="00E6571A" w:rsidRDefault="00E6571A">
      <w:pPr>
        <w:spacing w:before="240" w:after="120"/>
        <w:ind w:left="360" w:hanging="44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B30337C" w14:textId="42759116" w:rsidR="00D5121C" w:rsidRDefault="009B2480">
      <w:pPr>
        <w:spacing w:before="240" w:after="120"/>
        <w:ind w:left="360" w:hanging="44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8.3 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รายการที่ไม่เกี่ยวข้องกับเงินสด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927AE1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344B33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และสำหรับปีสิ้นสุดวันที่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D5121C" w14:paraId="174F8133" w14:textId="77777777">
        <w:trPr>
          <w:cantSplit/>
          <w:trHeight w:val="342"/>
        </w:trPr>
        <w:tc>
          <w:tcPr>
            <w:tcW w:w="4230" w:type="dxa"/>
          </w:tcPr>
          <w:p w14:paraId="5333DC56" w14:textId="77777777" w:rsidR="00D5121C" w:rsidRDefault="00D5121C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98A33E" w14:textId="77777777" w:rsidR="00D5121C" w:rsidRDefault="00D5121C">
            <w:pPr>
              <w:tabs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5BB2664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7BC8BE3" w14:textId="77777777" w:rsidR="00D5121C" w:rsidRDefault="009B248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caps/>
                <w:szCs w:val="24"/>
                <w:lang w:val="en-GB"/>
              </w:rPr>
              <w:t>(</w:t>
            </w:r>
            <w:r w:rsidRPr="00871D2B">
              <w:rPr>
                <w:rFonts w:ascii="Angsana New" w:hAnsi="Angsana New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77F77D23" w14:textId="77777777">
        <w:trPr>
          <w:cantSplit/>
        </w:trPr>
        <w:tc>
          <w:tcPr>
            <w:tcW w:w="4230" w:type="dxa"/>
          </w:tcPr>
          <w:p w14:paraId="601C2D35" w14:textId="77777777" w:rsidR="00D5121C" w:rsidRDefault="00D5121C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33FF467C" w14:textId="77777777" w:rsidR="00D5121C" w:rsidRDefault="009B2480">
            <w:pPr>
              <w:tabs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33FE307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24F57789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7B2C17BA" w14:textId="77777777">
        <w:trPr>
          <w:cantSplit/>
        </w:trPr>
        <w:tc>
          <w:tcPr>
            <w:tcW w:w="4230" w:type="dxa"/>
          </w:tcPr>
          <w:p w14:paraId="6C8894A8" w14:textId="77777777" w:rsidR="00D5121C" w:rsidRDefault="00D5121C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BBF56E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สำหรับงวด</w:t>
            </w:r>
            <w:r w:rsidR="008A79BC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เก้า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เดือนสิ้นสุด</w:t>
            </w:r>
          </w:p>
          <w:p w14:paraId="1BC3554E" w14:textId="77777777" w:rsidR="00D5121C" w:rsidRPr="00871D2B" w:rsidRDefault="009B2480" w:rsidP="008A79BC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8A79BC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FAC4ABB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BBC704" w14:textId="77777777" w:rsidR="00927AE1" w:rsidRDefault="009B2480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สำหรับปี</w:t>
            </w:r>
          </w:p>
          <w:p w14:paraId="61CED18C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สิ้นสุดวันที่</w:t>
            </w:r>
          </w:p>
          <w:p w14:paraId="5649D3AE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ธันวาคม</w:t>
            </w:r>
          </w:p>
          <w:p w14:paraId="694AA2A9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0" w:type="dxa"/>
          </w:tcPr>
          <w:p w14:paraId="6F4F0F2C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060CC3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สำหรับงวด</w:t>
            </w:r>
            <w:r w:rsidR="008A79BC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เก้า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เดือนสิ้นสุด</w:t>
            </w:r>
          </w:p>
          <w:p w14:paraId="4E245F65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8A79BC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6C7543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DB87CC" w14:textId="77777777" w:rsidR="00927AE1" w:rsidRDefault="009B2480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สำหรับปี</w:t>
            </w:r>
          </w:p>
          <w:p w14:paraId="13F56BA3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สิ้นสุดวันที่</w:t>
            </w:r>
          </w:p>
          <w:p w14:paraId="492F0D7A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ธันวาคม</w:t>
            </w:r>
          </w:p>
          <w:p w14:paraId="2D24E32E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D5121C" w14:paraId="411B9F56" w14:textId="77777777">
        <w:trPr>
          <w:cantSplit/>
        </w:trPr>
        <w:tc>
          <w:tcPr>
            <w:tcW w:w="4230" w:type="dxa"/>
          </w:tcPr>
          <w:p w14:paraId="6597275D" w14:textId="77777777" w:rsidR="00D5121C" w:rsidRPr="00871D2B" w:rsidRDefault="009B2480">
            <w:pPr>
              <w:ind w:left="85" w:right="108"/>
              <w:jc w:val="thaiDistribute"/>
              <w:rPr>
                <w:rFonts w:ascii="Angsana New" w:eastAsia="MS Mincho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CE1118" w14:textId="77777777" w:rsidR="00D5121C" w:rsidRDefault="00D5121C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672BEA7" w14:textId="77777777" w:rsidR="00D5121C" w:rsidRDefault="00D5121C">
            <w:pPr>
              <w:tabs>
                <w:tab w:val="decimal" w:pos="798"/>
              </w:tabs>
              <w:ind w:right="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08ED19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07CCF86" w14:textId="77777777" w:rsidR="00D5121C" w:rsidRDefault="00D5121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31E952" w14:textId="77777777" w:rsidR="00D5121C" w:rsidRDefault="00D5121C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48D0DDFC" w14:textId="77777777" w:rsidR="00D5121C" w:rsidRDefault="00D5121C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170" w:type="dxa"/>
          </w:tcPr>
          <w:p w14:paraId="0FE0E0C5" w14:textId="77777777" w:rsidR="00D5121C" w:rsidRDefault="00D5121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5121C" w14:paraId="5C9518DF" w14:textId="77777777" w:rsidTr="00427C58">
        <w:trPr>
          <w:cantSplit/>
        </w:trPr>
        <w:tc>
          <w:tcPr>
            <w:tcW w:w="4230" w:type="dxa"/>
          </w:tcPr>
          <w:p w14:paraId="5BBC81CE" w14:textId="77777777" w:rsidR="00D5121C" w:rsidRPr="00871D2B" w:rsidRDefault="009B2480" w:rsidP="00E15820">
            <w:pPr>
              <w:ind w:left="85" w:right="108" w:firstLine="96"/>
              <w:jc w:val="thaiDistribute"/>
              <w:rPr>
                <w:rFonts w:ascii="Angsana New" w:eastAsia="MS Mincho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eastAsia="MS Mincho" w:hAnsi="Angsana New" w:hint="cs"/>
                <w:szCs w:val="24"/>
                <w:lang w:val="en-GB"/>
              </w:rPr>
              <w:t>(</w:t>
            </w: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รวมส่วนของหนี้สินระยะยาวที่ถึงกำหนดชำระภายในหนึ่งปี)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CC9453" w14:textId="77777777" w:rsidR="00D5121C" w:rsidRDefault="00E6571A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10,488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6321D8" w14:textId="77777777" w:rsidR="00D5121C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658AD" w14:textId="77777777" w:rsidR="00D5121C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9,932</w:t>
            </w:r>
          </w:p>
        </w:tc>
        <w:tc>
          <w:tcPr>
            <w:tcW w:w="90" w:type="dxa"/>
            <w:shd w:val="clear" w:color="auto" w:fill="auto"/>
          </w:tcPr>
          <w:p w14:paraId="7A54AC53" w14:textId="77777777" w:rsidR="00D5121C" w:rsidRDefault="00D5121C">
            <w:pPr>
              <w:tabs>
                <w:tab w:val="decimal" w:pos="810"/>
                <w:tab w:val="decimal" w:pos="841"/>
              </w:tabs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63F74C" w14:textId="77777777" w:rsidR="00D5121C" w:rsidRDefault="00E6571A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9,619</w:t>
            </w:r>
          </w:p>
        </w:tc>
        <w:tc>
          <w:tcPr>
            <w:tcW w:w="90" w:type="dxa"/>
            <w:shd w:val="clear" w:color="auto" w:fill="auto"/>
          </w:tcPr>
          <w:p w14:paraId="1F12DDED" w14:textId="77777777" w:rsidR="00D5121C" w:rsidRDefault="00D5121C">
            <w:pPr>
              <w:tabs>
                <w:tab w:val="decimal" w:pos="810"/>
              </w:tabs>
              <w:ind w:left="-90"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D8933B" w14:textId="77777777" w:rsidR="00D5121C" w:rsidRDefault="009B2480">
            <w:pPr>
              <w:tabs>
                <w:tab w:val="decimal" w:pos="810"/>
                <w:tab w:val="decimal" w:pos="90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8,690</w:t>
            </w:r>
          </w:p>
        </w:tc>
      </w:tr>
      <w:tr w:rsidR="00D5121C" w14:paraId="5DB522A8" w14:textId="77777777" w:rsidTr="00427C58">
        <w:trPr>
          <w:cantSplit/>
        </w:trPr>
        <w:tc>
          <w:tcPr>
            <w:tcW w:w="4230" w:type="dxa"/>
          </w:tcPr>
          <w:p w14:paraId="5EE80611" w14:textId="77777777" w:rsidR="00D5121C" w:rsidRPr="00871D2B" w:rsidRDefault="009B2480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  <w:u w:val="single"/>
                <w:cs/>
                <w:lang w:val="en-GB"/>
              </w:rPr>
            </w:pPr>
            <w:r w:rsidRPr="00871D2B">
              <w:rPr>
                <w:rFonts w:ascii="Angsana New" w:eastAsia="MS Mincho" w:hAnsi="Angsana New"/>
                <w:szCs w:val="24"/>
                <w:u w:val="single"/>
                <w:cs/>
                <w:lang w:val="en-GB"/>
              </w:rPr>
              <w:t>บวก</w:t>
            </w: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ab/>
            </w: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รายการที่เพิ่ม</w:t>
            </w:r>
            <w:r w:rsidRPr="00871D2B">
              <w:rPr>
                <w:rFonts w:ascii="Angsana New" w:eastAsia="MS Mincho" w:hAnsi="Angsana New"/>
                <w:spacing w:val="-4"/>
                <w:szCs w:val="24"/>
                <w:cs/>
                <w:lang w:val="en-GB"/>
              </w:rPr>
              <w:t>ระหว่าง</w:t>
            </w:r>
            <w:r w:rsidRPr="00871D2B">
              <w:rPr>
                <w:rFonts w:ascii="Angsana New" w:eastAsia="MS Mincho" w:hAnsi="Angsana New" w:hint="cs"/>
                <w:spacing w:val="-4"/>
                <w:szCs w:val="24"/>
                <w:cs/>
                <w:lang w:val="en-GB"/>
              </w:rPr>
              <w:t>งวด</w:t>
            </w:r>
            <w:r>
              <w:rPr>
                <w:rFonts w:ascii="Angsana New" w:eastAsia="MS Mincho" w:hAnsi="Angsana New"/>
                <w:spacing w:val="-4"/>
                <w:szCs w:val="24"/>
              </w:rPr>
              <w:t>/</w:t>
            </w:r>
            <w:r w:rsidRPr="00871D2B">
              <w:rPr>
                <w:rFonts w:ascii="Angsana New" w:eastAsia="MS Mincho" w:hAnsi="Angsana New" w:hint="cs"/>
                <w:spacing w:val="-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3D98F7" w14:textId="77777777" w:rsidR="00D5121C" w:rsidRDefault="00E6571A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21E698" w14:textId="77777777" w:rsidR="00D5121C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804CD" w14:textId="77777777" w:rsidR="00D5121C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2,874</w:t>
            </w:r>
          </w:p>
        </w:tc>
        <w:tc>
          <w:tcPr>
            <w:tcW w:w="90" w:type="dxa"/>
            <w:shd w:val="clear" w:color="auto" w:fill="auto"/>
          </w:tcPr>
          <w:p w14:paraId="19FCED10" w14:textId="77777777" w:rsidR="00D5121C" w:rsidRDefault="00D5121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1F4852" w14:textId="77777777" w:rsidR="00D5121C" w:rsidRDefault="00E6571A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262C89" w14:textId="77777777" w:rsidR="00D5121C" w:rsidRDefault="00D5121C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8746D5" w14:textId="77777777" w:rsidR="00D5121C" w:rsidRDefault="009B2480">
            <w:pPr>
              <w:tabs>
                <w:tab w:val="decimal" w:pos="108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2,821</w:t>
            </w:r>
          </w:p>
        </w:tc>
      </w:tr>
      <w:tr w:rsidR="00D5121C" w14:paraId="26AA11F5" w14:textId="77777777" w:rsidTr="00427C58">
        <w:trPr>
          <w:cantSplit/>
        </w:trPr>
        <w:tc>
          <w:tcPr>
            <w:tcW w:w="4230" w:type="dxa"/>
          </w:tcPr>
          <w:p w14:paraId="08FF799A" w14:textId="77777777" w:rsidR="00D5121C" w:rsidRDefault="009B2480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</w:rPr>
            </w:pPr>
            <w:r w:rsidRPr="00871D2B">
              <w:rPr>
                <w:rFonts w:ascii="Angsana New" w:eastAsia="MS Mincho" w:hAnsi="Angsana New"/>
                <w:szCs w:val="24"/>
                <w:u w:val="single"/>
                <w:cs/>
                <w:lang w:val="en-GB"/>
              </w:rPr>
              <w:t>หัก</w:t>
            </w: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ab/>
            </w:r>
            <w:r w:rsidRPr="00871D2B">
              <w:rPr>
                <w:rFonts w:ascii="Angsana New" w:eastAsia="MS Mincho" w:hAnsi="Angsana New"/>
                <w:spacing w:val="-2"/>
                <w:szCs w:val="24"/>
                <w:cs/>
                <w:lang w:val="en-GB"/>
              </w:rPr>
              <w:t>เงินสดจ่าย</w:t>
            </w:r>
            <w:r w:rsidRPr="00871D2B">
              <w:rPr>
                <w:rFonts w:ascii="Angsana New" w:eastAsia="MS Mincho" w:hAnsi="Angsana New"/>
                <w:spacing w:val="-4"/>
                <w:szCs w:val="24"/>
                <w:cs/>
                <w:lang w:val="en-GB"/>
              </w:rPr>
              <w:t>ระหว่าง</w:t>
            </w:r>
            <w:r w:rsidRPr="00871D2B">
              <w:rPr>
                <w:rFonts w:ascii="Angsana New" w:eastAsia="MS Mincho" w:hAnsi="Angsana New" w:hint="cs"/>
                <w:spacing w:val="-4"/>
                <w:szCs w:val="24"/>
                <w:cs/>
                <w:lang w:val="en-GB"/>
              </w:rPr>
              <w:t>งวด</w:t>
            </w:r>
            <w:r>
              <w:rPr>
                <w:rFonts w:ascii="Angsana New" w:eastAsia="MS Mincho" w:hAnsi="Angsana New"/>
                <w:spacing w:val="-4"/>
                <w:szCs w:val="24"/>
              </w:rPr>
              <w:t>/</w:t>
            </w:r>
            <w:r w:rsidRPr="00871D2B">
              <w:rPr>
                <w:rFonts w:ascii="Angsana New" w:eastAsia="MS Mincho" w:hAnsi="Angsana New" w:hint="cs"/>
                <w:spacing w:val="-4"/>
                <w:szCs w:val="24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E8B201" w14:textId="2117EA24" w:rsidR="00D5121C" w:rsidRDefault="00320650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(6,803)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01BEE2" w14:textId="77777777" w:rsidR="00D5121C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BADF" w14:textId="77777777" w:rsidR="00D5121C" w:rsidRDefault="00E6571A" w:rsidP="00E6571A">
            <w:pPr>
              <w:tabs>
                <w:tab w:val="right" w:pos="1044"/>
              </w:tabs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  <w:t xml:space="preserve"> </w:t>
            </w:r>
            <w:r w:rsidR="009B2480">
              <w:rPr>
                <w:rFonts w:ascii="Angsana New" w:hAnsi="Angsana New"/>
                <w:szCs w:val="24"/>
              </w:rPr>
              <w:t>(2,318)</w:t>
            </w:r>
          </w:p>
        </w:tc>
        <w:tc>
          <w:tcPr>
            <w:tcW w:w="90" w:type="dxa"/>
            <w:shd w:val="clear" w:color="auto" w:fill="auto"/>
          </w:tcPr>
          <w:p w14:paraId="3781BD87" w14:textId="77777777" w:rsidR="00D5121C" w:rsidRDefault="00D5121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0A695" w14:textId="77777777" w:rsidR="00D5121C" w:rsidRDefault="00E6571A">
            <w:pPr>
              <w:tabs>
                <w:tab w:val="decimal" w:pos="990"/>
              </w:tabs>
              <w:ind w:right="18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(4,021)</w:t>
            </w:r>
          </w:p>
        </w:tc>
        <w:tc>
          <w:tcPr>
            <w:tcW w:w="90" w:type="dxa"/>
            <w:shd w:val="clear" w:color="auto" w:fill="auto"/>
          </w:tcPr>
          <w:p w14:paraId="3C1360FF" w14:textId="77777777" w:rsidR="00D5121C" w:rsidRDefault="00D5121C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7CD953" w14:textId="77777777" w:rsidR="00D5121C" w:rsidRDefault="009B2480">
            <w:pPr>
              <w:tabs>
                <w:tab w:val="decimal" w:pos="108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(1,892)</w:t>
            </w:r>
          </w:p>
        </w:tc>
      </w:tr>
      <w:tr w:rsidR="00D5121C" w14:paraId="01346C77" w14:textId="77777777" w:rsidTr="00427C58">
        <w:trPr>
          <w:cantSplit/>
        </w:trPr>
        <w:tc>
          <w:tcPr>
            <w:tcW w:w="4230" w:type="dxa"/>
          </w:tcPr>
          <w:p w14:paraId="657F9E72" w14:textId="77777777" w:rsidR="00D5121C" w:rsidRDefault="009B2480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</w:rPr>
            </w:pP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>หนี้สินตามสัญญาเช่าเพิ่มขึ้นจากการนำมาตรฐานการรายงาน</w:t>
            </w:r>
          </w:p>
          <w:p w14:paraId="6BEE6F53" w14:textId="77777777" w:rsidR="00D5121C" w:rsidRPr="00871D2B" w:rsidRDefault="009B2480">
            <w:pPr>
              <w:tabs>
                <w:tab w:val="left" w:pos="535"/>
              </w:tabs>
              <w:ind w:left="358" w:hanging="180"/>
              <w:jc w:val="thaiDistribute"/>
              <w:rPr>
                <w:rFonts w:ascii="Angsana New" w:eastAsia="MS Mincho" w:hAnsi="Angsana New"/>
                <w:szCs w:val="24"/>
                <w:u w:val="single"/>
                <w:cs/>
                <w:lang w:val="en-GB"/>
              </w:rPr>
            </w:pP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 xml:space="preserve">ทางการเงิน ฉบับที่ </w:t>
            </w:r>
            <w:r w:rsidRPr="00871D2B">
              <w:rPr>
                <w:rFonts w:ascii="Angsana New" w:hAnsi="Angsana New"/>
                <w:sz w:val="26"/>
                <w:szCs w:val="26"/>
                <w:lang w:val="en-GB"/>
              </w:rPr>
              <w:t>16</w:t>
            </w:r>
            <w:r w:rsidRPr="00871D2B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871D2B">
              <w:rPr>
                <w:rFonts w:ascii="Angsana New" w:eastAsia="MS Mincho" w:hAnsi="Angsana New"/>
                <w:szCs w:val="24"/>
                <w:cs/>
                <w:lang w:val="en-GB"/>
              </w:rPr>
              <w:t>มาถือปฏิบัติครั้งแรก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1C348" w14:textId="297FDC99" w:rsidR="00D5121C" w:rsidRPr="00871D2B" w:rsidRDefault="00320650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222,034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1D6C02" w14:textId="77777777" w:rsidR="00D5121C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5742C" w14:textId="77777777" w:rsidR="00D5121C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06A7F4" w14:textId="77777777" w:rsidR="00D5121C" w:rsidRDefault="00D5121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6321A" w14:textId="77777777" w:rsidR="00D5121C" w:rsidRPr="00871D2B" w:rsidRDefault="00E6571A">
            <w:pPr>
              <w:tabs>
                <w:tab w:val="decimal" w:pos="1030"/>
              </w:tabs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9CEFF4" w14:textId="77777777" w:rsidR="00D5121C" w:rsidRDefault="00D5121C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E3BAE" w14:textId="77777777" w:rsidR="00D5121C" w:rsidRDefault="009B2480">
            <w:pPr>
              <w:tabs>
                <w:tab w:val="decimal" w:pos="901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5121C" w14:paraId="7B14C2C4" w14:textId="77777777" w:rsidTr="00427C58">
        <w:trPr>
          <w:cantSplit/>
        </w:trPr>
        <w:tc>
          <w:tcPr>
            <w:tcW w:w="4230" w:type="dxa"/>
          </w:tcPr>
          <w:p w14:paraId="5331B412" w14:textId="77777777" w:rsidR="00D5121C" w:rsidRDefault="009B2480">
            <w:pPr>
              <w:ind w:left="85" w:right="108"/>
              <w:jc w:val="thaiDistribute"/>
              <w:rPr>
                <w:rFonts w:ascii="Angsana New" w:eastAsia="MS Mincho" w:hAnsi="Angsana New"/>
                <w:szCs w:val="24"/>
              </w:rPr>
            </w:pP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0223" w14:textId="77777777" w:rsidR="00D5121C" w:rsidRDefault="00D5121C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1CD7BA" w14:textId="77777777" w:rsidR="00D5121C" w:rsidRDefault="00D5121C">
            <w:pPr>
              <w:tabs>
                <w:tab w:val="decimal" w:pos="798"/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8CBA56" w14:textId="77777777" w:rsidR="00D5121C" w:rsidRDefault="00D5121C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53ED3" w14:textId="77777777" w:rsidR="00D5121C" w:rsidRDefault="00D5121C">
            <w:pPr>
              <w:tabs>
                <w:tab w:val="decimal" w:pos="841"/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7E65D" w14:textId="77777777" w:rsidR="00D5121C" w:rsidRDefault="00D5121C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D6316" w14:textId="77777777" w:rsidR="00D5121C" w:rsidRDefault="00D5121C">
            <w:pPr>
              <w:tabs>
                <w:tab w:val="decimal" w:pos="1060"/>
              </w:tabs>
              <w:ind w:left="-90"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BF3303" w14:textId="77777777" w:rsidR="00D5121C" w:rsidRDefault="00D5121C">
            <w:pPr>
              <w:tabs>
                <w:tab w:val="decimal" w:pos="901"/>
                <w:tab w:val="decimal" w:pos="1060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5121C" w14:paraId="684AE3F0" w14:textId="77777777" w:rsidTr="00427C58">
        <w:trPr>
          <w:cantSplit/>
        </w:trPr>
        <w:tc>
          <w:tcPr>
            <w:tcW w:w="4230" w:type="dxa"/>
          </w:tcPr>
          <w:p w14:paraId="6680E0BF" w14:textId="77777777" w:rsidR="00D5121C" w:rsidRPr="00871D2B" w:rsidRDefault="009B2480">
            <w:pPr>
              <w:ind w:left="85" w:right="108" w:firstLine="90"/>
              <w:jc w:val="thaiDistribute"/>
              <w:rPr>
                <w:rFonts w:ascii="Angsana New" w:eastAsia="MS Mincho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eastAsia="MS Mincho" w:hAnsi="Angsana New" w:hint="cs"/>
                <w:szCs w:val="24"/>
                <w:lang w:val="en-GB"/>
              </w:rPr>
              <w:t>(</w:t>
            </w:r>
            <w:r w:rsidRPr="00871D2B">
              <w:rPr>
                <w:rFonts w:ascii="Angsana New" w:eastAsia="MS Mincho" w:hAnsi="Angsana New" w:hint="cs"/>
                <w:szCs w:val="24"/>
                <w:cs/>
                <w:lang w:val="en-GB"/>
              </w:rPr>
              <w:t>รวมส่วนของหนี้สินระยะยาวที่ถึงกำหนดชำระภายในหนึ่งปี)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3AEFDA" w14:textId="0D5D9142" w:rsidR="00D5121C" w:rsidRPr="00314F40" w:rsidRDefault="00320650">
            <w:pPr>
              <w:tabs>
                <w:tab w:val="decimal" w:pos="106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225,719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070AF" w14:textId="77777777" w:rsidR="00D5121C" w:rsidRPr="00314F40" w:rsidRDefault="00D5121C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FD865" w14:textId="77777777" w:rsidR="00D5121C" w:rsidRPr="00314F40" w:rsidRDefault="009B2480">
            <w:pPr>
              <w:tabs>
                <w:tab w:val="decimal" w:pos="99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  <w:r w:rsidRPr="00314F40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314F40">
              <w:rPr>
                <w:rFonts w:ascii="Angsana New" w:hAnsi="Angsana New" w:hint="cs"/>
                <w:b/>
                <w:bCs/>
                <w:szCs w:val="24"/>
                <w:lang w:val="en-GB"/>
              </w:rPr>
              <w:t>0</w:t>
            </w:r>
            <w:r w:rsidRPr="00314F40">
              <w:rPr>
                <w:rFonts w:ascii="Angsana New" w:hAnsi="Angsana New" w:hint="cs"/>
                <w:b/>
                <w:bCs/>
                <w:szCs w:val="24"/>
              </w:rPr>
              <w:t>,</w:t>
            </w:r>
            <w:r w:rsidRPr="00314F40">
              <w:rPr>
                <w:rFonts w:ascii="Angsana New" w:hAnsi="Angsana New" w:hint="cs"/>
                <w:b/>
                <w:bCs/>
                <w:szCs w:val="24"/>
                <w:lang w:val="en-GB"/>
              </w:rPr>
              <w:t>488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DD66F8" w14:textId="77777777" w:rsidR="00D5121C" w:rsidRPr="00314F40" w:rsidRDefault="00D5121C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C40E7C" w14:textId="77777777" w:rsidR="00D5121C" w:rsidRPr="00314F40" w:rsidRDefault="00E6571A">
            <w:pPr>
              <w:tabs>
                <w:tab w:val="decimal" w:pos="1030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314F40">
              <w:rPr>
                <w:rFonts w:ascii="Angsana New" w:hAnsi="Angsana New"/>
                <w:b/>
                <w:bCs/>
                <w:szCs w:val="24"/>
              </w:rPr>
              <w:t>5,598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C9573" w14:textId="77777777" w:rsidR="00D5121C" w:rsidRPr="00314F40" w:rsidRDefault="00D5121C">
            <w:pPr>
              <w:ind w:left="-90" w:right="6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AE0D8F" w14:textId="77777777" w:rsidR="00D5121C" w:rsidRPr="00314F40" w:rsidRDefault="009B2480">
            <w:pPr>
              <w:tabs>
                <w:tab w:val="decimal" w:pos="1081"/>
              </w:tabs>
              <w:ind w:right="90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314F40">
              <w:rPr>
                <w:rFonts w:ascii="Angsana New" w:hAnsi="Angsana New"/>
                <w:b/>
                <w:bCs/>
                <w:szCs w:val="24"/>
              </w:rPr>
              <w:t>9,619</w:t>
            </w:r>
          </w:p>
        </w:tc>
      </w:tr>
    </w:tbl>
    <w:p w14:paraId="1C1768D9" w14:textId="77777777" w:rsidR="00394A2F" w:rsidRDefault="00394A2F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91E0D92" w14:textId="77777777" w:rsidR="00D5121C" w:rsidRDefault="009B2480">
      <w:pPr>
        <w:tabs>
          <w:tab w:val="left" w:pos="360"/>
        </w:tabs>
        <w:spacing w:after="120"/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8.4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>การเปลี่ยนแปลงในหนี้สินที่เกิดจากกิจกรรมจัดหา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cs/>
          <w:lang w:val="en-GB"/>
        </w:rPr>
        <w:t>เงิน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927AE1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27AE1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 w:hint="cs"/>
          <w:color w:val="000000" w:themeColor="text1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 w:themeColor="text1"/>
          <w:spacing w:val="-2"/>
          <w:sz w:val="28"/>
          <w:cs/>
          <w:lang w:val="en-GB"/>
        </w:rPr>
        <w:t xml:space="preserve"> มีดังนี้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20"/>
        <w:gridCol w:w="70"/>
        <w:gridCol w:w="637"/>
        <w:gridCol w:w="533"/>
        <w:gridCol w:w="90"/>
        <w:gridCol w:w="852"/>
        <w:gridCol w:w="228"/>
        <w:gridCol w:w="90"/>
        <w:gridCol w:w="1080"/>
        <w:gridCol w:w="90"/>
        <w:gridCol w:w="1170"/>
      </w:tblGrid>
      <w:tr w:rsidR="00D5121C" w14:paraId="4FD52446" w14:textId="77777777" w:rsidTr="00427C58">
        <w:trPr>
          <w:trHeight w:val="80"/>
        </w:trPr>
        <w:tc>
          <w:tcPr>
            <w:tcW w:w="3150" w:type="dxa"/>
          </w:tcPr>
          <w:p w14:paraId="20FB717C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93D548C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0" w:type="dxa"/>
          </w:tcPr>
          <w:p w14:paraId="70E16908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707" w:type="dxa"/>
            <w:gridSpan w:val="2"/>
          </w:tcPr>
          <w:p w14:paraId="12874082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1475" w:type="dxa"/>
            <w:gridSpan w:val="3"/>
          </w:tcPr>
          <w:p w14:paraId="69C28494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658" w:type="dxa"/>
            <w:gridSpan w:val="5"/>
            <w:vAlign w:val="center"/>
          </w:tcPr>
          <w:p w14:paraId="66651B4C" w14:textId="77777777" w:rsidR="00D5121C" w:rsidRPr="00871D2B" w:rsidRDefault="009B2480">
            <w:pPr>
              <w:ind w:right="4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caps/>
                <w:szCs w:val="24"/>
                <w:lang w:val="en-GB"/>
              </w:rPr>
              <w:t>(</w:t>
            </w:r>
            <w:r w:rsidRPr="00871D2B">
              <w:rPr>
                <w:rFonts w:ascii="Angsana New" w:hAnsi="Angsana New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16A4F254" w14:textId="77777777" w:rsidTr="00427C58">
        <w:trPr>
          <w:trHeight w:val="80"/>
        </w:trPr>
        <w:tc>
          <w:tcPr>
            <w:tcW w:w="3150" w:type="dxa"/>
          </w:tcPr>
          <w:p w14:paraId="3EDD8053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940" w:type="dxa"/>
            <w:gridSpan w:val="12"/>
          </w:tcPr>
          <w:p w14:paraId="5290C366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21C" w14:paraId="10104B68" w14:textId="77777777" w:rsidTr="00427C58">
        <w:trPr>
          <w:trHeight w:val="80"/>
        </w:trPr>
        <w:tc>
          <w:tcPr>
            <w:tcW w:w="3150" w:type="dxa"/>
          </w:tcPr>
          <w:p w14:paraId="50F144ED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EE0BB8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11446099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73A7D64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E91475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DC2B003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71EF6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9B7BDD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EBA57A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380B24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ยอดคงเหลือ</w:t>
            </w:r>
          </w:p>
        </w:tc>
      </w:tr>
      <w:tr w:rsidR="00D5121C" w14:paraId="7F41FBBE" w14:textId="77777777" w:rsidTr="00427C58">
        <w:trPr>
          <w:trHeight w:val="80"/>
        </w:trPr>
        <w:tc>
          <w:tcPr>
            <w:tcW w:w="3150" w:type="dxa"/>
          </w:tcPr>
          <w:p w14:paraId="5C299AC3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231DB4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ณ วันที่</w:t>
            </w:r>
          </w:p>
          <w:p w14:paraId="35376DB0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90" w:type="dxa"/>
            <w:gridSpan w:val="2"/>
          </w:tcPr>
          <w:p w14:paraId="2A77D6F9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27EE6B9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จากกิจกรรม</w:t>
            </w:r>
          </w:p>
          <w:p w14:paraId="69661FFF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DE65CD8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98490D3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/>
                <w:szCs w:val="24"/>
              </w:rPr>
              <w:t xml:space="preserve">   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4DB4DDFF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B55655" w14:textId="334BC652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/>
                <w:szCs w:val="24"/>
              </w:rPr>
              <w:t xml:space="preserve">   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อื่น</w:t>
            </w:r>
            <w:r w:rsidR="00035990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ๆ</w:t>
            </w:r>
          </w:p>
        </w:tc>
        <w:tc>
          <w:tcPr>
            <w:tcW w:w="90" w:type="dxa"/>
          </w:tcPr>
          <w:p w14:paraId="7DBDB46C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BF8041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ณ วันที่</w:t>
            </w:r>
          </w:p>
          <w:p w14:paraId="5AA8228A" w14:textId="77777777" w:rsidR="00D5121C" w:rsidRPr="00871D2B" w:rsidRDefault="009B2480" w:rsidP="00927AE1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Pr="00871D2B">
              <w:rPr>
                <w:rFonts w:ascii="Angsana New" w:hAnsi="Angsana New" w:hint="cs"/>
                <w:szCs w:val="24"/>
                <w:lang w:val="en-GB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927AE1">
              <w:rPr>
                <w:rFonts w:ascii="Angsana New" w:hAnsi="Angsana New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D5121C" w14:paraId="4CE36AD8" w14:textId="77777777" w:rsidTr="00E6571A">
        <w:trPr>
          <w:trHeight w:val="80"/>
        </w:trPr>
        <w:tc>
          <w:tcPr>
            <w:tcW w:w="3150" w:type="dxa"/>
          </w:tcPr>
          <w:p w14:paraId="2163B2A5" w14:textId="77777777" w:rsidR="00D5121C" w:rsidRPr="00871D2B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เงินเบิกเกินบัญชีธนาคารและ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/>
                <w:szCs w:val="24"/>
              </w:rPr>
              <w:t xml:space="preserve"> (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ดูหมายเหต</w:t>
            </w:r>
            <w:r w:rsidR="00E710B8" w:rsidRPr="00871D2B">
              <w:rPr>
                <w:rFonts w:ascii="Angsana New" w:hAnsi="Angsana New" w:hint="cs"/>
                <w:szCs w:val="24"/>
                <w:cs/>
                <w:lang w:val="en-GB"/>
              </w:rPr>
              <w:t>ุ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ข้อ </w:t>
            </w:r>
            <w:r>
              <w:rPr>
                <w:rFonts w:ascii="Angsana New" w:hAnsi="Angsana New"/>
                <w:szCs w:val="24"/>
              </w:rPr>
              <w:t>2</w:t>
            </w:r>
            <w:r w:rsidR="00394A2F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8C918EB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25CDB2F5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lang w:val="en-GB"/>
              </w:rPr>
              <w:t>110</w:t>
            </w:r>
            <w:r>
              <w:rPr>
                <w:rFonts w:ascii="Angsana New" w:hAnsi="Angsana New"/>
                <w:szCs w:val="24"/>
              </w:rPr>
              <w:t>,</w:t>
            </w:r>
            <w:r w:rsidRPr="00871D2B">
              <w:rPr>
                <w:rFonts w:ascii="Angsana New" w:hAnsi="Angsana New"/>
                <w:szCs w:val="24"/>
                <w:lang w:val="en-GB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F5734B2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8D8CBF" w14:textId="77777777" w:rsidR="00427C58" w:rsidRDefault="00E6571A" w:rsidP="00E6571A">
            <w:pPr>
              <w:tabs>
                <w:tab w:val="right" w:pos="108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  <w:t>(83,355)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5D4D6E" w14:textId="77777777" w:rsidR="00D5121C" w:rsidRDefault="00D5121C" w:rsidP="00E6571A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707131" w14:textId="77777777" w:rsidR="00427C58" w:rsidRDefault="00E6571A" w:rsidP="00E6571A">
            <w:pPr>
              <w:snapToGrid w:val="0"/>
              <w:ind w:right="12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114,767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B344C8" w14:textId="77777777" w:rsidR="00D5121C" w:rsidRDefault="00D5121C" w:rsidP="00E6571A">
            <w:pPr>
              <w:snapToGrid w:val="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62A0A5" w14:textId="77777777" w:rsidR="00427C58" w:rsidRDefault="00E6571A" w:rsidP="00E6571A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B9BAAD" w14:textId="77777777" w:rsidR="00D5121C" w:rsidRDefault="00D5121C" w:rsidP="00E6571A">
            <w:pPr>
              <w:tabs>
                <w:tab w:val="decimal" w:pos="840"/>
              </w:tabs>
              <w:snapToGrid w:val="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3B456F" w14:textId="77777777" w:rsidR="00427C58" w:rsidRDefault="00E6571A" w:rsidP="00E6571A">
            <w:pPr>
              <w:snapToGrid w:val="0"/>
              <w:ind w:right="14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141,412</w:t>
            </w:r>
          </w:p>
        </w:tc>
      </w:tr>
      <w:tr w:rsidR="00D5121C" w14:paraId="05D3BD31" w14:textId="77777777" w:rsidTr="00772241">
        <w:trPr>
          <w:trHeight w:val="315"/>
        </w:trPr>
        <w:tc>
          <w:tcPr>
            <w:tcW w:w="3150" w:type="dxa"/>
          </w:tcPr>
          <w:p w14:paraId="4B86D129" w14:textId="77777777" w:rsidR="00D5121C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เงินกู้ยืมระยะสั้น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(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ดูหมายเหต</w:t>
            </w:r>
            <w:r w:rsidR="00E710B8" w:rsidRPr="00871D2B">
              <w:rPr>
                <w:rFonts w:ascii="Angsana New" w:hAnsi="Angsana New" w:hint="cs"/>
                <w:szCs w:val="24"/>
                <w:cs/>
                <w:lang w:val="en-GB"/>
              </w:rPr>
              <w:t>ุ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ข้อ </w:t>
            </w:r>
            <w:r>
              <w:rPr>
                <w:rFonts w:ascii="Angsana New" w:hAnsi="Angsana New"/>
                <w:szCs w:val="24"/>
              </w:rPr>
              <w:t>2</w:t>
            </w:r>
            <w:r w:rsidR="00394A2F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E12F2EE" w14:textId="77777777" w:rsidR="00D5121C" w:rsidRDefault="00E6571A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lang w:val="en-GB"/>
              </w:rPr>
              <w:t>62,713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FE508F" w14:textId="77777777" w:rsidR="00D5121C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26524FD" w14:textId="77777777" w:rsidR="00D5121C" w:rsidRDefault="00E6571A" w:rsidP="00E6571A">
            <w:pPr>
              <w:tabs>
                <w:tab w:val="right" w:pos="108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  <w:t>12,570</w:t>
            </w:r>
          </w:p>
        </w:tc>
        <w:tc>
          <w:tcPr>
            <w:tcW w:w="90" w:type="dxa"/>
            <w:shd w:val="clear" w:color="auto" w:fill="auto"/>
          </w:tcPr>
          <w:p w14:paraId="3D48C9BD" w14:textId="77777777" w:rsidR="00D5121C" w:rsidRDefault="00D5121C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C702A9B" w14:textId="77777777" w:rsidR="00D5121C" w:rsidRDefault="00E6571A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1F5911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A8DC6E" w14:textId="77777777" w:rsidR="00D5121C" w:rsidRDefault="00E6571A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D6071" w14:textId="77777777" w:rsidR="00D5121C" w:rsidRPr="00871D2B" w:rsidRDefault="00D5121C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A09D241" w14:textId="0488CB79" w:rsidR="00D5121C" w:rsidRPr="00871D2B" w:rsidRDefault="00E6571A" w:rsidP="00E6571A">
            <w:pPr>
              <w:tabs>
                <w:tab w:val="right" w:pos="1024"/>
              </w:tabs>
              <w:snapToGrid w:val="0"/>
              <w:ind w:right="146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ab/>
            </w:r>
            <w:r>
              <w:rPr>
                <w:rFonts w:ascii="Angsana New" w:hAnsi="Angsana New"/>
                <w:szCs w:val="24"/>
                <w:lang w:val="en-GB"/>
              </w:rPr>
              <w:t>75,283</w:t>
            </w:r>
          </w:p>
        </w:tc>
      </w:tr>
      <w:tr w:rsidR="00D5121C" w14:paraId="0D2523B6" w14:textId="77777777" w:rsidTr="00427C58">
        <w:trPr>
          <w:trHeight w:val="80"/>
        </w:trPr>
        <w:tc>
          <w:tcPr>
            <w:tcW w:w="3150" w:type="dxa"/>
          </w:tcPr>
          <w:p w14:paraId="270DAF68" w14:textId="77777777" w:rsidR="00D5121C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1080" w:type="dxa"/>
            <w:shd w:val="clear" w:color="auto" w:fill="auto"/>
          </w:tcPr>
          <w:p w14:paraId="530F01DF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lang w:val="en-GB"/>
              </w:rPr>
              <w:t>10</w:t>
            </w:r>
            <w:r>
              <w:rPr>
                <w:rFonts w:ascii="Angsana New" w:hAnsi="Angsana New"/>
                <w:szCs w:val="24"/>
              </w:rPr>
              <w:t>,</w:t>
            </w:r>
            <w:r w:rsidRPr="00871D2B">
              <w:rPr>
                <w:rFonts w:ascii="Angsana New" w:hAnsi="Angsana New"/>
                <w:szCs w:val="24"/>
                <w:lang w:val="en-GB"/>
              </w:rPr>
              <w:t>488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C7A0BB" w14:textId="77777777" w:rsidR="00D5121C" w:rsidRPr="00871D2B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26DDBCE" w14:textId="6C6ECC76" w:rsidR="00D5121C" w:rsidRPr="00871D2B" w:rsidRDefault="00320650" w:rsidP="00035990">
            <w:pPr>
              <w:tabs>
                <w:tab w:val="decimal" w:pos="830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(6,803)</w:t>
            </w:r>
          </w:p>
        </w:tc>
        <w:tc>
          <w:tcPr>
            <w:tcW w:w="90" w:type="dxa"/>
            <w:shd w:val="clear" w:color="auto" w:fill="auto"/>
          </w:tcPr>
          <w:p w14:paraId="2B965EAF" w14:textId="77777777" w:rsidR="00D5121C" w:rsidRDefault="00D5121C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2BB18D2" w14:textId="77777777" w:rsidR="00D5121C" w:rsidRDefault="00314F40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40170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A7F4A9" w14:textId="49567540" w:rsidR="00D5121C" w:rsidRDefault="00320650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222,034</w:t>
            </w:r>
          </w:p>
        </w:tc>
        <w:tc>
          <w:tcPr>
            <w:tcW w:w="90" w:type="dxa"/>
            <w:shd w:val="clear" w:color="auto" w:fill="auto"/>
          </w:tcPr>
          <w:p w14:paraId="1861E278" w14:textId="77777777" w:rsidR="00D5121C" w:rsidRPr="00871D2B" w:rsidRDefault="00D5121C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39DECC" w14:textId="5CB3D529" w:rsidR="00D5121C" w:rsidRPr="00871D2B" w:rsidRDefault="00035990" w:rsidP="00035990">
            <w:pPr>
              <w:tabs>
                <w:tab w:val="right" w:pos="1024"/>
              </w:tabs>
              <w:snapToGrid w:val="0"/>
              <w:ind w:right="146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  <w:lang w:val="en-GB"/>
              </w:rPr>
              <w:t xml:space="preserve">            </w:t>
            </w:r>
            <w:r w:rsidR="00320650">
              <w:rPr>
                <w:rFonts w:ascii="Angsana New" w:hAnsi="Angsana New"/>
                <w:szCs w:val="24"/>
                <w:lang w:val="en-GB"/>
              </w:rPr>
              <w:t>225,719</w:t>
            </w:r>
          </w:p>
        </w:tc>
      </w:tr>
      <w:tr w:rsidR="00D5121C" w14:paraId="1E6E1CDF" w14:textId="77777777" w:rsidTr="00427C58">
        <w:trPr>
          <w:trHeight w:val="80"/>
        </w:trPr>
        <w:tc>
          <w:tcPr>
            <w:tcW w:w="3150" w:type="dxa"/>
          </w:tcPr>
          <w:p w14:paraId="64D7AA4C" w14:textId="77777777" w:rsidR="00D5121C" w:rsidRPr="00871D2B" w:rsidRDefault="00D5121C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AD13C1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ADBAD67" w14:textId="77777777" w:rsidR="00D5121C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8981D89" w14:textId="77777777" w:rsidR="00D5121C" w:rsidRPr="00871D2B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EB1F7CC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7C1D94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87BA1D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FBD469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108CE0" w14:textId="77777777" w:rsidR="00D5121C" w:rsidRDefault="00D5121C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6F920DB" w14:textId="77777777" w:rsidR="00D5121C" w:rsidRDefault="00D5121C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</w:tr>
      <w:tr w:rsidR="00D5121C" w14:paraId="4EDC0C4A" w14:textId="77777777" w:rsidTr="00427C58">
        <w:trPr>
          <w:trHeight w:val="80"/>
        </w:trPr>
        <w:tc>
          <w:tcPr>
            <w:tcW w:w="3150" w:type="dxa"/>
          </w:tcPr>
          <w:p w14:paraId="01564A0B" w14:textId="77777777" w:rsidR="00D5121C" w:rsidRDefault="009B248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66632FDB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62FD6AE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14:paraId="744B8249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1475" w:type="dxa"/>
            <w:gridSpan w:val="3"/>
            <w:shd w:val="clear" w:color="auto" w:fill="auto"/>
          </w:tcPr>
          <w:p w14:paraId="0FD229C0" w14:textId="77777777" w:rsidR="00D5121C" w:rsidRDefault="00D5121C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658" w:type="dxa"/>
            <w:gridSpan w:val="5"/>
            <w:shd w:val="clear" w:color="auto" w:fill="auto"/>
            <w:vAlign w:val="center"/>
          </w:tcPr>
          <w:p w14:paraId="0C986EB7" w14:textId="77777777" w:rsidR="00D5121C" w:rsidRPr="00871D2B" w:rsidRDefault="009B2480">
            <w:pPr>
              <w:ind w:right="4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caps/>
                <w:szCs w:val="24"/>
                <w:lang w:val="en-GB"/>
              </w:rPr>
              <w:t>(</w:t>
            </w:r>
            <w:r w:rsidRPr="00871D2B">
              <w:rPr>
                <w:rFonts w:ascii="Angsana New" w:hAnsi="Angsana New"/>
                <w:caps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3D1BA73B" w14:textId="77777777" w:rsidTr="00427C58">
        <w:trPr>
          <w:trHeight w:val="80"/>
        </w:trPr>
        <w:tc>
          <w:tcPr>
            <w:tcW w:w="3150" w:type="dxa"/>
          </w:tcPr>
          <w:p w14:paraId="6AD05A5B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940" w:type="dxa"/>
            <w:gridSpan w:val="12"/>
            <w:shd w:val="clear" w:color="auto" w:fill="auto"/>
          </w:tcPr>
          <w:p w14:paraId="56274F57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705E0EF8" w14:textId="77777777" w:rsidTr="00427C58">
        <w:trPr>
          <w:trHeight w:val="80"/>
        </w:trPr>
        <w:tc>
          <w:tcPr>
            <w:tcW w:w="3150" w:type="dxa"/>
          </w:tcPr>
          <w:p w14:paraId="68EB481D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3A7DE4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FC693F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5E726D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F587F96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237BFA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9580189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3FA4D6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4A364D4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6016F8" w14:textId="77777777" w:rsidR="00D5121C" w:rsidRPr="00871D2B" w:rsidRDefault="009B2480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ยอดคงเหลือ</w:t>
            </w:r>
          </w:p>
        </w:tc>
      </w:tr>
      <w:tr w:rsidR="00D5121C" w14:paraId="4060C589" w14:textId="77777777" w:rsidTr="00427C58">
        <w:trPr>
          <w:trHeight w:val="80"/>
        </w:trPr>
        <w:tc>
          <w:tcPr>
            <w:tcW w:w="3150" w:type="dxa"/>
          </w:tcPr>
          <w:p w14:paraId="637128FE" w14:textId="77777777" w:rsidR="00D5121C" w:rsidRDefault="00D5121C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3E7D81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ณ วันที่</w:t>
            </w:r>
          </w:p>
          <w:p w14:paraId="0361808E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E8D6E06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2BCFD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จากกิจกรรม</w:t>
            </w:r>
          </w:p>
          <w:p w14:paraId="23D90377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  <w:shd w:val="clear" w:color="auto" w:fill="auto"/>
          </w:tcPr>
          <w:p w14:paraId="57669FA1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6D48F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/>
                <w:szCs w:val="24"/>
              </w:rPr>
              <w:t xml:space="preserve">   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  <w:shd w:val="clear" w:color="auto" w:fill="auto"/>
          </w:tcPr>
          <w:p w14:paraId="7C152918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D671EF" w14:textId="77777777" w:rsidR="00D5121C" w:rsidRDefault="009B24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/>
                <w:szCs w:val="24"/>
              </w:rPr>
              <w:t xml:space="preserve">   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90" w:type="dxa"/>
            <w:shd w:val="clear" w:color="auto" w:fill="auto"/>
          </w:tcPr>
          <w:p w14:paraId="07DDAD2D" w14:textId="77777777" w:rsidR="00D5121C" w:rsidRDefault="00D5121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495889" w14:textId="77777777" w:rsidR="00D5121C" w:rsidRDefault="009B2480">
            <w:pPr>
              <w:jc w:val="center"/>
              <w:rPr>
                <w:rFonts w:ascii="Angsana New" w:hAnsi="Angsana New"/>
                <w:szCs w:val="24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ณ วันที่</w:t>
            </w:r>
          </w:p>
          <w:p w14:paraId="3ED65AA8" w14:textId="77777777" w:rsidR="00D5121C" w:rsidRPr="00871D2B" w:rsidRDefault="009B2480" w:rsidP="0030485B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Pr="00871D2B">
              <w:rPr>
                <w:rFonts w:ascii="Angsana New" w:hAnsi="Angsana New" w:hint="cs"/>
                <w:szCs w:val="24"/>
                <w:lang w:val="en-GB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30485B">
              <w:rPr>
                <w:rFonts w:ascii="Angsana New" w:hAnsi="Angsana New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D5121C" w14:paraId="5DE57C2A" w14:textId="77777777" w:rsidTr="00314F40">
        <w:trPr>
          <w:trHeight w:val="80"/>
        </w:trPr>
        <w:tc>
          <w:tcPr>
            <w:tcW w:w="3150" w:type="dxa"/>
          </w:tcPr>
          <w:p w14:paraId="5B86DED3" w14:textId="77777777" w:rsidR="00D5121C" w:rsidRPr="00871D2B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เงินเบิกเกินบัญชีธนาคารและ</w:t>
            </w: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เงินกู้ยืมระยะสั้นจากสถาบันการเงิ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น </w:t>
            </w:r>
            <w:r>
              <w:rPr>
                <w:rFonts w:ascii="Angsana New" w:hAnsi="Angsana New"/>
                <w:szCs w:val="24"/>
              </w:rPr>
              <w:t>(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ดูหมายเหต</w:t>
            </w:r>
            <w:r w:rsidR="00E710B8" w:rsidRPr="00871D2B">
              <w:rPr>
                <w:rFonts w:ascii="Angsana New" w:hAnsi="Angsana New" w:hint="cs"/>
                <w:szCs w:val="24"/>
                <w:cs/>
                <w:lang w:val="en-GB"/>
              </w:rPr>
              <w:t>ุ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ข้อ </w:t>
            </w:r>
            <w:r>
              <w:rPr>
                <w:rFonts w:ascii="Angsana New" w:hAnsi="Angsana New"/>
                <w:szCs w:val="24"/>
              </w:rPr>
              <w:t>24)</w:t>
            </w:r>
          </w:p>
        </w:tc>
        <w:tc>
          <w:tcPr>
            <w:tcW w:w="1080" w:type="dxa"/>
            <w:shd w:val="clear" w:color="auto" w:fill="auto"/>
          </w:tcPr>
          <w:p w14:paraId="601F3E7C" w14:textId="77777777" w:rsidR="00D5121C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  <w:p w14:paraId="29AD023A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D3B231D" w14:textId="77777777" w:rsidR="00D5121C" w:rsidRDefault="00D5121C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BF0AA5" w14:textId="77777777" w:rsidR="00D5121C" w:rsidRDefault="00314F40" w:rsidP="00314F40">
            <w:pPr>
              <w:tabs>
                <w:tab w:val="right" w:pos="1080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>2</w:t>
            </w:r>
            <w:r>
              <w:rPr>
                <w:rFonts w:ascii="Angsana New" w:hAnsi="Angsana New"/>
                <w:szCs w:val="24"/>
              </w:rPr>
              <w:t>,815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082034" w14:textId="77777777" w:rsidR="00D5121C" w:rsidRDefault="00D5121C" w:rsidP="00314F40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C83093" w14:textId="77777777" w:rsidR="00D5121C" w:rsidRDefault="00314F40" w:rsidP="00772241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C4E65" w14:textId="77777777" w:rsidR="00D5121C" w:rsidRDefault="00D5121C" w:rsidP="00314F40">
            <w:pPr>
              <w:tabs>
                <w:tab w:val="decimal" w:pos="989"/>
              </w:tabs>
              <w:snapToGrid w:val="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584E1B" w14:textId="77777777" w:rsidR="00D5121C" w:rsidRDefault="00314F40" w:rsidP="00772241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B964B6" w14:textId="77777777" w:rsidR="00D5121C" w:rsidRDefault="00D5121C" w:rsidP="00314F40">
            <w:pPr>
              <w:tabs>
                <w:tab w:val="decimal" w:pos="840"/>
                <w:tab w:val="decimal" w:pos="989"/>
              </w:tabs>
              <w:snapToGrid w:val="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595A2E" w14:textId="77777777" w:rsidR="00D5121C" w:rsidRDefault="00314F40" w:rsidP="00314F40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72,815</w:t>
            </w:r>
          </w:p>
        </w:tc>
      </w:tr>
      <w:tr w:rsidR="00D5121C" w14:paraId="0C3DF137" w14:textId="77777777" w:rsidTr="00314F40">
        <w:trPr>
          <w:trHeight w:val="80"/>
        </w:trPr>
        <w:tc>
          <w:tcPr>
            <w:tcW w:w="3150" w:type="dxa"/>
          </w:tcPr>
          <w:p w14:paraId="47D92F00" w14:textId="77777777" w:rsidR="00D5121C" w:rsidRPr="00871D2B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เงินกู้ยืมระยะสั้น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(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>ดูหมายเหต</w:t>
            </w:r>
            <w:r w:rsidR="00E710B8" w:rsidRPr="00871D2B">
              <w:rPr>
                <w:rFonts w:ascii="Angsana New" w:hAnsi="Angsana New" w:hint="cs"/>
                <w:szCs w:val="24"/>
                <w:cs/>
                <w:lang w:val="en-GB"/>
              </w:rPr>
              <w:t>ุ</w:t>
            </w:r>
            <w:r w:rsidRPr="00871D2B">
              <w:rPr>
                <w:rFonts w:ascii="Angsana New" w:hAnsi="Angsana New" w:hint="cs"/>
                <w:szCs w:val="24"/>
                <w:cs/>
                <w:lang w:val="en-GB"/>
              </w:rPr>
              <w:t xml:space="preserve">ข้อ </w:t>
            </w:r>
            <w:r>
              <w:rPr>
                <w:rFonts w:ascii="Angsana New" w:hAnsi="Angsana New"/>
                <w:szCs w:val="24"/>
              </w:rPr>
              <w:t>27)</w:t>
            </w:r>
          </w:p>
        </w:tc>
        <w:tc>
          <w:tcPr>
            <w:tcW w:w="1080" w:type="dxa"/>
            <w:shd w:val="clear" w:color="auto" w:fill="auto"/>
          </w:tcPr>
          <w:p w14:paraId="71ECE15F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89,105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8EF991" w14:textId="77777777" w:rsidR="00D5121C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308F37D" w14:textId="77777777" w:rsidR="00D5121C" w:rsidRDefault="00314F40" w:rsidP="00314F40">
            <w:pPr>
              <w:tabs>
                <w:tab w:val="right" w:pos="1080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  <w:t>56,208</w:t>
            </w:r>
          </w:p>
        </w:tc>
        <w:tc>
          <w:tcPr>
            <w:tcW w:w="90" w:type="dxa"/>
            <w:shd w:val="clear" w:color="auto" w:fill="auto"/>
          </w:tcPr>
          <w:p w14:paraId="7971C4A5" w14:textId="77777777" w:rsidR="00D5121C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91DDA9" w14:textId="77777777" w:rsidR="00D5121C" w:rsidRDefault="00314F40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F16FA4" w14:textId="77777777" w:rsidR="00D5121C" w:rsidRDefault="00D5121C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54B8DA" w14:textId="77777777" w:rsidR="00D5121C" w:rsidRDefault="00314F4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44479C" w14:textId="77777777" w:rsidR="00D5121C" w:rsidRPr="00871D2B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7BD8EE" w14:textId="77777777" w:rsidR="00D5121C" w:rsidRPr="00871D2B" w:rsidRDefault="00314F40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145,313</w:t>
            </w:r>
          </w:p>
        </w:tc>
      </w:tr>
      <w:tr w:rsidR="00D5121C" w14:paraId="28482AF6" w14:textId="77777777" w:rsidTr="00314F40">
        <w:trPr>
          <w:trHeight w:val="80"/>
        </w:trPr>
        <w:tc>
          <w:tcPr>
            <w:tcW w:w="3150" w:type="dxa"/>
          </w:tcPr>
          <w:p w14:paraId="3F5B7AC9" w14:textId="77777777" w:rsidR="00D5121C" w:rsidRPr="00871D2B" w:rsidRDefault="009B2480">
            <w:pPr>
              <w:ind w:left="350" w:right="65" w:hanging="238"/>
              <w:rPr>
                <w:rFonts w:ascii="Angsana New" w:hAnsi="Angsana New"/>
                <w:szCs w:val="24"/>
                <w:cs/>
                <w:lang w:val="en-GB"/>
              </w:rPr>
            </w:pPr>
            <w:r w:rsidRPr="00871D2B">
              <w:rPr>
                <w:rFonts w:ascii="Angsana New" w:hAnsi="Angsana New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1080" w:type="dxa"/>
            <w:shd w:val="clear" w:color="auto" w:fill="auto"/>
          </w:tcPr>
          <w:p w14:paraId="33824684" w14:textId="77777777" w:rsidR="00D5121C" w:rsidRDefault="009B248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9,619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7F319" w14:textId="77777777" w:rsidR="00D5121C" w:rsidRPr="00871D2B" w:rsidRDefault="00D5121C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95C1F4" w14:textId="77777777" w:rsidR="00D5121C" w:rsidRPr="00871D2B" w:rsidRDefault="00314F40" w:rsidP="00314F40">
            <w:pPr>
              <w:tabs>
                <w:tab w:val="right" w:pos="1080"/>
              </w:tabs>
              <w:snapToGrid w:val="0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ab/>
              <w:t>(4,021)</w:t>
            </w:r>
          </w:p>
        </w:tc>
        <w:tc>
          <w:tcPr>
            <w:tcW w:w="90" w:type="dxa"/>
            <w:shd w:val="clear" w:color="auto" w:fill="auto"/>
          </w:tcPr>
          <w:p w14:paraId="663E6622" w14:textId="77777777" w:rsidR="00D5121C" w:rsidRDefault="00D5121C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E124E9" w14:textId="77777777" w:rsidR="00D5121C" w:rsidRDefault="00314F40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51AA1B" w14:textId="77777777" w:rsidR="00D5121C" w:rsidRDefault="00D5121C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F78EC6" w14:textId="77777777" w:rsidR="00D5121C" w:rsidRDefault="00314F40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2D1EEA" w14:textId="77777777" w:rsidR="00D5121C" w:rsidRPr="00871D2B" w:rsidRDefault="00D5121C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07E0CE" w14:textId="77777777" w:rsidR="00D5121C" w:rsidRPr="00871D2B" w:rsidRDefault="00314F40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Cs w:val="24"/>
                <w:lang w:val="en-GB"/>
              </w:rPr>
              <w:t>5,598</w:t>
            </w:r>
          </w:p>
        </w:tc>
      </w:tr>
    </w:tbl>
    <w:bookmarkEnd w:id="3"/>
    <w:p w14:paraId="059B0008" w14:textId="77777777" w:rsidR="00D5121C" w:rsidRPr="00871D2B" w:rsidRDefault="009B2480" w:rsidP="008C2E3D">
      <w:pPr>
        <w:pStyle w:val="ListParagraph"/>
        <w:numPr>
          <w:ilvl w:val="0"/>
          <w:numId w:val="21"/>
        </w:numPr>
        <w:tabs>
          <w:tab w:val="left" w:pos="360"/>
        </w:tabs>
        <w:spacing w:before="120" w:line="240" w:lineRule="atLeast"/>
        <w:ind w:hanging="44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สินทรัพย์ทางการเงินหมุนเวียนอื่น</w:t>
      </w:r>
    </w:p>
    <w:p w14:paraId="265CD886" w14:textId="77777777" w:rsidR="00D5121C" w:rsidRDefault="009B2480">
      <w:pPr>
        <w:spacing w:before="120" w:after="120"/>
        <w:ind w:left="360" w:right="-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</w:t>
      </w:r>
      <w:r w:rsidR="00394A2F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บัญชีเงินลงทุนชั่วคราวในตราสารทุน 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927AE1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27AE1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94A2F">
        <w:rPr>
          <w:rFonts w:asciiTheme="majorBidi" w:hAnsiTheme="majorBidi" w:cstheme="majorBidi"/>
          <w:color w:val="000000"/>
          <w:spacing w:val="-2"/>
          <w:sz w:val="28"/>
        </w:rPr>
        <w:t>2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710"/>
        <w:gridCol w:w="270"/>
        <w:gridCol w:w="1620"/>
      </w:tblGrid>
      <w:tr w:rsidR="00D5121C" w14:paraId="35E22F71" w14:textId="77777777">
        <w:tc>
          <w:tcPr>
            <w:tcW w:w="4140" w:type="dxa"/>
          </w:tcPr>
          <w:p w14:paraId="52EB4733" w14:textId="77777777" w:rsidR="00D5121C" w:rsidRDefault="00D5121C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717440C" w14:textId="77777777" w:rsidR="00D5121C" w:rsidRPr="00871D2B" w:rsidRDefault="00D5121C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29A5601" w14:textId="77777777" w:rsidR="00D5121C" w:rsidRPr="00871D2B" w:rsidRDefault="009B2480">
            <w:pPr>
              <w:tabs>
                <w:tab w:val="left" w:pos="720"/>
                <w:tab w:val="left" w:pos="3384"/>
              </w:tabs>
              <w:ind w:right="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4BCA4775" w14:textId="77777777">
        <w:tc>
          <w:tcPr>
            <w:tcW w:w="4140" w:type="dxa"/>
          </w:tcPr>
          <w:p w14:paraId="4142DC0A" w14:textId="77777777" w:rsidR="00D5121C" w:rsidRDefault="00D5121C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3D004B3E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F535AAC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งบการเงินรวมและ</w:t>
            </w:r>
          </w:p>
        </w:tc>
      </w:tr>
      <w:tr w:rsidR="00D5121C" w14:paraId="6266ECF4" w14:textId="77777777">
        <w:tc>
          <w:tcPr>
            <w:tcW w:w="4140" w:type="dxa"/>
          </w:tcPr>
          <w:p w14:paraId="2A243E94" w14:textId="77777777" w:rsidR="00D5121C" w:rsidRDefault="00D5121C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B817CE5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14:paraId="41A141D2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00FC2DBC" w14:textId="77777777">
        <w:tc>
          <w:tcPr>
            <w:tcW w:w="4140" w:type="dxa"/>
          </w:tcPr>
          <w:p w14:paraId="219D3A6A" w14:textId="77777777" w:rsidR="00D5121C" w:rsidRDefault="00D5121C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7D6ABF5" w14:textId="77777777" w:rsidR="00D5121C" w:rsidRPr="00871D2B" w:rsidRDefault="00D512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18F995D" w14:textId="77777777" w:rsidR="00D5121C" w:rsidRDefault="009B2480" w:rsidP="00927AE1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927AE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FB69F1" w14:textId="77777777" w:rsidR="00D5121C" w:rsidRPr="00871D2B" w:rsidRDefault="00D5121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41BFE6B" w14:textId="77777777" w:rsidR="00D5121C" w:rsidRPr="00871D2B" w:rsidRDefault="009B248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  <w:r w:rsidRPr="00871D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5121C" w14:paraId="031F1B65" w14:textId="77777777">
        <w:tc>
          <w:tcPr>
            <w:tcW w:w="4140" w:type="dxa"/>
          </w:tcPr>
          <w:p w14:paraId="6573371F" w14:textId="77777777" w:rsidR="00D5121C" w:rsidRPr="00871D2B" w:rsidRDefault="009B2480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260" w:type="dxa"/>
          </w:tcPr>
          <w:p w14:paraId="10169873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DE34034" w14:textId="77777777" w:rsidR="00D5121C" w:rsidRDefault="00314F40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7,371</w:t>
            </w:r>
          </w:p>
        </w:tc>
        <w:tc>
          <w:tcPr>
            <w:tcW w:w="270" w:type="dxa"/>
          </w:tcPr>
          <w:p w14:paraId="2222EF39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1401980" w14:textId="77777777" w:rsidR="00D5121C" w:rsidRDefault="009B2480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9,354</w:t>
            </w:r>
          </w:p>
        </w:tc>
      </w:tr>
      <w:tr w:rsidR="00D5121C" w14:paraId="484F3FFA" w14:textId="77777777">
        <w:tc>
          <w:tcPr>
            <w:tcW w:w="4140" w:type="dxa"/>
          </w:tcPr>
          <w:p w14:paraId="5B6AA7A3" w14:textId="77777777" w:rsidR="00D5121C" w:rsidRPr="00871D2B" w:rsidRDefault="009B2480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จำหน่ายเงินลงทุน</w:t>
            </w:r>
          </w:p>
        </w:tc>
        <w:tc>
          <w:tcPr>
            <w:tcW w:w="1260" w:type="dxa"/>
          </w:tcPr>
          <w:p w14:paraId="25AE1008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1A9B808" w14:textId="77777777" w:rsidR="00D5121C" w:rsidRDefault="00314F40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05DC6F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E6336B" w14:textId="77777777" w:rsidR="00D5121C" w:rsidRDefault="009B2480">
            <w:pPr>
              <w:pStyle w:val="BodyText2"/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(2,238)</w:t>
            </w:r>
          </w:p>
        </w:tc>
      </w:tr>
      <w:tr w:rsidR="00D5121C" w14:paraId="68E024FC" w14:textId="77777777">
        <w:tc>
          <w:tcPr>
            <w:tcW w:w="4140" w:type="dxa"/>
          </w:tcPr>
          <w:p w14:paraId="235624D3" w14:textId="77777777" w:rsidR="00D5121C" w:rsidRDefault="009B2480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จากการเปลี่ยนแปลงมูลค่า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3ACF85AC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647FB37" w14:textId="77777777" w:rsidR="00D5121C" w:rsidRDefault="00314F40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(657)</w:t>
            </w:r>
          </w:p>
        </w:tc>
        <w:tc>
          <w:tcPr>
            <w:tcW w:w="270" w:type="dxa"/>
          </w:tcPr>
          <w:p w14:paraId="527D3DC1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B6E79C" w14:textId="77777777" w:rsidR="00D5121C" w:rsidRDefault="009B2480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D5121C" w14:paraId="124D412F" w14:textId="77777777">
        <w:tc>
          <w:tcPr>
            <w:tcW w:w="4140" w:type="dxa"/>
          </w:tcPr>
          <w:p w14:paraId="79F7C52A" w14:textId="77777777" w:rsidR="00D5121C" w:rsidRPr="00871D2B" w:rsidRDefault="009B2480">
            <w:pPr>
              <w:pStyle w:val="Header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260" w:type="dxa"/>
          </w:tcPr>
          <w:p w14:paraId="3153D27F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F1DE3" w14:textId="77777777" w:rsidR="00D5121C" w:rsidRDefault="00314F40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6,714</w:t>
            </w:r>
          </w:p>
        </w:tc>
        <w:tc>
          <w:tcPr>
            <w:tcW w:w="270" w:type="dxa"/>
          </w:tcPr>
          <w:p w14:paraId="79EA7FCD" w14:textId="77777777" w:rsidR="00D5121C" w:rsidRDefault="00D5121C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435E2DE" w14:textId="77777777" w:rsidR="00D5121C" w:rsidRDefault="009B2480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7,371</w:t>
            </w:r>
          </w:p>
        </w:tc>
      </w:tr>
    </w:tbl>
    <w:p w14:paraId="38CA5615" w14:textId="77777777" w:rsidR="00D5121C" w:rsidRDefault="00D512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5552B56" w14:textId="77777777" w:rsidR="00D5121C" w:rsidRDefault="00D512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F6C558F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A1B4E8E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4A15DF2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D9E0E3D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39527C7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C23F39A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A4553E1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0AFBF2D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145CC0F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DB22375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6070856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6D793FF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75585C9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6FA5C71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DB92E85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43A8B7F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5063F2F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BB2C2D1" w14:textId="77777777" w:rsidR="00314F40" w:rsidRDefault="00314F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43E8B679" w14:textId="77777777" w:rsidR="00D5121C" w:rsidRDefault="00D512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1AD252F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ลูกหนี้การค้าและลูกหนี้หมุนเวียนอื่น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A78651F" w14:textId="77777777" w:rsidR="00D5121C" w:rsidRDefault="009B2480">
      <w:pPr>
        <w:pStyle w:val="ListParagraph"/>
        <w:numPr>
          <w:ilvl w:val="1"/>
          <w:numId w:val="2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ลูกหนี้การค้าและลูกหนี้หมุนเวียนอื่น ณ วันที่ </w:t>
      </w:r>
      <w:r w:rsidR="00871D2B">
        <w:rPr>
          <w:rFonts w:asciiTheme="majorBidi" w:hAnsiTheme="majorBidi" w:cstheme="majorBidi"/>
          <w:spacing w:val="-6"/>
          <w:sz w:val="28"/>
        </w:rPr>
        <w:t>30</w:t>
      </w:r>
      <w:r w:rsidRPr="00871D2B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 w:rsidR="0030485B">
        <w:rPr>
          <w:rFonts w:asciiTheme="majorBidi" w:hAnsiTheme="majorBidi" w:cstheme="majorBidi" w:hint="cs"/>
          <w:spacing w:val="-6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2563</w:t>
      </w: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และวันที่</w:t>
      </w:r>
      <w:r w:rsidRPr="00871D2B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 xml:space="preserve">31 </w:t>
      </w: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pacing w:val="-6"/>
          <w:sz w:val="28"/>
        </w:rPr>
        <w:t>2562</w:t>
      </w:r>
      <w:r w:rsidRPr="00871D2B">
        <w:rPr>
          <w:rFonts w:asciiTheme="majorBidi" w:hAnsiTheme="majorBidi" w:cstheme="majorBidi"/>
          <w:spacing w:val="-6"/>
          <w:sz w:val="28"/>
          <w:cs/>
          <w:lang w:val="en-GB"/>
        </w:rPr>
        <w:t xml:space="preserve"> ประกอบด้วย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76"/>
        <w:gridCol w:w="994"/>
        <w:gridCol w:w="90"/>
        <w:gridCol w:w="1080"/>
      </w:tblGrid>
      <w:tr w:rsidR="00D5121C" w:rsidRPr="00314F40" w14:paraId="7329BB7A" w14:textId="77777777">
        <w:tc>
          <w:tcPr>
            <w:tcW w:w="9000" w:type="dxa"/>
            <w:gridSpan w:val="8"/>
          </w:tcPr>
          <w:p w14:paraId="77CC496C" w14:textId="77777777" w:rsidR="00D5121C" w:rsidRPr="00314F40" w:rsidRDefault="009B2480" w:rsidP="00314F40">
            <w:pPr>
              <w:ind w:right="146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(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 w:rsidRPr="00314F4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:rsidRPr="00314F40" w14:paraId="4F13F978" w14:textId="77777777">
        <w:tc>
          <w:tcPr>
            <w:tcW w:w="4320" w:type="dxa"/>
          </w:tcPr>
          <w:p w14:paraId="230A3248" w14:textId="77777777" w:rsidR="00D5121C" w:rsidRPr="00314F40" w:rsidRDefault="00D5121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5937AA7A" w14:textId="77777777" w:rsidR="00D5121C" w:rsidRPr="00314F40" w:rsidRDefault="009B2480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76" w:type="dxa"/>
          </w:tcPr>
          <w:p w14:paraId="4793FE9C" w14:textId="77777777" w:rsidR="00D5121C" w:rsidRPr="00314F40" w:rsidRDefault="00D5121C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4" w:type="dxa"/>
            <w:gridSpan w:val="3"/>
            <w:tcBorders>
              <w:bottom w:val="single" w:sz="4" w:space="0" w:color="auto"/>
            </w:tcBorders>
            <w:vAlign w:val="bottom"/>
          </w:tcPr>
          <w:p w14:paraId="139B7CEB" w14:textId="77777777" w:rsidR="00D5121C" w:rsidRPr="00314F40" w:rsidRDefault="009B2480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:rsidRPr="00314F40" w14:paraId="1F0121A5" w14:textId="77777777">
        <w:tc>
          <w:tcPr>
            <w:tcW w:w="4320" w:type="dxa"/>
          </w:tcPr>
          <w:p w14:paraId="4C564FFA" w14:textId="77777777" w:rsidR="00D5121C" w:rsidRPr="00314F40" w:rsidRDefault="00D5121C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470C6E" w14:textId="77777777" w:rsidR="00D5121C" w:rsidRPr="00314F40" w:rsidRDefault="009B2480" w:rsidP="0030485B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0485B" w:rsidRPr="00314F40">
              <w:rPr>
                <w:rFonts w:asciiTheme="majorBidi" w:hAnsi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B48CF0" w14:textId="77777777" w:rsidR="00D5121C" w:rsidRPr="00314F40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8F96C6" w14:textId="77777777" w:rsidR="00D5121C" w:rsidRPr="00314F40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76" w:type="dxa"/>
          </w:tcPr>
          <w:p w14:paraId="0297FDA1" w14:textId="77777777" w:rsidR="00D5121C" w:rsidRPr="00314F40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1BE9B8D8" w14:textId="77777777" w:rsidR="00D5121C" w:rsidRPr="00314F40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0485B" w:rsidRPr="00314F40">
              <w:rPr>
                <w:rFonts w:asciiTheme="majorBidi" w:hAnsi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650884" w14:textId="77777777" w:rsidR="00D5121C" w:rsidRPr="00314F40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049CD2" w14:textId="77777777" w:rsidR="00D5121C" w:rsidRPr="00314F40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:rsidRPr="00314F40" w14:paraId="42FE8D6E" w14:textId="77777777" w:rsidTr="00B2335C">
        <w:trPr>
          <w:trHeight w:val="405"/>
        </w:trPr>
        <w:tc>
          <w:tcPr>
            <w:tcW w:w="4320" w:type="dxa"/>
          </w:tcPr>
          <w:p w14:paraId="09748C70" w14:textId="77777777" w:rsidR="00D5121C" w:rsidRPr="00314F40" w:rsidRDefault="00D5121C" w:rsidP="005B1162">
            <w:pPr>
              <w:tabs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3C61D4" w14:textId="77777777" w:rsidR="00D5121C" w:rsidRPr="00314F40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4281E43F" w14:textId="77777777" w:rsidR="00D5121C" w:rsidRPr="00314F40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1E23C0" w14:textId="77777777" w:rsidR="00D5121C" w:rsidRPr="00314F40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76" w:type="dxa"/>
          </w:tcPr>
          <w:p w14:paraId="7B4E2E93" w14:textId="77777777" w:rsidR="00D5121C" w:rsidRPr="00314F40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15DB597" w14:textId="77777777" w:rsidR="00D5121C" w:rsidRPr="00314F40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030C22D3" w14:textId="77777777" w:rsidR="00D5121C" w:rsidRPr="00314F40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A09847" w14:textId="77777777" w:rsidR="00D5121C" w:rsidRPr="00314F40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:rsidRPr="00314F40" w14:paraId="4C83E34D" w14:textId="77777777" w:rsidTr="00CA4241">
        <w:tc>
          <w:tcPr>
            <w:tcW w:w="4320" w:type="dxa"/>
          </w:tcPr>
          <w:p w14:paraId="3A8497EA" w14:textId="77777777" w:rsidR="00D5121C" w:rsidRPr="00314F40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ลูกหนี้การค้า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กิจการที่เกี่ยวข้องกัน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ดูหมายเหตุข้อ </w:t>
            </w:r>
            <w:r w:rsidRPr="00314F40">
              <w:rPr>
                <w:rFonts w:asciiTheme="majorBidi" w:hAnsiTheme="majorBidi" w:cstheme="majorBidi"/>
                <w:sz w:val="28"/>
              </w:rPr>
              <w:t>7)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C4BC69" w14:textId="414ED0FB" w:rsidR="00D5121C" w:rsidRPr="00314F40" w:rsidRDefault="006435F2" w:rsidP="00CA424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1,691</w:t>
            </w:r>
          </w:p>
        </w:tc>
        <w:tc>
          <w:tcPr>
            <w:tcW w:w="90" w:type="dxa"/>
            <w:shd w:val="clear" w:color="auto" w:fill="auto"/>
          </w:tcPr>
          <w:p w14:paraId="157CB7CD" w14:textId="77777777" w:rsidR="00D5121C" w:rsidRPr="00314F40" w:rsidRDefault="00D5121C" w:rsidP="00CA4241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A3FB07" w14:textId="77777777" w:rsidR="00D5121C" w:rsidRPr="00314F40" w:rsidRDefault="00CA4241" w:rsidP="00CA4241">
            <w:pPr>
              <w:ind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     -         </w:t>
            </w:r>
          </w:p>
        </w:tc>
        <w:tc>
          <w:tcPr>
            <w:tcW w:w="176" w:type="dxa"/>
            <w:shd w:val="clear" w:color="auto" w:fill="auto"/>
          </w:tcPr>
          <w:p w14:paraId="69E2274A" w14:textId="77777777" w:rsidR="00D5121C" w:rsidRPr="00314F40" w:rsidRDefault="00D5121C" w:rsidP="00CA4241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40A2384" w14:textId="77777777" w:rsidR="00D5121C" w:rsidRPr="00314F40" w:rsidRDefault="008440DA" w:rsidP="00CA4241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014C6E" w14:textId="77777777" w:rsidR="00D5121C" w:rsidRPr="00314F40" w:rsidRDefault="00D5121C" w:rsidP="00CA4241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DDEAC2" w14:textId="77777777" w:rsidR="00D5121C" w:rsidRPr="00314F40" w:rsidRDefault="00CA4241" w:rsidP="00CA424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  <w:r w:rsidR="009B2480" w:rsidRPr="00314F40">
              <w:rPr>
                <w:rFonts w:asciiTheme="majorBidi" w:hAnsiTheme="majorBidi" w:cstheme="majorBidi"/>
                <w:sz w:val="28"/>
                <w:lang w:val="en-GB"/>
              </w:rPr>
              <w:t xml:space="preserve">                    </w:t>
            </w:r>
          </w:p>
        </w:tc>
      </w:tr>
      <w:tr w:rsidR="00D5121C" w:rsidRPr="00314F40" w14:paraId="4237E0CD" w14:textId="77777777" w:rsidTr="00CA4241">
        <w:tc>
          <w:tcPr>
            <w:tcW w:w="4320" w:type="dxa"/>
          </w:tcPr>
          <w:p w14:paraId="7AB3DE1B" w14:textId="77777777" w:rsidR="00D5121C" w:rsidRPr="00314F40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ลูกหนี้การค้า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15CA98B" w14:textId="5C93D87B" w:rsidR="00D5121C" w:rsidRPr="00314F40" w:rsidRDefault="008440DA" w:rsidP="00CA424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  <w:r w:rsidR="006435F2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435F2">
              <w:rPr>
                <w:rFonts w:asciiTheme="majorBidi" w:hAnsiTheme="majorBidi" w:cstheme="majorBidi"/>
                <w:sz w:val="28"/>
              </w:rPr>
              <w:t>914</w:t>
            </w:r>
          </w:p>
        </w:tc>
        <w:tc>
          <w:tcPr>
            <w:tcW w:w="90" w:type="dxa"/>
            <w:shd w:val="clear" w:color="auto" w:fill="auto"/>
          </w:tcPr>
          <w:p w14:paraId="3AE11D87" w14:textId="77777777" w:rsidR="00D5121C" w:rsidRPr="00314F40" w:rsidRDefault="00D5121C" w:rsidP="00CA4241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368A53" w14:textId="77777777" w:rsidR="00D5121C" w:rsidRPr="00314F40" w:rsidRDefault="00CA4241" w:rsidP="00CA424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154,942</w:t>
            </w:r>
          </w:p>
        </w:tc>
        <w:tc>
          <w:tcPr>
            <w:tcW w:w="176" w:type="dxa"/>
            <w:shd w:val="clear" w:color="auto" w:fill="auto"/>
          </w:tcPr>
          <w:p w14:paraId="6C657A86" w14:textId="77777777" w:rsidR="00D5121C" w:rsidRPr="00314F40" w:rsidRDefault="00D5121C" w:rsidP="00CA4241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C1A67DC" w14:textId="77777777" w:rsidR="00D5121C" w:rsidRPr="00314F40" w:rsidRDefault="008440DA" w:rsidP="00CA4241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0F1C17" w14:textId="77777777" w:rsidR="00D5121C" w:rsidRPr="00314F40" w:rsidRDefault="00D5121C" w:rsidP="00CA4241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B58EE6" w14:textId="77777777" w:rsidR="00D5121C" w:rsidRPr="00314F40" w:rsidRDefault="00CA4241" w:rsidP="00CA4241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  <w:r w:rsidR="009B2480" w:rsidRPr="00314F40">
              <w:rPr>
                <w:rFonts w:asciiTheme="majorBidi" w:hAnsiTheme="majorBidi" w:cstheme="majorBidi"/>
                <w:sz w:val="28"/>
                <w:lang w:val="en-GB"/>
              </w:rPr>
              <w:t xml:space="preserve">                    </w:t>
            </w:r>
          </w:p>
        </w:tc>
      </w:tr>
      <w:tr w:rsidR="00D5121C" w:rsidRPr="00314F40" w14:paraId="59BDCF41" w14:textId="77777777" w:rsidTr="00501782">
        <w:tc>
          <w:tcPr>
            <w:tcW w:w="4320" w:type="dxa"/>
          </w:tcPr>
          <w:p w14:paraId="74B7EABE" w14:textId="77777777" w:rsidR="00D5121C" w:rsidRPr="00314F40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ลูกหนี้อื่น - กิจการที่เกี่ยวข้องกัน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ดูหมายเหตุข้อ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7)</w:t>
            </w:r>
          </w:p>
        </w:tc>
        <w:tc>
          <w:tcPr>
            <w:tcW w:w="1170" w:type="dxa"/>
            <w:shd w:val="clear" w:color="auto" w:fill="auto"/>
          </w:tcPr>
          <w:p w14:paraId="4EB565CC" w14:textId="67027A71" w:rsidR="00D5121C" w:rsidRPr="00314F40" w:rsidRDefault="006435F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8440D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16</w:t>
            </w:r>
            <w:r w:rsidR="004F2EF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00F16CE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EAB28D" w14:textId="77777777" w:rsidR="00D5121C" w:rsidRPr="00314F40" w:rsidRDefault="009B2480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74CDE">
              <w:rPr>
                <w:rFonts w:asciiTheme="majorBidi" w:hAnsiTheme="majorBidi" w:cstheme="majorBidi"/>
                <w:sz w:val="28"/>
              </w:rPr>
              <w:t>2,375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76" w:type="dxa"/>
            <w:shd w:val="clear" w:color="auto" w:fill="auto"/>
          </w:tcPr>
          <w:p w14:paraId="2FD0C3A2" w14:textId="77777777" w:rsidR="00D5121C" w:rsidRPr="00314F40" w:rsidRDefault="00D5121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6EDF3CB" w14:textId="77777777" w:rsidR="00D5121C" w:rsidRPr="00314F40" w:rsidRDefault="008440D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AE99B3" w14:textId="77777777" w:rsidR="00D5121C" w:rsidRPr="00314F40" w:rsidRDefault="00D5121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4B31AF" w14:textId="77777777" w:rsidR="00D5121C" w:rsidRPr="00314F40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20,118 </w:t>
            </w:r>
          </w:p>
        </w:tc>
      </w:tr>
      <w:tr w:rsidR="00D5121C" w:rsidRPr="00314F40" w14:paraId="3783EF91" w14:textId="77777777" w:rsidTr="00501782">
        <w:tc>
          <w:tcPr>
            <w:tcW w:w="4320" w:type="dxa"/>
          </w:tcPr>
          <w:p w14:paraId="61C4D1CB" w14:textId="77777777" w:rsidR="00D5121C" w:rsidRPr="00314F40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ลูกหนี้อื่น </w:t>
            </w:r>
            <w:r w:rsidRPr="00314F40">
              <w:rPr>
                <w:rFonts w:asciiTheme="majorBidi" w:hAnsiTheme="majorBidi" w:cstheme="majorBidi"/>
                <w:sz w:val="28"/>
              </w:rPr>
              <w:t>-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6B14923" w14:textId="39D9C5E4" w:rsidR="00D5121C" w:rsidRPr="00314F40" w:rsidRDefault="006435F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</w:t>
            </w:r>
            <w:r w:rsidR="008440D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569</w:t>
            </w:r>
          </w:p>
        </w:tc>
        <w:tc>
          <w:tcPr>
            <w:tcW w:w="90" w:type="dxa"/>
            <w:shd w:val="clear" w:color="auto" w:fill="auto"/>
          </w:tcPr>
          <w:p w14:paraId="6A4FAF3C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0283BE" w14:textId="77777777" w:rsidR="00D5121C" w:rsidRPr="00314F40" w:rsidRDefault="009B2480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74CDE">
              <w:rPr>
                <w:rFonts w:asciiTheme="majorBidi" w:hAnsiTheme="majorBidi" w:cstheme="majorBidi"/>
                <w:sz w:val="28"/>
              </w:rPr>
              <w:t>64,339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76" w:type="dxa"/>
            <w:shd w:val="clear" w:color="auto" w:fill="auto"/>
          </w:tcPr>
          <w:p w14:paraId="1184B591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B362F3A" w14:textId="77777777" w:rsidR="00D5121C" w:rsidRPr="00314F40" w:rsidRDefault="008440D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39,099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BE9CB6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8EC763" w14:textId="77777777" w:rsidR="00D5121C" w:rsidRPr="00314F40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228 </w:t>
            </w:r>
          </w:p>
        </w:tc>
      </w:tr>
      <w:tr w:rsidR="00D5121C" w:rsidRPr="00314F40" w14:paraId="69AB2378" w14:textId="77777777" w:rsidTr="00501782">
        <w:tc>
          <w:tcPr>
            <w:tcW w:w="4320" w:type="dxa"/>
          </w:tcPr>
          <w:p w14:paraId="5B8A55E8" w14:textId="77777777" w:rsidR="00D5121C" w:rsidRPr="00314F40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รายได้ค้างรับ - กิจการที่เกี่ยวข้องกัน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ดูหมายเหตุข้อ </w:t>
            </w:r>
            <w:r w:rsidRPr="00314F40">
              <w:rPr>
                <w:rFonts w:asciiTheme="majorBidi" w:hAnsiTheme="majorBidi" w:cstheme="majorBidi"/>
                <w:sz w:val="28"/>
              </w:rPr>
              <w:t>7)</w:t>
            </w:r>
          </w:p>
        </w:tc>
        <w:tc>
          <w:tcPr>
            <w:tcW w:w="1170" w:type="dxa"/>
            <w:shd w:val="clear" w:color="auto" w:fill="auto"/>
          </w:tcPr>
          <w:p w14:paraId="650E8304" w14:textId="1E830E2C" w:rsidR="00D5121C" w:rsidRPr="00314F40" w:rsidRDefault="008440D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="004F2EF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8C51335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7EC187" w14:textId="77777777" w:rsidR="00D5121C" w:rsidRPr="00314F40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143 </w:t>
            </w:r>
          </w:p>
        </w:tc>
        <w:tc>
          <w:tcPr>
            <w:tcW w:w="176" w:type="dxa"/>
            <w:shd w:val="clear" w:color="auto" w:fill="auto"/>
          </w:tcPr>
          <w:p w14:paraId="08D339D4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A5E2F11" w14:textId="77777777" w:rsidR="00D5121C" w:rsidRPr="00314F40" w:rsidRDefault="008440D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4069BA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24FA83" w14:textId="774234BE" w:rsidR="00D5121C" w:rsidRPr="00314F40" w:rsidRDefault="009B2480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23</w:t>
            </w:r>
            <w:r w:rsidR="004F2EFA">
              <w:rPr>
                <w:rFonts w:asciiTheme="majorBidi" w:hAnsiTheme="majorBidi" w:cstheme="majorBidi"/>
                <w:sz w:val="28"/>
              </w:rPr>
              <w:t>3</w:t>
            </w:r>
            <w:r w:rsidRPr="00314F4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D5121C" w:rsidRPr="00314F40" w14:paraId="76C80086" w14:textId="77777777" w:rsidTr="00501782">
        <w:tc>
          <w:tcPr>
            <w:tcW w:w="4320" w:type="dxa"/>
          </w:tcPr>
          <w:p w14:paraId="657C8F0E" w14:textId="77777777" w:rsidR="00D5121C" w:rsidRPr="00314F40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รายได้ค้างรับ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688EB77" w14:textId="77777777" w:rsidR="00D5121C" w:rsidRPr="00314F40" w:rsidRDefault="008440D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45,534</w:t>
            </w:r>
          </w:p>
        </w:tc>
        <w:tc>
          <w:tcPr>
            <w:tcW w:w="90" w:type="dxa"/>
            <w:shd w:val="clear" w:color="auto" w:fill="auto"/>
          </w:tcPr>
          <w:p w14:paraId="7DBE3D32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3EA8DE" w14:textId="77777777" w:rsidR="00D5121C" w:rsidRPr="00314F40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18,239 </w:t>
            </w:r>
          </w:p>
        </w:tc>
        <w:tc>
          <w:tcPr>
            <w:tcW w:w="176" w:type="dxa"/>
            <w:shd w:val="clear" w:color="auto" w:fill="auto"/>
          </w:tcPr>
          <w:p w14:paraId="2CE1104F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13B815D" w14:textId="77777777" w:rsidR="00D5121C" w:rsidRPr="00314F40" w:rsidRDefault="008440D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DE9E61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6EE805" w14:textId="77777777" w:rsidR="00D5121C" w:rsidRPr="00314F40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96 </w:t>
            </w:r>
          </w:p>
        </w:tc>
      </w:tr>
      <w:tr w:rsidR="00D5121C" w:rsidRPr="00314F40" w14:paraId="08210030" w14:textId="77777777" w:rsidTr="00501782">
        <w:tc>
          <w:tcPr>
            <w:tcW w:w="4320" w:type="dxa"/>
          </w:tcPr>
          <w:p w14:paraId="71C9066B" w14:textId="77777777" w:rsidR="00D5121C" w:rsidRPr="00314F40" w:rsidRDefault="009B2480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ดอกเบี้ยค้างรับ - กิจการที่เกี่ยวข้องกัน </w:t>
            </w:r>
            <w:r w:rsidRPr="00314F40">
              <w:rPr>
                <w:rFonts w:asciiTheme="majorBidi" w:hAnsiTheme="majorBidi" w:cstheme="majorBidi"/>
                <w:sz w:val="28"/>
              </w:rPr>
              <w:t>(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ดูหมายเหตุข้อ </w:t>
            </w:r>
            <w:r w:rsidRPr="00314F40">
              <w:rPr>
                <w:rFonts w:asciiTheme="majorBidi" w:hAnsiTheme="majorBidi" w:cstheme="majorBidi"/>
                <w:sz w:val="28"/>
              </w:rPr>
              <w:t>7)</w:t>
            </w:r>
          </w:p>
        </w:tc>
        <w:tc>
          <w:tcPr>
            <w:tcW w:w="1170" w:type="dxa"/>
            <w:shd w:val="clear" w:color="auto" w:fill="auto"/>
          </w:tcPr>
          <w:p w14:paraId="48082CE2" w14:textId="1FF6E30A" w:rsidR="00D5121C" w:rsidRPr="00314F40" w:rsidRDefault="008440DA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12,9</w:t>
            </w:r>
            <w:r w:rsidR="006435F2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7CAEB73C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B87088" w14:textId="77777777" w:rsidR="00D5121C" w:rsidRPr="00314F40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10,386</w:t>
            </w:r>
          </w:p>
        </w:tc>
        <w:tc>
          <w:tcPr>
            <w:tcW w:w="176" w:type="dxa"/>
            <w:shd w:val="clear" w:color="auto" w:fill="auto"/>
          </w:tcPr>
          <w:p w14:paraId="1FC1F570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EF18FF8" w14:textId="77777777" w:rsidR="00D5121C" w:rsidRPr="00314F40" w:rsidRDefault="008440DA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88,315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2D0578" w14:textId="77777777" w:rsidR="00D5121C" w:rsidRPr="00314F40" w:rsidRDefault="00D5121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7A77C" w14:textId="77777777" w:rsidR="00D5121C" w:rsidRPr="00314F40" w:rsidRDefault="009B248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62,206</w:t>
            </w:r>
          </w:p>
        </w:tc>
      </w:tr>
      <w:tr w:rsidR="00501782" w:rsidRPr="00314F40" w14:paraId="47D79518" w14:textId="77777777" w:rsidTr="00274CDE">
        <w:tc>
          <w:tcPr>
            <w:tcW w:w="4320" w:type="dxa"/>
          </w:tcPr>
          <w:p w14:paraId="51E47AAE" w14:textId="77777777" w:rsidR="00501782" w:rsidRPr="00314F40" w:rsidRDefault="00501782" w:rsidP="005B1162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454351EF" w14:textId="77777777" w:rsidR="00501782" w:rsidRPr="00314F40" w:rsidRDefault="008440DA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8,672</w:t>
            </w:r>
          </w:p>
        </w:tc>
        <w:tc>
          <w:tcPr>
            <w:tcW w:w="90" w:type="dxa"/>
            <w:shd w:val="clear" w:color="auto" w:fill="auto"/>
          </w:tcPr>
          <w:p w14:paraId="42AB06CE" w14:textId="77777777" w:rsidR="00501782" w:rsidRPr="00314F40" w:rsidRDefault="00501782" w:rsidP="00274CDE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30E387" w14:textId="77777777" w:rsidR="00501782" w:rsidRPr="00314F40" w:rsidRDefault="00501782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36,735</w:t>
            </w:r>
          </w:p>
        </w:tc>
        <w:tc>
          <w:tcPr>
            <w:tcW w:w="176" w:type="dxa"/>
            <w:shd w:val="clear" w:color="auto" w:fill="auto"/>
          </w:tcPr>
          <w:p w14:paraId="0C9591F4" w14:textId="77777777" w:rsidR="00501782" w:rsidRPr="00314F40" w:rsidRDefault="00501782" w:rsidP="00274CDE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10D044C" w14:textId="77777777" w:rsidR="00501782" w:rsidRPr="00314F40" w:rsidRDefault="008440DA" w:rsidP="00274CDE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6ABC76" w14:textId="77777777" w:rsidR="00501782" w:rsidRPr="00314F40" w:rsidRDefault="00501782" w:rsidP="00274CDE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CCE770" w14:textId="77777777" w:rsidR="00501782" w:rsidRPr="00314F40" w:rsidRDefault="00274CDE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  <w:r w:rsidR="00501782" w:rsidRPr="00314F40">
              <w:rPr>
                <w:rFonts w:asciiTheme="majorBidi" w:hAnsiTheme="majorBidi" w:cstheme="majorBidi"/>
                <w:sz w:val="28"/>
                <w:lang w:val="en-GB"/>
              </w:rPr>
              <w:t xml:space="preserve">                    </w:t>
            </w:r>
          </w:p>
        </w:tc>
      </w:tr>
      <w:tr w:rsidR="00501782" w:rsidRPr="00314F40" w14:paraId="2D2E237B" w14:textId="77777777" w:rsidTr="00274CDE">
        <w:tc>
          <w:tcPr>
            <w:tcW w:w="4320" w:type="dxa"/>
          </w:tcPr>
          <w:p w14:paraId="347F98A7" w14:textId="77777777" w:rsidR="00501782" w:rsidRPr="00314F40" w:rsidRDefault="00501782" w:rsidP="005B1162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1E101DD4" w14:textId="05BB4C26" w:rsidR="00501782" w:rsidRPr="00314F40" w:rsidRDefault="008440DA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</w:t>
            </w:r>
            <w:r w:rsidR="006435F2">
              <w:rPr>
                <w:rFonts w:asciiTheme="majorBidi" w:hAnsiTheme="majorBidi" w:cstheme="majorBidi"/>
                <w:sz w:val="28"/>
              </w:rPr>
              <w:t>636</w:t>
            </w:r>
          </w:p>
        </w:tc>
        <w:tc>
          <w:tcPr>
            <w:tcW w:w="90" w:type="dxa"/>
            <w:shd w:val="clear" w:color="auto" w:fill="auto"/>
          </w:tcPr>
          <w:p w14:paraId="6B551BB7" w14:textId="77777777" w:rsidR="00501782" w:rsidRPr="00314F40" w:rsidRDefault="00501782" w:rsidP="00274CDE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15232F" w14:textId="77777777" w:rsidR="00501782" w:rsidRPr="00314F40" w:rsidRDefault="00274CDE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28,631</w:t>
            </w:r>
          </w:p>
        </w:tc>
        <w:tc>
          <w:tcPr>
            <w:tcW w:w="176" w:type="dxa"/>
            <w:shd w:val="clear" w:color="auto" w:fill="auto"/>
          </w:tcPr>
          <w:p w14:paraId="34F38489" w14:textId="77777777" w:rsidR="00501782" w:rsidRPr="00314F40" w:rsidRDefault="00501782" w:rsidP="00274CDE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D305A07" w14:textId="77777777" w:rsidR="00501782" w:rsidRPr="00314F40" w:rsidRDefault="008440DA" w:rsidP="00274CDE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1,201</w:t>
            </w:r>
          </w:p>
        </w:tc>
        <w:tc>
          <w:tcPr>
            <w:tcW w:w="90" w:type="dxa"/>
            <w:shd w:val="clear" w:color="auto" w:fill="auto"/>
          </w:tcPr>
          <w:p w14:paraId="42FAABB7" w14:textId="77777777" w:rsidR="00501782" w:rsidRPr="00314F40" w:rsidRDefault="00501782" w:rsidP="00274CDE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9A57FC" w14:textId="77777777" w:rsidR="00501782" w:rsidRPr="00314F40" w:rsidRDefault="00274CDE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    </w:t>
            </w:r>
            <w:r w:rsidR="00501782" w:rsidRPr="00314F40">
              <w:rPr>
                <w:rFonts w:asciiTheme="majorBidi" w:hAnsiTheme="majorBidi" w:cstheme="majorBidi"/>
                <w:sz w:val="28"/>
              </w:rPr>
              <w:t>976</w:t>
            </w:r>
          </w:p>
        </w:tc>
      </w:tr>
      <w:tr w:rsidR="00501782" w:rsidRPr="00314F40" w14:paraId="5C1FCC60" w14:textId="77777777" w:rsidTr="00501782">
        <w:tc>
          <w:tcPr>
            <w:tcW w:w="4320" w:type="dxa"/>
          </w:tcPr>
          <w:p w14:paraId="5E1403B8" w14:textId="77777777" w:rsidR="00501782" w:rsidRPr="00314F40" w:rsidRDefault="00501782" w:rsidP="005B1162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ภาษีเงินได้ถูกหัก ณ ที่จ่ายรอเรียกคืน</w:t>
            </w:r>
          </w:p>
        </w:tc>
        <w:tc>
          <w:tcPr>
            <w:tcW w:w="1170" w:type="dxa"/>
            <w:shd w:val="clear" w:color="auto" w:fill="auto"/>
          </w:tcPr>
          <w:p w14:paraId="40DF821C" w14:textId="77777777" w:rsidR="00501782" w:rsidRPr="00314F40" w:rsidRDefault="008440DA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4,468</w:t>
            </w:r>
          </w:p>
        </w:tc>
        <w:tc>
          <w:tcPr>
            <w:tcW w:w="90" w:type="dxa"/>
            <w:shd w:val="clear" w:color="auto" w:fill="auto"/>
          </w:tcPr>
          <w:p w14:paraId="598F44F6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557492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16,526</w:t>
            </w:r>
          </w:p>
        </w:tc>
        <w:tc>
          <w:tcPr>
            <w:tcW w:w="176" w:type="dxa"/>
            <w:shd w:val="clear" w:color="auto" w:fill="auto"/>
          </w:tcPr>
          <w:p w14:paraId="3165F1C3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EF88ED2" w14:textId="77777777" w:rsidR="00501782" w:rsidRPr="00314F40" w:rsidRDefault="008440DA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8BE4FC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DC5117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9,764</w:t>
            </w:r>
          </w:p>
        </w:tc>
      </w:tr>
      <w:tr w:rsidR="00501782" w:rsidRPr="00314F40" w14:paraId="4AE63214" w14:textId="77777777" w:rsidTr="00501782">
        <w:tc>
          <w:tcPr>
            <w:tcW w:w="4320" w:type="dxa"/>
          </w:tcPr>
          <w:p w14:paraId="4AF063BA" w14:textId="77777777" w:rsidR="00501782" w:rsidRPr="00314F40" w:rsidRDefault="00501782" w:rsidP="005B1162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032EC325" w14:textId="77777777" w:rsidR="00501782" w:rsidRPr="00314F40" w:rsidRDefault="008440DA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9,108</w:t>
            </w:r>
          </w:p>
        </w:tc>
        <w:tc>
          <w:tcPr>
            <w:tcW w:w="90" w:type="dxa"/>
            <w:shd w:val="clear" w:color="auto" w:fill="auto"/>
          </w:tcPr>
          <w:p w14:paraId="34011D7C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D4FCFC" w14:textId="77777777" w:rsidR="00501782" w:rsidRPr="00314F40" w:rsidRDefault="00274CDE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8,752</w:t>
            </w:r>
          </w:p>
        </w:tc>
        <w:tc>
          <w:tcPr>
            <w:tcW w:w="176" w:type="dxa"/>
            <w:shd w:val="clear" w:color="auto" w:fill="auto"/>
          </w:tcPr>
          <w:p w14:paraId="6AFA1F58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8915DF8" w14:textId="77777777" w:rsidR="00501782" w:rsidRPr="00314F40" w:rsidRDefault="008440DA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CEB542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C675C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3,271</w:t>
            </w:r>
          </w:p>
        </w:tc>
      </w:tr>
      <w:tr w:rsidR="00501782" w:rsidRPr="00314F40" w14:paraId="02889ECC" w14:textId="77777777" w:rsidTr="006435F2">
        <w:tc>
          <w:tcPr>
            <w:tcW w:w="4320" w:type="dxa"/>
            <w:vAlign w:val="bottom"/>
          </w:tcPr>
          <w:p w14:paraId="7C1BF431" w14:textId="77777777" w:rsidR="00501782" w:rsidRPr="00314F40" w:rsidRDefault="00501782" w:rsidP="005B1162">
            <w:pPr>
              <w:tabs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เงินจ่ายล่วงหน้าให้พนักงาน</w:t>
            </w:r>
          </w:p>
        </w:tc>
        <w:tc>
          <w:tcPr>
            <w:tcW w:w="1170" w:type="dxa"/>
            <w:shd w:val="clear" w:color="auto" w:fill="auto"/>
          </w:tcPr>
          <w:p w14:paraId="5773EE37" w14:textId="7503F733" w:rsidR="00501782" w:rsidRPr="00314F40" w:rsidRDefault="008440DA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6435F2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15869BE9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17EAA5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176" w:type="dxa"/>
            <w:shd w:val="clear" w:color="auto" w:fill="auto"/>
          </w:tcPr>
          <w:p w14:paraId="7891B433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8BAF6D3" w14:textId="13302EDB" w:rsidR="00501782" w:rsidRPr="00314F40" w:rsidRDefault="006435F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9BBE85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E89AD3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1782" w:rsidRPr="00314F40" w14:paraId="4FB06724" w14:textId="77777777" w:rsidTr="00501782">
        <w:tc>
          <w:tcPr>
            <w:tcW w:w="4320" w:type="dxa"/>
            <w:vAlign w:val="bottom"/>
          </w:tcPr>
          <w:p w14:paraId="4E409B40" w14:textId="77777777" w:rsidR="00501782" w:rsidRPr="00314F40" w:rsidRDefault="00501782" w:rsidP="005B1162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1F90C75D" w14:textId="657BEE9C" w:rsidR="00501782" w:rsidRPr="00314F40" w:rsidRDefault="008440DA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6435F2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435F2">
              <w:rPr>
                <w:rFonts w:asciiTheme="majorBidi" w:hAnsiTheme="majorBidi" w:cstheme="majorBidi"/>
                <w:sz w:val="28"/>
              </w:rPr>
              <w:t>429</w:t>
            </w:r>
          </w:p>
        </w:tc>
        <w:tc>
          <w:tcPr>
            <w:tcW w:w="90" w:type="dxa"/>
            <w:shd w:val="clear" w:color="auto" w:fill="auto"/>
          </w:tcPr>
          <w:p w14:paraId="103CEE7D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5F1A1" w14:textId="77777777" w:rsidR="00501782" w:rsidRPr="00314F40" w:rsidRDefault="00274CDE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8,413</w:t>
            </w:r>
          </w:p>
        </w:tc>
        <w:tc>
          <w:tcPr>
            <w:tcW w:w="176" w:type="dxa"/>
            <w:shd w:val="clear" w:color="auto" w:fill="auto"/>
          </w:tcPr>
          <w:p w14:paraId="6F635426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0A02B84" w14:textId="77777777" w:rsidR="00501782" w:rsidRPr="00314F40" w:rsidRDefault="008440DA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52,547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B24E95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7D659F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1,759 </w:t>
            </w:r>
          </w:p>
        </w:tc>
      </w:tr>
      <w:tr w:rsidR="00501782" w:rsidRPr="00314F40" w14:paraId="2DC3E9DE" w14:textId="77777777" w:rsidTr="00501782">
        <w:tc>
          <w:tcPr>
            <w:tcW w:w="4320" w:type="dxa"/>
            <w:vAlign w:val="bottom"/>
          </w:tcPr>
          <w:p w14:paraId="3D71BCF3" w14:textId="77777777" w:rsidR="00501782" w:rsidRPr="00314F40" w:rsidRDefault="00501782" w:rsidP="005B1162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เงินมัดจำโครงการ </w:t>
            </w:r>
          </w:p>
        </w:tc>
        <w:tc>
          <w:tcPr>
            <w:tcW w:w="1170" w:type="dxa"/>
            <w:shd w:val="clear" w:color="auto" w:fill="auto"/>
          </w:tcPr>
          <w:p w14:paraId="4F6A8D32" w14:textId="3EC5853A" w:rsidR="00501782" w:rsidRPr="00314F40" w:rsidRDefault="00C21255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105</w:t>
            </w:r>
            <w:r w:rsidR="008440DA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45B7859D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8DB8B2" w14:textId="77777777" w:rsidR="00501782" w:rsidRPr="00314F40" w:rsidRDefault="00501782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77,</w:t>
            </w:r>
            <w:r w:rsidR="00274CDE">
              <w:rPr>
                <w:rFonts w:asciiTheme="majorBidi" w:hAnsiTheme="majorBidi" w:cstheme="majorBidi"/>
                <w:sz w:val="28"/>
              </w:rPr>
              <w:t>067</w:t>
            </w:r>
          </w:p>
        </w:tc>
        <w:tc>
          <w:tcPr>
            <w:tcW w:w="176" w:type="dxa"/>
            <w:shd w:val="clear" w:color="auto" w:fill="auto"/>
          </w:tcPr>
          <w:p w14:paraId="53F34447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68F39CD" w14:textId="77777777" w:rsidR="00501782" w:rsidRPr="00314F40" w:rsidRDefault="008440DA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A9376E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C03528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01782" w:rsidRPr="00314F40" w14:paraId="6CEBBAA6" w14:textId="77777777" w:rsidTr="00501782">
        <w:tc>
          <w:tcPr>
            <w:tcW w:w="4320" w:type="dxa"/>
            <w:vAlign w:val="bottom"/>
          </w:tcPr>
          <w:p w14:paraId="4FEFB52D" w14:textId="77777777" w:rsidR="00501782" w:rsidRPr="00314F40" w:rsidRDefault="00501782" w:rsidP="005B1162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065CC9" w14:textId="6EA9A0C4" w:rsidR="00501782" w:rsidRPr="00314F40" w:rsidRDefault="008440DA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C21255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C21255">
              <w:rPr>
                <w:rFonts w:asciiTheme="majorBidi" w:hAnsiTheme="majorBidi" w:cstheme="majorBidi"/>
                <w:sz w:val="28"/>
              </w:rPr>
              <w:t>98</w:t>
            </w:r>
            <w:r w:rsidR="004F2EF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12251E7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ACDE50" w14:textId="40D83C19" w:rsidR="00501782" w:rsidRPr="00314F40" w:rsidRDefault="00501782" w:rsidP="00274CDE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10,</w:t>
            </w:r>
            <w:r w:rsidR="00274CDE">
              <w:rPr>
                <w:rFonts w:asciiTheme="majorBidi" w:hAnsiTheme="majorBidi" w:cstheme="majorBidi"/>
                <w:sz w:val="28"/>
              </w:rPr>
              <w:t>7</w:t>
            </w:r>
            <w:r w:rsidR="004F2EFA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176" w:type="dxa"/>
            <w:shd w:val="clear" w:color="auto" w:fill="auto"/>
          </w:tcPr>
          <w:p w14:paraId="4ED98345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98DD09A" w14:textId="1E00474D" w:rsidR="00501782" w:rsidRPr="00314F40" w:rsidRDefault="008440DA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</w:t>
            </w:r>
            <w:r w:rsidR="00C21255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8851F4" w14:textId="77777777" w:rsidR="00501782" w:rsidRPr="00314F40" w:rsidRDefault="00501782" w:rsidP="0050178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BCC559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 xml:space="preserve"> 1,687</w:t>
            </w:r>
          </w:p>
        </w:tc>
      </w:tr>
      <w:tr w:rsidR="00501782" w:rsidRPr="00314F40" w14:paraId="6D34B689" w14:textId="77777777" w:rsidTr="00501782">
        <w:tc>
          <w:tcPr>
            <w:tcW w:w="4320" w:type="dxa"/>
            <w:vAlign w:val="bottom"/>
          </w:tcPr>
          <w:p w14:paraId="2A6471E9" w14:textId="77777777" w:rsidR="00501782" w:rsidRPr="00314F40" w:rsidRDefault="00501782" w:rsidP="005B1162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72B801" w14:textId="36B85BFB" w:rsidR="00501782" w:rsidRPr="00314F40" w:rsidRDefault="00C21255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587</w:t>
            </w:r>
            <w:r w:rsidR="008440D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="004F2EF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E09FFB0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A2F068" w14:textId="77777777" w:rsidR="00501782" w:rsidRPr="00314F40" w:rsidRDefault="00274CDE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437,536</w:t>
            </w:r>
          </w:p>
        </w:tc>
        <w:tc>
          <w:tcPr>
            <w:tcW w:w="176" w:type="dxa"/>
            <w:shd w:val="clear" w:color="auto" w:fill="auto"/>
          </w:tcPr>
          <w:p w14:paraId="35EDAE15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A3C2F78" w14:textId="6D860DAE" w:rsidR="00501782" w:rsidRPr="00314F40" w:rsidRDefault="008440DA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197,97</w:t>
            </w:r>
            <w:r w:rsidR="004F2EF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F6189C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1B08FE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100,338</w:t>
            </w:r>
          </w:p>
        </w:tc>
      </w:tr>
      <w:tr w:rsidR="00501782" w:rsidRPr="00314F40" w14:paraId="79D28FCE" w14:textId="77777777" w:rsidTr="00501782">
        <w:tc>
          <w:tcPr>
            <w:tcW w:w="4320" w:type="dxa"/>
            <w:vAlign w:val="center"/>
          </w:tcPr>
          <w:p w14:paraId="1A4BA3CD" w14:textId="77777777" w:rsidR="00501782" w:rsidRPr="00314F40" w:rsidRDefault="00501782" w:rsidP="005B1162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 w:rsidRPr="00314F40">
              <w:rPr>
                <w:rFonts w:asciiTheme="majorBidi" w:hAnsiTheme="majorBidi" w:cstheme="majorBidi"/>
                <w:sz w:val="28"/>
              </w:rPr>
              <w:t>: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62D7B707" w14:textId="1DC2292C" w:rsidR="00501782" w:rsidRPr="00314F40" w:rsidRDefault="008440DA" w:rsidP="00501782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C212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C21255">
              <w:rPr>
                <w:rFonts w:asciiTheme="majorBidi" w:hAnsiTheme="majorBidi" w:cstheme="majorBidi"/>
                <w:sz w:val="28"/>
              </w:rPr>
              <w:t>628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95734B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74BF5D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(12,126)</w:t>
            </w:r>
          </w:p>
        </w:tc>
        <w:tc>
          <w:tcPr>
            <w:tcW w:w="176" w:type="dxa"/>
            <w:shd w:val="clear" w:color="auto" w:fill="auto"/>
          </w:tcPr>
          <w:p w14:paraId="61DE38B0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253192FA" w14:textId="764EF07A" w:rsidR="00501782" w:rsidRPr="00314F40" w:rsidRDefault="008440DA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C21255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C21255">
              <w:rPr>
                <w:rFonts w:asciiTheme="majorBidi" w:hAnsiTheme="majorBidi" w:cstheme="majorBidi"/>
                <w:sz w:val="28"/>
              </w:rPr>
              <w:t>464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E04EE4" w14:textId="77777777" w:rsidR="00501782" w:rsidRPr="00314F40" w:rsidRDefault="00501782" w:rsidP="00501782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3F8B5F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(22,130)</w:t>
            </w:r>
          </w:p>
        </w:tc>
      </w:tr>
      <w:tr w:rsidR="00501782" w:rsidRPr="00314F40" w14:paraId="4D739671" w14:textId="77777777" w:rsidTr="00501782">
        <w:tc>
          <w:tcPr>
            <w:tcW w:w="4320" w:type="dxa"/>
            <w:vAlign w:val="bottom"/>
          </w:tcPr>
          <w:p w14:paraId="1DE3B8F1" w14:textId="77777777" w:rsidR="00501782" w:rsidRPr="00314F40" w:rsidRDefault="00501782" w:rsidP="005B1162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3AA6A1" w14:textId="77777777" w:rsidR="00501782" w:rsidRPr="00314F40" w:rsidRDefault="00501782" w:rsidP="00501782">
            <w:pPr>
              <w:tabs>
                <w:tab w:val="decimal" w:pos="10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17475B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931DF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" w:type="dxa"/>
            <w:shd w:val="clear" w:color="auto" w:fill="auto"/>
          </w:tcPr>
          <w:p w14:paraId="3A9AFA40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67F329A" w14:textId="77777777" w:rsidR="00501782" w:rsidRPr="00314F40" w:rsidRDefault="00501782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C5377B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EE34FE" w14:textId="77777777" w:rsidR="00501782" w:rsidRPr="00314F40" w:rsidRDefault="00501782" w:rsidP="00501782">
            <w:pPr>
              <w:tabs>
                <w:tab w:val="decimal" w:pos="1004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501782" w:rsidRPr="00314F40" w14:paraId="08E77207" w14:textId="77777777" w:rsidTr="00501782">
        <w:tc>
          <w:tcPr>
            <w:tcW w:w="4320" w:type="dxa"/>
            <w:vAlign w:val="bottom"/>
          </w:tcPr>
          <w:p w14:paraId="665F404C" w14:textId="77777777" w:rsidR="00501782" w:rsidRPr="00314F40" w:rsidRDefault="00501782" w:rsidP="005B1162">
            <w:pPr>
              <w:tabs>
                <w:tab w:val="left" w:pos="442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     </w:t>
            </w:r>
            <w:r w:rsidRPr="00314F40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</w:t>
            </w:r>
            <w:r w:rsidRPr="00314F40">
              <w:rPr>
                <w:rFonts w:asciiTheme="majorBidi" w:hAnsiTheme="majorBidi" w:cstheme="majorBidi"/>
                <w:sz w:val="28"/>
                <w:cs/>
                <w:lang w:val="en-GB"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328158" w14:textId="77777777" w:rsidR="00501782" w:rsidRPr="00314F40" w:rsidRDefault="008440DA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(9,478)</w:t>
            </w:r>
          </w:p>
        </w:tc>
        <w:tc>
          <w:tcPr>
            <w:tcW w:w="90" w:type="dxa"/>
            <w:shd w:val="clear" w:color="auto" w:fill="auto"/>
          </w:tcPr>
          <w:p w14:paraId="7F98EFB8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3175A2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(42,292)</w:t>
            </w:r>
          </w:p>
        </w:tc>
        <w:tc>
          <w:tcPr>
            <w:tcW w:w="176" w:type="dxa"/>
            <w:shd w:val="clear" w:color="auto" w:fill="auto"/>
          </w:tcPr>
          <w:p w14:paraId="697A9134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E21716D" w14:textId="77777777" w:rsidR="00501782" w:rsidRPr="00314F40" w:rsidRDefault="008440DA" w:rsidP="00501782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(2,380)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092DE8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32BF72" w14:textId="77777777" w:rsidR="00501782" w:rsidRPr="00314F40" w:rsidRDefault="00501782" w:rsidP="00501782">
            <w:pPr>
              <w:tabs>
                <w:tab w:val="decimal" w:pos="1004"/>
              </w:tabs>
              <w:ind w:right="90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sz w:val="28"/>
              </w:rPr>
              <w:t>(2,393)</w:t>
            </w:r>
          </w:p>
        </w:tc>
      </w:tr>
      <w:tr w:rsidR="00501782" w:rsidRPr="00314F40" w14:paraId="1226F5FE" w14:textId="77777777" w:rsidTr="00501782">
        <w:tc>
          <w:tcPr>
            <w:tcW w:w="4320" w:type="dxa"/>
          </w:tcPr>
          <w:p w14:paraId="320E2287" w14:textId="77777777" w:rsidR="00501782" w:rsidRPr="00314F40" w:rsidRDefault="00501782" w:rsidP="005B1162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314F4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 w:rsidRPr="00314F4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314F4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F606B" w14:textId="1D22CAD0" w:rsidR="00501782" w:rsidRPr="00314F40" w:rsidRDefault="00C21255" w:rsidP="00501782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564</w:t>
            </w:r>
            <w:r w:rsidR="008440D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197</w:t>
            </w:r>
          </w:p>
        </w:tc>
        <w:tc>
          <w:tcPr>
            <w:tcW w:w="90" w:type="dxa"/>
            <w:shd w:val="clear" w:color="auto" w:fill="auto"/>
          </w:tcPr>
          <w:p w14:paraId="7732DEBB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7A16B" w14:textId="77777777" w:rsidR="00501782" w:rsidRPr="00314F40" w:rsidRDefault="00274CDE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383,118</w:t>
            </w:r>
          </w:p>
        </w:tc>
        <w:tc>
          <w:tcPr>
            <w:tcW w:w="176" w:type="dxa"/>
            <w:shd w:val="clear" w:color="auto" w:fill="auto"/>
          </w:tcPr>
          <w:p w14:paraId="55187EE1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86511" w14:textId="013BDDFD" w:rsidR="00501782" w:rsidRPr="00314F40" w:rsidRDefault="008440DA" w:rsidP="00501782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C21255">
              <w:rPr>
                <w:rFonts w:asciiTheme="majorBidi" w:hAnsiTheme="majorBidi" w:cstheme="majorBidi"/>
                <w:b/>
                <w:bCs/>
                <w:sz w:val="28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C21255">
              <w:rPr>
                <w:rFonts w:asciiTheme="majorBidi" w:hAnsiTheme="majorBidi" w:cstheme="majorBidi"/>
                <w:b/>
                <w:bCs/>
                <w:sz w:val="28"/>
              </w:rPr>
              <w:t>132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DA0329" w14:textId="77777777" w:rsidR="00501782" w:rsidRPr="00314F40" w:rsidRDefault="00501782" w:rsidP="0050178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80866" w14:textId="77777777" w:rsidR="00501782" w:rsidRPr="00314F40" w:rsidRDefault="00501782" w:rsidP="00501782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14F40">
              <w:rPr>
                <w:rFonts w:asciiTheme="majorBidi" w:hAnsiTheme="majorBidi" w:cstheme="majorBidi"/>
                <w:b/>
                <w:bCs/>
                <w:sz w:val="28"/>
              </w:rPr>
              <w:t>75,815</w:t>
            </w:r>
          </w:p>
        </w:tc>
      </w:tr>
    </w:tbl>
    <w:p w14:paraId="7BB7C8F1" w14:textId="77777777" w:rsidR="00D5121C" w:rsidRDefault="00D5121C" w:rsidP="00871D2B">
      <w:pPr>
        <w:spacing w:before="240" w:after="120" w:line="400" w:lineRule="exact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4A4C42E" w14:textId="77777777" w:rsidR="00274CDE" w:rsidRDefault="00274CDE" w:rsidP="00871D2B">
      <w:pPr>
        <w:spacing w:before="240" w:after="120" w:line="400" w:lineRule="exact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006F1A6" w14:textId="77777777" w:rsidR="00274CDE" w:rsidRDefault="00274CDE" w:rsidP="00871D2B">
      <w:pPr>
        <w:spacing w:before="240" w:after="120" w:line="400" w:lineRule="exact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5715E73" w14:textId="77777777" w:rsidR="00274CDE" w:rsidRPr="00871D2B" w:rsidRDefault="00274CDE" w:rsidP="00871D2B">
      <w:pPr>
        <w:spacing w:before="240" w:after="120" w:line="400" w:lineRule="exact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411FE4" w14:textId="77777777" w:rsidR="00D5121C" w:rsidRDefault="009B2480">
      <w:pPr>
        <w:pStyle w:val="ListParagraph"/>
        <w:numPr>
          <w:ilvl w:val="1"/>
          <w:numId w:val="21"/>
        </w:numPr>
        <w:spacing w:before="240" w:after="120" w:line="400" w:lineRule="exact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 xml:space="preserve">การวิเคราะห์อายุของลูกหนี้การค้า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30485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D5121C" w:rsidRPr="00804356" w14:paraId="661F7AE5" w14:textId="77777777">
        <w:trPr>
          <w:trHeight w:val="20"/>
        </w:trPr>
        <w:tc>
          <w:tcPr>
            <w:tcW w:w="4320" w:type="dxa"/>
          </w:tcPr>
          <w:p w14:paraId="32715DEC" w14:textId="77777777" w:rsidR="00D5121C" w:rsidRPr="00804356" w:rsidRDefault="00D5121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22CF662" w14:textId="77777777" w:rsidR="00D5121C" w:rsidRPr="00804356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14:paraId="51F4EAA9" w14:textId="77777777" w:rsidR="00D5121C" w:rsidRPr="00804356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DB462A" w14:textId="77777777" w:rsidR="00D5121C" w:rsidRPr="00804356" w:rsidRDefault="009B24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(</w:t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 w:rsidRPr="0080435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 w:rsidRPr="0080435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:rsidRPr="00804356" w14:paraId="1397F43E" w14:textId="77777777">
        <w:trPr>
          <w:trHeight w:val="20"/>
        </w:trPr>
        <w:tc>
          <w:tcPr>
            <w:tcW w:w="4320" w:type="dxa"/>
          </w:tcPr>
          <w:p w14:paraId="60BA8186" w14:textId="77777777" w:rsidR="00D5121C" w:rsidRPr="00804356" w:rsidRDefault="00D5121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6E07E5D1" w14:textId="77777777" w:rsidR="00D5121C" w:rsidRPr="00804356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40087198" w14:textId="77777777" w:rsidR="00D5121C" w:rsidRPr="00804356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</w:tcPr>
          <w:p w14:paraId="1EFAB900" w14:textId="77777777" w:rsidR="00D5121C" w:rsidRPr="00804356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:rsidRPr="00804356" w14:paraId="4E6D6289" w14:textId="77777777">
        <w:trPr>
          <w:trHeight w:val="20"/>
        </w:trPr>
        <w:tc>
          <w:tcPr>
            <w:tcW w:w="4320" w:type="dxa"/>
          </w:tcPr>
          <w:p w14:paraId="4781ADB0" w14:textId="77777777" w:rsidR="00D5121C" w:rsidRPr="00804356" w:rsidRDefault="00D5121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F1177F" w14:textId="77777777" w:rsidR="00D5121C" w:rsidRPr="00804356" w:rsidRDefault="009B2480" w:rsidP="0030485B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3</w:t>
            </w:r>
            <w:r w:rsidRPr="00804356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804356">
              <w:rPr>
                <w:rFonts w:asciiTheme="majorBidi" w:hAnsiTheme="majorBidi" w:cstheme="majorBidi"/>
                <w:sz w:val="28"/>
              </w:rPr>
              <w:t xml:space="preserve"> </w:t>
            </w:r>
            <w:r w:rsidR="0030485B"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1F45D1" w14:textId="77777777" w:rsidR="00D5121C" w:rsidRPr="00804356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C6453C" w14:textId="77777777" w:rsidR="00D5121C" w:rsidRPr="00804356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735ACE42" w14:textId="77777777" w:rsidR="00D5121C" w:rsidRPr="00804356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A7B468" w14:textId="77777777" w:rsidR="00D5121C" w:rsidRPr="00804356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3</w:t>
            </w:r>
            <w:r w:rsidRPr="00804356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804356">
              <w:rPr>
                <w:rFonts w:asciiTheme="majorBidi" w:hAnsiTheme="majorBidi" w:cstheme="majorBidi"/>
                <w:sz w:val="28"/>
              </w:rPr>
              <w:t xml:space="preserve"> </w:t>
            </w:r>
            <w:r w:rsidR="0030485B"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C0F27E" w14:textId="77777777" w:rsidR="00D5121C" w:rsidRPr="00804356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239739" w14:textId="77777777" w:rsidR="00D5121C" w:rsidRPr="00804356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:rsidRPr="00804356" w14:paraId="01E549A7" w14:textId="77777777">
        <w:trPr>
          <w:trHeight w:val="20"/>
        </w:trPr>
        <w:tc>
          <w:tcPr>
            <w:tcW w:w="4320" w:type="dxa"/>
          </w:tcPr>
          <w:p w14:paraId="556A1349" w14:textId="77777777" w:rsidR="00D5121C" w:rsidRPr="00804356" w:rsidRDefault="00D5121C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72B87A" w14:textId="77777777" w:rsidR="00D5121C" w:rsidRPr="00804356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091BFBD0" w14:textId="77777777" w:rsidR="00D5121C" w:rsidRPr="00804356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9805B9" w14:textId="77777777" w:rsidR="00D5121C" w:rsidRPr="00804356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0" w:type="dxa"/>
          </w:tcPr>
          <w:p w14:paraId="102055AA" w14:textId="77777777" w:rsidR="00D5121C" w:rsidRPr="00804356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830ADD" w14:textId="77777777" w:rsidR="00D5121C" w:rsidRPr="00804356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15448B4B" w14:textId="77777777" w:rsidR="00D5121C" w:rsidRPr="00804356" w:rsidRDefault="00D5121C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A068E8" w14:textId="77777777" w:rsidR="00D5121C" w:rsidRPr="00804356" w:rsidRDefault="009B24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:rsidRPr="00804356" w14:paraId="5FEF85B7" w14:textId="77777777" w:rsidTr="00501782">
        <w:trPr>
          <w:trHeight w:val="20"/>
        </w:trPr>
        <w:tc>
          <w:tcPr>
            <w:tcW w:w="4320" w:type="dxa"/>
          </w:tcPr>
          <w:p w14:paraId="54473614" w14:textId="77777777" w:rsidR="00D5121C" w:rsidRPr="00804356" w:rsidRDefault="009B2480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F27B43" w14:textId="0811D4EE" w:rsidR="00D5121C" w:rsidRPr="00804356" w:rsidRDefault="008440DA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98,8</w:t>
            </w:r>
            <w:r w:rsidR="00D871C0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90" w:type="dxa"/>
            <w:shd w:val="clear" w:color="auto" w:fill="auto"/>
          </w:tcPr>
          <w:p w14:paraId="536F8A56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AECA4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119,071</w:t>
            </w:r>
          </w:p>
        </w:tc>
        <w:tc>
          <w:tcPr>
            <w:tcW w:w="180" w:type="dxa"/>
            <w:shd w:val="clear" w:color="auto" w:fill="auto"/>
          </w:tcPr>
          <w:p w14:paraId="18F542E5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413A6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429394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49185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:rsidRPr="00804356" w14:paraId="504CAAF4" w14:textId="77777777" w:rsidTr="00501782">
        <w:trPr>
          <w:trHeight w:val="20"/>
        </w:trPr>
        <w:tc>
          <w:tcPr>
            <w:tcW w:w="4320" w:type="dxa"/>
          </w:tcPr>
          <w:p w14:paraId="02E994A0" w14:textId="77777777" w:rsidR="00D5121C" w:rsidRPr="00804356" w:rsidRDefault="009B24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55F77B1E" w14:textId="77777777" w:rsidR="00D5121C" w:rsidRPr="00804356" w:rsidRDefault="00D5121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3B0233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D00FE7" w14:textId="77777777" w:rsidR="00D5121C" w:rsidRPr="00804356" w:rsidRDefault="00D5121C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FF05A8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88D7DF" w14:textId="77777777" w:rsidR="00D5121C" w:rsidRPr="00804356" w:rsidRDefault="00D5121C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CE57AF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6ADF7" w14:textId="77777777" w:rsidR="00D5121C" w:rsidRPr="00804356" w:rsidRDefault="00D5121C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:rsidRPr="00804356" w14:paraId="01AB5C48" w14:textId="77777777" w:rsidTr="00501782">
        <w:trPr>
          <w:trHeight w:val="20"/>
        </w:trPr>
        <w:tc>
          <w:tcPr>
            <w:tcW w:w="4320" w:type="dxa"/>
          </w:tcPr>
          <w:p w14:paraId="284744C2" w14:textId="77777777" w:rsidR="00D5121C" w:rsidRPr="00804356" w:rsidRDefault="009B24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ab/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ไม่เกิน </w:t>
            </w:r>
            <w:r w:rsidRPr="00804356">
              <w:rPr>
                <w:rFonts w:asciiTheme="majorBidi" w:hAnsiTheme="majorBidi" w:cstheme="majorBidi"/>
                <w:sz w:val="28"/>
              </w:rPr>
              <w:t>3</w:t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เดือน</w:t>
            </w:r>
            <w:r w:rsidRPr="0080435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1259274" w14:textId="77777777" w:rsidR="00D5121C" w:rsidRPr="00804356" w:rsidRDefault="008440DA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11,413</w:t>
            </w:r>
          </w:p>
        </w:tc>
        <w:tc>
          <w:tcPr>
            <w:tcW w:w="90" w:type="dxa"/>
            <w:shd w:val="clear" w:color="auto" w:fill="auto"/>
          </w:tcPr>
          <w:p w14:paraId="29704D06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47B3B3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17,993</w:t>
            </w:r>
          </w:p>
        </w:tc>
        <w:tc>
          <w:tcPr>
            <w:tcW w:w="180" w:type="dxa"/>
            <w:shd w:val="clear" w:color="auto" w:fill="auto"/>
          </w:tcPr>
          <w:p w14:paraId="5DC5AFAB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F12491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14824D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7A396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:rsidRPr="00804356" w14:paraId="65B3AA0A" w14:textId="77777777" w:rsidTr="00501782">
        <w:trPr>
          <w:trHeight w:val="20"/>
        </w:trPr>
        <w:tc>
          <w:tcPr>
            <w:tcW w:w="4320" w:type="dxa"/>
          </w:tcPr>
          <w:p w14:paraId="25FFDEC5" w14:textId="77777777" w:rsidR="00D5121C" w:rsidRPr="00804356" w:rsidRDefault="009B24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6411F047" w14:textId="77777777" w:rsidR="00D5121C" w:rsidRPr="00804356" w:rsidRDefault="008440DA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4,544</w:t>
            </w:r>
          </w:p>
        </w:tc>
        <w:tc>
          <w:tcPr>
            <w:tcW w:w="90" w:type="dxa"/>
            <w:shd w:val="clear" w:color="auto" w:fill="auto"/>
          </w:tcPr>
          <w:p w14:paraId="1F3BB3EE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7266A9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13,648</w:t>
            </w:r>
          </w:p>
        </w:tc>
        <w:tc>
          <w:tcPr>
            <w:tcW w:w="180" w:type="dxa"/>
            <w:shd w:val="clear" w:color="auto" w:fill="auto"/>
          </w:tcPr>
          <w:p w14:paraId="4FD939E2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E80CC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EFE8F5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C8A020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:rsidRPr="00804356" w14:paraId="680F712C" w14:textId="77777777" w:rsidTr="00501782">
        <w:trPr>
          <w:trHeight w:val="243"/>
        </w:trPr>
        <w:tc>
          <w:tcPr>
            <w:tcW w:w="4320" w:type="dxa"/>
          </w:tcPr>
          <w:p w14:paraId="388F273D" w14:textId="77777777" w:rsidR="00D5121C" w:rsidRPr="00804356" w:rsidRDefault="009B24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04356">
              <w:rPr>
                <w:rFonts w:asciiTheme="majorBidi" w:hAnsiTheme="majorBidi" w:cstheme="majorBidi"/>
                <w:sz w:val="28"/>
                <w:lang w:val="en-GB"/>
              </w:rPr>
              <w:tab/>
            </w:r>
            <w:r w:rsidRPr="00804356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66E12553" w14:textId="77777777" w:rsidR="00D5121C" w:rsidRPr="00804356" w:rsidRDefault="008440DA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61DD02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68793B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3,463</w:t>
            </w:r>
          </w:p>
        </w:tc>
        <w:tc>
          <w:tcPr>
            <w:tcW w:w="180" w:type="dxa"/>
            <w:shd w:val="clear" w:color="auto" w:fill="auto"/>
          </w:tcPr>
          <w:p w14:paraId="69FFAEAA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DC8E9F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581B96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741AD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:rsidRPr="00804356" w14:paraId="13EE4744" w14:textId="77777777" w:rsidTr="00501782">
        <w:trPr>
          <w:trHeight w:val="20"/>
        </w:trPr>
        <w:tc>
          <w:tcPr>
            <w:tcW w:w="4320" w:type="dxa"/>
          </w:tcPr>
          <w:p w14:paraId="33759155" w14:textId="77777777" w:rsidR="00D5121C" w:rsidRPr="00804356" w:rsidRDefault="009B2480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ab/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>มากกว่า</w:t>
            </w:r>
            <w:r w:rsidRPr="00804356">
              <w:rPr>
                <w:rFonts w:asciiTheme="majorBidi" w:hAnsiTheme="majorBidi" w:cstheme="majorBidi"/>
                <w:sz w:val="28"/>
              </w:rPr>
              <w:t xml:space="preserve"> 12</w:t>
            </w:r>
            <w:r w:rsidRPr="0080435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553662" w14:textId="77777777" w:rsidR="00D5121C" w:rsidRPr="00804356" w:rsidRDefault="008440DA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2014128A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17EFCE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14:paraId="5A578A1A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9E03C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FC4100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689B8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0435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:rsidRPr="00804356" w14:paraId="7FE1419E" w14:textId="77777777" w:rsidTr="00501782">
        <w:trPr>
          <w:trHeight w:val="20"/>
        </w:trPr>
        <w:tc>
          <w:tcPr>
            <w:tcW w:w="4320" w:type="dxa"/>
          </w:tcPr>
          <w:p w14:paraId="3730B313" w14:textId="77777777" w:rsidR="00D5121C" w:rsidRPr="00804356" w:rsidRDefault="009B2480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435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2C2A8" w14:textId="2336BD0F" w:rsidR="00D5121C" w:rsidRPr="00804356" w:rsidRDefault="008440DA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4356">
              <w:rPr>
                <w:rFonts w:asciiTheme="majorBidi" w:hAnsiTheme="majorBidi" w:cstheme="majorBidi"/>
                <w:b/>
                <w:bCs/>
                <w:sz w:val="28"/>
              </w:rPr>
              <w:t>115,</w:t>
            </w:r>
            <w:r w:rsidR="00D871C0">
              <w:rPr>
                <w:rFonts w:asciiTheme="majorBidi" w:hAnsiTheme="majorBidi" w:cstheme="majorBidi"/>
                <w:b/>
                <w:bCs/>
                <w:sz w:val="28"/>
              </w:rPr>
              <w:t>605</w:t>
            </w:r>
          </w:p>
        </w:tc>
        <w:tc>
          <w:tcPr>
            <w:tcW w:w="90" w:type="dxa"/>
            <w:shd w:val="clear" w:color="auto" w:fill="auto"/>
          </w:tcPr>
          <w:p w14:paraId="1C02904F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6E20B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4356">
              <w:rPr>
                <w:rFonts w:asciiTheme="majorBidi" w:hAnsiTheme="majorBidi" w:cstheme="majorBidi"/>
                <w:b/>
                <w:bCs/>
                <w:sz w:val="28"/>
              </w:rPr>
              <w:t>154,942</w:t>
            </w:r>
          </w:p>
        </w:tc>
        <w:tc>
          <w:tcPr>
            <w:tcW w:w="180" w:type="dxa"/>
            <w:shd w:val="clear" w:color="auto" w:fill="auto"/>
          </w:tcPr>
          <w:p w14:paraId="6AFA9470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D81BA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435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068BEB" w14:textId="77777777" w:rsidR="00D5121C" w:rsidRPr="00804356" w:rsidRDefault="00D5121C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29DED" w14:textId="77777777" w:rsidR="00D5121C" w:rsidRPr="00804356" w:rsidRDefault="009B2480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435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F9F5743" w14:textId="77777777" w:rsidR="008C5951" w:rsidRDefault="008C5951" w:rsidP="008C5951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hint="cs"/>
          <w:b/>
          <w:bCs/>
          <w:sz w:val="28"/>
          <w:cs/>
          <w:lang w:val="en-GB"/>
        </w:rPr>
        <w:t>ลูกหนี้ตามสัญญาเช่าการเงิน</w:t>
      </w:r>
    </w:p>
    <w:p w14:paraId="1EE391C3" w14:textId="21472C27" w:rsidR="008C5951" w:rsidRDefault="008C5951" w:rsidP="008C5951">
      <w:pPr>
        <w:pStyle w:val="ListParagraph"/>
        <w:spacing w:before="240" w:line="240" w:lineRule="atLeast"/>
        <w:ind w:left="360" w:right="-90"/>
        <w:jc w:val="thaiDistribute"/>
        <w:rPr>
          <w:rFonts w:asciiTheme="majorBidi" w:hAnsiTheme="majorBidi"/>
          <w:sz w:val="28"/>
        </w:rPr>
      </w:pPr>
      <w:r w:rsidRPr="00871D2B">
        <w:rPr>
          <w:rFonts w:asciiTheme="majorBidi" w:hAnsiTheme="majorBidi" w:hint="cs"/>
          <w:sz w:val="28"/>
          <w:cs/>
          <w:lang w:val="en-GB"/>
        </w:rPr>
        <w:t>ลูกหนี้ตามสัญญาเช่าการเงิน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ณ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30 </w:t>
      </w:r>
      <w:r w:rsidR="0030485B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hint="cs"/>
          <w:sz w:val="28"/>
          <w:cs/>
          <w:lang w:val="en-GB"/>
        </w:rPr>
        <w:t>และวันที่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 w:rsidRPr="00871D2B">
        <w:rPr>
          <w:rFonts w:asciiTheme="majorBidi" w:hAnsiTheme="majorBidi" w:hint="cs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2562 </w:t>
      </w:r>
      <w:r w:rsidRPr="00871D2B">
        <w:rPr>
          <w:rFonts w:asciiTheme="majorBidi" w:hAnsiTheme="majorBidi" w:hint="cs"/>
          <w:sz w:val="28"/>
          <w:cs/>
          <w:lang w:val="en-GB"/>
        </w:rPr>
        <w:t>ประกอบด้วย</w:t>
      </w:r>
      <w:r w:rsidRPr="00871D2B">
        <w:rPr>
          <w:rFonts w:asciiTheme="majorBidi" w:hAnsiTheme="majorBidi"/>
          <w:sz w:val="28"/>
          <w:cs/>
          <w:lang w:val="en-GB"/>
        </w:rPr>
        <w:t xml:space="preserve"> (</w:t>
      </w:r>
      <w:r w:rsidRPr="00871D2B">
        <w:rPr>
          <w:rFonts w:asciiTheme="majorBidi" w:hAnsiTheme="majorBidi" w:hint="cs"/>
          <w:sz w:val="28"/>
          <w:cs/>
          <w:lang w:val="en-GB"/>
        </w:rPr>
        <w:t>งบ</w:t>
      </w:r>
      <w:r>
        <w:rPr>
          <w:rFonts w:asciiTheme="majorBidi" w:hAnsiTheme="majorBidi" w:hint="cs"/>
          <w:sz w:val="28"/>
          <w:cs/>
          <w:lang w:val="en-GB"/>
        </w:rPr>
        <w:t>การเงิน</w:t>
      </w:r>
      <w:r w:rsidRPr="00871D2B">
        <w:rPr>
          <w:rFonts w:asciiTheme="majorBidi" w:hAnsiTheme="majorBidi" w:hint="cs"/>
          <w:sz w:val="28"/>
          <w:cs/>
          <w:lang w:val="en-GB"/>
        </w:rPr>
        <w:t>เฉพา</w:t>
      </w:r>
      <w:r>
        <w:rPr>
          <w:rFonts w:asciiTheme="majorBidi" w:hAnsiTheme="majorBidi" w:hint="cs"/>
          <w:sz w:val="28"/>
          <w:cs/>
          <w:lang w:val="en-GB"/>
        </w:rPr>
        <w:t>ะ</w:t>
      </w:r>
      <w:r w:rsidRPr="00871D2B">
        <w:rPr>
          <w:rFonts w:asciiTheme="majorBidi" w:hAnsiTheme="majorBidi" w:hint="cs"/>
          <w:sz w:val="28"/>
          <w:cs/>
          <w:lang w:val="en-GB"/>
        </w:rPr>
        <w:t>กิจการ</w:t>
      </w:r>
      <w:r>
        <w:rPr>
          <w:rFonts w:asciiTheme="majorBidi" w:hAnsiTheme="majorBidi"/>
          <w:sz w:val="28"/>
          <w:lang w:val="en-GB"/>
        </w:rPr>
        <w:t>:</w:t>
      </w:r>
      <w:r w:rsidRPr="00871D2B">
        <w:rPr>
          <w:rFonts w:asciiTheme="majorBidi" w:hAnsiTheme="majorBidi" w:hint="cs"/>
          <w:sz w:val="28"/>
          <w:cs/>
          <w:lang w:val="en-GB"/>
        </w:rPr>
        <w:t>ไม่มี</w:t>
      </w:r>
      <w:r w:rsidRPr="00871D2B">
        <w:rPr>
          <w:rFonts w:asciiTheme="majorBidi" w:hAnsiTheme="majorBidi"/>
          <w:sz w:val="28"/>
          <w:cs/>
          <w:lang w:val="en-GB"/>
        </w:rPr>
        <w:t>)</w:t>
      </w:r>
    </w:p>
    <w:p w14:paraId="1B5BB963" w14:textId="77777777" w:rsidR="008C5951" w:rsidRDefault="008C5951" w:rsidP="008C5951">
      <w:pPr>
        <w:tabs>
          <w:tab w:val="left" w:pos="540"/>
        </w:tabs>
        <w:ind w:right="-180"/>
        <w:jc w:val="right"/>
        <w:rPr>
          <w:rFonts w:ascii="Angsana New" w:hAnsi="Angsana New"/>
          <w:szCs w:val="24"/>
        </w:rPr>
      </w:pPr>
      <w:r w:rsidRPr="00871D2B">
        <w:rPr>
          <w:rFonts w:ascii="Angsana New" w:hAnsi="Angsana New" w:hint="cs"/>
          <w:szCs w:val="24"/>
          <w:lang w:val="en-GB"/>
        </w:rPr>
        <w:t xml:space="preserve">     </w:t>
      </w:r>
      <w:r>
        <w:rPr>
          <w:rFonts w:ascii="Angsana New" w:hAnsi="Angsana New"/>
          <w:szCs w:val="24"/>
        </w:rPr>
        <w:t>(</w:t>
      </w:r>
      <w:r w:rsidRPr="00871D2B">
        <w:rPr>
          <w:rFonts w:ascii="Angsana New" w:hAnsi="Angsana New"/>
          <w:szCs w:val="24"/>
          <w:cs/>
          <w:lang w:val="en-GB"/>
        </w:rPr>
        <w:t>หน่วย</w:t>
      </w:r>
      <w:r>
        <w:rPr>
          <w:rFonts w:ascii="Angsana New" w:hAnsi="Angsana New"/>
          <w:szCs w:val="24"/>
        </w:rPr>
        <w:t xml:space="preserve">: </w:t>
      </w:r>
      <w:r w:rsidRPr="00871D2B">
        <w:rPr>
          <w:rFonts w:ascii="Angsana New" w:hAnsi="Angsana New"/>
          <w:szCs w:val="24"/>
          <w:cs/>
          <w:lang w:val="en-GB"/>
        </w:rPr>
        <w:t>พันบาท</w:t>
      </w:r>
      <w:r>
        <w:rPr>
          <w:rFonts w:ascii="Angsana New" w:hAnsi="Angsana New"/>
          <w:szCs w:val="24"/>
        </w:rPr>
        <w:t>)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70"/>
        <w:gridCol w:w="90"/>
        <w:gridCol w:w="1170"/>
        <w:gridCol w:w="90"/>
        <w:gridCol w:w="1170"/>
      </w:tblGrid>
      <w:tr w:rsidR="008C5951" w14:paraId="1C1798F8" w14:textId="77777777" w:rsidTr="00D917A8">
        <w:tc>
          <w:tcPr>
            <w:tcW w:w="4500" w:type="dxa"/>
          </w:tcPr>
          <w:p w14:paraId="28E3D2BF" w14:textId="77777777" w:rsidR="008C5951" w:rsidRDefault="008C5951" w:rsidP="00D917A8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4718C3AD" w14:textId="77777777" w:rsidR="008C5951" w:rsidRPr="00871D2B" w:rsidRDefault="008C5951" w:rsidP="00D917A8">
            <w:pPr>
              <w:tabs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C5951" w14:paraId="00B0BE90" w14:textId="77777777" w:rsidTr="00D917A8">
        <w:tc>
          <w:tcPr>
            <w:tcW w:w="4500" w:type="dxa"/>
          </w:tcPr>
          <w:p w14:paraId="505422C2" w14:textId="77777777" w:rsidR="008C5951" w:rsidRDefault="008C5951" w:rsidP="00D917A8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63CF3" w14:textId="77777777" w:rsidR="008C5951" w:rsidRPr="00871D2B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จำนวนเงิน</w:t>
            </w:r>
          </w:p>
          <w:p w14:paraId="3E1D1344" w14:textId="77777777" w:rsidR="008C5951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ขั้นต่ำที่จะได้รับ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78DB23" w14:textId="77777777" w:rsidR="008C5951" w:rsidRDefault="008C5951" w:rsidP="00D917A8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7BB9D6" w14:textId="77777777" w:rsidR="008C5951" w:rsidRPr="00871D2B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มูลค่าปัจจุบันของ</w:t>
            </w:r>
          </w:p>
          <w:p w14:paraId="7C9524C6" w14:textId="77777777" w:rsidR="008C5951" w:rsidRPr="00871D2B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จำนวนเงินขั้นต่ำที่จะได้รับ</w:t>
            </w:r>
          </w:p>
        </w:tc>
      </w:tr>
      <w:tr w:rsidR="008C5951" w14:paraId="144CB40E" w14:textId="77777777" w:rsidTr="00D917A8">
        <w:tc>
          <w:tcPr>
            <w:tcW w:w="4500" w:type="dxa"/>
          </w:tcPr>
          <w:p w14:paraId="178B4CE4" w14:textId="77777777" w:rsidR="008C5951" w:rsidRPr="00871D2B" w:rsidRDefault="008C5951" w:rsidP="00D917A8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5611919B" w14:textId="77777777" w:rsidR="008C5951" w:rsidRDefault="008C5951" w:rsidP="0030485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30485B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7B0BD749" w14:textId="77777777" w:rsidR="008C5951" w:rsidRPr="00871D2B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04F0A4D" w14:textId="77777777" w:rsidR="008C5951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434AEC56" w14:textId="77777777" w:rsidR="008C5951" w:rsidRPr="00871D2B" w:rsidRDefault="008C5951" w:rsidP="00D917A8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C597A35" w14:textId="77777777" w:rsidR="008C5951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30485B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7FB20A5B" w14:textId="77777777" w:rsidR="008C5951" w:rsidRPr="00871D2B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6C4453B8" w14:textId="77777777" w:rsidR="008C5951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8C5951" w14:paraId="35DED326" w14:textId="77777777" w:rsidTr="00D917A8">
        <w:tc>
          <w:tcPr>
            <w:tcW w:w="4500" w:type="dxa"/>
          </w:tcPr>
          <w:p w14:paraId="5DA43A73" w14:textId="77777777" w:rsidR="008C5951" w:rsidRPr="00871D2B" w:rsidRDefault="008C5951" w:rsidP="00D917A8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6344EB" w14:textId="77777777" w:rsidR="008C5951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7B579780" w14:textId="77777777" w:rsidR="008C5951" w:rsidRPr="00871D2B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5C092D" w14:textId="77777777" w:rsidR="008C5951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</w:tcPr>
          <w:p w14:paraId="67D8FF5A" w14:textId="77777777" w:rsidR="008C5951" w:rsidRPr="00871D2B" w:rsidRDefault="008C5951" w:rsidP="00D917A8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C91124" w14:textId="77777777" w:rsidR="008C5951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5EA345B4" w14:textId="77777777" w:rsidR="008C5951" w:rsidRPr="00871D2B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5EA00" w14:textId="77777777" w:rsidR="008C5951" w:rsidRDefault="008C5951" w:rsidP="00D917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8C5951" w14:paraId="415BAD82" w14:textId="77777777" w:rsidTr="00D917A8">
        <w:trPr>
          <w:trHeight w:val="20"/>
        </w:trPr>
        <w:tc>
          <w:tcPr>
            <w:tcW w:w="4500" w:type="dxa"/>
          </w:tcPr>
          <w:p w14:paraId="405727C8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right="65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ระยะเวลาการรับชำระ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9DE85D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6E82747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37B36C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AEB0DE7" w14:textId="77777777" w:rsidR="008C5951" w:rsidRDefault="008C5951" w:rsidP="00D917A8">
            <w:pPr>
              <w:tabs>
                <w:tab w:val="decimal" w:pos="990"/>
                <w:tab w:val="decimal" w:pos="1044"/>
                <w:tab w:val="left" w:pos="2160"/>
              </w:tabs>
              <w:spacing w:line="36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811E53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27533F6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574E17" w14:textId="77777777" w:rsidR="008C5951" w:rsidRPr="00871D2B" w:rsidRDefault="008C5951" w:rsidP="00D917A8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</w:tr>
      <w:tr w:rsidR="008C5951" w14:paraId="6675D2E0" w14:textId="77777777" w:rsidTr="00D917A8">
        <w:trPr>
          <w:trHeight w:val="20"/>
        </w:trPr>
        <w:tc>
          <w:tcPr>
            <w:tcW w:w="4500" w:type="dxa"/>
          </w:tcPr>
          <w:p w14:paraId="751C364E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left="272" w:right="-428"/>
              <w:jc w:val="both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ภายใน 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</w:tcPr>
          <w:p w14:paraId="565C459F" w14:textId="77777777" w:rsidR="008C5951" w:rsidRPr="00871D2B" w:rsidRDefault="008440DA" w:rsidP="00D917A8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szCs w:val="24"/>
                <w:lang w:val="en-GB" w:eastAsia="ja-JP"/>
              </w:rPr>
              <w:t>78,870</w:t>
            </w:r>
          </w:p>
        </w:tc>
        <w:tc>
          <w:tcPr>
            <w:tcW w:w="90" w:type="dxa"/>
          </w:tcPr>
          <w:p w14:paraId="2CE7C532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5284E03C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74,827</w:t>
            </w:r>
          </w:p>
        </w:tc>
        <w:tc>
          <w:tcPr>
            <w:tcW w:w="90" w:type="dxa"/>
          </w:tcPr>
          <w:p w14:paraId="4E9B4C2A" w14:textId="77777777" w:rsidR="008C5951" w:rsidRPr="00871D2B" w:rsidRDefault="008C5951" w:rsidP="00D917A8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</w:tcPr>
          <w:p w14:paraId="36C5D674" w14:textId="77777777" w:rsidR="008C5951" w:rsidRPr="00871D2B" w:rsidRDefault="008440DA" w:rsidP="00D917A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szCs w:val="24"/>
                <w:lang w:val="en-GB" w:eastAsia="ja-JP"/>
              </w:rPr>
              <w:t>19,858</w:t>
            </w:r>
          </w:p>
        </w:tc>
        <w:tc>
          <w:tcPr>
            <w:tcW w:w="90" w:type="dxa"/>
          </w:tcPr>
          <w:p w14:paraId="5EC0E8E5" w14:textId="77777777" w:rsidR="008C5951" w:rsidRDefault="008C5951" w:rsidP="00D917A8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29B38158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13,596</w:t>
            </w:r>
          </w:p>
        </w:tc>
      </w:tr>
      <w:tr w:rsidR="008C5951" w14:paraId="2C3726AD" w14:textId="77777777" w:rsidTr="00D917A8">
        <w:trPr>
          <w:trHeight w:val="20"/>
        </w:trPr>
        <w:tc>
          <w:tcPr>
            <w:tcW w:w="4500" w:type="dxa"/>
          </w:tcPr>
          <w:p w14:paraId="5127C745" w14:textId="77777777" w:rsidR="008C5951" w:rsidRPr="00871D2B" w:rsidRDefault="008C5951" w:rsidP="00D917A8">
            <w:pPr>
              <w:tabs>
                <w:tab w:val="left" w:pos="2160"/>
              </w:tabs>
              <w:spacing w:line="360" w:lineRule="exact"/>
              <w:ind w:left="272" w:right="-428"/>
              <w:jc w:val="both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 xml:space="preserve"> - </w:t>
            </w:r>
            <w:r>
              <w:rPr>
                <w:rFonts w:asciiTheme="majorBidi" w:hAnsiTheme="majorBidi" w:cstheme="majorBidi"/>
                <w:szCs w:val="24"/>
              </w:rPr>
              <w:t>5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14917B" w14:textId="77777777" w:rsidR="008C5951" w:rsidRPr="00871D2B" w:rsidRDefault="008440DA" w:rsidP="00D917A8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szCs w:val="24"/>
                <w:lang w:val="en-GB" w:eastAsia="ja-JP"/>
              </w:rPr>
              <w:t>211,460</w:t>
            </w:r>
          </w:p>
        </w:tc>
        <w:tc>
          <w:tcPr>
            <w:tcW w:w="90" w:type="dxa"/>
          </w:tcPr>
          <w:p w14:paraId="761E1FB4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B33EB0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254,499</w:t>
            </w:r>
          </w:p>
        </w:tc>
        <w:tc>
          <w:tcPr>
            <w:tcW w:w="90" w:type="dxa"/>
          </w:tcPr>
          <w:p w14:paraId="0378E159" w14:textId="77777777" w:rsidR="008C5951" w:rsidRPr="00871D2B" w:rsidRDefault="008C5951" w:rsidP="00D917A8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69CD1A" w14:textId="77777777" w:rsidR="008C5951" w:rsidRPr="00871D2B" w:rsidRDefault="008440DA" w:rsidP="00D917A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szCs w:val="24"/>
                <w:lang w:val="en-GB" w:eastAsia="ja-JP"/>
              </w:rPr>
              <w:t>122,367</w:t>
            </w:r>
          </w:p>
        </w:tc>
        <w:tc>
          <w:tcPr>
            <w:tcW w:w="90" w:type="dxa"/>
          </w:tcPr>
          <w:p w14:paraId="28EE3A02" w14:textId="77777777" w:rsidR="008C5951" w:rsidRDefault="008C5951" w:rsidP="00D917A8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343737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129,632</w:t>
            </w:r>
          </w:p>
        </w:tc>
      </w:tr>
      <w:tr w:rsidR="008C5951" w14:paraId="41FD6E06" w14:textId="77777777" w:rsidTr="00D917A8">
        <w:trPr>
          <w:trHeight w:val="20"/>
        </w:trPr>
        <w:tc>
          <w:tcPr>
            <w:tcW w:w="4500" w:type="dxa"/>
          </w:tcPr>
          <w:p w14:paraId="5AD391B0" w14:textId="77777777" w:rsidR="008C5951" w:rsidRPr="00871D2B" w:rsidRDefault="008C5951" w:rsidP="00D917A8">
            <w:pPr>
              <w:tabs>
                <w:tab w:val="left" w:pos="2160"/>
              </w:tabs>
              <w:spacing w:line="360" w:lineRule="exact"/>
              <w:ind w:right="-428" w:firstLine="900"/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88FAC9" w14:textId="77777777" w:rsidR="008C5951" w:rsidRPr="00871D2B" w:rsidRDefault="008440DA" w:rsidP="00D917A8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szCs w:val="24"/>
                <w:lang w:val="en-GB" w:eastAsia="ja-JP"/>
              </w:rPr>
              <w:t>290,330</w:t>
            </w:r>
          </w:p>
        </w:tc>
        <w:tc>
          <w:tcPr>
            <w:tcW w:w="90" w:type="dxa"/>
          </w:tcPr>
          <w:p w14:paraId="7F09AF6E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9C1AEE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329,326</w:t>
            </w:r>
          </w:p>
        </w:tc>
        <w:tc>
          <w:tcPr>
            <w:tcW w:w="90" w:type="dxa"/>
          </w:tcPr>
          <w:p w14:paraId="4CC1E72A" w14:textId="77777777" w:rsidR="008C5951" w:rsidRPr="00871D2B" w:rsidRDefault="008C5951" w:rsidP="00D917A8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CE13C5" w14:textId="77777777" w:rsidR="008C5951" w:rsidRPr="00871D2B" w:rsidRDefault="008440DA" w:rsidP="00D917A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szCs w:val="24"/>
                <w:lang w:val="en-GB" w:eastAsia="ja-JP"/>
              </w:rPr>
              <w:t>142,225</w:t>
            </w:r>
          </w:p>
        </w:tc>
        <w:tc>
          <w:tcPr>
            <w:tcW w:w="90" w:type="dxa"/>
          </w:tcPr>
          <w:p w14:paraId="0DD93A6C" w14:textId="77777777" w:rsidR="008C5951" w:rsidRDefault="008C5951" w:rsidP="00D917A8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A2EA25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143,228</w:t>
            </w:r>
          </w:p>
        </w:tc>
      </w:tr>
      <w:tr w:rsidR="008C5951" w14:paraId="649D5552" w14:textId="77777777" w:rsidTr="00D917A8">
        <w:trPr>
          <w:trHeight w:val="20"/>
        </w:trPr>
        <w:tc>
          <w:tcPr>
            <w:tcW w:w="4500" w:type="dxa"/>
          </w:tcPr>
          <w:p w14:paraId="3272BB31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left="272" w:right="-42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รายได้ทางการเงินรอการรับรู้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840690" w14:textId="77777777" w:rsidR="008C5951" w:rsidRDefault="008440DA" w:rsidP="00D917A8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(148,105)</w:t>
            </w:r>
          </w:p>
        </w:tc>
        <w:tc>
          <w:tcPr>
            <w:tcW w:w="90" w:type="dxa"/>
          </w:tcPr>
          <w:p w14:paraId="41FCB241" w14:textId="77777777" w:rsidR="008C5951" w:rsidRPr="00871D2B" w:rsidRDefault="008C5951" w:rsidP="00D917A8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4F4FD7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(186,098)</w:t>
            </w:r>
          </w:p>
        </w:tc>
        <w:tc>
          <w:tcPr>
            <w:tcW w:w="90" w:type="dxa"/>
          </w:tcPr>
          <w:p w14:paraId="7BB6B7FB" w14:textId="77777777" w:rsidR="008C5951" w:rsidRDefault="008C5951" w:rsidP="00D917A8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BCFFF6" w14:textId="77777777" w:rsidR="008C5951" w:rsidRDefault="008440DA" w:rsidP="00D917A8">
            <w:pPr>
              <w:tabs>
                <w:tab w:val="decimal" w:pos="360"/>
              </w:tabs>
              <w:spacing w:line="360" w:lineRule="exact"/>
              <w:ind w:left="-108" w:right="90"/>
              <w:jc w:val="right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-</w:t>
            </w:r>
          </w:p>
        </w:tc>
        <w:tc>
          <w:tcPr>
            <w:tcW w:w="90" w:type="dxa"/>
          </w:tcPr>
          <w:p w14:paraId="0CB449E0" w14:textId="77777777" w:rsidR="008C5951" w:rsidRPr="00871D2B" w:rsidRDefault="008C5951" w:rsidP="00D917A8">
            <w:pPr>
              <w:spacing w:line="360" w:lineRule="exact"/>
              <w:ind w:left="-108" w:right="-270"/>
              <w:jc w:val="right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82D11E" w14:textId="77777777" w:rsidR="008C5951" w:rsidRDefault="008C5951" w:rsidP="00D917A8">
            <w:pPr>
              <w:tabs>
                <w:tab w:val="decimal" w:pos="360"/>
              </w:tabs>
              <w:spacing w:line="360" w:lineRule="exact"/>
              <w:ind w:left="-108" w:right="90"/>
              <w:jc w:val="right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-</w:t>
            </w:r>
          </w:p>
        </w:tc>
      </w:tr>
      <w:tr w:rsidR="008C5951" w14:paraId="1FC5DEEC" w14:textId="77777777" w:rsidTr="00D917A8">
        <w:trPr>
          <w:trHeight w:val="20"/>
        </w:trPr>
        <w:tc>
          <w:tcPr>
            <w:tcW w:w="4500" w:type="dxa"/>
          </w:tcPr>
          <w:p w14:paraId="02DF1A83" w14:textId="77777777" w:rsidR="008C5951" w:rsidRPr="00871D2B" w:rsidRDefault="008C5951" w:rsidP="00D917A8">
            <w:pPr>
              <w:tabs>
                <w:tab w:val="left" w:pos="2160"/>
              </w:tabs>
              <w:spacing w:line="360" w:lineRule="exact"/>
              <w:ind w:right="-42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08C066" w14:textId="77777777" w:rsidR="008C5951" w:rsidRPr="00871D2B" w:rsidRDefault="008440DA" w:rsidP="00D917A8">
            <w:pPr>
              <w:tabs>
                <w:tab w:val="decimal" w:pos="1125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val="en-GB" w:eastAsia="ja-JP"/>
              </w:rPr>
              <w:t>142,225</w:t>
            </w:r>
          </w:p>
        </w:tc>
        <w:tc>
          <w:tcPr>
            <w:tcW w:w="90" w:type="dxa"/>
          </w:tcPr>
          <w:p w14:paraId="1EC9D45D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E4ACF5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143,228</w:t>
            </w:r>
          </w:p>
        </w:tc>
        <w:tc>
          <w:tcPr>
            <w:tcW w:w="90" w:type="dxa"/>
          </w:tcPr>
          <w:p w14:paraId="42CBFD2F" w14:textId="77777777" w:rsidR="008C5951" w:rsidRPr="00871D2B" w:rsidRDefault="008C5951" w:rsidP="00D917A8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BCC72C" w14:textId="77777777" w:rsidR="008C5951" w:rsidRPr="00871D2B" w:rsidRDefault="008440DA" w:rsidP="00D917A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val="en-GB" w:eastAsia="ja-JP"/>
              </w:rPr>
              <w:t>142,225</w:t>
            </w:r>
          </w:p>
        </w:tc>
        <w:tc>
          <w:tcPr>
            <w:tcW w:w="90" w:type="dxa"/>
          </w:tcPr>
          <w:p w14:paraId="3331A752" w14:textId="77777777" w:rsidR="008C5951" w:rsidRDefault="008C5951" w:rsidP="00D917A8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ECC172" w14:textId="77777777" w:rsidR="008C5951" w:rsidRPr="00871D2B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143,228</w:t>
            </w:r>
          </w:p>
        </w:tc>
      </w:tr>
      <w:tr w:rsidR="008C5951" w14:paraId="3B348CA9" w14:textId="77777777" w:rsidTr="00D917A8">
        <w:trPr>
          <w:trHeight w:val="20"/>
        </w:trPr>
        <w:tc>
          <w:tcPr>
            <w:tcW w:w="4500" w:type="dxa"/>
          </w:tcPr>
          <w:p w14:paraId="0505D988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right="-42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ส่วนของลูกหนี้ตามสัญญาเช่าการเงินที่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ครบ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1080" w:type="dxa"/>
          </w:tcPr>
          <w:p w14:paraId="4C76E90F" w14:textId="77777777" w:rsidR="008C5951" w:rsidRDefault="008C5951" w:rsidP="00D917A8">
            <w:pPr>
              <w:tabs>
                <w:tab w:val="decimal" w:pos="1230"/>
              </w:tabs>
              <w:spacing w:line="360" w:lineRule="exact"/>
              <w:ind w:left="-108" w:right="6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8D7B633" w14:textId="77777777" w:rsidR="008C5951" w:rsidRDefault="008C5951" w:rsidP="00D917A8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56757C85" w14:textId="77777777" w:rsidR="008C5951" w:rsidRDefault="008C5951" w:rsidP="00D917A8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7436EAC8" w14:textId="77777777" w:rsidR="008C5951" w:rsidRPr="00871D2B" w:rsidRDefault="008C5951" w:rsidP="00D917A8">
            <w:pPr>
              <w:tabs>
                <w:tab w:val="decimal" w:pos="990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</w:tcPr>
          <w:p w14:paraId="79D9ED25" w14:textId="77777777" w:rsidR="008C5951" w:rsidRPr="00871D2B" w:rsidRDefault="008440DA" w:rsidP="00D917A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szCs w:val="24"/>
                <w:lang w:val="en-GB" w:eastAsia="ja-JP"/>
              </w:rPr>
              <w:t>19,858</w:t>
            </w:r>
          </w:p>
        </w:tc>
        <w:tc>
          <w:tcPr>
            <w:tcW w:w="90" w:type="dxa"/>
          </w:tcPr>
          <w:p w14:paraId="386B9343" w14:textId="77777777" w:rsidR="008C5951" w:rsidRDefault="008C5951" w:rsidP="00D917A8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11FD3DB2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13,596</w:t>
            </w:r>
          </w:p>
        </w:tc>
      </w:tr>
      <w:tr w:rsidR="008C5951" w14:paraId="2119359A" w14:textId="77777777" w:rsidTr="00D917A8">
        <w:trPr>
          <w:trHeight w:val="20"/>
        </w:trPr>
        <w:tc>
          <w:tcPr>
            <w:tcW w:w="4500" w:type="dxa"/>
          </w:tcPr>
          <w:p w14:paraId="6A0515AB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right="65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080" w:type="dxa"/>
          </w:tcPr>
          <w:p w14:paraId="601D3F00" w14:textId="77777777" w:rsidR="008C5951" w:rsidRDefault="008C5951" w:rsidP="00D917A8">
            <w:pPr>
              <w:tabs>
                <w:tab w:val="decimal" w:pos="1230"/>
              </w:tabs>
              <w:spacing w:line="360" w:lineRule="exact"/>
              <w:ind w:left="-108" w:right="6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D06C2D5" w14:textId="77777777" w:rsidR="008C5951" w:rsidRDefault="008C5951" w:rsidP="00D917A8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676D4B6E" w14:textId="77777777" w:rsidR="008C5951" w:rsidRDefault="008C5951" w:rsidP="00D917A8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66F3A3EF" w14:textId="77777777" w:rsidR="008C5951" w:rsidRPr="00871D2B" w:rsidRDefault="008C5951" w:rsidP="00D917A8">
            <w:pPr>
              <w:tabs>
                <w:tab w:val="decimal" w:pos="990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E4F406" w14:textId="77777777" w:rsidR="008C5951" w:rsidRPr="00871D2B" w:rsidRDefault="008440DA" w:rsidP="00D917A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szCs w:val="24"/>
                <w:lang w:val="en-GB" w:eastAsia="ja-JP"/>
              </w:rPr>
              <w:t>122,367</w:t>
            </w:r>
          </w:p>
        </w:tc>
        <w:tc>
          <w:tcPr>
            <w:tcW w:w="90" w:type="dxa"/>
          </w:tcPr>
          <w:p w14:paraId="097248C0" w14:textId="77777777" w:rsidR="008C5951" w:rsidRDefault="008C5951" w:rsidP="00D917A8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5D9491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129,632</w:t>
            </w:r>
          </w:p>
        </w:tc>
      </w:tr>
      <w:tr w:rsidR="008C5951" w14:paraId="725D79A8" w14:textId="77777777" w:rsidTr="00D917A8">
        <w:trPr>
          <w:trHeight w:val="20"/>
        </w:trPr>
        <w:tc>
          <w:tcPr>
            <w:tcW w:w="4500" w:type="dxa"/>
          </w:tcPr>
          <w:p w14:paraId="5F2A0DE4" w14:textId="77777777" w:rsidR="008C5951" w:rsidRDefault="008C5951" w:rsidP="00D917A8">
            <w:pPr>
              <w:tabs>
                <w:tab w:val="left" w:pos="2160"/>
              </w:tabs>
              <w:spacing w:line="360" w:lineRule="exact"/>
              <w:ind w:right="-42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</w:tcPr>
          <w:p w14:paraId="6B63CDD9" w14:textId="77777777" w:rsidR="008C5951" w:rsidRDefault="008C5951" w:rsidP="00D917A8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6EDCFEDB" w14:textId="77777777" w:rsidR="008C5951" w:rsidRDefault="008C5951" w:rsidP="00D917A8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2F2A0FAC" w14:textId="77777777" w:rsidR="008C5951" w:rsidRDefault="008C5951" w:rsidP="00D917A8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b/>
                <w:bCs/>
                <w:szCs w:val="24"/>
                <w:cs/>
                <w:lang w:eastAsia="ja-JP"/>
              </w:rPr>
            </w:pPr>
          </w:p>
        </w:tc>
        <w:tc>
          <w:tcPr>
            <w:tcW w:w="90" w:type="dxa"/>
          </w:tcPr>
          <w:p w14:paraId="7BA7F38D" w14:textId="77777777" w:rsidR="008C5951" w:rsidRPr="00871D2B" w:rsidRDefault="008C5951" w:rsidP="00D917A8">
            <w:pPr>
              <w:tabs>
                <w:tab w:val="decimal" w:pos="1230"/>
              </w:tabs>
              <w:spacing w:line="360" w:lineRule="exact"/>
              <w:ind w:left="-108" w:right="81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375FA8" w14:textId="77777777" w:rsidR="008C5951" w:rsidRPr="00871D2B" w:rsidRDefault="008440DA" w:rsidP="00D917A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b/>
                <w:bCs/>
                <w:szCs w:val="24"/>
                <w:cs/>
                <w:lang w:val="en-GB" w:eastAsia="ja-JP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val="en-GB" w:eastAsia="ja-JP"/>
              </w:rPr>
              <w:t>142,225</w:t>
            </w:r>
          </w:p>
        </w:tc>
        <w:tc>
          <w:tcPr>
            <w:tcW w:w="90" w:type="dxa"/>
          </w:tcPr>
          <w:p w14:paraId="685D9E8C" w14:textId="77777777" w:rsidR="008C5951" w:rsidRDefault="008C5951" w:rsidP="00D917A8">
            <w:pPr>
              <w:tabs>
                <w:tab w:val="decimal" w:pos="1440"/>
              </w:tabs>
              <w:spacing w:line="360" w:lineRule="exact"/>
              <w:ind w:left="-108" w:right="126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85E10" w14:textId="77777777" w:rsidR="008C5951" w:rsidRDefault="008C5951" w:rsidP="00D917A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eastAsia="ja-JP"/>
              </w:rPr>
              <w:t>143,228</w:t>
            </w:r>
          </w:p>
        </w:tc>
      </w:tr>
    </w:tbl>
    <w:p w14:paraId="7D395A65" w14:textId="77777777" w:rsidR="00772241" w:rsidRPr="00772241" w:rsidRDefault="00772241" w:rsidP="00772241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6AA35E0" w14:textId="53A85E60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เงินให้กู้ยืมระยะสั้นและเงินให้กู้ยืมระยะยาว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AE18674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เงินให้กู้ยืมระยะสั้นและเงินให้กู้ยืมระยะยาว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0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0485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990"/>
        <w:gridCol w:w="90"/>
        <w:gridCol w:w="1080"/>
      </w:tblGrid>
      <w:tr w:rsidR="00D5121C" w14:paraId="75CF2614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EFCCD5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1E62B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7AA7B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406A2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หน่วย: พันบาท)</w:t>
            </w:r>
          </w:p>
        </w:tc>
      </w:tr>
      <w:tr w:rsidR="00D5121C" w14:paraId="50DE2394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F4B412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CD21C" w14:textId="77777777" w:rsidR="00D5121C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53F28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54CA34" w14:textId="77777777" w:rsidR="00D5121C" w:rsidRPr="00871D2B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B87A953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07B3D0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A249A" w14:textId="77777777" w:rsidR="00D5121C" w:rsidRPr="00871D2B" w:rsidRDefault="009B2480" w:rsidP="0030485B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0485B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B1378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6AF2C" w14:textId="77777777" w:rsidR="00D5121C" w:rsidRPr="00871D2B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4AF6E4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E3C62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Pr="00871D2B">
              <w:rPr>
                <w:rFonts w:asciiTheme="majorBidi" w:hAnsiTheme="majorBidi" w:cstheme="majorBidi" w:hint="cs"/>
                <w:szCs w:val="24"/>
                <w:lang w:val="en-GB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0485B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F2DE1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DFE602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62DD8851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77C3BE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D541F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B10C17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9BE9A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81D12B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23371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C4134" w14:textId="77777777" w:rsidR="00D5121C" w:rsidRDefault="00D5121C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E48D9" w14:textId="77777777" w:rsidR="00D5121C" w:rsidRDefault="009B2480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29417534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C3834F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ดูหมายเหตุข้อ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7)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15F84" w14:textId="77777777" w:rsidR="00D5121C" w:rsidRDefault="008440DA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53,760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A216C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0F73D" w14:textId="77777777" w:rsidR="00D5121C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65,769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09B22F" w14:textId="77777777" w:rsidR="00D5121C" w:rsidRDefault="00D5121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57270" w14:textId="77777777" w:rsidR="00D5121C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768,622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0429D4" w14:textId="77777777" w:rsidR="00D5121C" w:rsidRDefault="00D5121C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561B0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746,610</w:t>
            </w:r>
          </w:p>
        </w:tc>
      </w:tr>
      <w:tr w:rsidR="00D5121C" w14:paraId="30F36FF4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F3A24AE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E0A6C" w14:textId="77777777" w:rsidR="00D5121C" w:rsidRDefault="008440DA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(9,100)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713B" w14:textId="77777777" w:rsidR="00D5121C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EAD69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(62,600)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0F9232" w14:textId="77777777" w:rsidR="00D5121C" w:rsidRDefault="00D5121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688E83" w14:textId="77777777" w:rsidR="00D5121C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(9,100)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0054B" w14:textId="77777777" w:rsidR="00D5121C" w:rsidRDefault="00D5121C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7CF95" w14:textId="77777777" w:rsidR="00D5121C" w:rsidRPr="00871D2B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(62,600)</w:t>
            </w:r>
          </w:p>
        </w:tc>
      </w:tr>
      <w:tr w:rsidR="00D5121C" w14:paraId="4F4492A6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1AC1FB" w14:textId="77777777" w:rsidR="00D5121C" w:rsidRPr="00871D2B" w:rsidRDefault="009B248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906198" w14:textId="77777777" w:rsidR="00D5121C" w:rsidRDefault="008440DA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44,660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CF2E2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FED32C" w14:textId="77777777" w:rsidR="00D5121C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3,169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F7F741" w14:textId="77777777" w:rsidR="00D5121C" w:rsidRDefault="00D5121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D56244" w14:textId="77777777" w:rsidR="00D5121C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759,522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278286" w14:textId="77777777" w:rsidR="00D5121C" w:rsidRDefault="00D5121C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734E2" w14:textId="77777777" w:rsidR="00D5121C" w:rsidRDefault="009B2480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684,010</w:t>
            </w:r>
          </w:p>
        </w:tc>
      </w:tr>
      <w:tr w:rsidR="00D5121C" w14:paraId="11D98667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BACE43" w14:textId="77777777" w:rsidR="00D5121C" w:rsidRPr="00871D2B" w:rsidRDefault="00D5121C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79FA7" w14:textId="77777777" w:rsidR="00D5121C" w:rsidRDefault="00D5121C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4B62A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D43B2" w14:textId="77777777" w:rsidR="00D5121C" w:rsidRDefault="00D5121C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AAE6B8" w14:textId="77777777" w:rsidR="00D5121C" w:rsidRDefault="00D5121C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1FFA1" w14:textId="77777777" w:rsidR="00D5121C" w:rsidRDefault="00D5121C">
            <w:pPr>
              <w:tabs>
                <w:tab w:val="decimal" w:pos="90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9894B6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8DE00F" w14:textId="77777777" w:rsidR="00D5121C" w:rsidRDefault="00D5121C">
            <w:pPr>
              <w:tabs>
                <w:tab w:val="decimal" w:pos="90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8440DA" w14:paraId="338D9536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05E6EC" w14:textId="77777777" w:rsidR="008440DA" w:rsidRPr="00871D2B" w:rsidRDefault="008440D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8CCD8" w14:textId="77777777" w:rsidR="008440DA" w:rsidRDefault="008440DA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73D88" w14:textId="77777777" w:rsidR="008440DA" w:rsidRDefault="008440DA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053AF" w14:textId="77777777" w:rsidR="008440DA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F75324" w14:textId="77777777" w:rsidR="008440DA" w:rsidRDefault="008440DA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D5B94" w14:textId="77777777" w:rsidR="008440DA" w:rsidRDefault="008440DA" w:rsidP="008440DA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EF0BE4" w14:textId="77777777" w:rsidR="008440DA" w:rsidRDefault="008440DA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A7FC79" w14:textId="77777777" w:rsidR="008440DA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20,000</w:t>
            </w:r>
          </w:p>
        </w:tc>
      </w:tr>
      <w:tr w:rsidR="008440DA" w14:paraId="104EBC63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A1F7A1" w14:textId="77777777" w:rsidR="008440DA" w:rsidRPr="00871D2B" w:rsidRDefault="008440D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ส่วนที่</w:t>
            </w:r>
            <w:r w:rsidRPr="00871D2B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  <w:lang w:val="en-GB"/>
              </w:rPr>
              <w:t>ครบ</w:t>
            </w:r>
            <w:r w:rsidRPr="00871D2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  <w:lang w:val="en-GB"/>
              </w:rPr>
              <w:t>กำหนดรับชำระภายในหนึ่งปี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5D27A" w14:textId="77777777" w:rsidR="008440DA" w:rsidRDefault="008440DA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56E1" w14:textId="77777777" w:rsidR="008440DA" w:rsidRDefault="008440DA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9D74B" w14:textId="77777777" w:rsidR="008440DA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(12,000)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45451E" w14:textId="77777777" w:rsidR="008440DA" w:rsidRDefault="008440DA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966D0" w14:textId="77777777" w:rsidR="008440DA" w:rsidRDefault="008440DA" w:rsidP="008440DA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A2E60" w14:textId="77777777" w:rsidR="008440DA" w:rsidRDefault="008440DA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1F989" w14:textId="77777777" w:rsidR="008440DA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(12,000)</w:t>
            </w:r>
          </w:p>
        </w:tc>
      </w:tr>
      <w:tr w:rsidR="008440DA" w14:paraId="5DDD07D2" w14:textId="77777777" w:rsidTr="00D21E7B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9DDD9C" w14:textId="77777777" w:rsidR="008440DA" w:rsidRPr="00871D2B" w:rsidRDefault="008440D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</w:t>
            </w:r>
            <w:r w:rsidRPr="00871D2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แก่กิจการที่ไม่เกี่ยวข้องกัน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71D2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4B73A0" w14:textId="77777777" w:rsidR="008440DA" w:rsidRDefault="008440DA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FA5AD" w14:textId="77777777" w:rsidR="008440DA" w:rsidRDefault="008440D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A3D4E8" w14:textId="77777777" w:rsidR="008440DA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2BBA3F" w14:textId="77777777" w:rsidR="008440DA" w:rsidRDefault="008440DA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94E74A" w14:textId="77777777" w:rsidR="008440DA" w:rsidRDefault="008440DA" w:rsidP="008440DA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79EB02" w14:textId="77777777" w:rsidR="008440DA" w:rsidRDefault="008440DA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97F7F" w14:textId="77777777" w:rsidR="008440DA" w:rsidRPr="00871D2B" w:rsidRDefault="008440D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8,000</w:t>
            </w:r>
          </w:p>
        </w:tc>
      </w:tr>
    </w:tbl>
    <w:p w14:paraId="0381F795" w14:textId="3B720A02" w:rsidR="00D5121C" w:rsidRPr="008C5951" w:rsidRDefault="009B2480" w:rsidP="008C5951">
      <w:pPr>
        <w:spacing w:before="24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30485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บริษัทมีเงินให้กู้ยืมแก่กิจการที่ไม่เกี่ยวข้องกันจำนวน </w:t>
      </w:r>
      <w:r w:rsidR="00804356">
        <w:rPr>
          <w:rFonts w:asciiTheme="majorBidi" w:hAnsiTheme="majorBidi" w:cstheme="majorBidi"/>
          <w:color w:val="000000"/>
          <w:spacing w:val="-2"/>
          <w:sz w:val="28"/>
        </w:rPr>
        <w:t>10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ล้านบาท ซึ่งเป็นเงินที่บริษัทได้ให้กู้ยืมแก่บริษัท มิตรประสงค์กรีนเพาเวอร์ จำกัด โดยจะได้รับชำระคืนเงินกู้ดังกล่าวเป็นรายเดือนในอัตราเดือนละ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ล้านบาท เงินกู้ยืมดังกล่าวไม่มีการคิดดอกเบี้</w:t>
      </w:r>
      <w:r w:rsidR="008C595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ย</w:t>
      </w:r>
    </w:p>
    <w:p w14:paraId="2C03BF02" w14:textId="77777777" w:rsidR="00D5121C" w:rsidRDefault="009B2480">
      <w:pPr>
        <w:pStyle w:val="ListParagraph"/>
        <w:numPr>
          <w:ilvl w:val="0"/>
          <w:numId w:val="2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งินฝากธนาคารที่มีภาระค้ำประกัน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71215D5" w14:textId="55D72200" w:rsidR="00ED4CA6" w:rsidRDefault="009B2480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30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30485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</w:t>
      </w:r>
      <w:r w:rsidR="008C2E3D">
        <w:rPr>
          <w:rFonts w:asciiTheme="majorBidi" w:hAnsi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กลุ่มบริษัทมีเงินฝากธนาคารที่ติดภาระค้ำประกันในงบการเงินรวมจำนวน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804356">
        <w:rPr>
          <w:rFonts w:asciiTheme="majorBidi" w:hAnsiTheme="majorBidi"/>
          <w:color w:val="000000"/>
          <w:spacing w:val="-2"/>
          <w:sz w:val="28"/>
        </w:rPr>
        <w:t>131.09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76.21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ตามลำดับ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ในอั</w:t>
      </w:r>
      <w:r w:rsidRPr="00804356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ตราดอกเบี้ยร้อยละ</w:t>
      </w:r>
      <w:r w:rsidRPr="00804356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04356">
        <w:rPr>
          <w:rFonts w:asciiTheme="majorBidi" w:hAnsiTheme="majorBidi"/>
          <w:color w:val="000000"/>
          <w:spacing w:val="-2"/>
          <w:sz w:val="28"/>
        </w:rPr>
        <w:t>0.06 -</w:t>
      </w:r>
      <w:r w:rsidRPr="00804356">
        <w:rPr>
          <w:rFonts w:asciiTheme="majorBidi" w:hAnsiTheme="majorBidi"/>
          <w:color w:val="000000"/>
          <w:spacing w:val="-2"/>
          <w:sz w:val="28"/>
          <w:lang w:val="en-GB"/>
        </w:rPr>
        <w:t xml:space="preserve"> </w:t>
      </w:r>
      <w:r w:rsidRPr="00804356">
        <w:rPr>
          <w:rFonts w:asciiTheme="majorBidi" w:hAnsiTheme="majorBidi"/>
          <w:color w:val="000000"/>
          <w:spacing w:val="-2"/>
          <w:sz w:val="28"/>
        </w:rPr>
        <w:t>1.10</w:t>
      </w:r>
      <w:r w:rsidRPr="00804356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04356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ต่อปี</w:t>
      </w:r>
      <w:r w:rsidRPr="00804356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310961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(</w:t>
      </w:r>
      <w:r w:rsidR="00310961">
        <w:rPr>
          <w:rFonts w:asciiTheme="majorBidi" w:hAnsiTheme="majorBidi"/>
          <w:color w:val="000000"/>
          <w:spacing w:val="-2"/>
          <w:sz w:val="28"/>
        </w:rPr>
        <w:t xml:space="preserve">2562: 0.05 </w:t>
      </w:r>
      <w:r w:rsidR="0037560A">
        <w:rPr>
          <w:rFonts w:asciiTheme="majorBidi" w:hAnsiTheme="majorBidi" w:hint="cs"/>
          <w:color w:val="000000"/>
          <w:spacing w:val="-2"/>
          <w:sz w:val="28"/>
          <w:cs/>
        </w:rPr>
        <w:t xml:space="preserve">- </w:t>
      </w:r>
      <w:r w:rsidR="00310961">
        <w:rPr>
          <w:rFonts w:asciiTheme="majorBidi" w:hAnsiTheme="majorBidi"/>
          <w:color w:val="000000"/>
          <w:spacing w:val="-2"/>
          <w:sz w:val="28"/>
        </w:rPr>
        <w:t xml:space="preserve">0.85 </w:t>
      </w:r>
      <w:r w:rsidR="00310961">
        <w:rPr>
          <w:rFonts w:asciiTheme="majorBidi" w:hAnsiTheme="majorBidi" w:hint="cs"/>
          <w:color w:val="000000"/>
          <w:spacing w:val="-2"/>
          <w:sz w:val="28"/>
          <w:cs/>
        </w:rPr>
        <w:t xml:space="preserve">ต่อปี) </w:t>
      </w:r>
      <w:r w:rsidRPr="00804356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ป็นเงินฝากประจำธนาคารของบริษัทย่อยบางแห่งที่ได้นำไปเป็นหลักทรัพย์ค้ำประกันวงเงินสินเชื่อและหนังสือค้ำประกันที่ได้รับจากธนาคารที่จะครบกำหนดภายใน</w:t>
      </w:r>
      <w:r w:rsidRPr="00804356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04356">
        <w:rPr>
          <w:rFonts w:asciiTheme="majorBidi" w:hAnsiTheme="majorBidi"/>
          <w:color w:val="000000"/>
          <w:spacing w:val="-2"/>
          <w:sz w:val="28"/>
        </w:rPr>
        <w:t>1</w:t>
      </w:r>
      <w:r w:rsidRPr="00804356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04356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ปี</w:t>
      </w:r>
      <w:r w:rsidRPr="00804356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(</w:t>
      </w:r>
      <w:r w:rsidRPr="00804356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งบการเงินเฉพาะกิจการ</w:t>
      </w:r>
      <w:r w:rsidRPr="00804356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: </w:t>
      </w:r>
      <w:r w:rsidRPr="00804356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ไม่มี</w:t>
      </w:r>
      <w:r w:rsidRPr="00804356">
        <w:rPr>
          <w:rFonts w:asciiTheme="majorBidi" w:hAnsiTheme="majorBidi"/>
          <w:color w:val="000000"/>
          <w:spacing w:val="-2"/>
          <w:sz w:val="28"/>
          <w:cs/>
          <w:lang w:val="en-GB"/>
        </w:rPr>
        <w:t>)</w:t>
      </w:r>
    </w:p>
    <w:p w14:paraId="6EC53FC4" w14:textId="202C3A8A" w:rsidR="00772241" w:rsidRDefault="00772241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5BCE8F2E" w14:textId="1E57C9C1" w:rsidR="00772241" w:rsidRDefault="00772241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28E3B620" w14:textId="42CEA844" w:rsidR="00772241" w:rsidRDefault="00772241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0D1A0CDA" w14:textId="3B6BB9FF" w:rsidR="00772241" w:rsidRDefault="00772241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2ECB4B52" w14:textId="481560E8" w:rsidR="00772241" w:rsidRDefault="00772241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77336F22" w14:textId="0B3B56CD" w:rsidR="00772241" w:rsidRDefault="00772241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7E7DBC3A" w14:textId="38AB0165" w:rsidR="00772241" w:rsidRDefault="00772241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13615124" w14:textId="17729691" w:rsidR="00772241" w:rsidRDefault="00772241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2206ECE7" w14:textId="77777777" w:rsidR="00772241" w:rsidRDefault="00772241" w:rsidP="00525464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26F5EE3F" w14:textId="77777777" w:rsidR="00363F8F" w:rsidRDefault="00363F8F" w:rsidP="00363F8F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เงินลงทุนในบริษัทย่อย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3C1B5B6" w14:textId="77777777" w:rsidR="00363F8F" w:rsidRDefault="00363F8F" w:rsidP="00363F8F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8C135B">
        <w:rPr>
          <w:rFonts w:asciiTheme="majorBidi" w:hAnsiTheme="majorBidi" w:cstheme="majorBidi"/>
          <w:color w:val="000000"/>
          <w:spacing w:val="-2"/>
          <w:sz w:val="28"/>
        </w:rPr>
        <w:t>4</w:t>
      </w:r>
      <w:r>
        <w:rPr>
          <w:rFonts w:asciiTheme="majorBidi" w:hAnsiTheme="majorBidi" w:cstheme="majorBidi"/>
          <w:color w:val="000000"/>
          <w:spacing w:val="-2"/>
          <w:sz w:val="28"/>
        </w:rPr>
        <w:t>.1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เงินลงทุนในบริษัทย่อย ณ 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30 </w:t>
      </w:r>
      <w:r w:rsidR="0030485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63F8F" w14:paraId="2E9562FD" w14:textId="77777777" w:rsidTr="004836B0">
        <w:trPr>
          <w:trHeight w:val="77"/>
        </w:trPr>
        <w:tc>
          <w:tcPr>
            <w:tcW w:w="9000" w:type="dxa"/>
            <w:gridSpan w:val="13"/>
            <w:vAlign w:val="bottom"/>
          </w:tcPr>
          <w:p w14:paraId="7964E440" w14:textId="77777777" w:rsidR="00363F8F" w:rsidRPr="00871D2B" w:rsidRDefault="00363F8F" w:rsidP="004836B0">
            <w:pPr>
              <w:spacing w:before="120"/>
              <w:ind w:right="4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363F8F" w14:paraId="68A6442F" w14:textId="77777777" w:rsidTr="004836B0">
        <w:tc>
          <w:tcPr>
            <w:tcW w:w="2520" w:type="dxa"/>
            <w:vAlign w:val="bottom"/>
          </w:tcPr>
          <w:p w14:paraId="34034194" w14:textId="77777777" w:rsidR="00363F8F" w:rsidRDefault="00363F8F" w:rsidP="004836B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BF7910C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638461BC" w14:textId="77777777" w:rsidR="00363F8F" w:rsidRPr="00871D2B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63F8F" w14:paraId="73CC66E1" w14:textId="77777777" w:rsidTr="004836B0">
        <w:tc>
          <w:tcPr>
            <w:tcW w:w="2520" w:type="dxa"/>
            <w:vAlign w:val="bottom"/>
          </w:tcPr>
          <w:p w14:paraId="4D92A593" w14:textId="77777777" w:rsidR="00363F8F" w:rsidRDefault="00363F8F" w:rsidP="004836B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DE6E4D4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461F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FBFFA71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7792C" w14:textId="77777777" w:rsidR="00363F8F" w:rsidRDefault="00363F8F" w:rsidP="004836B0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ร้อยละ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F068B1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D5B17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363F8F" w14:paraId="34F95C77" w14:textId="77777777" w:rsidTr="004836B0">
        <w:tc>
          <w:tcPr>
            <w:tcW w:w="2520" w:type="dxa"/>
            <w:vAlign w:val="bottom"/>
          </w:tcPr>
          <w:p w14:paraId="0393CABD" w14:textId="77777777" w:rsidR="00363F8F" w:rsidRDefault="00363F8F" w:rsidP="004836B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D57805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6A3CF8" w14:textId="77777777" w:rsidR="00363F8F" w:rsidRDefault="00363F8F" w:rsidP="0030485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30485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0DB1D82E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BF0744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 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0D86C281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E079A7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30485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0FA7A448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5622DE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5C8467C7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8E21EC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30485B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0DB83267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7260D2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363F8F" w14:paraId="5B5A6F5D" w14:textId="77777777" w:rsidTr="004836B0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D5D0497" w14:textId="77777777" w:rsidR="00363F8F" w:rsidRDefault="00363F8F" w:rsidP="004836B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0" w:type="dxa"/>
          </w:tcPr>
          <w:p w14:paraId="5485FA02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D500CF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308CD61F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FF43B2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90" w:type="dxa"/>
          </w:tcPr>
          <w:p w14:paraId="4CD4D4BC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F21EAB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328F4EF4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D4AF65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90" w:type="dxa"/>
          </w:tcPr>
          <w:p w14:paraId="00599DD9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092D61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401EA7C6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172E5C" w14:textId="77777777" w:rsidR="00363F8F" w:rsidRDefault="00363F8F" w:rsidP="004836B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</w:tr>
      <w:tr w:rsidR="00363F8F" w14:paraId="300306D8" w14:textId="77777777" w:rsidTr="00116B1F">
        <w:tc>
          <w:tcPr>
            <w:tcW w:w="2520" w:type="dxa"/>
          </w:tcPr>
          <w:p w14:paraId="376F2B03" w14:textId="77777777" w:rsidR="00363F8F" w:rsidRPr="00871D2B" w:rsidRDefault="00363F8F" w:rsidP="004836B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3ED1DEF7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639182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AD1F1A8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30942B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29B1232B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9EF1AE" w14:textId="77777777" w:rsidR="00363F8F" w:rsidRPr="00871D2B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BAA5781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0EBF205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6B04A8F" w14:textId="77777777" w:rsidR="00363F8F" w:rsidRPr="00871D2B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293840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550,000</w:t>
            </w:r>
          </w:p>
        </w:tc>
        <w:tc>
          <w:tcPr>
            <w:tcW w:w="90" w:type="dxa"/>
          </w:tcPr>
          <w:p w14:paraId="1C5FCEA3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86FF76" w14:textId="77777777" w:rsidR="00363F8F" w:rsidRPr="00871D2B" w:rsidRDefault="00363F8F" w:rsidP="00116B1F">
            <w:pPr>
              <w:ind w:right="6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550,000</w:t>
            </w:r>
          </w:p>
        </w:tc>
      </w:tr>
      <w:tr w:rsidR="00363F8F" w14:paraId="05985194" w14:textId="77777777" w:rsidTr="00116B1F">
        <w:trPr>
          <w:trHeight w:val="234"/>
        </w:trPr>
        <w:tc>
          <w:tcPr>
            <w:tcW w:w="2520" w:type="dxa"/>
          </w:tcPr>
          <w:p w14:paraId="7F2A500D" w14:textId="77777777" w:rsidR="00363F8F" w:rsidRDefault="00363F8F" w:rsidP="004836B0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154DFCC9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75A72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90" w:type="dxa"/>
            <w:shd w:val="clear" w:color="auto" w:fill="auto"/>
          </w:tcPr>
          <w:p w14:paraId="2585C6CB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82B7F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90" w:type="dxa"/>
            <w:shd w:val="clear" w:color="auto" w:fill="auto"/>
          </w:tcPr>
          <w:p w14:paraId="58196121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B01F74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FB397A1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CCEA50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B45A4FA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6E137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249,999</w:t>
            </w:r>
          </w:p>
        </w:tc>
        <w:tc>
          <w:tcPr>
            <w:tcW w:w="90" w:type="dxa"/>
          </w:tcPr>
          <w:p w14:paraId="638ABF03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CED398" w14:textId="77777777" w:rsidR="00363F8F" w:rsidRDefault="00363F8F" w:rsidP="00116B1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249,999</w:t>
            </w:r>
          </w:p>
        </w:tc>
      </w:tr>
      <w:tr w:rsidR="00363F8F" w14:paraId="217019AE" w14:textId="77777777" w:rsidTr="00116B1F">
        <w:trPr>
          <w:trHeight w:val="234"/>
        </w:trPr>
        <w:tc>
          <w:tcPr>
            <w:tcW w:w="2520" w:type="dxa"/>
          </w:tcPr>
          <w:p w14:paraId="3F7E48B2" w14:textId="77777777" w:rsidR="00363F8F" w:rsidRDefault="00363F8F" w:rsidP="004836B0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6AB7BBC3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AB25A5" w14:textId="43CF12EC" w:rsidR="00363F8F" w:rsidRDefault="00C21255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109</w:t>
            </w:r>
            <w:r w:rsidR="00363F8F">
              <w:rPr>
                <w:rFonts w:asciiTheme="majorBidi" w:hAnsiTheme="majorBidi" w:cstheme="majorBidi"/>
                <w:szCs w:val="24"/>
              </w:rPr>
              <w:t>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D003CF" w14:textId="77777777" w:rsidR="00363F8F" w:rsidRDefault="00363F8F" w:rsidP="004836B0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2EE003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65,500</w:t>
            </w:r>
          </w:p>
        </w:tc>
        <w:tc>
          <w:tcPr>
            <w:tcW w:w="90" w:type="dxa"/>
            <w:shd w:val="clear" w:color="auto" w:fill="auto"/>
          </w:tcPr>
          <w:p w14:paraId="65549553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F180DE" w14:textId="6BC3650D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  <w:r w:rsidR="00C21255">
              <w:rPr>
                <w:rFonts w:asciiTheme="majorBidi" w:hAnsiTheme="majorBidi" w:cstheme="majorBidi"/>
                <w:szCs w:val="24"/>
              </w:rPr>
              <w:t>4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="00C21255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E9BE2E" w14:textId="77777777" w:rsidR="00363F8F" w:rsidRDefault="00363F8F" w:rsidP="004836B0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31DC88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90.84</w:t>
            </w:r>
          </w:p>
        </w:tc>
        <w:tc>
          <w:tcPr>
            <w:tcW w:w="90" w:type="dxa"/>
            <w:shd w:val="clear" w:color="auto" w:fill="auto"/>
          </w:tcPr>
          <w:p w14:paraId="28E5FD83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B5598" w14:textId="775CDB75" w:rsidR="00363F8F" w:rsidRDefault="00363F8F" w:rsidP="004836B0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C21255">
              <w:rPr>
                <w:rFonts w:asciiTheme="majorBidi" w:hAnsiTheme="majorBidi" w:cstheme="majorBidi"/>
                <w:szCs w:val="24"/>
              </w:rPr>
              <w:t>49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C21255">
              <w:rPr>
                <w:rFonts w:asciiTheme="majorBidi" w:hAnsiTheme="majorBidi" w:cstheme="majorBidi"/>
                <w:szCs w:val="24"/>
              </w:rPr>
              <w:t>0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bottom"/>
          </w:tcPr>
          <w:p w14:paraId="714F7B3D" w14:textId="77777777" w:rsidR="00363F8F" w:rsidRDefault="00363F8F" w:rsidP="004836B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37B6E5" w14:textId="77777777" w:rsidR="00363F8F" w:rsidRDefault="00363F8F" w:rsidP="00116B1F">
            <w:pPr>
              <w:ind w:right="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107,500</w:t>
            </w:r>
          </w:p>
        </w:tc>
      </w:tr>
      <w:tr w:rsidR="00363F8F" w14:paraId="07669677" w14:textId="77777777" w:rsidTr="00116B1F">
        <w:trPr>
          <w:trHeight w:val="234"/>
        </w:trPr>
        <w:tc>
          <w:tcPr>
            <w:tcW w:w="2520" w:type="dxa"/>
          </w:tcPr>
          <w:p w14:paraId="6495DB4F" w14:textId="77777777" w:rsidR="00363F8F" w:rsidRPr="00871D2B" w:rsidRDefault="00363F8F" w:rsidP="004836B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640B6141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9EE89C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224E7507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6EC448B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210E486A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FCBBA9" w14:textId="77777777" w:rsidR="00363F8F" w:rsidRPr="00871D2B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9B8223A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05F11F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7001B3C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1B8FE" w14:textId="77777777" w:rsidR="00363F8F" w:rsidRDefault="00363F8F" w:rsidP="004836B0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</w:tcPr>
          <w:p w14:paraId="5AC2CD33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471110" w14:textId="77777777" w:rsidR="00363F8F" w:rsidRDefault="00363F8F" w:rsidP="00116B1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</w:tr>
      <w:tr w:rsidR="00363F8F" w14:paraId="75E32CD4" w14:textId="77777777" w:rsidTr="00116B1F">
        <w:tc>
          <w:tcPr>
            <w:tcW w:w="2520" w:type="dxa"/>
          </w:tcPr>
          <w:p w14:paraId="05A70C41" w14:textId="77777777" w:rsidR="00363F8F" w:rsidRPr="00871D2B" w:rsidRDefault="00363F8F" w:rsidP="004836B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โซลูชั่น จำกัด</w:t>
            </w:r>
          </w:p>
        </w:tc>
        <w:tc>
          <w:tcPr>
            <w:tcW w:w="90" w:type="dxa"/>
          </w:tcPr>
          <w:p w14:paraId="748DD5DA" w14:textId="77777777" w:rsidR="00363F8F" w:rsidRDefault="00363F8F" w:rsidP="004836B0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0520DE7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6EBF436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04BCA6" w14:textId="77777777" w:rsidR="00363F8F" w:rsidRDefault="00363F8F" w:rsidP="004836B0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21C5E5ED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01282B9" w14:textId="77777777" w:rsidR="00363F8F" w:rsidRPr="00871D2B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12DD3F1" w14:textId="77777777" w:rsidR="00363F8F" w:rsidRDefault="00363F8F" w:rsidP="004836B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6288B21" w14:textId="77777777" w:rsidR="00363F8F" w:rsidRDefault="00363F8F" w:rsidP="004836B0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C6E753D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46F91" w14:textId="77777777" w:rsidR="00363F8F" w:rsidRDefault="00363F8F" w:rsidP="004836B0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13,327</w:t>
            </w:r>
          </w:p>
        </w:tc>
        <w:tc>
          <w:tcPr>
            <w:tcW w:w="90" w:type="dxa"/>
          </w:tcPr>
          <w:p w14:paraId="4D88CF50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860E66" w14:textId="77777777" w:rsidR="00363F8F" w:rsidRDefault="00363F8F" w:rsidP="00116B1F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13,327</w:t>
            </w:r>
          </w:p>
        </w:tc>
      </w:tr>
      <w:tr w:rsidR="00363F8F" w14:paraId="433149B5" w14:textId="77777777" w:rsidTr="004836B0">
        <w:trPr>
          <w:trHeight w:val="234"/>
        </w:trPr>
        <w:tc>
          <w:tcPr>
            <w:tcW w:w="2520" w:type="dxa"/>
          </w:tcPr>
          <w:p w14:paraId="273BAFB0" w14:textId="56940550" w:rsidR="00363F8F" w:rsidRPr="00D871C0" w:rsidRDefault="00363F8F" w:rsidP="004836B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รว</w:t>
            </w:r>
            <w:r w:rsidR="00D871C0">
              <w:rPr>
                <w:rFonts w:asciiTheme="majorBidi" w:hAnsiTheme="majorBidi" w:cstheme="majorBidi" w:hint="cs"/>
                <w:szCs w:val="24"/>
                <w:cs/>
              </w:rPr>
              <w:t>ม</w:t>
            </w:r>
          </w:p>
        </w:tc>
        <w:tc>
          <w:tcPr>
            <w:tcW w:w="90" w:type="dxa"/>
          </w:tcPr>
          <w:p w14:paraId="37CFB15B" w14:textId="77777777" w:rsidR="00363F8F" w:rsidRDefault="00363F8F" w:rsidP="004836B0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D3AF4D" w14:textId="77777777" w:rsidR="00363F8F" w:rsidRDefault="00363F8F" w:rsidP="004836B0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4F8DC24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220947" w14:textId="77777777" w:rsidR="00363F8F" w:rsidRDefault="00363F8F" w:rsidP="004836B0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6CAA51B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D057A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537FF25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428E1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1E0EBB8" w14:textId="77777777" w:rsidR="00363F8F" w:rsidRPr="00871D2B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FE396" w14:textId="401AF2DE" w:rsidR="00363F8F" w:rsidRDefault="00C21255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1,012</w:t>
            </w:r>
            <w:r w:rsidR="00363F8F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326</w:t>
            </w:r>
          </w:p>
        </w:tc>
        <w:tc>
          <w:tcPr>
            <w:tcW w:w="90" w:type="dxa"/>
          </w:tcPr>
          <w:p w14:paraId="288ACF61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428691" w14:textId="77777777" w:rsidR="00363F8F" w:rsidRPr="00871D2B" w:rsidRDefault="00363F8F" w:rsidP="00116B1F">
            <w:pPr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970,826</w:t>
            </w:r>
          </w:p>
        </w:tc>
      </w:tr>
      <w:tr w:rsidR="00363F8F" w14:paraId="72084170" w14:textId="77777777" w:rsidTr="004836B0">
        <w:tc>
          <w:tcPr>
            <w:tcW w:w="2520" w:type="dxa"/>
          </w:tcPr>
          <w:p w14:paraId="54E58749" w14:textId="77777777" w:rsidR="00363F8F" w:rsidRDefault="00363F8F" w:rsidP="004836B0">
            <w:pPr>
              <w:ind w:left="342" w:right="-36" w:hanging="34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0483CFE5" w14:textId="77777777" w:rsidR="00363F8F" w:rsidRDefault="00363F8F" w:rsidP="004836B0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CB2589" w14:textId="77777777" w:rsidR="00363F8F" w:rsidRDefault="00363F8F" w:rsidP="004836B0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F6BCC17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16799" w14:textId="77777777" w:rsidR="00363F8F" w:rsidRDefault="00363F8F" w:rsidP="004836B0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07018DE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76F702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9EED307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22A26F" w14:textId="77777777" w:rsidR="00363F8F" w:rsidRPr="00871D2B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DBE75EF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F2419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(198,582)</w:t>
            </w:r>
          </w:p>
        </w:tc>
        <w:tc>
          <w:tcPr>
            <w:tcW w:w="90" w:type="dxa"/>
          </w:tcPr>
          <w:p w14:paraId="25D8977E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389066" w14:textId="77777777" w:rsidR="00363F8F" w:rsidRDefault="00363F8F" w:rsidP="00116B1F">
            <w:pPr>
              <w:ind w:right="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(198,582)</w:t>
            </w:r>
          </w:p>
        </w:tc>
      </w:tr>
      <w:tr w:rsidR="00363F8F" w14:paraId="409F6A48" w14:textId="77777777" w:rsidTr="004836B0">
        <w:trPr>
          <w:trHeight w:val="234"/>
        </w:trPr>
        <w:tc>
          <w:tcPr>
            <w:tcW w:w="2520" w:type="dxa"/>
          </w:tcPr>
          <w:p w14:paraId="41C36238" w14:textId="77777777" w:rsidR="00363F8F" w:rsidRDefault="00363F8F" w:rsidP="004836B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7F9BDF5F" w14:textId="77777777" w:rsidR="00363F8F" w:rsidRDefault="00363F8F" w:rsidP="004836B0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54855" w14:textId="77777777" w:rsidR="00363F8F" w:rsidRDefault="00363F8F" w:rsidP="004836B0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644B26E" w14:textId="77777777" w:rsidR="00363F8F" w:rsidRDefault="00363F8F" w:rsidP="004836B0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7DFFBA" w14:textId="77777777" w:rsidR="00363F8F" w:rsidRDefault="00363F8F" w:rsidP="004836B0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0C84D46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953F0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B261267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CC8C4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FCEEEC2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AA3D00" w14:textId="6B81BE18" w:rsidR="00363F8F" w:rsidRDefault="00C21255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813</w:t>
            </w:r>
            <w:r w:rsidR="00363F8F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744</w:t>
            </w:r>
          </w:p>
        </w:tc>
        <w:tc>
          <w:tcPr>
            <w:tcW w:w="90" w:type="dxa"/>
          </w:tcPr>
          <w:p w14:paraId="7DF30F80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68DEB" w14:textId="77777777" w:rsidR="00363F8F" w:rsidRDefault="00363F8F" w:rsidP="00116B1F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772,244</w:t>
            </w:r>
          </w:p>
        </w:tc>
      </w:tr>
      <w:tr w:rsidR="00363F8F" w14:paraId="17BAC2B3" w14:textId="77777777" w:rsidTr="004836B0">
        <w:trPr>
          <w:trHeight w:val="234"/>
        </w:trPr>
        <w:tc>
          <w:tcPr>
            <w:tcW w:w="2520" w:type="dxa"/>
          </w:tcPr>
          <w:p w14:paraId="3EBD1403" w14:textId="77777777" w:rsidR="00363F8F" w:rsidRPr="00871D2B" w:rsidRDefault="00363F8F" w:rsidP="004836B0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6B59858" w14:textId="77777777" w:rsidR="00363F8F" w:rsidRDefault="00363F8F" w:rsidP="004836B0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25F55" w14:textId="77777777" w:rsidR="00363F8F" w:rsidRDefault="00363F8F" w:rsidP="004836B0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33000FF" w14:textId="77777777" w:rsidR="00363F8F" w:rsidRDefault="00363F8F" w:rsidP="004836B0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2E431" w14:textId="77777777" w:rsidR="00363F8F" w:rsidRDefault="00363F8F" w:rsidP="004836B0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B19166C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7E304A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00F2E85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788187" w14:textId="77777777" w:rsidR="00363F8F" w:rsidRDefault="00363F8F" w:rsidP="004836B0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70DF062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CBBF5B" w14:textId="77777777" w:rsidR="00363F8F" w:rsidRDefault="00363F8F" w:rsidP="004836B0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F790B82" w14:textId="77777777" w:rsidR="00363F8F" w:rsidRDefault="00363F8F" w:rsidP="004836B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1BB4108" w14:textId="77777777" w:rsidR="00363F8F" w:rsidRDefault="00363F8F" w:rsidP="004836B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72CC0AFE" w14:textId="77777777" w:rsidR="00363F8F" w:rsidRDefault="00363F8F" w:rsidP="00363F8F">
      <w:pPr>
        <w:pStyle w:val="ListParagraph"/>
        <w:spacing w:before="240" w:line="240" w:lineRule="atLeast"/>
        <w:ind w:left="0" w:firstLine="284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8C135B">
        <w:rPr>
          <w:rFonts w:asciiTheme="majorBidi" w:hAnsiTheme="majorBidi" w:cstheme="majorBidi"/>
          <w:color w:val="000000"/>
          <w:spacing w:val="-2"/>
          <w:sz w:val="28"/>
        </w:rPr>
        <w:t>4</w:t>
      </w:r>
      <w:r>
        <w:rPr>
          <w:rFonts w:asciiTheme="majorBidi" w:hAnsiTheme="majorBidi" w:cstheme="majorBidi"/>
          <w:color w:val="000000"/>
          <w:spacing w:val="-2"/>
          <w:sz w:val="28"/>
        </w:rPr>
        <w:t>.2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การขายเงินลงทุนในบริษัทย่อย</w:t>
      </w:r>
    </w:p>
    <w:p w14:paraId="18CE946F" w14:textId="77777777" w:rsidR="00363F8F" w:rsidRDefault="00363F8F" w:rsidP="00116B1F">
      <w:pPr>
        <w:pStyle w:val="ListParagraph"/>
        <w:spacing w:before="120" w:line="240" w:lineRule="atLeast"/>
        <w:ind w:right="18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มีนาคม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ที่ประชุมคณะกรรมการครั้งที่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4/2563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ของบริษัท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ได้มีมติอนุมัติให้บริษัท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สตาร์แก๊ส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จำหน่ายเงินลงทุนทั้งหมดจำนวน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9,998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หุ้น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หรือร้อยละ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99.98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ในบริษัท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อาร์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>.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เอ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>.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โลจิสติคส์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ซึ่งเป็นบริษัทย่อย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 xml:space="preserve">  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โดยได้รับเงินสดจำนวน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14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โดยบริษัทย่อยได้โอนหุ้นในบริษัท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อาร์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>.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เอ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.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โลจิสติคส์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และได้รับชำระเงินจำนวน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14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เป็นที่เรียบร้อยแล้ว</w:t>
      </w:r>
    </w:p>
    <w:p w14:paraId="48211800" w14:textId="77777777" w:rsidR="00363F8F" w:rsidRDefault="00363F8F" w:rsidP="00363F8F">
      <w:pPr>
        <w:pStyle w:val="ListParagraph"/>
        <w:spacing w:before="240" w:line="240" w:lineRule="atLeast"/>
        <w:ind w:left="360" w:firstLine="360"/>
        <w:jc w:val="thaiDistribute"/>
        <w:rPr>
          <w:rFonts w:asciiTheme="majorBidi" w:hAnsiTheme="majorBidi"/>
          <w:color w:val="000000"/>
          <w:spacing w:val="-2"/>
          <w:sz w:val="28"/>
        </w:rPr>
      </w:pPr>
      <w:r>
        <w:rPr>
          <w:rFonts w:asciiTheme="majorBidi" w:hAnsiTheme="majorBidi" w:hint="cs"/>
          <w:color w:val="000000"/>
          <w:spacing w:val="-2"/>
          <w:sz w:val="28"/>
          <w:cs/>
        </w:rPr>
        <w:t>กำไรจากการจำหน่ายเงินลงทุนในบริษัทย่อยสามารถแสดงได้ดังนี้</w:t>
      </w:r>
    </w:p>
    <w:tbl>
      <w:tblPr>
        <w:tblW w:w="865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051"/>
        <w:gridCol w:w="1710"/>
        <w:gridCol w:w="270"/>
        <w:gridCol w:w="1620"/>
      </w:tblGrid>
      <w:tr w:rsidR="00363F8F" w14:paraId="3FB31E09" w14:textId="77777777" w:rsidTr="00116B1F">
        <w:trPr>
          <w:trHeight w:val="368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8A2A240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373A74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A5FBD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A935" w14:textId="77777777" w:rsidR="00363F8F" w:rsidRPr="00871D2B" w:rsidRDefault="00363F8F" w:rsidP="004836B0">
            <w:pPr>
              <w:ind w:left="-108" w:right="-108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พันบาท)</w:t>
            </w:r>
          </w:p>
        </w:tc>
      </w:tr>
      <w:tr w:rsidR="00363F8F" w14:paraId="0D9C1EC6" w14:textId="77777777" w:rsidTr="00116B1F">
        <w:trPr>
          <w:trHeight w:val="368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594198F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DA55812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306B34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8D7A5D" w14:textId="77777777" w:rsidR="00363F8F" w:rsidRPr="00871D2B" w:rsidRDefault="00363F8F" w:rsidP="00116B1F">
            <w:pPr>
              <w:ind w:left="-108" w:right="-11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14,000</w:t>
            </w:r>
          </w:p>
        </w:tc>
      </w:tr>
      <w:tr w:rsidR="00363F8F" w14:paraId="62B20233" w14:textId="77777777" w:rsidTr="00116B1F">
        <w:trPr>
          <w:trHeight w:val="380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955555E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AD326E">
              <w:rPr>
                <w:rFonts w:ascii="Angsana New" w:hAnsi="Angsana New"/>
                <w:sz w:val="28"/>
                <w:u w:val="single"/>
              </w:rPr>
              <w:t>: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ab/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9B8BCE9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(3,834)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3EE3D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4791D2" w14:textId="77777777" w:rsidR="00363F8F" w:rsidRPr="00871D2B" w:rsidRDefault="00363F8F" w:rsidP="004836B0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63F8F" w14:paraId="555019B8" w14:textId="77777777" w:rsidTr="00116B1F">
        <w:trPr>
          <w:trHeight w:val="368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20B415B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ab/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ลูกหนี้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การค้าและลูกหนี้หมุนเวียนอื่น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D7304D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(2,235)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4D78F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AE5DC4" w14:textId="77777777" w:rsidR="00363F8F" w:rsidRPr="00871D2B" w:rsidRDefault="00363F8F" w:rsidP="004836B0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63F8F" w14:paraId="09D02EC7" w14:textId="77777777" w:rsidTr="00116B1F">
        <w:trPr>
          <w:trHeight w:val="368"/>
        </w:trPr>
        <w:tc>
          <w:tcPr>
            <w:tcW w:w="5051" w:type="dxa"/>
            <w:tcBorders>
              <w:top w:val="nil"/>
              <w:left w:val="nil"/>
              <w:right w:val="nil"/>
            </w:tcBorders>
          </w:tcPr>
          <w:p w14:paraId="7CF788DF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ab/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อาคารและอุปกรณ์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F4ADBD5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E047EE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8344F39" w14:textId="77777777" w:rsidR="00363F8F" w:rsidRPr="00871D2B" w:rsidRDefault="00363F8F" w:rsidP="004836B0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63F8F" w14:paraId="03EA8510" w14:textId="77777777" w:rsidTr="00116B1F">
        <w:trPr>
          <w:trHeight w:val="368"/>
        </w:trPr>
        <w:tc>
          <w:tcPr>
            <w:tcW w:w="5051" w:type="dxa"/>
            <w:tcBorders>
              <w:top w:val="nil"/>
              <w:left w:val="nil"/>
              <w:right w:val="nil"/>
            </w:tcBorders>
          </w:tcPr>
          <w:p w14:paraId="129F3F85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บวก</w:t>
            </w:r>
            <w:r w:rsidRPr="00AD326E">
              <w:rPr>
                <w:rFonts w:ascii="Angsana New" w:hAnsi="Angsana New"/>
                <w:sz w:val="28"/>
                <w:u w:val="single"/>
              </w:rPr>
              <w:t>: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ab/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เจ้าหนี้การค้าและ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เจ้าหนี้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หมุนเวียน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2547FC7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B69A14" w14:textId="77777777" w:rsidR="00363F8F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E41F897" w14:textId="77777777" w:rsidR="00363F8F" w:rsidRPr="00871D2B" w:rsidRDefault="00363F8F" w:rsidP="004836B0">
            <w:pPr>
              <w:tabs>
                <w:tab w:val="left" w:pos="432"/>
              </w:tabs>
              <w:ind w:left="-108" w:right="72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63F8F" w14:paraId="2F88EAD3" w14:textId="77777777" w:rsidTr="00116B1F">
        <w:trPr>
          <w:trHeight w:val="368"/>
        </w:trPr>
        <w:tc>
          <w:tcPr>
            <w:tcW w:w="5051" w:type="dxa"/>
            <w:tcBorders>
              <w:left w:val="nil"/>
              <w:right w:val="nil"/>
            </w:tcBorders>
            <w:vAlign w:val="bottom"/>
          </w:tcPr>
          <w:p w14:paraId="56FF5FDF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lang w:val="en-GB"/>
              </w:rPr>
              <w:tab/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หนี้สินผลประโยชน์พนักงาน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1E0DDC89" w14:textId="77777777" w:rsidR="00363F8F" w:rsidRDefault="00363F8F" w:rsidP="004836B0">
            <w:pPr>
              <w:tabs>
                <w:tab w:val="left" w:pos="432"/>
              </w:tabs>
              <w:ind w:left="-108" w:right="7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D2242D" w14:textId="77777777" w:rsidR="00363F8F" w:rsidRPr="00871D2B" w:rsidRDefault="00363F8F" w:rsidP="004836B0">
            <w:pPr>
              <w:tabs>
                <w:tab w:val="left" w:pos="432"/>
              </w:tabs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5CC292DC" w14:textId="77777777" w:rsidR="00363F8F" w:rsidRPr="00871D2B" w:rsidRDefault="00363F8F" w:rsidP="00116B1F">
            <w:pPr>
              <w:tabs>
                <w:tab w:val="left" w:pos="432"/>
              </w:tabs>
              <w:ind w:left="-108" w:right="-11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(3,301)</w:t>
            </w:r>
          </w:p>
        </w:tc>
      </w:tr>
      <w:tr w:rsidR="00363F8F" w14:paraId="1A4724BB" w14:textId="77777777" w:rsidTr="00116B1F">
        <w:trPr>
          <w:trHeight w:val="368"/>
        </w:trPr>
        <w:tc>
          <w:tcPr>
            <w:tcW w:w="5051" w:type="dxa"/>
            <w:tcBorders>
              <w:left w:val="nil"/>
              <w:bottom w:val="nil"/>
              <w:right w:val="nil"/>
            </w:tcBorders>
          </w:tcPr>
          <w:p w14:paraId="32A55F85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E3402" w14:textId="77777777" w:rsidR="00363F8F" w:rsidRDefault="00363F8F" w:rsidP="004836B0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C2DD72B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44710" w14:textId="77777777" w:rsidR="00363F8F" w:rsidRPr="00871D2B" w:rsidRDefault="00363F8F" w:rsidP="00116B1F">
            <w:pPr>
              <w:ind w:left="-108" w:right="-11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10,699</w:t>
            </w:r>
          </w:p>
        </w:tc>
      </w:tr>
      <w:tr w:rsidR="00363F8F" w14:paraId="6C786920" w14:textId="77777777" w:rsidTr="00116B1F">
        <w:trPr>
          <w:trHeight w:val="380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658CD56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 w:hint="cs"/>
                <w:sz w:val="28"/>
                <w:u w:val="single"/>
                <w:cs/>
                <w:lang w:val="en-GB"/>
              </w:rPr>
              <w:t>บวก</w:t>
            </w:r>
            <w:r w:rsidRPr="00AD326E">
              <w:rPr>
                <w:rFonts w:ascii="Angsana New" w:hAnsi="Angsana New"/>
                <w:sz w:val="28"/>
                <w:u w:val="single"/>
              </w:rPr>
              <w:t>: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CA26F3" w14:textId="77777777" w:rsidR="00363F8F" w:rsidRDefault="00363F8F" w:rsidP="004836B0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44EF6C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1F672" w14:textId="77777777" w:rsidR="00363F8F" w:rsidRPr="00871D2B" w:rsidRDefault="00363F8F" w:rsidP="00116B1F">
            <w:pPr>
              <w:ind w:left="-108" w:right="-11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363F8F" w14:paraId="633156B0" w14:textId="77777777" w:rsidTr="00116B1F">
        <w:trPr>
          <w:trHeight w:val="368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265D840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71D2B">
              <w:rPr>
                <w:rFonts w:ascii="Angsana New" w:hAnsi="Angsana New" w:hint="cs"/>
                <w:sz w:val="28"/>
                <w:cs/>
                <w:lang w:val="en-GB"/>
              </w:rPr>
              <w:t>กำไร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จากการจำหน่ายเงินลงทุนในบริษัทย่อย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825F12E" w14:textId="77777777" w:rsidR="00363F8F" w:rsidRDefault="00363F8F" w:rsidP="004836B0">
            <w:pPr>
              <w:ind w:left="-108" w:righ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25B0F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C3747" w14:textId="77777777" w:rsidR="00363F8F" w:rsidRPr="00871D2B" w:rsidRDefault="00363F8F" w:rsidP="00116B1F">
            <w:pPr>
              <w:ind w:left="-108" w:right="-11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</w:rPr>
              <w:t>10,700</w:t>
            </w:r>
          </w:p>
        </w:tc>
      </w:tr>
    </w:tbl>
    <w:p w14:paraId="76D78B1B" w14:textId="77777777" w:rsidR="00ED4CA6" w:rsidRDefault="00ED4CA6" w:rsidP="00363F8F">
      <w:pPr>
        <w:pStyle w:val="ListParagraph"/>
        <w:spacing w:before="240" w:line="240" w:lineRule="atLeast"/>
        <w:ind w:left="360" w:firstLine="360"/>
        <w:jc w:val="thaiDistribute"/>
        <w:rPr>
          <w:rFonts w:asciiTheme="majorBidi" w:hAnsiTheme="majorBidi"/>
          <w:color w:val="000000"/>
          <w:spacing w:val="-2"/>
          <w:sz w:val="28"/>
          <w:lang w:val="en-GB"/>
        </w:rPr>
      </w:pPr>
    </w:p>
    <w:p w14:paraId="46007D99" w14:textId="77777777" w:rsidR="00363F8F" w:rsidRPr="00116B1F" w:rsidRDefault="00363F8F" w:rsidP="00116B1F">
      <w:pPr>
        <w:pStyle w:val="ListParagraph"/>
        <w:spacing w:before="240" w:line="240" w:lineRule="atLeast"/>
        <w:ind w:left="360" w:right="180" w:firstLine="360"/>
        <w:jc w:val="thaiDistribute"/>
        <w:rPr>
          <w:rFonts w:asciiTheme="majorBidi" w:hAnsiTheme="majorBidi"/>
          <w:color w:val="000000"/>
          <w:spacing w:val="8"/>
          <w:sz w:val="28"/>
        </w:rPr>
      </w:pPr>
      <w:r w:rsidRPr="00116B1F">
        <w:rPr>
          <w:rFonts w:asciiTheme="majorBidi" w:hAnsiTheme="majorBidi" w:hint="cs"/>
          <w:color w:val="000000"/>
          <w:spacing w:val="8"/>
          <w:sz w:val="28"/>
          <w:cs/>
          <w:lang w:val="en-GB"/>
        </w:rPr>
        <w:lastRenderedPageBreak/>
        <w:t>กลุ่มบริษัทบันทึกกำไรจากการจำหน่ายเงินลงทุนในบริษัทย่อยเป็นรายได้อื่นในงบกำไรขาดทุนเบ็ดเสร็จรวม</w:t>
      </w:r>
    </w:p>
    <w:p w14:paraId="1BDF3AEA" w14:textId="77777777" w:rsidR="00363F8F" w:rsidRDefault="00363F8F" w:rsidP="00363F8F">
      <w:pPr>
        <w:pStyle w:val="ListParagraph"/>
        <w:spacing w:before="120" w:line="240" w:lineRule="atLeast"/>
        <w:ind w:left="360" w:firstLine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กระแสเงินสดสุทธิจากการจำหน่ายเงินลงทุนในบริษัทย่อยสามารถแสดงได้ดังนี้</w:t>
      </w:r>
    </w:p>
    <w:tbl>
      <w:tblPr>
        <w:tblW w:w="865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658"/>
        <w:gridCol w:w="2329"/>
        <w:gridCol w:w="1664"/>
      </w:tblGrid>
      <w:tr w:rsidR="00363F8F" w14:paraId="09E7365E" w14:textId="77777777" w:rsidTr="00116B1F">
        <w:trPr>
          <w:trHeight w:val="391"/>
        </w:trPr>
        <w:tc>
          <w:tcPr>
            <w:tcW w:w="86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3DECD" w14:textId="77777777" w:rsidR="00363F8F" w:rsidRDefault="00363F8F" w:rsidP="00116B1F">
            <w:pPr>
              <w:tabs>
                <w:tab w:val="decimal" w:pos="1242"/>
              </w:tabs>
              <w:ind w:right="-10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หน่วย: พันบาท)</w:t>
            </w:r>
          </w:p>
        </w:tc>
      </w:tr>
      <w:tr w:rsidR="00363F8F" w14:paraId="436B986B" w14:textId="77777777" w:rsidTr="00116B1F">
        <w:trPr>
          <w:trHeight w:val="391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14:paraId="061D6A1A" w14:textId="2ABF72AE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เงินสดรับจา</w:t>
            </w:r>
            <w:r w:rsidR="00772241">
              <w:rPr>
                <w:rFonts w:ascii="Angsana New" w:hAnsi="Angsana New" w:hint="cs"/>
                <w:sz w:val="28"/>
                <w:cs/>
                <w:lang w:val="en-GB"/>
              </w:rPr>
              <w:t>ก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การจำหน่ายเงินลงทุนในบริษัทย่อย</w:t>
            </w:r>
          </w:p>
        </w:tc>
        <w:tc>
          <w:tcPr>
            <w:tcW w:w="2329" w:type="dxa"/>
            <w:tcBorders>
              <w:left w:val="nil"/>
              <w:right w:val="nil"/>
            </w:tcBorders>
          </w:tcPr>
          <w:p w14:paraId="317C1288" w14:textId="77777777" w:rsidR="00363F8F" w:rsidRPr="00B36598" w:rsidRDefault="00363F8F" w:rsidP="004836B0">
            <w:pPr>
              <w:tabs>
                <w:tab w:val="decimal" w:pos="1242"/>
              </w:tabs>
              <w:ind w:left="72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vAlign w:val="bottom"/>
          </w:tcPr>
          <w:p w14:paraId="7FDFAFE3" w14:textId="77777777" w:rsidR="00363F8F" w:rsidRDefault="00363F8F" w:rsidP="00116B1F">
            <w:pPr>
              <w:ind w:right="-10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14,000</w:t>
            </w:r>
          </w:p>
        </w:tc>
      </w:tr>
      <w:tr w:rsidR="00363F8F" w14:paraId="4AF755DC" w14:textId="77777777" w:rsidTr="00116B1F">
        <w:trPr>
          <w:trHeight w:val="403"/>
        </w:trPr>
        <w:tc>
          <w:tcPr>
            <w:tcW w:w="69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30B94" w14:textId="77777777" w:rsidR="00363F8F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AD326E">
              <w:rPr>
                <w:rFonts w:ascii="Angsana New" w:hAnsi="Angsana New"/>
                <w:sz w:val="28"/>
                <w:u w:val="single"/>
              </w:rPr>
              <w:t>: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เงินสดและรายการเทียบเท่าเงินสดของบริษัทย่อย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>ณ วันจำหน่ายเงินลงทุน</w:t>
            </w:r>
          </w:p>
        </w:tc>
        <w:tc>
          <w:tcPr>
            <w:tcW w:w="1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9FE3EB" w14:textId="77777777" w:rsidR="00363F8F" w:rsidRDefault="00363F8F" w:rsidP="00116B1F">
            <w:pPr>
              <w:ind w:right="-10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(3,834)</w:t>
            </w:r>
          </w:p>
        </w:tc>
      </w:tr>
      <w:tr w:rsidR="00363F8F" w14:paraId="7633E140" w14:textId="77777777" w:rsidTr="00116B1F">
        <w:trPr>
          <w:trHeight w:val="391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14:paraId="0DA5A834" w14:textId="77777777" w:rsidR="00363F8F" w:rsidRPr="00871D2B" w:rsidRDefault="00363F8F" w:rsidP="004836B0">
            <w:pPr>
              <w:ind w:left="-108" w:right="-108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กระแสเงินสดสุทธิจากการจำหน่ายเงินลงทุนในบริษัทย่อย</w:t>
            </w:r>
          </w:p>
        </w:tc>
        <w:tc>
          <w:tcPr>
            <w:tcW w:w="2329" w:type="dxa"/>
            <w:tcBorders>
              <w:left w:val="nil"/>
              <w:right w:val="nil"/>
            </w:tcBorders>
          </w:tcPr>
          <w:p w14:paraId="27327DC0" w14:textId="77777777" w:rsidR="00363F8F" w:rsidRDefault="00363F8F" w:rsidP="004836B0">
            <w:pPr>
              <w:tabs>
                <w:tab w:val="decimal" w:pos="1242"/>
              </w:tabs>
              <w:ind w:left="72" w:right="9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F04B1" w14:textId="77777777" w:rsidR="00363F8F" w:rsidRDefault="00363F8F" w:rsidP="00CE6C32">
            <w:pPr>
              <w:ind w:right="-10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10,166</w:t>
            </w:r>
          </w:p>
        </w:tc>
      </w:tr>
    </w:tbl>
    <w:p w14:paraId="4C3EF765" w14:textId="072E42A1" w:rsidR="0075550D" w:rsidRDefault="0075550D" w:rsidP="0075550D">
      <w:pPr>
        <w:pStyle w:val="ListParagraph"/>
        <w:spacing w:before="240" w:line="240" w:lineRule="atLeast"/>
        <w:ind w:left="0" w:firstLine="284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14.3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การ</w:t>
      </w:r>
      <w:r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เพิ่มทุน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ในบริษัทย่อย</w:t>
      </w:r>
    </w:p>
    <w:p w14:paraId="7491C9B0" w14:textId="7FDB0F6B" w:rsidR="00575E4D" w:rsidRPr="00A46158" w:rsidRDefault="00575E4D" w:rsidP="00575E4D">
      <w:pPr>
        <w:pStyle w:val="ListParagraph"/>
        <w:spacing w:before="120" w:after="120"/>
        <w:ind w:right="-29"/>
        <w:jc w:val="thaiDistribute"/>
        <w:rPr>
          <w:rFonts w:ascii="Angsana New" w:hAnsi="Angsana New"/>
          <w:sz w:val="28"/>
          <w:lang w:val="en-GB"/>
        </w:rPr>
      </w:pPr>
      <w:r w:rsidRPr="00A46158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6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สิงหาคม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ที่ประชุมวิสามัญผู้ถือหุ้น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ครั้งที่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2/2563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อี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อาร์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วี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อินเตอร์เนชั่นแนล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จำกัด</w:t>
      </w:r>
      <w:r w:rsidRPr="00A46158">
        <w:rPr>
          <w:rFonts w:ascii="Angsana New" w:hAnsi="Angsana New"/>
          <w:sz w:val="28"/>
          <w:cs/>
          <w:lang w:val="en-GB"/>
        </w:rPr>
        <w:t xml:space="preserve"> (</w:t>
      </w:r>
      <w:r w:rsidRPr="00A46158">
        <w:rPr>
          <w:rFonts w:ascii="Angsana New" w:hAnsi="Angsana New" w:hint="eastAsia"/>
          <w:sz w:val="28"/>
          <w:cs/>
          <w:lang w:val="en-GB"/>
        </w:rPr>
        <w:t>“</w:t>
      </w:r>
      <w:r w:rsidRPr="00A46158">
        <w:rPr>
          <w:rFonts w:ascii="Angsana New" w:hAnsi="Angsana New"/>
          <w:sz w:val="28"/>
          <w:lang w:val="en-GB"/>
        </w:rPr>
        <w:t>ERI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A46158">
        <w:rPr>
          <w:rFonts w:ascii="Angsana New" w:hAnsi="Angsana New" w:hint="cs"/>
          <w:sz w:val="28"/>
          <w:cs/>
          <w:lang w:val="en-GB"/>
        </w:rPr>
        <w:t>ซึ่งเป็นบริษัทย่อยของบริษัท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เฟอร์รั่ม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เอ็นเนอร์ยี่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จำกัด</w:t>
      </w:r>
      <w:r w:rsidRPr="00A46158">
        <w:rPr>
          <w:rFonts w:ascii="Angsana New" w:hAnsi="Angsana New"/>
          <w:sz w:val="28"/>
          <w:cs/>
          <w:lang w:val="en-GB"/>
        </w:rPr>
        <w:t xml:space="preserve"> (</w:t>
      </w:r>
      <w:r w:rsidRPr="00A46158">
        <w:rPr>
          <w:rFonts w:ascii="Angsana New" w:hAnsi="Angsana New" w:hint="eastAsia"/>
          <w:sz w:val="28"/>
          <w:cs/>
          <w:lang w:val="en-GB"/>
        </w:rPr>
        <w:t>“</w:t>
      </w:r>
      <w:r w:rsidRPr="00A46158">
        <w:rPr>
          <w:rFonts w:ascii="Angsana New" w:hAnsi="Angsana New"/>
          <w:sz w:val="28"/>
          <w:lang w:val="en-GB"/>
        </w:rPr>
        <w:t>FEN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A46158">
        <w:rPr>
          <w:rFonts w:ascii="Angsana New" w:hAnsi="Angsana New" w:hint="cs"/>
          <w:sz w:val="28"/>
          <w:cs/>
          <w:lang w:val="en-GB"/>
        </w:rPr>
        <w:t>ได้มีมติอนุมัติการเพิ่มทุนจดทะเบียนของ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/>
          <w:sz w:val="28"/>
          <w:lang w:val="en-GB"/>
        </w:rPr>
        <w:t xml:space="preserve">ERI </w:t>
      </w:r>
      <w:r w:rsidRPr="00A46158">
        <w:rPr>
          <w:rFonts w:ascii="Angsana New" w:hAnsi="Angsana New" w:hint="cs"/>
          <w:sz w:val="28"/>
          <w:cs/>
          <w:lang w:val="en-GB"/>
        </w:rPr>
        <w:t>จากเดิมทุนจดทะเบียน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300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โดยการออกหุ้นสามัญเพิ่มทุนจำนวน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2.99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มูลค่าที่ตราไว้หุ้นละ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100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โดยคณะกรรมการบริษัทได้อนุมัติการซื้อหุ้นเพิ่มทุนตามอัตราส่วนร้อยละ</w:t>
      </w:r>
      <w:r>
        <w:rPr>
          <w:rFonts w:ascii="Angsana New" w:hAnsi="Angsana New"/>
          <w:sz w:val="28"/>
          <w:lang w:val="en-GB"/>
        </w:rPr>
        <w:t xml:space="preserve"> 100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รวมเป็นเงินทั้งสิ้น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299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โดยเรียกชำระครั้งแรกร้อยละ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เป็นจำนวนเงิน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75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ซึ่งบริษัทได้ดำเนินการจดทะเบียนเปลี่ยนแปลงทุนจดทะเบียนชำระแล้วต่อกรมพัฒนาธุรกิจการค้า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กระทรวงพาณิชย์เมื่อวันที่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11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สิงหาคม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เป็นที่เรียบร้อยแล้ว</w:t>
      </w:r>
    </w:p>
    <w:p w14:paraId="17F357E1" w14:textId="11EB88AA" w:rsidR="00575E4D" w:rsidRPr="00A46158" w:rsidRDefault="00575E4D" w:rsidP="00575E4D">
      <w:pPr>
        <w:pStyle w:val="ListParagraph"/>
        <w:spacing w:before="120" w:after="120"/>
        <w:ind w:right="-29"/>
        <w:jc w:val="thaiDistribute"/>
        <w:rPr>
          <w:rFonts w:ascii="Angsana New" w:hAnsi="Angsana New"/>
          <w:sz w:val="28"/>
          <w:lang w:val="en-GB"/>
        </w:rPr>
      </w:pPr>
      <w:r w:rsidRPr="00A46158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17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สิงหาคม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ที่ประชุมวิสามัญผู้ถือหุ้น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ครั้งที่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</w:t>
      </w:r>
      <w:r w:rsidRPr="00A46158">
        <w:rPr>
          <w:rFonts w:ascii="Angsana New" w:hAnsi="Angsana New"/>
          <w:sz w:val="28"/>
          <w:cs/>
          <w:lang w:val="en-GB"/>
        </w:rPr>
        <w:t>/</w:t>
      </w:r>
      <w:r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แซม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วอเตอร์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ซัพพลาย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จำกัด</w:t>
      </w:r>
      <w:r w:rsidRPr="00A46158">
        <w:rPr>
          <w:rFonts w:ascii="Angsana New" w:hAnsi="Angsana New"/>
          <w:sz w:val="28"/>
          <w:cs/>
          <w:lang w:val="en-GB"/>
        </w:rPr>
        <w:t xml:space="preserve"> (</w:t>
      </w:r>
      <w:r w:rsidRPr="00A46158">
        <w:rPr>
          <w:rFonts w:ascii="Angsana New" w:hAnsi="Angsana New" w:hint="eastAsia"/>
          <w:sz w:val="28"/>
          <w:cs/>
          <w:lang w:val="en-GB"/>
        </w:rPr>
        <w:t>“</w:t>
      </w:r>
      <w:r w:rsidRPr="00A46158">
        <w:rPr>
          <w:rFonts w:ascii="Angsana New" w:hAnsi="Angsana New"/>
          <w:sz w:val="28"/>
          <w:lang w:val="en-GB"/>
        </w:rPr>
        <w:t>SAM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A46158">
        <w:rPr>
          <w:rFonts w:ascii="Angsana New" w:hAnsi="Angsana New" w:hint="cs"/>
          <w:sz w:val="28"/>
          <w:cs/>
          <w:lang w:val="en-GB"/>
        </w:rPr>
        <w:t>ซึ่งเป็นบริษัทย่อยของบริษัท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เซเว่น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ยูทิลิตี้ส์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แอนด์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พาวเวอร์</w:t>
      </w:r>
      <w:r w:rsidR="0037560A">
        <w:rPr>
          <w:rFonts w:ascii="Angsana New" w:hAnsi="Angsana New" w:hint="cs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จำกัด</w:t>
      </w:r>
      <w:r w:rsidRPr="00A46158">
        <w:rPr>
          <w:rFonts w:ascii="Angsana New" w:hAnsi="Angsana New"/>
          <w:sz w:val="28"/>
          <w:cs/>
          <w:lang w:val="en-GB"/>
        </w:rPr>
        <w:t xml:space="preserve"> (</w:t>
      </w:r>
      <w:r w:rsidRPr="00A46158">
        <w:rPr>
          <w:rFonts w:ascii="Angsana New" w:hAnsi="Angsana New" w:hint="cs"/>
          <w:sz w:val="28"/>
          <w:cs/>
          <w:lang w:val="en-GB"/>
        </w:rPr>
        <w:t>มหาชน</w:t>
      </w:r>
      <w:r w:rsidRPr="00A46158">
        <w:rPr>
          <w:rFonts w:ascii="Angsana New" w:hAnsi="Angsana New"/>
          <w:sz w:val="28"/>
          <w:cs/>
          <w:lang w:val="en-GB"/>
        </w:rPr>
        <w:t>) (</w:t>
      </w:r>
      <w:r w:rsidRPr="00A46158">
        <w:rPr>
          <w:rFonts w:ascii="Angsana New" w:hAnsi="Angsana New" w:hint="eastAsia"/>
          <w:sz w:val="28"/>
          <w:cs/>
          <w:lang w:val="en-GB"/>
        </w:rPr>
        <w:t>“</w:t>
      </w:r>
      <w:r>
        <w:rPr>
          <w:rFonts w:ascii="Angsana New" w:hAnsi="Angsana New"/>
          <w:sz w:val="28"/>
          <w:lang w:val="en-GB"/>
        </w:rPr>
        <w:t>7UP”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A46158">
        <w:rPr>
          <w:rFonts w:ascii="Angsana New" w:hAnsi="Angsana New" w:hint="cs"/>
          <w:sz w:val="28"/>
          <w:cs/>
          <w:lang w:val="en-GB"/>
        </w:rPr>
        <w:t>ได้มีมติอนุมัติการเพิ่มทุนจดทะเบียนของ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/>
          <w:sz w:val="28"/>
          <w:lang w:val="en-GB"/>
        </w:rPr>
        <w:t xml:space="preserve">SAM </w:t>
      </w:r>
      <w:r w:rsidRPr="00A46158">
        <w:rPr>
          <w:rFonts w:ascii="Angsana New" w:hAnsi="Angsana New" w:hint="cs"/>
          <w:sz w:val="28"/>
          <w:cs/>
          <w:lang w:val="en-GB"/>
        </w:rPr>
        <w:t>จากเดิมทุนจดทะเบียน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65.5</w:t>
      </w:r>
      <w:r w:rsidR="00D871C0">
        <w:rPr>
          <w:rFonts w:ascii="Angsana New" w:hAnsi="Angsana New"/>
          <w:sz w:val="28"/>
        </w:rPr>
        <w:t>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103.5</w:t>
      </w:r>
      <w:r w:rsidR="00D871C0">
        <w:rPr>
          <w:rFonts w:ascii="Angsana New" w:hAnsi="Angsana New"/>
          <w:sz w:val="28"/>
          <w:lang w:val="en-GB"/>
        </w:rPr>
        <w:t>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โดยการออกหุ้นสามัญเพิ่มทุนจำนวน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0.38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มูลค่าที่ตราไว้หุ้นละ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100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ซึ่งบริษัทได้ดำเนินการจดทะเบียนเปลี่ยนแปลงทุนจดทะเบียนชำระแล้วต่อกรมพัฒนาธุรกิจการค้า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กระทรวงพาณิชย์เมื่อวันที่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9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ตุลาคม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เป็นที่เรียบร้อยแล้ว</w:t>
      </w:r>
    </w:p>
    <w:p w14:paraId="6D7F1ECA" w14:textId="032C1891" w:rsidR="00575E4D" w:rsidRPr="00A46158" w:rsidRDefault="00575E4D" w:rsidP="00575E4D">
      <w:pPr>
        <w:pStyle w:val="ListParagraph"/>
        <w:spacing w:before="120" w:after="120"/>
        <w:ind w:right="-29"/>
        <w:jc w:val="thaiDistribute"/>
        <w:rPr>
          <w:rFonts w:ascii="Angsana New" w:hAnsi="Angsana New"/>
          <w:sz w:val="28"/>
          <w:lang w:val="en-GB"/>
        </w:rPr>
      </w:pPr>
      <w:r w:rsidRPr="00A46158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กันยายน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ที่ประชุมวิสามัญผู้ถือหุ้น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ครั้งที่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2/2563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แซม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วอเตอร์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ซัพพลาย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จำกัด</w:t>
      </w:r>
      <w:r w:rsidRPr="00A46158">
        <w:rPr>
          <w:rFonts w:ascii="Angsana New" w:hAnsi="Angsana New"/>
          <w:sz w:val="28"/>
          <w:cs/>
          <w:lang w:val="en-GB"/>
        </w:rPr>
        <w:t xml:space="preserve"> (</w:t>
      </w:r>
      <w:r w:rsidRPr="00A46158">
        <w:rPr>
          <w:rFonts w:ascii="Angsana New" w:hAnsi="Angsana New" w:hint="eastAsia"/>
          <w:sz w:val="28"/>
          <w:cs/>
          <w:lang w:val="en-GB"/>
        </w:rPr>
        <w:t>“</w:t>
      </w:r>
      <w:r w:rsidRPr="00A46158">
        <w:rPr>
          <w:rFonts w:ascii="Angsana New" w:hAnsi="Angsana New"/>
          <w:sz w:val="28"/>
          <w:lang w:val="en-GB"/>
        </w:rPr>
        <w:t>SAM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A46158">
        <w:rPr>
          <w:rFonts w:ascii="Angsana New" w:hAnsi="Angsana New" w:hint="cs"/>
          <w:sz w:val="28"/>
          <w:cs/>
          <w:lang w:val="en-GB"/>
        </w:rPr>
        <w:t>ซึ่งเป็นบริษัทย่อยของบริษัท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เซเว่น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ยูทิลิตี้ส์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แอนด์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พาวเวอร์จำกัด</w:t>
      </w:r>
      <w:r w:rsidRPr="00A46158">
        <w:rPr>
          <w:rFonts w:ascii="Angsana New" w:hAnsi="Angsana New"/>
          <w:sz w:val="28"/>
          <w:cs/>
          <w:lang w:val="en-GB"/>
        </w:rPr>
        <w:t xml:space="preserve"> (</w:t>
      </w:r>
      <w:r w:rsidRPr="00A46158">
        <w:rPr>
          <w:rFonts w:ascii="Angsana New" w:hAnsi="Angsana New" w:hint="cs"/>
          <w:sz w:val="28"/>
          <w:cs/>
          <w:lang w:val="en-GB"/>
        </w:rPr>
        <w:t>มหาชน</w:t>
      </w:r>
      <w:r w:rsidRPr="00A46158">
        <w:rPr>
          <w:rFonts w:ascii="Angsana New" w:hAnsi="Angsana New"/>
          <w:sz w:val="28"/>
          <w:cs/>
          <w:lang w:val="en-GB"/>
        </w:rPr>
        <w:t>) (</w:t>
      </w:r>
      <w:r w:rsidRPr="00A46158">
        <w:rPr>
          <w:rFonts w:ascii="Angsana New" w:hAnsi="Angsana New" w:hint="eastAsia"/>
          <w:sz w:val="28"/>
          <w:cs/>
          <w:lang w:val="en-GB"/>
        </w:rPr>
        <w:t>“</w:t>
      </w:r>
      <w:r>
        <w:rPr>
          <w:rFonts w:ascii="Angsana New" w:hAnsi="Angsana New"/>
          <w:sz w:val="28"/>
          <w:lang w:val="en-GB"/>
        </w:rPr>
        <w:t>7UP”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A46158">
        <w:rPr>
          <w:rFonts w:ascii="Angsana New" w:hAnsi="Angsana New" w:hint="cs"/>
          <w:sz w:val="28"/>
          <w:cs/>
          <w:lang w:val="en-GB"/>
        </w:rPr>
        <w:t>ได้มีมติอนุมัติการเพิ่มทุนจดทะเบียนของ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/>
          <w:sz w:val="28"/>
          <w:lang w:val="en-GB"/>
        </w:rPr>
        <w:t xml:space="preserve">SAM </w:t>
      </w:r>
      <w:r w:rsidRPr="00A46158">
        <w:rPr>
          <w:rFonts w:ascii="Angsana New" w:hAnsi="Angsana New" w:hint="cs"/>
          <w:sz w:val="28"/>
          <w:cs/>
          <w:lang w:val="en-GB"/>
        </w:rPr>
        <w:t>จากเดิมทุนจดทะเบียน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103.5</w:t>
      </w:r>
      <w:r w:rsidR="00D871C0">
        <w:rPr>
          <w:rFonts w:ascii="Angsana New" w:hAnsi="Angsana New"/>
          <w:sz w:val="28"/>
          <w:lang w:val="en-GB"/>
        </w:rPr>
        <w:t>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109.5</w:t>
      </w:r>
      <w:r w:rsidR="00D871C0">
        <w:rPr>
          <w:rFonts w:ascii="Angsana New" w:hAnsi="Angsana New"/>
          <w:sz w:val="28"/>
          <w:lang w:val="en-GB"/>
        </w:rPr>
        <w:t>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โดยการออกหุ้นสามัญเพิ่มทุนจำนวน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0.06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มูลค่าที่ตราไว้หุ้นละ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100.00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ซึ่งบริษัทได้ดำเนินการจดทะเบียนเปลี่ยนแปลงทุนจดทะเบียนชำระแล้วต่อกรมพัฒนาธุรกิจการค้า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กระทรวงพาณิชย์เมื่อวันที่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9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ตุลาคม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เป็นที่เรียบร้อยแล้ว</w:t>
      </w:r>
    </w:p>
    <w:p w14:paraId="40CD133C" w14:textId="15228640" w:rsidR="00575E4D" w:rsidRPr="00A46158" w:rsidRDefault="00575E4D" w:rsidP="00575E4D">
      <w:pPr>
        <w:pStyle w:val="ListParagraph"/>
        <w:spacing w:before="120" w:after="120"/>
        <w:ind w:right="-29"/>
        <w:jc w:val="thaiDistribute"/>
        <w:rPr>
          <w:rFonts w:ascii="Angsana New" w:hAnsi="Angsana New"/>
          <w:sz w:val="28"/>
          <w:lang w:val="en-GB"/>
        </w:rPr>
      </w:pPr>
      <w:r w:rsidRPr="00A46158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B0159D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lang w:val="en-GB"/>
        </w:rPr>
        <w:t>9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สิงหาคม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ที่ประชุมคณะกรรมการบริษัท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ครั้งที่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10/2563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อีโค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เอ็นเนอร์ยี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กรุ๊ป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คอร์ปอเรชั่น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จำกัด</w:t>
      </w:r>
      <w:r w:rsidRPr="00A46158">
        <w:rPr>
          <w:rFonts w:ascii="Angsana New" w:hAnsi="Angsana New"/>
          <w:sz w:val="28"/>
          <w:cs/>
          <w:lang w:val="en-GB"/>
        </w:rPr>
        <w:t xml:space="preserve"> (</w:t>
      </w:r>
      <w:r w:rsidRPr="00A46158">
        <w:rPr>
          <w:rFonts w:ascii="Angsana New" w:hAnsi="Angsana New" w:hint="eastAsia"/>
          <w:sz w:val="28"/>
          <w:cs/>
          <w:lang w:val="en-GB"/>
        </w:rPr>
        <w:t>“</w:t>
      </w:r>
      <w:r w:rsidRPr="00A46158">
        <w:rPr>
          <w:rFonts w:ascii="Angsana New" w:hAnsi="Angsana New"/>
          <w:sz w:val="28"/>
          <w:lang w:val="en-GB"/>
        </w:rPr>
        <w:t>ECO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A46158">
        <w:rPr>
          <w:rFonts w:ascii="Angsana New" w:hAnsi="Angsana New" w:hint="cs"/>
          <w:sz w:val="28"/>
          <w:cs/>
          <w:lang w:val="en-GB"/>
        </w:rPr>
        <w:t>ซึ่งเป็นบริษัทย่อยของบริษัท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เฟอร์รั่ม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เอ็นเนอร์ยี่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จำกัด</w:t>
      </w:r>
      <w:r w:rsidRPr="00A46158">
        <w:rPr>
          <w:rFonts w:ascii="Angsana New" w:hAnsi="Angsana New"/>
          <w:sz w:val="28"/>
          <w:cs/>
          <w:lang w:val="en-GB"/>
        </w:rPr>
        <w:t xml:space="preserve"> (</w:t>
      </w:r>
      <w:r w:rsidRPr="00A46158">
        <w:rPr>
          <w:rFonts w:ascii="Angsana New" w:hAnsi="Angsana New" w:hint="eastAsia"/>
          <w:sz w:val="28"/>
          <w:cs/>
          <w:lang w:val="en-GB"/>
        </w:rPr>
        <w:t>“</w:t>
      </w:r>
      <w:r w:rsidRPr="00A46158">
        <w:rPr>
          <w:rFonts w:ascii="Angsana New" w:hAnsi="Angsana New"/>
          <w:sz w:val="28"/>
          <w:lang w:val="en-GB"/>
        </w:rPr>
        <w:t>FEN</w:t>
      </w:r>
      <w:r>
        <w:rPr>
          <w:rFonts w:ascii="Angsana New" w:hAnsi="Angsana New"/>
          <w:sz w:val="28"/>
          <w:lang w:val="en-GB"/>
        </w:rPr>
        <w:t>”</w:t>
      </w:r>
      <w:r w:rsidRPr="00A46158">
        <w:rPr>
          <w:rFonts w:ascii="Angsana New" w:hAnsi="Angsana New"/>
          <w:sz w:val="28"/>
          <w:lang w:val="en-GB"/>
        </w:rPr>
        <w:t xml:space="preserve">) </w:t>
      </w:r>
      <w:r w:rsidRPr="00A46158">
        <w:rPr>
          <w:rFonts w:ascii="Angsana New" w:hAnsi="Angsana New" w:hint="cs"/>
          <w:sz w:val="28"/>
          <w:cs/>
          <w:lang w:val="en-GB"/>
        </w:rPr>
        <w:t>ได้มีมติอนุมัติการเพิ่มทุนจดทะเบียนของ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/>
          <w:sz w:val="28"/>
          <w:lang w:val="en-GB"/>
        </w:rPr>
        <w:t xml:space="preserve">ECO </w:t>
      </w:r>
      <w:r w:rsidRPr="00A46158">
        <w:rPr>
          <w:rFonts w:ascii="Angsana New" w:hAnsi="Angsana New" w:hint="cs"/>
          <w:sz w:val="28"/>
          <w:cs/>
          <w:lang w:val="en-GB"/>
        </w:rPr>
        <w:t>จากเดิมทุนจดทะเบียน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137.2</w:t>
      </w:r>
      <w:r w:rsidR="00B83139">
        <w:rPr>
          <w:rFonts w:ascii="Angsana New" w:hAnsi="Angsana New"/>
          <w:sz w:val="28"/>
          <w:lang w:val="en-GB"/>
        </w:rPr>
        <w:t>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262.2</w:t>
      </w:r>
      <w:r w:rsidR="00D871C0">
        <w:rPr>
          <w:rFonts w:ascii="Angsana New" w:hAnsi="Angsana New"/>
          <w:sz w:val="28"/>
          <w:lang w:val="en-GB"/>
        </w:rPr>
        <w:t>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โดยการออกหุ้นสามัญเพิ่มทุนจำนวน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ล้านหุ้น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มูลค่าที่ตราไว้หุ้นละ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5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โดยคณะกรรมการบริษัทได้อนุมัติการซื้อหุ้นเพิ่มทุนตามอัตราส่วนร้อยละ</w:t>
      </w:r>
      <w:r>
        <w:rPr>
          <w:rFonts w:ascii="Angsana New" w:hAnsi="Angsana New"/>
          <w:sz w:val="28"/>
          <w:lang w:val="en-GB"/>
        </w:rPr>
        <w:t xml:space="preserve"> 100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โดยเรียกชำระครั้งแรกร้อยละ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ซึ่งบริษัทได้ดำเนินการจดทะเบียนเปลี่ยนแปลงทุนจดทะเบียนชำระแล้วต่อกรมพัฒนาธุรกิจการค้า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กระทรวงพาณิชย์เมื่อวันที่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10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กันยายน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เป็นที่เรียบร้อยแล้ว</w:t>
      </w:r>
    </w:p>
    <w:p w14:paraId="3CDF95BE" w14:textId="77777777" w:rsidR="002838CF" w:rsidRPr="008C5951" w:rsidRDefault="002838CF" w:rsidP="008C595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  <w:sectPr w:rsidR="002838CF" w:rsidRPr="008C5951" w:rsidSect="00070BCE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26"/>
          <w:cols w:space="720"/>
          <w:docGrid w:linePitch="326"/>
        </w:sectPr>
      </w:pPr>
    </w:p>
    <w:p w14:paraId="68807A61" w14:textId="77777777" w:rsidR="002838CF" w:rsidRPr="008C5951" w:rsidRDefault="002838CF" w:rsidP="008C595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23E3CBB5" w14:textId="77777777" w:rsidR="00D5121C" w:rsidRDefault="009B2480">
      <w:pPr>
        <w:pStyle w:val="ListParagraph"/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เงินลงทุนในบริษัทร่วม</w:t>
      </w:r>
    </w:p>
    <w:p w14:paraId="750AAAE1" w14:textId="7266044D" w:rsidR="00D5121C" w:rsidRPr="00871D2B" w:rsidRDefault="001C2C26" w:rsidP="00017229">
      <w:pPr>
        <w:pStyle w:val="ListParagraph"/>
        <w:tabs>
          <w:tab w:val="left" w:pos="851"/>
        </w:tabs>
        <w:spacing w:before="120"/>
        <w:ind w:left="360" w:right="-43"/>
        <w:jc w:val="thaiDistribute"/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</w:pPr>
      <w:r w:rsidRPr="00871D2B">
        <w:rPr>
          <w:rFonts w:asciiTheme="majorBidi" w:hAnsiTheme="majorBidi" w:cstheme="majorBidi" w:hint="cs"/>
          <w:color w:val="000000"/>
          <w:spacing w:val="-6"/>
          <w:sz w:val="28"/>
          <w:lang w:val="en-GB"/>
        </w:rPr>
        <w:t>1</w:t>
      </w:r>
      <w:r w:rsidR="00363F8F">
        <w:rPr>
          <w:rFonts w:asciiTheme="majorBidi" w:hAnsiTheme="majorBidi" w:cstheme="majorBidi"/>
          <w:color w:val="000000"/>
          <w:spacing w:val="-6"/>
          <w:sz w:val="28"/>
        </w:rPr>
        <w:t>5</w:t>
      </w:r>
      <w:r w:rsidRPr="00871D2B">
        <w:rPr>
          <w:rFonts w:asciiTheme="majorBidi" w:hAnsiTheme="majorBidi" w:cstheme="majorBidi" w:hint="cs"/>
          <w:color w:val="000000"/>
          <w:spacing w:val="-6"/>
          <w:sz w:val="28"/>
          <w:lang w:val="en-GB"/>
        </w:rPr>
        <w:t>.1</w:t>
      </w:r>
      <w:r w:rsidRPr="00871D2B">
        <w:rPr>
          <w:rFonts w:asciiTheme="majorBidi" w:hAnsiTheme="majorBidi" w:cstheme="majorBidi"/>
          <w:color w:val="000000"/>
          <w:spacing w:val="-6"/>
          <w:sz w:val="28"/>
          <w:lang w:val="en-GB"/>
        </w:rPr>
        <w:tab/>
      </w:r>
      <w:r w:rsidR="009B2480" w:rsidRPr="00871D2B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เงินลงทุนใน</w:t>
      </w:r>
      <w:r w:rsidR="009B2480" w:rsidRPr="00871D2B">
        <w:rPr>
          <w:rFonts w:asciiTheme="majorBidi" w:hAnsiTheme="majorBidi" w:cstheme="majorBidi"/>
          <w:color w:val="000000"/>
          <w:spacing w:val="-10"/>
          <w:sz w:val="28"/>
          <w:cs/>
          <w:lang w:val="en-GB"/>
        </w:rPr>
        <w:t>บริษัท</w:t>
      </w:r>
      <w:r w:rsidR="009B2480" w:rsidRPr="00871D2B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 xml:space="preserve">ร่วม </w:t>
      </w:r>
      <w:r w:rsidR="009B2480" w:rsidRPr="00871D2B">
        <w:rPr>
          <w:rFonts w:asciiTheme="majorBidi" w:hAnsiTheme="majorBidi" w:cstheme="majorBidi"/>
          <w:color w:val="000000"/>
          <w:spacing w:val="-4"/>
          <w:sz w:val="28"/>
          <w:cs/>
          <w:lang w:val="en-GB"/>
        </w:rPr>
        <w:t>ณ</w:t>
      </w:r>
      <w:r w:rsidR="009B2480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9B2480" w:rsidRPr="00871D2B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วันที่ </w:t>
      </w:r>
      <w:r w:rsidR="009B2480">
        <w:rPr>
          <w:rFonts w:asciiTheme="majorBidi" w:hAnsiTheme="majorBidi" w:cstheme="majorBidi"/>
          <w:color w:val="000000"/>
          <w:spacing w:val="-6"/>
          <w:sz w:val="28"/>
        </w:rPr>
        <w:t xml:space="preserve">30 </w:t>
      </w:r>
      <w:r w:rsidR="001A3C90">
        <w:rPr>
          <w:rFonts w:asciiTheme="majorBidi" w:hAnsiTheme="majorBidi" w:cstheme="majorBidi" w:hint="cs"/>
          <w:color w:val="000000"/>
          <w:spacing w:val="-6"/>
          <w:sz w:val="28"/>
          <w:cs/>
          <w:lang w:val="en-GB"/>
        </w:rPr>
        <w:t>กันยายน</w:t>
      </w:r>
      <w:r w:rsidR="009B2480" w:rsidRPr="00871D2B">
        <w:rPr>
          <w:rFonts w:asciiTheme="majorBidi" w:hAnsiTheme="majorBidi" w:cstheme="majorBidi"/>
          <w:color w:val="000000"/>
          <w:spacing w:val="-6"/>
          <w:sz w:val="28"/>
          <w:lang w:val="en-GB"/>
        </w:rPr>
        <w:t xml:space="preserve"> </w:t>
      </w:r>
      <w:r w:rsidR="009B2480">
        <w:rPr>
          <w:rFonts w:asciiTheme="majorBidi" w:hAnsiTheme="majorBidi" w:cstheme="majorBidi"/>
          <w:color w:val="000000"/>
          <w:spacing w:val="-6"/>
          <w:sz w:val="28"/>
        </w:rPr>
        <w:t>2563</w:t>
      </w:r>
      <w:r w:rsidR="00D871C0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D871C0">
        <w:rPr>
          <w:rFonts w:asciiTheme="majorBidi" w:hAnsiTheme="majorBidi" w:cstheme="majorBidi" w:hint="cs"/>
          <w:color w:val="000000"/>
          <w:spacing w:val="-6"/>
          <w:sz w:val="28"/>
          <w:cs/>
        </w:rPr>
        <w:t>และ</w:t>
      </w:r>
      <w:r w:rsidR="00B83139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วันที่ </w:t>
      </w:r>
      <w:r w:rsidR="00D871C0">
        <w:rPr>
          <w:rFonts w:asciiTheme="majorBidi" w:hAnsiTheme="majorBidi" w:cstheme="majorBidi"/>
          <w:color w:val="000000"/>
          <w:spacing w:val="-6"/>
          <w:sz w:val="28"/>
        </w:rPr>
        <w:t xml:space="preserve">31 </w:t>
      </w:r>
      <w:r w:rsidR="00D871C0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ธันวาคม </w:t>
      </w:r>
      <w:r w:rsidR="00D871C0">
        <w:rPr>
          <w:rFonts w:asciiTheme="majorBidi" w:hAnsiTheme="majorBidi" w:cstheme="majorBidi"/>
          <w:color w:val="000000"/>
          <w:spacing w:val="-6"/>
          <w:sz w:val="28"/>
        </w:rPr>
        <w:t>2562</w:t>
      </w:r>
      <w:r w:rsidR="009B2480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9B2480" w:rsidRPr="00871D2B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มีดังนี้</w:t>
      </w:r>
    </w:p>
    <w:tbl>
      <w:tblPr>
        <w:tblW w:w="5066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7"/>
        <w:gridCol w:w="1888"/>
        <w:gridCol w:w="1085"/>
        <w:gridCol w:w="92"/>
        <w:gridCol w:w="1261"/>
        <w:gridCol w:w="89"/>
        <w:gridCol w:w="1172"/>
        <w:gridCol w:w="89"/>
        <w:gridCol w:w="21"/>
        <w:gridCol w:w="1240"/>
        <w:gridCol w:w="92"/>
        <w:gridCol w:w="1172"/>
        <w:gridCol w:w="89"/>
        <w:gridCol w:w="630"/>
        <w:gridCol w:w="630"/>
        <w:gridCol w:w="92"/>
        <w:gridCol w:w="36"/>
        <w:gridCol w:w="21"/>
        <w:gridCol w:w="262"/>
        <w:gridCol w:w="485"/>
        <w:gridCol w:w="369"/>
        <w:gridCol w:w="92"/>
        <w:gridCol w:w="1169"/>
        <w:gridCol w:w="92"/>
        <w:gridCol w:w="1068"/>
        <w:gridCol w:w="15"/>
      </w:tblGrid>
      <w:tr w:rsidR="001D00A0" w14:paraId="664F7646" w14:textId="77777777" w:rsidTr="009D3709">
        <w:trPr>
          <w:gridAfter w:val="1"/>
          <w:wAfter w:w="5" w:type="pct"/>
          <w:trHeight w:val="144"/>
        </w:trPr>
        <w:tc>
          <w:tcPr>
            <w:tcW w:w="544" w:type="pct"/>
            <w:vAlign w:val="bottom"/>
          </w:tcPr>
          <w:p w14:paraId="354A688F" w14:textId="77777777" w:rsidR="0071721E" w:rsidRPr="00CF3730" w:rsidRDefault="0071721E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</w:tcPr>
          <w:p w14:paraId="029A024E" w14:textId="77777777" w:rsidR="0071721E" w:rsidRPr="00CF3730" w:rsidRDefault="0071721E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69572155" w14:textId="77777777" w:rsidR="0071721E" w:rsidRPr="00871D2B" w:rsidRDefault="0071721E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4EA6A028" w14:textId="77777777" w:rsidR="0071721E" w:rsidRPr="00CF3730" w:rsidRDefault="0071721E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gridSpan w:val="3"/>
            <w:vAlign w:val="bottom"/>
          </w:tcPr>
          <w:p w14:paraId="695B0D0C" w14:textId="77777777" w:rsidR="0071721E" w:rsidRPr="00CF3730" w:rsidRDefault="0071721E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6510827D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" w:type="pct"/>
          </w:tcPr>
          <w:p w14:paraId="456ADC49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4" w:type="pct"/>
            <w:gridSpan w:val="5"/>
          </w:tcPr>
          <w:p w14:paraId="2F91C56C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5" w:type="pct"/>
            <w:gridSpan w:val="3"/>
          </w:tcPr>
          <w:p w14:paraId="064F7F1A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" w:type="pct"/>
          </w:tcPr>
          <w:p w14:paraId="32CBCB22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8" w:type="pct"/>
          </w:tcPr>
          <w:p w14:paraId="4F3CA427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3" w:type="pct"/>
          </w:tcPr>
          <w:p w14:paraId="64724CF9" w14:textId="77777777" w:rsidR="0071721E" w:rsidRPr="00871D2B" w:rsidRDefault="0071721E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8" w:type="pct"/>
            <w:gridSpan w:val="5"/>
            <w:vAlign w:val="bottom"/>
          </w:tcPr>
          <w:p w14:paraId="0FFFE060" w14:textId="77777777" w:rsidR="0071721E" w:rsidRPr="00CF3730" w:rsidRDefault="0071721E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  <w:t>(</w:t>
            </w:r>
            <w:r w:rsidR="00D45B09"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หน่วย: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9D3709" w14:paraId="1DBB221B" w14:textId="77777777" w:rsidTr="009D3709">
        <w:trPr>
          <w:gridAfter w:val="1"/>
          <w:wAfter w:w="5" w:type="pct"/>
          <w:trHeight w:val="144"/>
        </w:trPr>
        <w:tc>
          <w:tcPr>
            <w:tcW w:w="544" w:type="pct"/>
            <w:vAlign w:val="bottom"/>
          </w:tcPr>
          <w:p w14:paraId="11794C80" w14:textId="77777777" w:rsidR="009D3709" w:rsidRPr="00CF3730" w:rsidRDefault="009D370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</w:tcPr>
          <w:p w14:paraId="757881A5" w14:textId="77777777" w:rsidR="009D3709" w:rsidRPr="00CF3730" w:rsidRDefault="009D370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  <w:vMerge w:val="restart"/>
          </w:tcPr>
          <w:p w14:paraId="2B128B28" w14:textId="77777777" w:rsidR="009D3709" w:rsidRPr="00CF3730" w:rsidRDefault="009D370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01714CE2" w14:textId="77777777" w:rsidR="009D3709" w:rsidRPr="00871D2B" w:rsidRDefault="009D370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48" w:type="pct"/>
            <w:gridSpan w:val="3"/>
            <w:vAlign w:val="bottom"/>
          </w:tcPr>
          <w:p w14:paraId="729F3B49" w14:textId="77777777" w:rsidR="009D3709" w:rsidRPr="00CF3730" w:rsidRDefault="009D370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สัดส่วนความ</w:t>
            </w:r>
          </w:p>
        </w:tc>
        <w:tc>
          <w:tcPr>
            <w:tcW w:w="30" w:type="pct"/>
          </w:tcPr>
          <w:p w14:paraId="61B260C5" w14:textId="77777777" w:rsidR="009D3709" w:rsidRPr="00871D2B" w:rsidRDefault="009D3709" w:rsidP="00736AE7">
            <w:pPr>
              <w:ind w:left="-117" w:right="-81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" w:type="pct"/>
          </w:tcPr>
          <w:p w14:paraId="133757AF" w14:textId="77777777" w:rsidR="009D3709" w:rsidRPr="00871D2B" w:rsidRDefault="009D3709" w:rsidP="0071721E">
            <w:pPr>
              <w:ind w:left="-117" w:right="-81"/>
              <w:jc w:val="center"/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535" w:type="pct"/>
            <w:gridSpan w:val="16"/>
          </w:tcPr>
          <w:p w14:paraId="4D2BA08D" w14:textId="77777777" w:rsidR="009D3709" w:rsidRPr="00CF3730" w:rsidRDefault="009D3709" w:rsidP="00A35DA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D00A0" w14:paraId="3AB68AB0" w14:textId="77777777" w:rsidTr="009D3709">
        <w:trPr>
          <w:trHeight w:val="144"/>
        </w:trPr>
        <w:tc>
          <w:tcPr>
            <w:tcW w:w="544" w:type="pct"/>
            <w:vAlign w:val="bottom"/>
          </w:tcPr>
          <w:p w14:paraId="2F183A54" w14:textId="77777777" w:rsidR="001D00A0" w:rsidRPr="00CF3730" w:rsidRDefault="001D00A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</w:tcPr>
          <w:p w14:paraId="4F827E28" w14:textId="77777777" w:rsidR="001D00A0" w:rsidRPr="00CF3730" w:rsidRDefault="001D00A0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  <w:vMerge/>
          </w:tcPr>
          <w:p w14:paraId="5C2EB5F9" w14:textId="77777777" w:rsidR="001D00A0" w:rsidRPr="00CF3730" w:rsidRDefault="001D00A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0707EB73" w14:textId="77777777" w:rsidR="001D00A0" w:rsidRPr="00871D2B" w:rsidRDefault="001D00A0" w:rsidP="00736AE7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48" w:type="pct"/>
            <w:gridSpan w:val="3"/>
            <w:vAlign w:val="bottom"/>
          </w:tcPr>
          <w:p w14:paraId="55E05406" w14:textId="77777777" w:rsidR="001D00A0" w:rsidRPr="00CF3730" w:rsidRDefault="001D00A0" w:rsidP="002613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เป็นเจ้าของ</w:t>
            </w: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ร้อยละ)</w:t>
            </w:r>
          </w:p>
        </w:tc>
        <w:tc>
          <w:tcPr>
            <w:tcW w:w="30" w:type="pct"/>
          </w:tcPr>
          <w:p w14:paraId="1A043B54" w14:textId="77777777" w:rsidR="001D00A0" w:rsidRPr="00871D2B" w:rsidRDefault="001D00A0" w:rsidP="00736AE7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49" w:type="pct"/>
            <w:gridSpan w:val="4"/>
            <w:vAlign w:val="bottom"/>
          </w:tcPr>
          <w:p w14:paraId="2F64D47E" w14:textId="77777777" w:rsidR="001D00A0" w:rsidRPr="00871D2B" w:rsidRDefault="001D00A0" w:rsidP="002613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ทุนชำระแล้ว</w:t>
            </w:r>
          </w:p>
        </w:tc>
        <w:tc>
          <w:tcPr>
            <w:tcW w:w="30" w:type="pct"/>
          </w:tcPr>
          <w:p w14:paraId="4A38AA7B" w14:textId="77777777" w:rsidR="001D00A0" w:rsidRPr="00871D2B" w:rsidRDefault="001D00A0" w:rsidP="0071721E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49" w:type="pct"/>
            <w:gridSpan w:val="8"/>
            <w:vAlign w:val="bottom"/>
          </w:tcPr>
          <w:p w14:paraId="7AF1202C" w14:textId="77777777" w:rsidR="001D00A0" w:rsidRPr="00CF3730" w:rsidRDefault="001D00A0" w:rsidP="0071721E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วิธีราคาทุน</w:t>
            </w:r>
          </w:p>
        </w:tc>
        <w:tc>
          <w:tcPr>
            <w:tcW w:w="31" w:type="pct"/>
          </w:tcPr>
          <w:p w14:paraId="0F6C42FB" w14:textId="77777777" w:rsidR="001D00A0" w:rsidRPr="00CF3730" w:rsidRDefault="001D00A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gridSpan w:val="4"/>
          </w:tcPr>
          <w:p w14:paraId="47524890" w14:textId="77777777" w:rsidR="001D00A0" w:rsidRPr="00CF3730" w:rsidRDefault="001D00A0" w:rsidP="002613A5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</w:tr>
      <w:tr w:rsidR="001D00A0" w14:paraId="0AD4A87D" w14:textId="77777777" w:rsidTr="009D3709">
        <w:trPr>
          <w:trHeight w:val="144"/>
        </w:trPr>
        <w:tc>
          <w:tcPr>
            <w:tcW w:w="544" w:type="pct"/>
            <w:vAlign w:val="bottom"/>
          </w:tcPr>
          <w:p w14:paraId="07F35BA1" w14:textId="77777777" w:rsidR="001D00A0" w:rsidRPr="00CF3730" w:rsidRDefault="001D00A0" w:rsidP="001D00A0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</w:tcPr>
          <w:p w14:paraId="1E0EF33A" w14:textId="77777777" w:rsidR="001D00A0" w:rsidRPr="00CF3730" w:rsidRDefault="001D00A0" w:rsidP="001D00A0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</w:tcPr>
          <w:p w14:paraId="3E95B357" w14:textId="77777777" w:rsidR="001D00A0" w:rsidRPr="00871D2B" w:rsidRDefault="001D00A0" w:rsidP="001D00A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ประเทศที่</w:t>
            </w:r>
          </w:p>
        </w:tc>
        <w:tc>
          <w:tcPr>
            <w:tcW w:w="31" w:type="pct"/>
          </w:tcPr>
          <w:p w14:paraId="100DDE16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7F0D9E6C" w14:textId="77777777" w:rsidR="001D00A0" w:rsidRPr="00871D2B" w:rsidRDefault="001D00A0" w:rsidP="001A3C9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="001A3C9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0" w:type="pct"/>
          </w:tcPr>
          <w:p w14:paraId="48838A6C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vAlign w:val="bottom"/>
          </w:tcPr>
          <w:p w14:paraId="79622E5E" w14:textId="77777777" w:rsidR="001D00A0" w:rsidRPr="00871D2B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0" w:type="pct"/>
          </w:tcPr>
          <w:p w14:paraId="4699C3E2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13FC9922" w14:textId="77777777" w:rsidR="001D00A0" w:rsidRPr="00CF3730" w:rsidRDefault="001A3C9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1" w:type="pct"/>
            <w:vAlign w:val="bottom"/>
          </w:tcPr>
          <w:p w14:paraId="5C8B73A2" w14:textId="77777777" w:rsidR="001D00A0" w:rsidRPr="00871D2B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94" w:type="pct"/>
            <w:vAlign w:val="bottom"/>
          </w:tcPr>
          <w:p w14:paraId="6CDFF639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0" w:type="pct"/>
          </w:tcPr>
          <w:p w14:paraId="66F5E9E2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031A62A4" w14:textId="77777777" w:rsidR="001D00A0" w:rsidRPr="00871D2B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="001A3C9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1" w:type="pct"/>
          </w:tcPr>
          <w:p w14:paraId="2646D165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vAlign w:val="bottom"/>
          </w:tcPr>
          <w:p w14:paraId="05DBE2CB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1" w:type="pct"/>
          </w:tcPr>
          <w:p w14:paraId="5F983AB8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6E118ECA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="001A3C9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1" w:type="pct"/>
          </w:tcPr>
          <w:p w14:paraId="329FD571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38CC25D8" w14:textId="77777777" w:rsidR="001D00A0" w:rsidRPr="00871D2B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D00A0" w14:paraId="793A6466" w14:textId="77777777" w:rsidTr="009D3709">
        <w:trPr>
          <w:trHeight w:val="144"/>
        </w:trPr>
        <w:tc>
          <w:tcPr>
            <w:tcW w:w="544" w:type="pct"/>
            <w:vAlign w:val="bottom"/>
          </w:tcPr>
          <w:p w14:paraId="1B506ECC" w14:textId="77777777" w:rsidR="001D00A0" w:rsidRPr="00CF3730" w:rsidRDefault="001D00A0" w:rsidP="001D00A0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635" w:type="pct"/>
          </w:tcPr>
          <w:p w14:paraId="77B7421A" w14:textId="77777777" w:rsidR="001D00A0" w:rsidRPr="00CF3730" w:rsidRDefault="001D00A0" w:rsidP="001D00A0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365" w:type="pct"/>
          </w:tcPr>
          <w:p w14:paraId="4C6FCFEA" w14:textId="77777777" w:rsidR="001D00A0" w:rsidRPr="00871D2B" w:rsidRDefault="001D00A0" w:rsidP="001D00A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กิจการจัดตั้ง</w:t>
            </w:r>
          </w:p>
        </w:tc>
        <w:tc>
          <w:tcPr>
            <w:tcW w:w="31" w:type="pct"/>
          </w:tcPr>
          <w:p w14:paraId="78881035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16E2B70B" w14:textId="77777777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0" w:type="pct"/>
          </w:tcPr>
          <w:p w14:paraId="1294E928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vAlign w:val="bottom"/>
          </w:tcPr>
          <w:p w14:paraId="75C153EF" w14:textId="77777777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30" w:type="pct"/>
          </w:tcPr>
          <w:p w14:paraId="14BDDEB4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3156200" w14:textId="77777777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1" w:type="pct"/>
          </w:tcPr>
          <w:p w14:paraId="765D8632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vAlign w:val="bottom"/>
          </w:tcPr>
          <w:p w14:paraId="7CF21117" w14:textId="77777777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  <w:tc>
          <w:tcPr>
            <w:tcW w:w="30" w:type="pct"/>
          </w:tcPr>
          <w:p w14:paraId="6D8692F8" w14:textId="77777777" w:rsidR="001D00A0" w:rsidRPr="00CF3730" w:rsidRDefault="001D00A0" w:rsidP="001D00A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EC1186C" w14:textId="77777777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1" w:type="pct"/>
          </w:tcPr>
          <w:p w14:paraId="30D2C977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vAlign w:val="bottom"/>
          </w:tcPr>
          <w:p w14:paraId="2187B918" w14:textId="77777777" w:rsidR="001D00A0" w:rsidRPr="00CF3730" w:rsidRDefault="001D00A0" w:rsidP="001D00A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  <w:tc>
          <w:tcPr>
            <w:tcW w:w="31" w:type="pct"/>
          </w:tcPr>
          <w:p w14:paraId="6ED47F8B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692DEFAE" w14:textId="77777777" w:rsidR="001D00A0" w:rsidRPr="00CF3730" w:rsidRDefault="001D00A0" w:rsidP="001D00A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" w:type="pct"/>
          </w:tcPr>
          <w:p w14:paraId="2250CD8A" w14:textId="77777777" w:rsidR="001D00A0" w:rsidRPr="00CF3730" w:rsidRDefault="001D00A0" w:rsidP="001D00A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vAlign w:val="bottom"/>
          </w:tcPr>
          <w:p w14:paraId="10E9ED1E" w14:textId="77777777" w:rsidR="001D00A0" w:rsidRPr="00CF3730" w:rsidRDefault="001D00A0" w:rsidP="001D00A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</w:tr>
      <w:tr w:rsidR="001D00A0" w:rsidRPr="00F02C9A" w14:paraId="17E665E3" w14:textId="77777777" w:rsidTr="009D3709">
        <w:trPr>
          <w:trHeight w:val="162"/>
        </w:trPr>
        <w:tc>
          <w:tcPr>
            <w:tcW w:w="544" w:type="pct"/>
          </w:tcPr>
          <w:p w14:paraId="502A885A" w14:textId="77777777" w:rsidR="001D00A0" w:rsidRPr="00F02C9A" w:rsidRDefault="001D00A0" w:rsidP="001D00A0">
            <w:pPr>
              <w:ind w:right="-486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635" w:type="pct"/>
          </w:tcPr>
          <w:p w14:paraId="0ABDC2BC" w14:textId="77777777" w:rsidR="001D00A0" w:rsidRPr="00F02C9A" w:rsidRDefault="001D00A0" w:rsidP="001D00A0">
            <w:pPr>
              <w:ind w:right="-68" w:hanging="104"/>
              <w:jc w:val="center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365" w:type="pct"/>
          </w:tcPr>
          <w:p w14:paraId="2CE45833" w14:textId="77777777" w:rsidR="001D00A0" w:rsidRPr="00F02C9A" w:rsidRDefault="001D00A0" w:rsidP="001D00A0">
            <w:pPr>
              <w:jc w:val="center"/>
              <w:rPr>
                <w:rFonts w:asciiTheme="majorBidi" w:hAnsiTheme="majorBidi" w:cstheme="majorBidi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31" w:type="pct"/>
          </w:tcPr>
          <w:p w14:paraId="4F187551" w14:textId="77777777" w:rsidR="001D00A0" w:rsidRPr="00F02C9A" w:rsidRDefault="001D00A0" w:rsidP="001D00A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24" w:type="pct"/>
          </w:tcPr>
          <w:p w14:paraId="785987A1" w14:textId="77777777" w:rsidR="001D00A0" w:rsidRPr="00F02C9A" w:rsidRDefault="001D00A0" w:rsidP="001D00A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0" w:type="pct"/>
          </w:tcPr>
          <w:p w14:paraId="1DB51836" w14:textId="77777777" w:rsidR="001D00A0" w:rsidRPr="00F02C9A" w:rsidRDefault="001D00A0" w:rsidP="001D00A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94" w:type="pct"/>
          </w:tcPr>
          <w:p w14:paraId="476E98AC" w14:textId="77777777" w:rsidR="001D00A0" w:rsidRPr="00F02C9A" w:rsidRDefault="001D00A0" w:rsidP="001D00A0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0" w:type="pct"/>
          </w:tcPr>
          <w:p w14:paraId="78E3DC24" w14:textId="77777777" w:rsidR="001D00A0" w:rsidRPr="00F02C9A" w:rsidRDefault="001D00A0" w:rsidP="001D00A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24" w:type="pct"/>
            <w:gridSpan w:val="2"/>
          </w:tcPr>
          <w:p w14:paraId="5881533A" w14:textId="77777777" w:rsidR="001D00A0" w:rsidRPr="00F02C9A" w:rsidRDefault="001D00A0" w:rsidP="001D00A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7462C58A" w14:textId="77777777" w:rsidR="001D00A0" w:rsidRPr="00F02C9A" w:rsidRDefault="001D00A0" w:rsidP="001D00A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94" w:type="pct"/>
          </w:tcPr>
          <w:p w14:paraId="0C412770" w14:textId="77777777" w:rsidR="001D00A0" w:rsidRPr="00F02C9A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0" w:type="pct"/>
          </w:tcPr>
          <w:p w14:paraId="3A92A12B" w14:textId="77777777" w:rsidR="001D00A0" w:rsidRPr="00F02C9A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24" w:type="pct"/>
            <w:gridSpan w:val="2"/>
          </w:tcPr>
          <w:p w14:paraId="263DD247" w14:textId="77777777" w:rsidR="001D00A0" w:rsidRPr="00F02C9A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2CB8B799" w14:textId="77777777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94" w:type="pct"/>
            <w:gridSpan w:val="5"/>
          </w:tcPr>
          <w:p w14:paraId="45683F33" w14:textId="77777777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4B4D6078" w14:textId="77777777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93" w:type="pct"/>
          </w:tcPr>
          <w:p w14:paraId="727AA65F" w14:textId="77777777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664D6EFD" w14:textId="77777777" w:rsidR="001D00A0" w:rsidRPr="00F02C9A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64" w:type="pct"/>
            <w:gridSpan w:val="2"/>
          </w:tcPr>
          <w:p w14:paraId="43A7D014" w14:textId="77777777" w:rsidR="001D00A0" w:rsidRPr="00F02C9A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</w:tr>
      <w:tr w:rsidR="001D00A0" w14:paraId="722538DF" w14:textId="77777777" w:rsidTr="009D3709">
        <w:trPr>
          <w:trHeight w:val="144"/>
        </w:trPr>
        <w:tc>
          <w:tcPr>
            <w:tcW w:w="544" w:type="pct"/>
          </w:tcPr>
          <w:p w14:paraId="7CDF680A" w14:textId="77777777" w:rsidR="001D00A0" w:rsidRDefault="001D00A0" w:rsidP="001D00A0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ยูนิเวอร์แซล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เวสต์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35" w:type="pct"/>
          </w:tcPr>
          <w:p w14:paraId="21A738C7" w14:textId="77777777" w:rsidR="001D00A0" w:rsidRDefault="001D00A0" w:rsidP="001D00A0">
            <w:pPr>
              <w:ind w:left="216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การบำบัดและกำจัดของเสียที่</w:t>
            </w:r>
          </w:p>
        </w:tc>
        <w:tc>
          <w:tcPr>
            <w:tcW w:w="365" w:type="pct"/>
          </w:tcPr>
          <w:p w14:paraId="2739E88F" w14:textId="3FA5599F" w:rsidR="001D00A0" w:rsidRPr="00871D2B" w:rsidRDefault="00B83139" w:rsidP="001D00A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1" w:type="pct"/>
          </w:tcPr>
          <w:p w14:paraId="739B8D9D" w14:textId="77777777" w:rsidR="001D00A0" w:rsidRDefault="001D00A0" w:rsidP="001D00A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3194ADCE" w14:textId="77777777" w:rsidR="001D00A0" w:rsidRDefault="001D00A0" w:rsidP="001D00A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2FDC95B9" w14:textId="77777777" w:rsidR="001D00A0" w:rsidRDefault="001D00A0" w:rsidP="001D00A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3C68A489" w14:textId="77777777" w:rsidR="001D00A0" w:rsidRDefault="001D00A0" w:rsidP="001D00A0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157CFCCE" w14:textId="77777777" w:rsidR="001D00A0" w:rsidRDefault="001D00A0" w:rsidP="001D00A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76FB26ED" w14:textId="77777777" w:rsidR="001D00A0" w:rsidRDefault="001D00A0" w:rsidP="001D00A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1C1145DD" w14:textId="77777777" w:rsidR="001D00A0" w:rsidRDefault="001D00A0" w:rsidP="001D00A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5DB1FB30" w14:textId="77777777" w:rsidR="001D00A0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0FFE3A5B" w14:textId="77777777" w:rsidR="001D00A0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27116756" w14:textId="77777777" w:rsidR="001D00A0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61B62382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237D2731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13554B09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</w:tcPr>
          <w:p w14:paraId="4A2C4FA4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20F82956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6B568B27" w14:textId="77777777" w:rsidR="001D00A0" w:rsidRDefault="001D00A0" w:rsidP="001D00A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D00A0" w14:paraId="778EF22C" w14:textId="77777777" w:rsidTr="009D3709">
        <w:trPr>
          <w:trHeight w:val="144"/>
        </w:trPr>
        <w:tc>
          <w:tcPr>
            <w:tcW w:w="544" w:type="pct"/>
          </w:tcPr>
          <w:p w14:paraId="1903BDD2" w14:textId="77777777" w:rsidR="001D00A0" w:rsidRPr="00871D2B" w:rsidRDefault="001D00A0" w:rsidP="001D00A0">
            <w:pPr>
              <w:ind w:left="180"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แมเนจเม้นท์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635" w:type="pct"/>
          </w:tcPr>
          <w:p w14:paraId="3F95F00A" w14:textId="77777777" w:rsidR="001D00A0" w:rsidRDefault="001D00A0" w:rsidP="001D00A0">
            <w:pPr>
              <w:tabs>
                <w:tab w:val="decimal" w:pos="486"/>
              </w:tabs>
              <w:ind w:left="306" w:right="-68" w:hanging="31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เป็นอันตรายรวมถึงการขนย้าย</w:t>
            </w:r>
          </w:p>
        </w:tc>
        <w:tc>
          <w:tcPr>
            <w:tcW w:w="365" w:type="pct"/>
          </w:tcPr>
          <w:p w14:paraId="762685CC" w14:textId="3C590F1B" w:rsidR="001D00A0" w:rsidRPr="00871D2B" w:rsidRDefault="001D00A0" w:rsidP="001D00A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3EE7DEF7" w14:textId="77777777" w:rsidR="001D00A0" w:rsidRDefault="001D00A0" w:rsidP="001D00A0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60618D4F" w14:textId="77777777" w:rsidR="001D00A0" w:rsidRDefault="001D00A0" w:rsidP="001D00A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" w:type="pct"/>
          </w:tcPr>
          <w:p w14:paraId="1976F8E7" w14:textId="77777777" w:rsidR="001D00A0" w:rsidRDefault="001D00A0" w:rsidP="001D00A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04376A4C" w14:textId="77777777" w:rsidR="001D00A0" w:rsidRDefault="001D00A0" w:rsidP="001D00A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" w:type="pct"/>
          </w:tcPr>
          <w:p w14:paraId="5CF597CF" w14:textId="77777777" w:rsidR="001D00A0" w:rsidRDefault="001D00A0" w:rsidP="001D00A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54CDD4DD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31" w:type="pct"/>
          </w:tcPr>
          <w:p w14:paraId="776BF501" w14:textId="77777777" w:rsidR="001D00A0" w:rsidRDefault="001D00A0" w:rsidP="001D00A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03A31596" w14:textId="77777777" w:rsidR="001D00A0" w:rsidRDefault="002B5119" w:rsidP="002B5119">
            <w:pPr>
              <w:tabs>
                <w:tab w:val="right" w:pos="1020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  <w:r w:rsidR="001D00A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30" w:type="pct"/>
          </w:tcPr>
          <w:p w14:paraId="227FD676" w14:textId="77777777" w:rsidR="001D00A0" w:rsidRDefault="001D00A0" w:rsidP="001D00A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1D5344D6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31" w:type="pct"/>
          </w:tcPr>
          <w:p w14:paraId="1E8482A9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5C955AB8" w14:textId="77777777" w:rsidR="001D00A0" w:rsidRDefault="001D00A0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135,000</w:t>
            </w:r>
          </w:p>
        </w:tc>
        <w:tc>
          <w:tcPr>
            <w:tcW w:w="31" w:type="pct"/>
          </w:tcPr>
          <w:p w14:paraId="68C63010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162ED33F" w14:textId="71A0458F" w:rsidR="001D00A0" w:rsidRDefault="002B5119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142,</w:t>
            </w:r>
            <w:r w:rsidR="00C242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31" w:type="pct"/>
          </w:tcPr>
          <w:p w14:paraId="1D6ACDEA" w14:textId="77777777" w:rsidR="001D00A0" w:rsidRDefault="001D00A0" w:rsidP="001D00A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256A3C10" w14:textId="77777777" w:rsidR="001D00A0" w:rsidRPr="00871D2B" w:rsidRDefault="009D3709" w:rsidP="001D00A0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139,106</w:t>
            </w:r>
          </w:p>
        </w:tc>
      </w:tr>
      <w:tr w:rsidR="009D3709" w14:paraId="4F4E4263" w14:textId="77777777" w:rsidTr="004836B0">
        <w:trPr>
          <w:trHeight w:val="144"/>
        </w:trPr>
        <w:tc>
          <w:tcPr>
            <w:tcW w:w="544" w:type="pct"/>
          </w:tcPr>
          <w:p w14:paraId="41ED8350" w14:textId="77777777" w:rsidR="009D3709" w:rsidRDefault="009D3709" w:rsidP="009D3709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ค้าไม้ วังวิเศษ จำกัด</w:t>
            </w:r>
          </w:p>
        </w:tc>
        <w:tc>
          <w:tcPr>
            <w:tcW w:w="635" w:type="pct"/>
          </w:tcPr>
          <w:p w14:paraId="4FD35B52" w14:textId="77777777" w:rsidR="009D3709" w:rsidRDefault="009D3709" w:rsidP="009D3709">
            <w:pPr>
              <w:ind w:left="216" w:right="-68" w:hanging="104"/>
              <w:jc w:val="both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ประกอบกิจการโรงสีและโรง</w:t>
            </w:r>
          </w:p>
          <w:p w14:paraId="7A6328A9" w14:textId="77777777" w:rsidR="009D3709" w:rsidRPr="00871D2B" w:rsidRDefault="009D3709" w:rsidP="009D3709">
            <w:pPr>
              <w:ind w:left="90" w:right="-68" w:firstLine="9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เลื่อย</w:t>
            </w:r>
          </w:p>
        </w:tc>
        <w:tc>
          <w:tcPr>
            <w:tcW w:w="365" w:type="pct"/>
          </w:tcPr>
          <w:p w14:paraId="4AA226E6" w14:textId="77777777" w:rsidR="009D3709" w:rsidRPr="00871D2B" w:rsidRDefault="009D3709" w:rsidP="00B8313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1" w:type="pct"/>
          </w:tcPr>
          <w:p w14:paraId="49BB35A6" w14:textId="77777777" w:rsidR="009D3709" w:rsidRDefault="009D3709" w:rsidP="009D3709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2E05F0F4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4F99DB4" w14:textId="77777777" w:rsidR="009D3709" w:rsidRDefault="009D3709" w:rsidP="009D3709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37.5</w:t>
            </w:r>
          </w:p>
        </w:tc>
        <w:tc>
          <w:tcPr>
            <w:tcW w:w="30" w:type="pct"/>
          </w:tcPr>
          <w:p w14:paraId="6723CCCB" w14:textId="77777777" w:rsidR="009D3709" w:rsidRDefault="009D3709" w:rsidP="009D3709">
            <w:pPr>
              <w:tabs>
                <w:tab w:val="decimal" w:pos="584"/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63746FBF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4EFD0BA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" w:type="pct"/>
          </w:tcPr>
          <w:p w14:paraId="7F2716FB" w14:textId="77777777" w:rsidR="009D3709" w:rsidRDefault="009D370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19A989DB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81A54FA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11,375</w:t>
            </w:r>
          </w:p>
        </w:tc>
        <w:tc>
          <w:tcPr>
            <w:tcW w:w="31" w:type="pct"/>
          </w:tcPr>
          <w:p w14:paraId="453ABA0F" w14:textId="77777777" w:rsidR="009D3709" w:rsidRDefault="009D370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7900B6F9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B787362" w14:textId="77777777" w:rsidR="009D3709" w:rsidRPr="001D00A0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" w:type="pct"/>
          </w:tcPr>
          <w:p w14:paraId="46EF3312" w14:textId="77777777" w:rsidR="009D3709" w:rsidRDefault="009D370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6187036B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39AFD76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11,375</w:t>
            </w:r>
          </w:p>
        </w:tc>
        <w:tc>
          <w:tcPr>
            <w:tcW w:w="31" w:type="pct"/>
          </w:tcPr>
          <w:p w14:paraId="3BFA4653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vAlign w:val="bottom"/>
          </w:tcPr>
          <w:p w14:paraId="0B68A94F" w14:textId="77777777" w:rsidR="009D3709" w:rsidRDefault="009D3709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933F64B" w14:textId="77777777" w:rsidR="009D3709" w:rsidRPr="009D3709" w:rsidRDefault="004836B0" w:rsidP="004836B0">
            <w:pPr>
              <w:ind w:right="1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</w:t>
            </w:r>
            <w:r w:rsidR="009D3709" w:rsidRPr="009D37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697C76BB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66E3DBD1" w14:textId="77777777" w:rsidR="009D370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11,525</w:t>
            </w:r>
          </w:p>
        </w:tc>
        <w:tc>
          <w:tcPr>
            <w:tcW w:w="31" w:type="pct"/>
          </w:tcPr>
          <w:p w14:paraId="4E74D2BE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72C5997D" w14:textId="77777777" w:rsidR="009D3709" w:rsidRDefault="009D3709" w:rsidP="004836B0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19E41C7" w14:textId="77777777" w:rsidR="009D3709" w:rsidRPr="009D3709" w:rsidRDefault="009D3709" w:rsidP="004836B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D37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D3709" w14:paraId="34422ECF" w14:textId="77777777" w:rsidTr="009D3709">
        <w:trPr>
          <w:trHeight w:val="144"/>
        </w:trPr>
        <w:tc>
          <w:tcPr>
            <w:tcW w:w="544" w:type="pct"/>
          </w:tcPr>
          <w:p w14:paraId="0855BAAB" w14:textId="77777777" w:rsidR="009D3709" w:rsidRDefault="009D3709" w:rsidP="009D3709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ซิสเต็ม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แอนด์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35" w:type="pct"/>
            <w:vAlign w:val="bottom"/>
          </w:tcPr>
          <w:p w14:paraId="5BE6D868" w14:textId="77777777" w:rsidR="009D3709" w:rsidRDefault="009D3709" w:rsidP="009D370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ให้บริการและจำหน่ายอุปกรณ์</w:t>
            </w:r>
          </w:p>
        </w:tc>
        <w:tc>
          <w:tcPr>
            <w:tcW w:w="365" w:type="pct"/>
          </w:tcPr>
          <w:p w14:paraId="42090704" w14:textId="514B528A" w:rsidR="009D3709" w:rsidRPr="00871D2B" w:rsidRDefault="00B8313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1" w:type="pct"/>
          </w:tcPr>
          <w:p w14:paraId="6F5EFA3E" w14:textId="77777777" w:rsidR="009D3709" w:rsidRDefault="009D3709" w:rsidP="009D370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29B31BE7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57423EAA" w14:textId="77777777" w:rsidR="009D3709" w:rsidRDefault="009D370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36AE01E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5624A900" w14:textId="77777777" w:rsidR="009D3709" w:rsidRDefault="009D370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5774577D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254D453B" w14:textId="77777777" w:rsidR="009D3709" w:rsidRDefault="009D370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065B4B6" w14:textId="77777777" w:rsidR="009D3709" w:rsidRDefault="009D370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78D28082" w14:textId="77777777" w:rsidR="009D3709" w:rsidRDefault="009D370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3E98E5A0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0AAE0245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5099CE0F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3782E9BF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344E0520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30277411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749C890A" w14:textId="77777777" w:rsidR="009D3709" w:rsidRPr="005B1162" w:rsidRDefault="009D3709" w:rsidP="004836B0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D3709" w14:paraId="7A41C61C" w14:textId="77777777" w:rsidTr="002B5119">
        <w:trPr>
          <w:trHeight w:val="144"/>
        </w:trPr>
        <w:tc>
          <w:tcPr>
            <w:tcW w:w="544" w:type="pct"/>
          </w:tcPr>
          <w:p w14:paraId="6A0A7D82" w14:textId="77777777" w:rsidR="009D3709" w:rsidRDefault="009D3709" w:rsidP="009D3709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ซอฟท์แวร์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เซอร์วิสเซส</w:t>
            </w:r>
          </w:p>
        </w:tc>
        <w:tc>
          <w:tcPr>
            <w:tcW w:w="635" w:type="pct"/>
            <w:vAlign w:val="bottom"/>
          </w:tcPr>
          <w:p w14:paraId="2F7DDAEA" w14:textId="77777777" w:rsidR="009D3709" w:rsidRDefault="009D3709" w:rsidP="009D3709">
            <w:pPr>
              <w:ind w:left="270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ต่าง ๆ ที่เกี่ยวข้องกับเกมส์วีอาร์</w:t>
            </w:r>
          </w:p>
        </w:tc>
        <w:tc>
          <w:tcPr>
            <w:tcW w:w="365" w:type="pct"/>
          </w:tcPr>
          <w:p w14:paraId="0A441210" w14:textId="77777777" w:rsidR="009D3709" w:rsidRPr="00871D2B" w:rsidRDefault="009D370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70759520" w14:textId="77777777" w:rsidR="009D3709" w:rsidRDefault="009D3709" w:rsidP="009D370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69E6D7FF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57F936B7" w14:textId="77777777" w:rsidR="009D3709" w:rsidRDefault="009D370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0EB4E599" w14:textId="77777777" w:rsidR="009D3709" w:rsidRDefault="009D370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4CD8CD43" w14:textId="77777777" w:rsidR="009D3709" w:rsidRDefault="009D370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34476366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31BD14A6" w14:textId="77777777" w:rsidR="009D3709" w:rsidRDefault="009D370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3DCE00EB" w14:textId="77777777" w:rsidR="009D3709" w:rsidRDefault="009D370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2305FE55" w14:textId="77777777" w:rsidR="009D3709" w:rsidRDefault="009D370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37FAB6E1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2846B1D4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3B20CE8F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74A114CB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62A7AF92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56076FBF" w14:textId="77777777" w:rsidR="009D3709" w:rsidRDefault="009D370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7656C7F4" w14:textId="77777777" w:rsidR="009D3709" w:rsidRPr="005B1162" w:rsidRDefault="009D3709" w:rsidP="004836B0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B5119" w14:paraId="64C51BA1" w14:textId="77777777" w:rsidTr="002B5119">
        <w:trPr>
          <w:trHeight w:val="144"/>
        </w:trPr>
        <w:tc>
          <w:tcPr>
            <w:tcW w:w="544" w:type="pct"/>
          </w:tcPr>
          <w:p w14:paraId="485A24B8" w14:textId="77777777" w:rsidR="002B5119" w:rsidRPr="00871D2B" w:rsidRDefault="002B5119" w:rsidP="009D3709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635" w:type="pct"/>
            <w:vAlign w:val="bottom"/>
          </w:tcPr>
          <w:p w14:paraId="453F8D1F" w14:textId="77777777" w:rsidR="002B5119" w:rsidRPr="00871D2B" w:rsidRDefault="002B5119" w:rsidP="009D3709">
            <w:pPr>
              <w:ind w:left="270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65" w:type="pct"/>
          </w:tcPr>
          <w:p w14:paraId="3215B5C7" w14:textId="4A8E5478" w:rsidR="002B5119" w:rsidRPr="00871D2B" w:rsidRDefault="002B511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05EB7321" w14:textId="77777777" w:rsidR="002B5119" w:rsidRDefault="002B5119" w:rsidP="009D370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34AC78AE" w14:textId="77777777" w:rsidR="002B5119" w:rsidRDefault="002B511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35</w:t>
            </w:r>
          </w:p>
        </w:tc>
        <w:tc>
          <w:tcPr>
            <w:tcW w:w="30" w:type="pct"/>
          </w:tcPr>
          <w:p w14:paraId="579E6DD2" w14:textId="77777777" w:rsidR="002B5119" w:rsidRDefault="002B511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73E7FD7C" w14:textId="77777777" w:rsidR="002B5119" w:rsidRDefault="002B511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35</w:t>
            </w:r>
          </w:p>
        </w:tc>
        <w:tc>
          <w:tcPr>
            <w:tcW w:w="30" w:type="pct"/>
          </w:tcPr>
          <w:p w14:paraId="25F462FA" w14:textId="77777777" w:rsidR="002B5119" w:rsidRDefault="002B511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2B85DE13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1" w:type="pct"/>
          </w:tcPr>
          <w:p w14:paraId="49A53CCB" w14:textId="77777777" w:rsidR="002B5119" w:rsidRDefault="002B511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631A12EF" w14:textId="77777777" w:rsidR="002B5119" w:rsidRDefault="002B5119" w:rsidP="002B5119">
            <w:pPr>
              <w:tabs>
                <w:tab w:val="right" w:pos="10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  <w:t>3,500</w:t>
            </w:r>
          </w:p>
        </w:tc>
        <w:tc>
          <w:tcPr>
            <w:tcW w:w="30" w:type="pct"/>
          </w:tcPr>
          <w:p w14:paraId="7A5536D5" w14:textId="77777777" w:rsidR="002B5119" w:rsidRDefault="002B511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32258BAE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1" w:type="pct"/>
          </w:tcPr>
          <w:p w14:paraId="656C6741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0AC208AD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1" w:type="pct"/>
          </w:tcPr>
          <w:p w14:paraId="50D38314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5D5872E0" w14:textId="5731406B" w:rsidR="002B5119" w:rsidRDefault="00C21255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253BE8B3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065ACF08" w14:textId="77777777" w:rsidR="002B5119" w:rsidRPr="005B1162" w:rsidRDefault="002B5119" w:rsidP="004836B0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2B5119" w14:paraId="165C0D88" w14:textId="77777777" w:rsidTr="002B5119">
        <w:trPr>
          <w:trHeight w:val="144"/>
        </w:trPr>
        <w:tc>
          <w:tcPr>
            <w:tcW w:w="544" w:type="pct"/>
          </w:tcPr>
          <w:p w14:paraId="78C1D264" w14:textId="77777777" w:rsidR="002B5119" w:rsidRPr="002B5119" w:rsidRDefault="002B5119" w:rsidP="002B5119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บริษัท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ประชารัฐชีว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มวล</w:t>
            </w:r>
          </w:p>
        </w:tc>
        <w:tc>
          <w:tcPr>
            <w:tcW w:w="635" w:type="pct"/>
            <w:vAlign w:val="bottom"/>
          </w:tcPr>
          <w:p w14:paraId="3EB13D8A" w14:textId="77777777" w:rsidR="002B5119" w:rsidRPr="00871D2B" w:rsidRDefault="002B5119" w:rsidP="002B5119">
            <w:pPr>
              <w:ind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Style w:val="normaltextrun"/>
                <w:rFonts w:ascii="Angsana New" w:hAnsi="Angsana New" w:hint="cs"/>
                <w:color w:val="000000"/>
                <w:sz w:val="20"/>
                <w:szCs w:val="20"/>
                <w:shd w:val="clear" w:color="auto" w:fill="FFFFFF"/>
                <w:cs/>
              </w:rPr>
              <w:t xml:space="preserve">  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ประกอบกิจการสร้าง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โรงงานผลิต</w:t>
            </w:r>
          </w:p>
        </w:tc>
        <w:tc>
          <w:tcPr>
            <w:tcW w:w="365" w:type="pct"/>
          </w:tcPr>
          <w:p w14:paraId="3092B0AC" w14:textId="040EE5E1" w:rsidR="002B5119" w:rsidRPr="00871D2B" w:rsidRDefault="00B8313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1" w:type="pct"/>
          </w:tcPr>
          <w:p w14:paraId="069092A6" w14:textId="77777777" w:rsidR="002B5119" w:rsidRDefault="002B5119" w:rsidP="009D370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7356ADD0" w14:textId="77777777" w:rsidR="002B5119" w:rsidRDefault="002B511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0" w:type="pct"/>
          </w:tcPr>
          <w:p w14:paraId="5F56F7A7" w14:textId="77777777" w:rsidR="002B5119" w:rsidRDefault="002B511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6679B82" w14:textId="77777777" w:rsidR="002B5119" w:rsidRDefault="002B511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0" w:type="pct"/>
          </w:tcPr>
          <w:p w14:paraId="6FC59BE5" w14:textId="77777777" w:rsidR="002B5119" w:rsidRDefault="002B511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0AFA9FF3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4BD6D537" w14:textId="77777777" w:rsidR="002B5119" w:rsidRDefault="002B511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0BBE71B4" w14:textId="77777777" w:rsidR="002B5119" w:rsidRDefault="002B511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241CCE40" w14:textId="77777777" w:rsidR="002B5119" w:rsidRDefault="002B511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00212826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130DE471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17018418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303541AD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06255549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6145897D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43B8748D" w14:textId="77777777" w:rsidR="002B5119" w:rsidRDefault="002B5119" w:rsidP="004836B0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2B5119" w14:paraId="7FE168D3" w14:textId="77777777" w:rsidTr="002B5119">
        <w:trPr>
          <w:trHeight w:val="144"/>
        </w:trPr>
        <w:tc>
          <w:tcPr>
            <w:tcW w:w="544" w:type="pct"/>
          </w:tcPr>
          <w:p w14:paraId="647FD8BF" w14:textId="77777777" w:rsidR="002B5119" w:rsidRPr="00871D2B" w:rsidRDefault="002B5119" w:rsidP="009D3709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แม่ลาน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จำกัด</w:t>
            </w:r>
          </w:p>
        </w:tc>
        <w:tc>
          <w:tcPr>
            <w:tcW w:w="635" w:type="pct"/>
            <w:vAlign w:val="bottom"/>
          </w:tcPr>
          <w:p w14:paraId="17AAF606" w14:textId="77777777" w:rsidR="002B5119" w:rsidRPr="00871D2B" w:rsidRDefault="002B5119" w:rsidP="009D3709">
            <w:pPr>
              <w:ind w:left="270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ไฟฟ้า</w:t>
            </w:r>
          </w:p>
        </w:tc>
        <w:tc>
          <w:tcPr>
            <w:tcW w:w="365" w:type="pct"/>
          </w:tcPr>
          <w:p w14:paraId="14AD0778" w14:textId="697D395F" w:rsidR="002B5119" w:rsidRPr="00871D2B" w:rsidRDefault="002B511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4D043E6A" w14:textId="77777777" w:rsidR="002B5119" w:rsidRDefault="002B5119" w:rsidP="009D370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36DB4EB6" w14:textId="018CCB5C" w:rsidR="002B5119" w:rsidRDefault="002B511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4</w:t>
            </w:r>
            <w:r w:rsidR="00C212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.</w:t>
            </w:r>
            <w:r w:rsidR="00C2125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0" w:type="pct"/>
          </w:tcPr>
          <w:p w14:paraId="16676CAB" w14:textId="77777777" w:rsidR="002B5119" w:rsidRDefault="002B511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18C099B7" w14:textId="77777777" w:rsidR="002B5119" w:rsidRDefault="002B511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59.37</w:t>
            </w:r>
          </w:p>
        </w:tc>
        <w:tc>
          <w:tcPr>
            <w:tcW w:w="30" w:type="pct"/>
          </w:tcPr>
          <w:p w14:paraId="2FD5C0CC" w14:textId="77777777" w:rsidR="002B5119" w:rsidRDefault="002B511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3652183E" w14:textId="414EFDC8" w:rsidR="002B5119" w:rsidRDefault="00C21255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</w:t>
            </w:r>
            <w:r w:rsidR="002B511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" w:type="pct"/>
          </w:tcPr>
          <w:p w14:paraId="0678DCF7" w14:textId="77777777" w:rsidR="002B5119" w:rsidRDefault="0001722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</w:p>
        </w:tc>
        <w:tc>
          <w:tcPr>
            <w:tcW w:w="394" w:type="pct"/>
          </w:tcPr>
          <w:p w14:paraId="65C1AC6C" w14:textId="674D7A88" w:rsidR="002B5119" w:rsidRDefault="00017229" w:rsidP="00017229">
            <w:pPr>
              <w:ind w:right="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ab/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42,500</w:t>
            </w:r>
          </w:p>
        </w:tc>
        <w:tc>
          <w:tcPr>
            <w:tcW w:w="30" w:type="pct"/>
          </w:tcPr>
          <w:p w14:paraId="52008A05" w14:textId="77777777" w:rsidR="002B5119" w:rsidRDefault="002B511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79BBB309" w14:textId="3B838808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54,</w:t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31" w:type="pct"/>
          </w:tcPr>
          <w:p w14:paraId="30D05C94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447C5A6E" w14:textId="46767334" w:rsidR="002B5119" w:rsidRDefault="0038016F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</w:t>
            </w:r>
            <w:r w:rsidR="002B511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,500</w:t>
            </w:r>
          </w:p>
        </w:tc>
        <w:tc>
          <w:tcPr>
            <w:tcW w:w="31" w:type="pct"/>
          </w:tcPr>
          <w:p w14:paraId="71A5FE6E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081EC550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53,779</w:t>
            </w:r>
          </w:p>
        </w:tc>
        <w:tc>
          <w:tcPr>
            <w:tcW w:w="31" w:type="pct"/>
          </w:tcPr>
          <w:p w14:paraId="1F845193" w14:textId="77777777" w:rsidR="002B5119" w:rsidRDefault="002B511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323A4121" w14:textId="5CB8DA99" w:rsidR="002B5119" w:rsidRDefault="0038016F" w:rsidP="004836B0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42,147</w:t>
            </w:r>
          </w:p>
        </w:tc>
      </w:tr>
      <w:tr w:rsidR="00017229" w14:paraId="233D8D47" w14:textId="77777777" w:rsidTr="00017229">
        <w:trPr>
          <w:trHeight w:val="144"/>
        </w:trPr>
        <w:tc>
          <w:tcPr>
            <w:tcW w:w="544" w:type="pct"/>
          </w:tcPr>
          <w:p w14:paraId="057F5EB1" w14:textId="77777777" w:rsidR="00017229" w:rsidRDefault="00017229" w:rsidP="00017229">
            <w:pPr>
              <w:ind w:right="-486"/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</w:pP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บริษัท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ประชารัฐชีว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มวล</w:t>
            </w:r>
          </w:p>
        </w:tc>
        <w:tc>
          <w:tcPr>
            <w:tcW w:w="635" w:type="pct"/>
            <w:vAlign w:val="bottom"/>
          </w:tcPr>
          <w:p w14:paraId="02605F7B" w14:textId="77777777" w:rsidR="00017229" w:rsidRPr="00871D2B" w:rsidRDefault="00017229" w:rsidP="008421EF">
            <w:pPr>
              <w:ind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Style w:val="normaltextrun"/>
                <w:rFonts w:ascii="Angsana New" w:hAnsi="Angsana New" w:hint="cs"/>
                <w:color w:val="000000"/>
                <w:sz w:val="20"/>
                <w:szCs w:val="20"/>
                <w:shd w:val="clear" w:color="auto" w:fill="FFFFFF"/>
                <w:cs/>
              </w:rPr>
              <w:t xml:space="preserve">  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ประกอบกิจการสร้าง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โรงงานผลิต</w:t>
            </w:r>
          </w:p>
        </w:tc>
        <w:tc>
          <w:tcPr>
            <w:tcW w:w="365" w:type="pct"/>
          </w:tcPr>
          <w:p w14:paraId="463BA77B" w14:textId="26F1BAB7" w:rsidR="00017229" w:rsidRPr="00871D2B" w:rsidRDefault="00B8313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1" w:type="pct"/>
          </w:tcPr>
          <w:p w14:paraId="7995038E" w14:textId="77777777" w:rsidR="00017229" w:rsidRDefault="00017229" w:rsidP="009D370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64B668AD" w14:textId="77777777" w:rsidR="00017229" w:rsidRDefault="0001722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0" w:type="pct"/>
          </w:tcPr>
          <w:p w14:paraId="44DAAC0F" w14:textId="77777777" w:rsidR="00017229" w:rsidRDefault="0001722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140794EB" w14:textId="77777777" w:rsidR="00017229" w:rsidRDefault="0001722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0" w:type="pct"/>
          </w:tcPr>
          <w:p w14:paraId="01E8AA35" w14:textId="77777777" w:rsidR="00017229" w:rsidRDefault="0001722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55D65485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1A756509" w14:textId="77777777" w:rsidR="00017229" w:rsidRDefault="0001722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4B1D846" w14:textId="77777777" w:rsidR="00017229" w:rsidRDefault="00017229" w:rsidP="00017229">
            <w:pPr>
              <w:ind w:right="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55C2AC47" w14:textId="77777777" w:rsidR="00017229" w:rsidRDefault="0001722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2857F823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51D7101C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4291E142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717B67B5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26467694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783FCDED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</w:tcPr>
          <w:p w14:paraId="42CBE5D9" w14:textId="77777777" w:rsidR="00017229" w:rsidRDefault="00017229" w:rsidP="004836B0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17229" w14:paraId="65D8FEC2" w14:textId="77777777" w:rsidTr="00017229">
        <w:trPr>
          <w:trHeight w:val="144"/>
        </w:trPr>
        <w:tc>
          <w:tcPr>
            <w:tcW w:w="544" w:type="pct"/>
          </w:tcPr>
          <w:p w14:paraId="0B618F4C" w14:textId="77777777" w:rsidR="00017229" w:rsidRDefault="00017229" w:rsidP="009D3709">
            <w:pPr>
              <w:ind w:right="-486" w:firstLine="166"/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</w:pP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บัน</w:t>
            </w:r>
            <w:r>
              <w:rPr>
                <w:rStyle w:val="spellingerror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นังส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ตา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normaltextrun"/>
                <w:rFonts w:ascii="Angsana New" w:hAnsi="Angsana New"/>
                <w:color w:val="000000"/>
                <w:sz w:val="20"/>
                <w:szCs w:val="20"/>
                <w:shd w:val="clear" w:color="auto" w:fill="FFFFFF"/>
                <w:cs/>
              </w:rPr>
              <w:t>จำกัด</w:t>
            </w:r>
          </w:p>
        </w:tc>
        <w:tc>
          <w:tcPr>
            <w:tcW w:w="635" w:type="pct"/>
            <w:vAlign w:val="bottom"/>
          </w:tcPr>
          <w:p w14:paraId="38C31A6C" w14:textId="77777777" w:rsidR="00017229" w:rsidRPr="00871D2B" w:rsidRDefault="00017229" w:rsidP="008421EF">
            <w:pPr>
              <w:ind w:left="270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ไฟฟ้า</w:t>
            </w:r>
          </w:p>
        </w:tc>
        <w:tc>
          <w:tcPr>
            <w:tcW w:w="365" w:type="pct"/>
          </w:tcPr>
          <w:p w14:paraId="2FD96379" w14:textId="2AF8D435" w:rsidR="00017229" w:rsidRPr="00871D2B" w:rsidRDefault="0001722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41C9E250" w14:textId="77777777" w:rsidR="00017229" w:rsidRDefault="00017229" w:rsidP="009D3709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78FBEA3B" w14:textId="77777777" w:rsidR="00017229" w:rsidRDefault="0001722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48.67</w:t>
            </w:r>
          </w:p>
        </w:tc>
        <w:tc>
          <w:tcPr>
            <w:tcW w:w="30" w:type="pct"/>
          </w:tcPr>
          <w:p w14:paraId="7355CB19" w14:textId="77777777" w:rsidR="00017229" w:rsidRDefault="0001722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3D5D6D0D" w14:textId="77777777" w:rsidR="00017229" w:rsidRDefault="0001722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59.30</w:t>
            </w:r>
          </w:p>
        </w:tc>
        <w:tc>
          <w:tcPr>
            <w:tcW w:w="30" w:type="pct"/>
          </w:tcPr>
          <w:p w14:paraId="442D6603" w14:textId="77777777" w:rsidR="00017229" w:rsidRDefault="0001722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1CAF5636" w14:textId="6605E64D" w:rsidR="00017229" w:rsidRDefault="0038016F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72</w:t>
            </w:r>
            <w:r w:rsidR="000172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31" w:type="pct"/>
          </w:tcPr>
          <w:p w14:paraId="0D8B1649" w14:textId="77777777" w:rsidR="00017229" w:rsidRDefault="0001722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2BE298A1" w14:textId="21242D03" w:rsidR="00017229" w:rsidRDefault="00017229" w:rsidP="00017229">
            <w:pPr>
              <w:ind w:right="15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30" w:type="pct"/>
          </w:tcPr>
          <w:p w14:paraId="2F06357A" w14:textId="77777777" w:rsidR="00017229" w:rsidRDefault="00017229" w:rsidP="009D3709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bottom w:val="single" w:sz="4" w:space="0" w:color="auto"/>
            </w:tcBorders>
          </w:tcPr>
          <w:p w14:paraId="1C3E4CC2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72,530</w:t>
            </w:r>
          </w:p>
        </w:tc>
        <w:tc>
          <w:tcPr>
            <w:tcW w:w="31" w:type="pct"/>
          </w:tcPr>
          <w:p w14:paraId="1D13743D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tcBorders>
              <w:bottom w:val="single" w:sz="4" w:space="0" w:color="auto"/>
            </w:tcBorders>
          </w:tcPr>
          <w:p w14:paraId="0E5EFFC3" w14:textId="56568562" w:rsidR="00017229" w:rsidRDefault="0038016F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</w:t>
            </w:r>
            <w:r w:rsidR="000172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31" w:type="pct"/>
          </w:tcPr>
          <w:p w14:paraId="6D8686C5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  <w:vAlign w:val="bottom"/>
          </w:tcPr>
          <w:p w14:paraId="5CED36D7" w14:textId="70EFC312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71,75</w:t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" w:type="pct"/>
          </w:tcPr>
          <w:p w14:paraId="135DB8F0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tcBorders>
              <w:bottom w:val="single" w:sz="4" w:space="0" w:color="auto"/>
            </w:tcBorders>
          </w:tcPr>
          <w:p w14:paraId="0D8C9912" w14:textId="4721413F" w:rsidR="00017229" w:rsidRDefault="0038016F" w:rsidP="004836B0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46,610</w:t>
            </w:r>
          </w:p>
        </w:tc>
      </w:tr>
      <w:tr w:rsidR="00017229" w14:paraId="0C2032E5" w14:textId="77777777" w:rsidTr="00772241">
        <w:trPr>
          <w:trHeight w:val="144"/>
        </w:trPr>
        <w:tc>
          <w:tcPr>
            <w:tcW w:w="544" w:type="pct"/>
          </w:tcPr>
          <w:p w14:paraId="50B253A8" w14:textId="77777777" w:rsidR="00017229" w:rsidRDefault="00017229" w:rsidP="009D3709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635" w:type="pct"/>
            <w:vAlign w:val="bottom"/>
          </w:tcPr>
          <w:p w14:paraId="6440458C" w14:textId="77777777" w:rsidR="00017229" w:rsidRDefault="00017229" w:rsidP="009D370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10B8ECD2" w14:textId="77777777" w:rsidR="00017229" w:rsidRPr="00871D2B" w:rsidRDefault="0001722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2161E96A" w14:textId="77777777" w:rsidR="00017229" w:rsidRDefault="00017229" w:rsidP="009D3709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</w:tcPr>
          <w:p w14:paraId="44445908" w14:textId="77777777" w:rsidR="00017229" w:rsidRDefault="0001722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0D18535D" w14:textId="77777777" w:rsidR="00017229" w:rsidRDefault="0001722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7942C6E3" w14:textId="77777777" w:rsidR="00017229" w:rsidRDefault="0001722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11D4E3D6" w14:textId="77777777" w:rsidR="00017229" w:rsidRDefault="00017229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2F35357A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27514DA8" w14:textId="77777777" w:rsidR="00017229" w:rsidRDefault="00017229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751CF2AE" w14:textId="77777777" w:rsidR="00017229" w:rsidRDefault="0001722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7296F671" w14:textId="77777777" w:rsidR="00017229" w:rsidRDefault="0001722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tcBorders>
              <w:top w:val="single" w:sz="4" w:space="0" w:color="auto"/>
            </w:tcBorders>
            <w:vAlign w:val="bottom"/>
          </w:tcPr>
          <w:p w14:paraId="2479495C" w14:textId="26BE179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276,</w:t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1" w:type="pct"/>
          </w:tcPr>
          <w:p w14:paraId="5C000F15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tcBorders>
              <w:top w:val="single" w:sz="4" w:space="0" w:color="auto"/>
            </w:tcBorders>
          </w:tcPr>
          <w:p w14:paraId="094F8F78" w14:textId="46CC5B4E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030</w:t>
            </w:r>
          </w:p>
        </w:tc>
        <w:tc>
          <w:tcPr>
            <w:tcW w:w="31" w:type="pct"/>
          </w:tcPr>
          <w:p w14:paraId="4C3FA537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vAlign w:val="bottom"/>
          </w:tcPr>
          <w:p w14:paraId="40B218C8" w14:textId="2864339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38016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31" w:type="pct"/>
          </w:tcPr>
          <w:p w14:paraId="0B6D766B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649E79" w14:textId="7B5D6DBA" w:rsidR="00017229" w:rsidRPr="005B1162" w:rsidRDefault="0038016F" w:rsidP="004836B0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227</w:t>
            </w:r>
            <w:r w:rsidR="0001722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863</w:t>
            </w:r>
          </w:p>
        </w:tc>
      </w:tr>
      <w:tr w:rsidR="00772241" w14:paraId="70B8E763" w14:textId="77777777" w:rsidTr="00772241">
        <w:trPr>
          <w:trHeight w:val="144"/>
        </w:trPr>
        <w:tc>
          <w:tcPr>
            <w:tcW w:w="544" w:type="pct"/>
          </w:tcPr>
          <w:p w14:paraId="281ABE42" w14:textId="0FF0ADE3" w:rsidR="00772241" w:rsidRPr="00871D2B" w:rsidRDefault="007F5E07" w:rsidP="009D3709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 xml:space="preserve">: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635" w:type="pct"/>
            <w:vAlign w:val="bottom"/>
          </w:tcPr>
          <w:p w14:paraId="2501AFF7" w14:textId="77777777" w:rsidR="00772241" w:rsidRDefault="00772241" w:rsidP="009D370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</w:tcPr>
          <w:p w14:paraId="4CC853DF" w14:textId="77777777" w:rsidR="00772241" w:rsidRDefault="00772241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3C46743E" w14:textId="77777777" w:rsidR="00772241" w:rsidRPr="00871D2B" w:rsidRDefault="00772241" w:rsidP="009D3709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24" w:type="pct"/>
          </w:tcPr>
          <w:p w14:paraId="75E64D61" w14:textId="77777777" w:rsidR="00772241" w:rsidRPr="001D00A0" w:rsidRDefault="00772241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0" w:type="pct"/>
          </w:tcPr>
          <w:p w14:paraId="1F3380CB" w14:textId="77777777" w:rsidR="00772241" w:rsidRDefault="00772241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15E0BDA5" w14:textId="77777777" w:rsidR="00772241" w:rsidRPr="001D00A0" w:rsidRDefault="00772241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0" w:type="pct"/>
          </w:tcPr>
          <w:p w14:paraId="69D82ADF" w14:textId="77777777" w:rsidR="00772241" w:rsidRDefault="00772241" w:rsidP="009D370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</w:tcPr>
          <w:p w14:paraId="24F1953D" w14:textId="77777777" w:rsidR="00772241" w:rsidRDefault="00772241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62F71209" w14:textId="77777777" w:rsidR="00772241" w:rsidRDefault="00772241" w:rsidP="009D370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3B7BCB0C" w14:textId="77777777" w:rsidR="00772241" w:rsidRPr="00871D2B" w:rsidRDefault="00772241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0" w:type="pct"/>
          </w:tcPr>
          <w:p w14:paraId="172954CB" w14:textId="77777777" w:rsidR="00772241" w:rsidRPr="00871D2B" w:rsidRDefault="00772241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27A6A386" w14:textId="34A99188" w:rsidR="00772241" w:rsidRPr="001D00A0" w:rsidRDefault="007F5E07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(3,500)</w:t>
            </w:r>
          </w:p>
        </w:tc>
        <w:tc>
          <w:tcPr>
            <w:tcW w:w="31" w:type="pct"/>
          </w:tcPr>
          <w:p w14:paraId="3EDC12DD" w14:textId="77777777" w:rsidR="00772241" w:rsidRDefault="00772241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1BCC7131" w14:textId="465B03A5" w:rsidR="00772241" w:rsidRDefault="007F5E07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(3,500)</w:t>
            </w:r>
          </w:p>
        </w:tc>
        <w:tc>
          <w:tcPr>
            <w:tcW w:w="31" w:type="pct"/>
          </w:tcPr>
          <w:p w14:paraId="0D1F3487" w14:textId="77777777" w:rsidR="00772241" w:rsidRDefault="00772241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012EDCB7" w14:textId="2CA7AFE1" w:rsidR="00772241" w:rsidRDefault="007F5E07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7DD5F865" w14:textId="77777777" w:rsidR="00772241" w:rsidRDefault="00772241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14A7496F" w14:textId="38130389" w:rsidR="00772241" w:rsidRDefault="007F5E07" w:rsidP="004836B0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17229" w14:paraId="1EE9FB0C" w14:textId="77777777" w:rsidTr="00772241">
        <w:trPr>
          <w:trHeight w:val="144"/>
        </w:trPr>
        <w:tc>
          <w:tcPr>
            <w:tcW w:w="544" w:type="pct"/>
          </w:tcPr>
          <w:p w14:paraId="7CE39440" w14:textId="77777777" w:rsidR="00017229" w:rsidRDefault="00017229" w:rsidP="009D3709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เงินลงทุนในบริษัทร่วม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871D2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635" w:type="pct"/>
          </w:tcPr>
          <w:p w14:paraId="41BB645E" w14:textId="77777777" w:rsidR="00017229" w:rsidRDefault="00017229" w:rsidP="009D3709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65" w:type="pct"/>
            <w:vAlign w:val="bottom"/>
          </w:tcPr>
          <w:p w14:paraId="4D065392" w14:textId="77777777" w:rsidR="00017229" w:rsidRPr="00871D2B" w:rsidRDefault="00017229" w:rsidP="009D370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1" w:type="pct"/>
          </w:tcPr>
          <w:p w14:paraId="06C0F7B0" w14:textId="77777777" w:rsidR="00017229" w:rsidRDefault="00017229" w:rsidP="009D370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vAlign w:val="bottom"/>
          </w:tcPr>
          <w:p w14:paraId="33EAC0C7" w14:textId="77777777" w:rsidR="00017229" w:rsidRDefault="00017229" w:rsidP="009D370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  <w:vAlign w:val="bottom"/>
          </w:tcPr>
          <w:p w14:paraId="4FF261B7" w14:textId="77777777" w:rsidR="00017229" w:rsidRDefault="00017229" w:rsidP="009D370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vAlign w:val="bottom"/>
          </w:tcPr>
          <w:p w14:paraId="209B9800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0C230EC5" w14:textId="77777777" w:rsidR="00017229" w:rsidRDefault="00017229" w:rsidP="009D370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37FA5C15" w14:textId="77777777" w:rsidR="0001722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  <w:vAlign w:val="bottom"/>
          </w:tcPr>
          <w:p w14:paraId="1AAB542B" w14:textId="77777777" w:rsidR="00017229" w:rsidRDefault="00017229" w:rsidP="009D370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14:paraId="39C8B47D" w14:textId="77777777" w:rsidR="00017229" w:rsidRPr="00610CDF" w:rsidRDefault="0001722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" w:type="pct"/>
          </w:tcPr>
          <w:p w14:paraId="63C0E218" w14:textId="77777777" w:rsidR="00017229" w:rsidRPr="00610CDF" w:rsidRDefault="00017229" w:rsidP="009D370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4" w:type="pct"/>
            <w:gridSpan w:val="2"/>
            <w:shd w:val="clear" w:color="auto" w:fill="auto"/>
            <w:vAlign w:val="bottom"/>
          </w:tcPr>
          <w:p w14:paraId="79AEA5E1" w14:textId="21545989" w:rsidR="00017229" w:rsidRPr="009D3709" w:rsidRDefault="00017229" w:rsidP="00D45B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273,</w:t>
            </w:r>
            <w:r w:rsidR="0038016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1" w:type="pct"/>
          </w:tcPr>
          <w:p w14:paraId="3C1EAFE9" w14:textId="77777777" w:rsidR="00017229" w:rsidRPr="009D370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5"/>
            <w:vAlign w:val="bottom"/>
          </w:tcPr>
          <w:p w14:paraId="004F4B33" w14:textId="4DC6B85A" w:rsidR="00017229" w:rsidRPr="009D3709" w:rsidRDefault="0038016F" w:rsidP="009D3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224</w:t>
            </w:r>
            <w:r w:rsidR="0001722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530</w:t>
            </w:r>
          </w:p>
        </w:tc>
        <w:tc>
          <w:tcPr>
            <w:tcW w:w="31" w:type="pct"/>
          </w:tcPr>
          <w:p w14:paraId="7D0496ED" w14:textId="77777777" w:rsidR="00017229" w:rsidRPr="009D3709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bottom"/>
          </w:tcPr>
          <w:p w14:paraId="341EF32B" w14:textId="43DE04F4" w:rsidR="00017229" w:rsidRPr="009D3709" w:rsidRDefault="00017229" w:rsidP="009D3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279,</w:t>
            </w:r>
            <w:r w:rsidR="0077224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947</w:t>
            </w:r>
          </w:p>
        </w:tc>
        <w:tc>
          <w:tcPr>
            <w:tcW w:w="31" w:type="pct"/>
          </w:tcPr>
          <w:p w14:paraId="22637E3B" w14:textId="77777777" w:rsidR="00017229" w:rsidRPr="00610CDF" w:rsidRDefault="00017229" w:rsidP="009D370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gridSpan w:val="2"/>
            <w:shd w:val="clear" w:color="auto" w:fill="auto"/>
          </w:tcPr>
          <w:p w14:paraId="5DEE6D75" w14:textId="196B42FC" w:rsidR="00017229" w:rsidRPr="005B1162" w:rsidRDefault="0038016F" w:rsidP="009D3709">
            <w:pPr>
              <w:pBdr>
                <w:top w:val="single" w:sz="4" w:space="1" w:color="auto"/>
                <w:bottom w:val="double" w:sz="4" w:space="1" w:color="auto"/>
              </w:pBdr>
              <w:ind w:left="-200"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227</w:t>
            </w:r>
            <w:r w:rsidR="0001722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863</w:t>
            </w:r>
          </w:p>
        </w:tc>
      </w:tr>
    </w:tbl>
    <w:p w14:paraId="1150B129" w14:textId="77777777" w:rsidR="00D5121C" w:rsidRDefault="00D5121C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5FA93567" w14:textId="77777777" w:rsidR="002838CF" w:rsidRDefault="002838CF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7972A381" w14:textId="77777777" w:rsidR="00017229" w:rsidRDefault="00017229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3DF78C11" w14:textId="77777777" w:rsidR="002838CF" w:rsidRDefault="002838CF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p w14:paraId="5CC539EC" w14:textId="77777777" w:rsidR="002838CF" w:rsidRDefault="002838CF">
      <w:pPr>
        <w:pStyle w:val="ListParagraph"/>
        <w:tabs>
          <w:tab w:val="left" w:pos="540"/>
        </w:tabs>
        <w:ind w:left="360" w:right="40"/>
        <w:rPr>
          <w:rFonts w:hint="eastAsia"/>
          <w:b/>
          <w:bCs/>
          <w:color w:val="000000"/>
          <w:szCs w:val="24"/>
        </w:rPr>
      </w:pPr>
    </w:p>
    <w:tbl>
      <w:tblPr>
        <w:tblW w:w="4887" w:type="pct"/>
        <w:tblInd w:w="7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2699"/>
        <w:gridCol w:w="1084"/>
        <w:gridCol w:w="92"/>
        <w:gridCol w:w="1262"/>
        <w:gridCol w:w="89"/>
        <w:gridCol w:w="1173"/>
        <w:gridCol w:w="89"/>
        <w:gridCol w:w="20"/>
        <w:gridCol w:w="1242"/>
        <w:gridCol w:w="92"/>
        <w:gridCol w:w="1173"/>
        <w:gridCol w:w="89"/>
        <w:gridCol w:w="628"/>
        <w:gridCol w:w="634"/>
        <w:gridCol w:w="92"/>
        <w:gridCol w:w="34"/>
        <w:gridCol w:w="20"/>
        <w:gridCol w:w="26"/>
        <w:gridCol w:w="1076"/>
        <w:gridCol w:w="14"/>
      </w:tblGrid>
      <w:tr w:rsidR="001702C0" w14:paraId="58B5635E" w14:textId="77777777" w:rsidTr="001702C0">
        <w:trPr>
          <w:gridAfter w:val="1"/>
          <w:wAfter w:w="5" w:type="pct"/>
          <w:trHeight w:val="144"/>
        </w:trPr>
        <w:tc>
          <w:tcPr>
            <w:tcW w:w="946" w:type="pct"/>
            <w:vAlign w:val="bottom"/>
          </w:tcPr>
          <w:p w14:paraId="154BF318" w14:textId="77777777" w:rsidR="00DA1CE1" w:rsidRPr="00CF3730" w:rsidRDefault="00DA1CE1" w:rsidP="004836B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1" w:type="pct"/>
          </w:tcPr>
          <w:p w14:paraId="1DB9A9D3" w14:textId="77777777" w:rsidR="00DA1CE1" w:rsidRPr="00CF3730" w:rsidRDefault="00DA1CE1" w:rsidP="004836B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76B4CFC7" w14:textId="77777777" w:rsidR="00DA1CE1" w:rsidRPr="00871D2B" w:rsidRDefault="00DA1CE1" w:rsidP="004836B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2" w:type="pct"/>
          </w:tcPr>
          <w:p w14:paraId="1193F41D" w14:textId="77777777" w:rsidR="00DA1CE1" w:rsidRPr="00CF3730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gridSpan w:val="3"/>
            <w:vAlign w:val="bottom"/>
          </w:tcPr>
          <w:p w14:paraId="7408C8E2" w14:textId="77777777" w:rsidR="00DA1CE1" w:rsidRPr="00CF3730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100F89D4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" w:type="pct"/>
          </w:tcPr>
          <w:p w14:paraId="3F274A14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4" w:type="pct"/>
            <w:gridSpan w:val="5"/>
          </w:tcPr>
          <w:p w14:paraId="6151C6B8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5" w:type="pct"/>
            <w:gridSpan w:val="3"/>
          </w:tcPr>
          <w:p w14:paraId="19415870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" w:type="pct"/>
          </w:tcPr>
          <w:p w14:paraId="7AEA811F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" w:type="pct"/>
          </w:tcPr>
          <w:p w14:paraId="11688A8F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75" w:type="pct"/>
            <w:vAlign w:val="bottom"/>
          </w:tcPr>
          <w:p w14:paraId="72985302" w14:textId="77777777" w:rsidR="00DA1CE1" w:rsidRPr="00871D2B" w:rsidRDefault="00DA1CE1" w:rsidP="004836B0">
            <w:pPr>
              <w:ind w:left="-117" w:right="9" w:firstLine="108"/>
              <w:jc w:val="right"/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</w:pPr>
            <w:r w:rsidRPr="00871D2B">
              <w:rPr>
                <w:rFonts w:asciiTheme="majorBidi" w:hAnsiTheme="majorBidi"/>
                <w:color w:val="000000"/>
                <w:sz w:val="20"/>
                <w:szCs w:val="20"/>
                <w:lang w:val="en-GB"/>
              </w:rPr>
              <w:t>(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หน่วย: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F1B0E" w14:paraId="7FA475B4" w14:textId="77777777" w:rsidTr="001702C0">
        <w:trPr>
          <w:trHeight w:val="144"/>
        </w:trPr>
        <w:tc>
          <w:tcPr>
            <w:tcW w:w="946" w:type="pct"/>
            <w:vAlign w:val="bottom"/>
          </w:tcPr>
          <w:p w14:paraId="41B1FFDD" w14:textId="77777777" w:rsidR="002F1B0E" w:rsidRPr="00CF3730" w:rsidRDefault="002F1B0E" w:rsidP="004836B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1" w:type="pct"/>
          </w:tcPr>
          <w:p w14:paraId="64B19EA5" w14:textId="77777777" w:rsidR="002F1B0E" w:rsidRPr="00CF3730" w:rsidRDefault="002F1B0E" w:rsidP="004836B0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  <w:vMerge w:val="restart"/>
          </w:tcPr>
          <w:p w14:paraId="0D200639" w14:textId="77777777" w:rsidR="002F1B0E" w:rsidRPr="00CF3730" w:rsidRDefault="002F1B0E" w:rsidP="004836B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14:paraId="209B69DD" w14:textId="77777777" w:rsidR="002F1B0E" w:rsidRPr="00871D2B" w:rsidRDefault="002F1B0E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0" w:type="pct"/>
            <w:gridSpan w:val="3"/>
            <w:vAlign w:val="bottom"/>
          </w:tcPr>
          <w:p w14:paraId="0538FCC2" w14:textId="77777777" w:rsidR="002F1B0E" w:rsidRPr="00871D2B" w:rsidRDefault="002F1B0E" w:rsidP="003836F5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สัดส่วนความ</w:t>
            </w:r>
          </w:p>
        </w:tc>
        <w:tc>
          <w:tcPr>
            <w:tcW w:w="31" w:type="pct"/>
          </w:tcPr>
          <w:p w14:paraId="76455E2A" w14:textId="77777777" w:rsidR="002F1B0E" w:rsidRPr="00871D2B" w:rsidRDefault="002F1B0E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92" w:type="pct"/>
            <w:gridSpan w:val="13"/>
            <w:vAlign w:val="bottom"/>
          </w:tcPr>
          <w:p w14:paraId="5E3A5A3B" w14:textId="1555298E" w:rsidR="002F1B0E" w:rsidRPr="00871D2B" w:rsidRDefault="002F1B0E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งบการเงิน</w:t>
            </w:r>
            <w:r w:rsidR="00F71335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DA1CE1" w14:paraId="6832FC0E" w14:textId="77777777" w:rsidTr="001702C0">
        <w:trPr>
          <w:trHeight w:val="144"/>
        </w:trPr>
        <w:tc>
          <w:tcPr>
            <w:tcW w:w="946" w:type="pct"/>
            <w:vAlign w:val="bottom"/>
          </w:tcPr>
          <w:p w14:paraId="63446649" w14:textId="77777777" w:rsidR="00DA1CE1" w:rsidRPr="00CF3730" w:rsidRDefault="00DA1CE1" w:rsidP="004836B0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1" w:type="pct"/>
          </w:tcPr>
          <w:p w14:paraId="5214EDF0" w14:textId="77777777" w:rsidR="00DA1CE1" w:rsidRPr="00CF3730" w:rsidRDefault="00DA1CE1" w:rsidP="004836B0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  <w:vMerge/>
          </w:tcPr>
          <w:p w14:paraId="07F8EDDA" w14:textId="77777777" w:rsidR="00DA1CE1" w:rsidRPr="00CF3730" w:rsidRDefault="00DA1CE1" w:rsidP="004836B0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14:paraId="73C9799E" w14:textId="77777777" w:rsidR="00DA1CE1" w:rsidRPr="00871D2B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0" w:type="pct"/>
            <w:gridSpan w:val="3"/>
            <w:vAlign w:val="bottom"/>
          </w:tcPr>
          <w:p w14:paraId="134B8FCC" w14:textId="77777777" w:rsidR="00DA1CE1" w:rsidRPr="00CF3730" w:rsidRDefault="00DA1CE1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เป็นเจ้าของ</w:t>
            </w: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ร้อยละ)</w:t>
            </w:r>
          </w:p>
        </w:tc>
        <w:tc>
          <w:tcPr>
            <w:tcW w:w="31" w:type="pct"/>
          </w:tcPr>
          <w:p w14:paraId="54D84014" w14:textId="77777777" w:rsidR="00DA1CE1" w:rsidRPr="00871D2B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1" w:type="pct"/>
            <w:gridSpan w:val="4"/>
            <w:vAlign w:val="bottom"/>
          </w:tcPr>
          <w:p w14:paraId="071F173C" w14:textId="77777777" w:rsidR="00DA1CE1" w:rsidRPr="00871D2B" w:rsidRDefault="00DA1CE1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ทุนชำระแล้ว</w:t>
            </w:r>
          </w:p>
        </w:tc>
        <w:tc>
          <w:tcPr>
            <w:tcW w:w="31" w:type="pct"/>
          </w:tcPr>
          <w:p w14:paraId="4ECB15B7" w14:textId="77777777" w:rsidR="00DA1CE1" w:rsidRPr="00871D2B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80" w:type="pct"/>
            <w:gridSpan w:val="8"/>
            <w:vAlign w:val="bottom"/>
          </w:tcPr>
          <w:p w14:paraId="600CDACE" w14:textId="77777777" w:rsidR="00DA1CE1" w:rsidRPr="00CF3730" w:rsidRDefault="00DA1CE1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วิธีราคาทุน</w:t>
            </w:r>
          </w:p>
        </w:tc>
      </w:tr>
      <w:tr w:rsidR="00DA1CE1" w14:paraId="77180D30" w14:textId="77777777" w:rsidTr="001702C0">
        <w:trPr>
          <w:trHeight w:val="144"/>
        </w:trPr>
        <w:tc>
          <w:tcPr>
            <w:tcW w:w="946" w:type="pct"/>
            <w:vAlign w:val="bottom"/>
          </w:tcPr>
          <w:p w14:paraId="06FCA285" w14:textId="77777777" w:rsidR="00DA1CE1" w:rsidRPr="00CF3730" w:rsidRDefault="00DA1CE1" w:rsidP="004836B0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1" w:type="pct"/>
          </w:tcPr>
          <w:p w14:paraId="24F37E57" w14:textId="77777777" w:rsidR="00DA1CE1" w:rsidRPr="00CF3730" w:rsidRDefault="00DA1CE1" w:rsidP="004836B0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</w:tcPr>
          <w:p w14:paraId="2C42A806" w14:textId="77777777" w:rsidR="00DA1CE1" w:rsidRPr="00871D2B" w:rsidRDefault="00DA1CE1" w:rsidP="004836B0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ประเทศที่</w:t>
            </w:r>
          </w:p>
        </w:tc>
        <w:tc>
          <w:tcPr>
            <w:tcW w:w="32" w:type="pct"/>
          </w:tcPr>
          <w:p w14:paraId="1434AE8C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vAlign w:val="bottom"/>
          </w:tcPr>
          <w:p w14:paraId="4418E576" w14:textId="77777777" w:rsidR="00DA1CE1" w:rsidRPr="00871D2B" w:rsidRDefault="00DA1CE1" w:rsidP="001A3C9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="001A3C9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1" w:type="pct"/>
          </w:tcPr>
          <w:p w14:paraId="0A27A6FA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Align w:val="bottom"/>
          </w:tcPr>
          <w:p w14:paraId="2E3D86C2" w14:textId="77777777" w:rsidR="00DA1CE1" w:rsidRPr="00871D2B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1" w:type="pct"/>
          </w:tcPr>
          <w:p w14:paraId="09679453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65B1F171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="001A3C9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2" w:type="pct"/>
            <w:vAlign w:val="bottom"/>
          </w:tcPr>
          <w:p w14:paraId="76886C37" w14:textId="77777777" w:rsidR="00DA1CE1" w:rsidRPr="00871D2B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09" w:type="pct"/>
            <w:vAlign w:val="bottom"/>
          </w:tcPr>
          <w:p w14:paraId="6AAC76F5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1" w:type="pct"/>
          </w:tcPr>
          <w:p w14:paraId="755C944E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7BB26579" w14:textId="77777777" w:rsidR="00DA1CE1" w:rsidRPr="00871D2B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30 </w:t>
            </w:r>
            <w:r w:rsidR="001A3C9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2" w:type="pct"/>
          </w:tcPr>
          <w:p w14:paraId="05EBDDF4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  <w:vAlign w:val="bottom"/>
          </w:tcPr>
          <w:p w14:paraId="44AE8B05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31 </w:t>
            </w: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DA1CE1" w14:paraId="51A49AA6" w14:textId="77777777" w:rsidTr="001702C0">
        <w:trPr>
          <w:trHeight w:val="144"/>
        </w:trPr>
        <w:tc>
          <w:tcPr>
            <w:tcW w:w="946" w:type="pct"/>
            <w:vAlign w:val="bottom"/>
          </w:tcPr>
          <w:p w14:paraId="70BEEA7D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941" w:type="pct"/>
          </w:tcPr>
          <w:p w14:paraId="6736A795" w14:textId="77777777" w:rsidR="00DA1CE1" w:rsidRPr="00CF3730" w:rsidRDefault="00DA1CE1" w:rsidP="004836B0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378" w:type="pct"/>
          </w:tcPr>
          <w:p w14:paraId="36C7E7CE" w14:textId="77777777" w:rsidR="00DA1CE1" w:rsidRPr="00871D2B" w:rsidRDefault="00DA1CE1" w:rsidP="004836B0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กิจการจัดตั้ง</w:t>
            </w:r>
          </w:p>
        </w:tc>
        <w:tc>
          <w:tcPr>
            <w:tcW w:w="32" w:type="pct"/>
          </w:tcPr>
          <w:p w14:paraId="2E149A29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vAlign w:val="bottom"/>
          </w:tcPr>
          <w:p w14:paraId="676AE5F1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1" w:type="pct"/>
          </w:tcPr>
          <w:p w14:paraId="0B044098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Align w:val="bottom"/>
          </w:tcPr>
          <w:p w14:paraId="3D2ECC3A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31" w:type="pct"/>
          </w:tcPr>
          <w:p w14:paraId="475DB213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7085570B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" w:type="pct"/>
          </w:tcPr>
          <w:p w14:paraId="46694086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Align w:val="bottom"/>
          </w:tcPr>
          <w:p w14:paraId="4EDD3483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  <w:tc>
          <w:tcPr>
            <w:tcW w:w="31" w:type="pct"/>
          </w:tcPr>
          <w:p w14:paraId="17346BA5" w14:textId="77777777" w:rsidR="00DA1CE1" w:rsidRPr="00CF3730" w:rsidRDefault="00DA1CE1" w:rsidP="004836B0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51125B8D" w14:textId="77777777" w:rsidR="00DA1CE1" w:rsidRPr="00CF3730" w:rsidRDefault="00DA1CE1" w:rsidP="004836B0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32" w:type="pct"/>
          </w:tcPr>
          <w:p w14:paraId="484F1C6B" w14:textId="77777777" w:rsidR="00DA1CE1" w:rsidRPr="00CF3730" w:rsidRDefault="00DA1CE1" w:rsidP="004836B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  <w:vAlign w:val="bottom"/>
          </w:tcPr>
          <w:p w14:paraId="1E0219CD" w14:textId="77777777" w:rsidR="00DA1CE1" w:rsidRPr="00CF3730" w:rsidRDefault="00DA1CE1" w:rsidP="004836B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F373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2</w:t>
            </w:r>
          </w:p>
        </w:tc>
      </w:tr>
      <w:tr w:rsidR="00DA1CE1" w:rsidRPr="00F02C9A" w14:paraId="79B8F77A" w14:textId="77777777" w:rsidTr="001702C0">
        <w:trPr>
          <w:trHeight w:val="162"/>
        </w:trPr>
        <w:tc>
          <w:tcPr>
            <w:tcW w:w="946" w:type="pct"/>
          </w:tcPr>
          <w:p w14:paraId="32CDAF97" w14:textId="77777777" w:rsidR="00DA1CE1" w:rsidRPr="00F02C9A" w:rsidRDefault="00DA1CE1" w:rsidP="004836B0">
            <w:pPr>
              <w:ind w:right="-486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941" w:type="pct"/>
          </w:tcPr>
          <w:p w14:paraId="17D6132B" w14:textId="77777777" w:rsidR="00DA1CE1" w:rsidRPr="00F02C9A" w:rsidRDefault="00DA1CE1" w:rsidP="004836B0">
            <w:pPr>
              <w:ind w:right="-68" w:hanging="104"/>
              <w:jc w:val="center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378" w:type="pct"/>
          </w:tcPr>
          <w:p w14:paraId="0AAA0DE6" w14:textId="77777777" w:rsidR="00DA1CE1" w:rsidRPr="00F02C9A" w:rsidRDefault="00DA1CE1" w:rsidP="004836B0">
            <w:pPr>
              <w:jc w:val="center"/>
              <w:rPr>
                <w:rFonts w:asciiTheme="majorBidi" w:hAnsiTheme="majorBidi" w:cstheme="majorBidi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32" w:type="pct"/>
          </w:tcPr>
          <w:p w14:paraId="38E3E9A7" w14:textId="77777777" w:rsidR="00DA1CE1" w:rsidRPr="00F02C9A" w:rsidRDefault="00DA1CE1" w:rsidP="004836B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40" w:type="pct"/>
          </w:tcPr>
          <w:p w14:paraId="1A876EE2" w14:textId="77777777" w:rsidR="00DA1CE1" w:rsidRPr="00F02C9A" w:rsidRDefault="00DA1CE1" w:rsidP="004836B0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58B584F4" w14:textId="77777777" w:rsidR="00DA1CE1" w:rsidRPr="00F02C9A" w:rsidRDefault="00DA1CE1" w:rsidP="004836B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09" w:type="pct"/>
          </w:tcPr>
          <w:p w14:paraId="46BA6EF7" w14:textId="77777777" w:rsidR="00DA1CE1" w:rsidRPr="00F02C9A" w:rsidRDefault="00DA1CE1" w:rsidP="004836B0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793FC9E7" w14:textId="77777777" w:rsidR="00DA1CE1" w:rsidRPr="00F02C9A" w:rsidRDefault="00DA1CE1" w:rsidP="004836B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40" w:type="pct"/>
            <w:gridSpan w:val="2"/>
          </w:tcPr>
          <w:p w14:paraId="1F318A65" w14:textId="77777777" w:rsidR="00DA1CE1" w:rsidRPr="00F02C9A" w:rsidRDefault="00DA1CE1" w:rsidP="004836B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2" w:type="pct"/>
          </w:tcPr>
          <w:p w14:paraId="4A9718B0" w14:textId="77777777" w:rsidR="00DA1CE1" w:rsidRPr="00F02C9A" w:rsidRDefault="00DA1CE1" w:rsidP="004836B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09" w:type="pct"/>
          </w:tcPr>
          <w:p w14:paraId="219AE32B" w14:textId="77777777" w:rsidR="00DA1CE1" w:rsidRPr="00F02C9A" w:rsidRDefault="00DA1CE1" w:rsidP="004836B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1" w:type="pct"/>
          </w:tcPr>
          <w:p w14:paraId="4E09AA2F" w14:textId="77777777" w:rsidR="00DA1CE1" w:rsidRPr="00F02C9A" w:rsidRDefault="00DA1CE1" w:rsidP="004836B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40" w:type="pct"/>
            <w:gridSpan w:val="2"/>
          </w:tcPr>
          <w:p w14:paraId="63D2A470" w14:textId="77777777" w:rsidR="00DA1CE1" w:rsidRPr="00F02C9A" w:rsidRDefault="00DA1CE1" w:rsidP="004836B0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32" w:type="pct"/>
          </w:tcPr>
          <w:p w14:paraId="22FB54F3" w14:textId="77777777" w:rsidR="00DA1CE1" w:rsidRPr="00F02C9A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408" w:type="pct"/>
            <w:gridSpan w:val="5"/>
          </w:tcPr>
          <w:p w14:paraId="1EF6B636" w14:textId="77777777" w:rsidR="00DA1CE1" w:rsidRPr="00F02C9A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</w:tr>
      <w:tr w:rsidR="00DA1CE1" w14:paraId="657A7B2B" w14:textId="77777777" w:rsidTr="001702C0">
        <w:trPr>
          <w:trHeight w:val="234"/>
        </w:trPr>
        <w:tc>
          <w:tcPr>
            <w:tcW w:w="946" w:type="pct"/>
          </w:tcPr>
          <w:p w14:paraId="47FAF68F" w14:textId="77777777" w:rsidR="00DA1CE1" w:rsidRDefault="00DA1CE1" w:rsidP="004836B0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ค้าไม้ วังวิเศษ จำกัด</w:t>
            </w:r>
          </w:p>
        </w:tc>
        <w:tc>
          <w:tcPr>
            <w:tcW w:w="941" w:type="pct"/>
          </w:tcPr>
          <w:p w14:paraId="01D1B3E1" w14:textId="77777777" w:rsidR="00DA1CE1" w:rsidRPr="001702C0" w:rsidRDefault="00DA1CE1" w:rsidP="001702C0">
            <w:pPr>
              <w:ind w:left="216" w:right="-68" w:hanging="104"/>
              <w:jc w:val="both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ประกอบกิจการโรงสีและโรง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เลื่อย</w:t>
            </w:r>
          </w:p>
        </w:tc>
        <w:tc>
          <w:tcPr>
            <w:tcW w:w="378" w:type="pct"/>
          </w:tcPr>
          <w:p w14:paraId="64EE6FBD" w14:textId="77777777" w:rsidR="00DA1CE1" w:rsidRPr="00871D2B" w:rsidRDefault="001702C0" w:rsidP="004836B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</w:t>
            </w:r>
            <w:r w:rsidR="00DA1CE1"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ทย</w:t>
            </w:r>
          </w:p>
        </w:tc>
        <w:tc>
          <w:tcPr>
            <w:tcW w:w="32" w:type="pct"/>
          </w:tcPr>
          <w:p w14:paraId="2A419DED" w14:textId="77777777" w:rsidR="00DA1CE1" w:rsidRDefault="00DA1CE1" w:rsidP="004836B0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</w:tcPr>
          <w:p w14:paraId="325445AB" w14:textId="77777777" w:rsidR="00DA1CE1" w:rsidRDefault="001702C0" w:rsidP="00B83139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3</w:t>
            </w:r>
            <w:r w:rsidR="00DA1CE1"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1" w:type="pct"/>
          </w:tcPr>
          <w:p w14:paraId="66019047" w14:textId="77777777" w:rsidR="00DA1CE1" w:rsidRDefault="00DA1CE1" w:rsidP="00B83139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6508E7DB" w14:textId="77777777" w:rsidR="00DA1CE1" w:rsidRDefault="00DA1CE1" w:rsidP="00B8313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21B3A443" w14:textId="77777777" w:rsidR="00DA1CE1" w:rsidRDefault="00DA1CE1" w:rsidP="004836B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03B160CE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11,375</w:t>
            </w:r>
          </w:p>
        </w:tc>
        <w:tc>
          <w:tcPr>
            <w:tcW w:w="32" w:type="pct"/>
          </w:tcPr>
          <w:p w14:paraId="46DB76BB" w14:textId="77777777" w:rsidR="00DA1CE1" w:rsidRDefault="00DA1CE1" w:rsidP="004836B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6C66D11A" w14:textId="77777777" w:rsidR="00DA1CE1" w:rsidRPr="001D00A0" w:rsidRDefault="00DA1CE1" w:rsidP="004836B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" w:type="pct"/>
          </w:tcPr>
          <w:p w14:paraId="3F70C53C" w14:textId="77777777" w:rsidR="00DA1CE1" w:rsidRDefault="00DA1CE1" w:rsidP="004836B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644B7320" w14:textId="77777777" w:rsidR="00DA1CE1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1</w:t>
            </w:r>
            <w:r w:rsidR="00DA1CE1"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1,375</w:t>
            </w:r>
          </w:p>
        </w:tc>
        <w:tc>
          <w:tcPr>
            <w:tcW w:w="32" w:type="pct"/>
          </w:tcPr>
          <w:p w14:paraId="3D8C74C8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  <w:vAlign w:val="bottom"/>
          </w:tcPr>
          <w:p w14:paraId="5068F48C" w14:textId="77777777" w:rsidR="00DA1CE1" w:rsidRPr="009D3709" w:rsidRDefault="00DA1CE1" w:rsidP="004836B0">
            <w:pPr>
              <w:ind w:right="1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</w:t>
            </w:r>
            <w:r w:rsidRPr="009D370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DA1CE1" w14:paraId="149F9289" w14:textId="77777777" w:rsidTr="001702C0">
        <w:trPr>
          <w:trHeight w:val="144"/>
        </w:trPr>
        <w:tc>
          <w:tcPr>
            <w:tcW w:w="946" w:type="pct"/>
          </w:tcPr>
          <w:p w14:paraId="26D4186F" w14:textId="77777777" w:rsidR="00DA1CE1" w:rsidRDefault="00DA1CE1" w:rsidP="004836B0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ซิสเต็ม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แอนด์</w:t>
            </w:r>
            <w:r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1702C0"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ซอฟท์แวร์</w:t>
            </w:r>
            <w:r w:rsidR="001702C0" w:rsidRPr="00871D2B">
              <w:rPr>
                <w:rFonts w:asciiTheme="majorBidi" w:hAnsiTheme="majorBidi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1702C0"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เซอร์วิสเซส</w:t>
            </w:r>
          </w:p>
        </w:tc>
        <w:tc>
          <w:tcPr>
            <w:tcW w:w="941" w:type="pct"/>
            <w:vAlign w:val="bottom"/>
          </w:tcPr>
          <w:p w14:paraId="31BA1ECF" w14:textId="77777777" w:rsidR="00DA1CE1" w:rsidRDefault="00DA1CE1" w:rsidP="004836B0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ให้บริการและจำหน่ายอุปกรณ์</w:t>
            </w:r>
            <w:r w:rsidR="001702C0"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ต่าง ๆที่เกี่ยวข้อง</w:t>
            </w:r>
          </w:p>
        </w:tc>
        <w:tc>
          <w:tcPr>
            <w:tcW w:w="378" w:type="pct"/>
          </w:tcPr>
          <w:p w14:paraId="4C3CC5C9" w14:textId="631F9793" w:rsidR="00DA1CE1" w:rsidRPr="00871D2B" w:rsidRDefault="00B83139" w:rsidP="004836B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32" w:type="pct"/>
          </w:tcPr>
          <w:p w14:paraId="527CA103" w14:textId="77777777" w:rsidR="00DA1CE1" w:rsidRDefault="00DA1CE1" w:rsidP="004836B0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</w:tcPr>
          <w:p w14:paraId="1239C6A3" w14:textId="77777777" w:rsidR="00DA1CE1" w:rsidRDefault="00DA1CE1" w:rsidP="00B8313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4D8606D3" w14:textId="77777777" w:rsidR="00DA1CE1" w:rsidRDefault="00DA1CE1" w:rsidP="00B83139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29C09B8E" w14:textId="77777777" w:rsidR="00DA1CE1" w:rsidRDefault="00DA1CE1" w:rsidP="00B8313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5D1C5453" w14:textId="77777777" w:rsidR="00DA1CE1" w:rsidRDefault="00DA1CE1" w:rsidP="004836B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22DBE7C5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</w:tcPr>
          <w:p w14:paraId="69572E74" w14:textId="77777777" w:rsidR="00DA1CE1" w:rsidRDefault="00DA1CE1" w:rsidP="004836B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509E19B1" w14:textId="77777777" w:rsidR="00DA1CE1" w:rsidRDefault="00DA1CE1" w:rsidP="004836B0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5C4C7750" w14:textId="77777777" w:rsidR="00DA1CE1" w:rsidRDefault="00DA1CE1" w:rsidP="004836B0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7C8A13FF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</w:tcPr>
          <w:p w14:paraId="582E18F8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</w:tcPr>
          <w:p w14:paraId="7B80BB54" w14:textId="77777777" w:rsidR="00DA1CE1" w:rsidRDefault="00DA1CE1" w:rsidP="004836B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1702C0" w14:paraId="5CD94BA6" w14:textId="77777777" w:rsidTr="0095529E">
        <w:trPr>
          <w:trHeight w:val="144"/>
        </w:trPr>
        <w:tc>
          <w:tcPr>
            <w:tcW w:w="946" w:type="pct"/>
          </w:tcPr>
          <w:p w14:paraId="48C53F8D" w14:textId="77777777" w:rsidR="001702C0" w:rsidRDefault="001702C0" w:rsidP="001702C0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941" w:type="pct"/>
            <w:vAlign w:val="bottom"/>
          </w:tcPr>
          <w:p w14:paraId="5223DD63" w14:textId="77777777" w:rsidR="001702C0" w:rsidRDefault="001702C0" w:rsidP="001702C0">
            <w:pPr>
              <w:ind w:left="270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กับเกมส์วีอาร์</w:t>
            </w:r>
          </w:p>
        </w:tc>
        <w:tc>
          <w:tcPr>
            <w:tcW w:w="378" w:type="pct"/>
          </w:tcPr>
          <w:p w14:paraId="44F0FEA6" w14:textId="6CF737AB" w:rsidR="001702C0" w:rsidRPr="00871D2B" w:rsidRDefault="001702C0" w:rsidP="001702C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2" w:type="pct"/>
          </w:tcPr>
          <w:p w14:paraId="6C65FE6B" w14:textId="77777777" w:rsidR="001702C0" w:rsidRDefault="001702C0" w:rsidP="001702C0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</w:tcPr>
          <w:p w14:paraId="1FDE4017" w14:textId="77777777" w:rsidR="001702C0" w:rsidRDefault="001702C0" w:rsidP="00B8313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" w:type="pct"/>
          </w:tcPr>
          <w:p w14:paraId="2C4D7784" w14:textId="77777777" w:rsidR="001702C0" w:rsidRDefault="001702C0" w:rsidP="00B83139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32EECF88" w14:textId="77777777" w:rsidR="001702C0" w:rsidRDefault="001702C0" w:rsidP="00B8313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" w:type="pct"/>
          </w:tcPr>
          <w:p w14:paraId="0E9C6050" w14:textId="77777777" w:rsidR="001702C0" w:rsidRDefault="001702C0" w:rsidP="001702C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2027909E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2" w:type="pct"/>
          </w:tcPr>
          <w:p w14:paraId="28E3AFAD" w14:textId="77777777" w:rsidR="001702C0" w:rsidRDefault="001702C0" w:rsidP="001702C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41D7551E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1" w:type="pct"/>
          </w:tcPr>
          <w:p w14:paraId="7CE92E7F" w14:textId="77777777" w:rsidR="001702C0" w:rsidRDefault="001702C0" w:rsidP="001702C0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18A9ACBC" w14:textId="77777777" w:rsidR="001702C0" w:rsidRDefault="001702C0" w:rsidP="001702C0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  <w:tc>
          <w:tcPr>
            <w:tcW w:w="32" w:type="pct"/>
          </w:tcPr>
          <w:p w14:paraId="40545FAB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</w:tcPr>
          <w:p w14:paraId="7FE705DF" w14:textId="77777777" w:rsidR="001702C0" w:rsidRDefault="001702C0" w:rsidP="001702C0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</w:tr>
      <w:tr w:rsidR="001702C0" w14:paraId="55C53A0B" w14:textId="77777777" w:rsidTr="00B83139">
        <w:trPr>
          <w:trHeight w:val="144"/>
        </w:trPr>
        <w:tc>
          <w:tcPr>
            <w:tcW w:w="946" w:type="pct"/>
          </w:tcPr>
          <w:p w14:paraId="17380117" w14:textId="77777777" w:rsidR="001702C0" w:rsidRDefault="001702C0" w:rsidP="001702C0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41" w:type="pct"/>
            <w:vAlign w:val="bottom"/>
          </w:tcPr>
          <w:p w14:paraId="5A8E8467" w14:textId="77777777" w:rsidR="001702C0" w:rsidRDefault="001702C0" w:rsidP="001702C0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287A5456" w14:textId="77777777" w:rsidR="001702C0" w:rsidRPr="00871D2B" w:rsidRDefault="001702C0" w:rsidP="001702C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2" w:type="pct"/>
          </w:tcPr>
          <w:p w14:paraId="780236D0" w14:textId="77777777" w:rsidR="001702C0" w:rsidRDefault="001702C0" w:rsidP="001702C0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</w:tcPr>
          <w:p w14:paraId="07FDC606" w14:textId="77777777" w:rsidR="001702C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2DA27C6B" w14:textId="77777777" w:rsidR="001702C0" w:rsidRDefault="001702C0" w:rsidP="001702C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4D8BDD1A" w14:textId="77777777" w:rsidR="001702C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09AE0C2F" w14:textId="77777777" w:rsidR="001702C0" w:rsidRDefault="001702C0" w:rsidP="001702C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75162377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</w:tcPr>
          <w:p w14:paraId="6D5B7581" w14:textId="77777777" w:rsidR="001702C0" w:rsidRDefault="001702C0" w:rsidP="001702C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68B7B7A4" w14:textId="77777777" w:rsidR="001702C0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6B0D106D" w14:textId="77777777" w:rsidR="001702C0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6F3C1D7B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14,875</w:t>
            </w:r>
          </w:p>
        </w:tc>
        <w:tc>
          <w:tcPr>
            <w:tcW w:w="32" w:type="pct"/>
          </w:tcPr>
          <w:p w14:paraId="7043E97F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</w:tcPr>
          <w:p w14:paraId="7861AA0A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</w:p>
        </w:tc>
      </w:tr>
      <w:tr w:rsidR="001702C0" w14:paraId="7039414C" w14:textId="77777777" w:rsidTr="00B83139">
        <w:trPr>
          <w:trHeight w:val="144"/>
        </w:trPr>
        <w:tc>
          <w:tcPr>
            <w:tcW w:w="946" w:type="pct"/>
          </w:tcPr>
          <w:p w14:paraId="0A508DF1" w14:textId="77777777" w:rsidR="001702C0" w:rsidRDefault="001702C0" w:rsidP="001702C0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/>
                <w:color w:val="000000"/>
                <w:sz w:val="20"/>
                <w:szCs w:val="20"/>
              </w:rPr>
              <w:t xml:space="preserve">: </w:t>
            </w:r>
            <w:r w:rsidRPr="00871D2B">
              <w:rPr>
                <w:rFonts w:asciiTheme="majorBidi" w:hAnsiTheme="majorBidi" w:hint="cs"/>
                <w:color w:val="000000"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41" w:type="pct"/>
            <w:vAlign w:val="bottom"/>
          </w:tcPr>
          <w:p w14:paraId="4F621723" w14:textId="77777777" w:rsidR="001702C0" w:rsidRDefault="001702C0" w:rsidP="001702C0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</w:tcPr>
          <w:p w14:paraId="011E8996" w14:textId="77777777" w:rsidR="001702C0" w:rsidRDefault="001702C0" w:rsidP="001702C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2" w:type="pct"/>
          </w:tcPr>
          <w:p w14:paraId="0B90FA3D" w14:textId="77777777" w:rsidR="001702C0" w:rsidRPr="00871D2B" w:rsidRDefault="001702C0" w:rsidP="001702C0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40" w:type="pct"/>
          </w:tcPr>
          <w:p w14:paraId="53DCB939" w14:textId="77777777" w:rsidR="001702C0" w:rsidRPr="001D00A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55BA947D" w14:textId="77777777" w:rsidR="001702C0" w:rsidRDefault="001702C0" w:rsidP="001702C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71DF5A38" w14:textId="77777777" w:rsidR="001702C0" w:rsidRPr="001D00A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1" w:type="pct"/>
          </w:tcPr>
          <w:p w14:paraId="20951C3E" w14:textId="77777777" w:rsidR="001702C0" w:rsidRDefault="001702C0" w:rsidP="001702C0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14:paraId="136940C8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</w:tcPr>
          <w:p w14:paraId="47E6EC5B" w14:textId="77777777" w:rsidR="001702C0" w:rsidRDefault="001702C0" w:rsidP="001702C0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010645A4" w14:textId="77777777" w:rsidR="001702C0" w:rsidRPr="00871D2B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1" w:type="pct"/>
          </w:tcPr>
          <w:p w14:paraId="68AA4B3D" w14:textId="77777777" w:rsidR="001702C0" w:rsidRPr="00871D2B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681558DF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3,500</w:t>
            </w:r>
            <w:r w:rsidRPr="001D00A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)</w:t>
            </w:r>
          </w:p>
        </w:tc>
        <w:tc>
          <w:tcPr>
            <w:tcW w:w="32" w:type="pct"/>
          </w:tcPr>
          <w:p w14:paraId="15FF5608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</w:tcPr>
          <w:p w14:paraId="7F941D69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(3,500)</w:t>
            </w:r>
          </w:p>
        </w:tc>
      </w:tr>
      <w:tr w:rsidR="001702C0" w14:paraId="497EBC93" w14:textId="77777777" w:rsidTr="00B83139">
        <w:trPr>
          <w:trHeight w:val="144"/>
        </w:trPr>
        <w:tc>
          <w:tcPr>
            <w:tcW w:w="946" w:type="pct"/>
          </w:tcPr>
          <w:p w14:paraId="5F8B0010" w14:textId="77777777" w:rsidR="001702C0" w:rsidRDefault="001702C0" w:rsidP="001702C0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เงินลงทุนในบริษัทร่วม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871D2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941" w:type="pct"/>
          </w:tcPr>
          <w:p w14:paraId="728E3E9A" w14:textId="77777777" w:rsidR="001702C0" w:rsidRDefault="001702C0" w:rsidP="001702C0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378" w:type="pct"/>
            <w:vAlign w:val="bottom"/>
          </w:tcPr>
          <w:p w14:paraId="56047D26" w14:textId="77777777" w:rsidR="001702C0" w:rsidRPr="00871D2B" w:rsidRDefault="001702C0" w:rsidP="001702C0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32" w:type="pct"/>
          </w:tcPr>
          <w:p w14:paraId="05420788" w14:textId="77777777" w:rsidR="001702C0" w:rsidRDefault="001702C0" w:rsidP="001702C0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vAlign w:val="bottom"/>
          </w:tcPr>
          <w:p w14:paraId="51278F06" w14:textId="77777777" w:rsidR="001702C0" w:rsidRDefault="001702C0" w:rsidP="001702C0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  <w:vAlign w:val="bottom"/>
          </w:tcPr>
          <w:p w14:paraId="75A6AFDE" w14:textId="77777777" w:rsidR="001702C0" w:rsidRDefault="001702C0" w:rsidP="001702C0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Align w:val="bottom"/>
          </w:tcPr>
          <w:p w14:paraId="16B5DDEC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5A0F6D64" w14:textId="77777777" w:rsidR="001702C0" w:rsidRDefault="001702C0" w:rsidP="001702C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vAlign w:val="bottom"/>
          </w:tcPr>
          <w:p w14:paraId="1CE47A2F" w14:textId="77777777" w:rsidR="001702C0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2" w:type="pct"/>
            <w:vAlign w:val="bottom"/>
          </w:tcPr>
          <w:p w14:paraId="04302349" w14:textId="77777777" w:rsidR="001702C0" w:rsidRDefault="001702C0" w:rsidP="001702C0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</w:tcPr>
          <w:p w14:paraId="45C66290" w14:textId="77777777" w:rsidR="001702C0" w:rsidRPr="00610CDF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" w:type="pct"/>
          </w:tcPr>
          <w:p w14:paraId="66C00D3F" w14:textId="77777777" w:rsidR="001702C0" w:rsidRPr="00610CDF" w:rsidRDefault="001702C0" w:rsidP="001702C0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shd w:val="clear" w:color="auto" w:fill="auto"/>
            <w:vAlign w:val="bottom"/>
          </w:tcPr>
          <w:p w14:paraId="70C9090B" w14:textId="77777777" w:rsidR="001702C0" w:rsidRPr="009D3709" w:rsidRDefault="001702C0" w:rsidP="001702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D3709">
              <w:rPr>
                <w:rFonts w:asciiTheme="majorBidi" w:hAnsiTheme="majorBidi" w:cstheme="majorBidi" w:hint="eastAsi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Pr="009D3709">
              <w:rPr>
                <w:rFonts w:asciiTheme="majorBidi" w:hAnsiTheme="majorBidi" w:cstheme="majorBidi" w:hint="eastAsia"/>
                <w:b/>
                <w:bCs/>
                <w:color w:val="000000"/>
                <w:sz w:val="20"/>
                <w:szCs w:val="20"/>
              </w:rPr>
              <w:t>,375</w:t>
            </w:r>
          </w:p>
        </w:tc>
        <w:tc>
          <w:tcPr>
            <w:tcW w:w="32" w:type="pct"/>
          </w:tcPr>
          <w:p w14:paraId="6B6CDF0F" w14:textId="77777777" w:rsidR="001702C0" w:rsidRPr="009D3709" w:rsidRDefault="001702C0" w:rsidP="001702C0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pct"/>
            <w:gridSpan w:val="5"/>
            <w:vAlign w:val="bottom"/>
          </w:tcPr>
          <w:p w14:paraId="4AB62A39" w14:textId="77777777" w:rsidR="001702C0" w:rsidRPr="009D3709" w:rsidRDefault="001702C0" w:rsidP="001702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14:paraId="1E153483" w14:textId="77777777" w:rsidR="004836B0" w:rsidRPr="002838CF" w:rsidRDefault="004836B0" w:rsidP="002838CF">
      <w:pPr>
        <w:tabs>
          <w:tab w:val="left" w:pos="709"/>
        </w:tabs>
        <w:spacing w:before="120"/>
        <w:ind w:right="-43"/>
        <w:jc w:val="thaiDistribute"/>
        <w:rPr>
          <w:rFonts w:asciiTheme="majorBidi" w:hAnsiTheme="majorBidi"/>
          <w:sz w:val="28"/>
          <w:cs/>
          <w:lang w:val="en-GB"/>
        </w:rPr>
        <w:sectPr w:rsidR="004836B0" w:rsidRPr="002838CF" w:rsidSect="00070BCE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720" w:header="864" w:footer="432" w:gutter="0"/>
          <w:pgNumType w:start="52"/>
          <w:cols w:space="720"/>
          <w:docGrid w:linePitch="326"/>
        </w:sectPr>
      </w:pPr>
    </w:p>
    <w:p w14:paraId="2E8C48A7" w14:textId="1A1684CF" w:rsidR="001C2C26" w:rsidRPr="000F6F40" w:rsidRDefault="001C2C26" w:rsidP="00B165BC">
      <w:pPr>
        <w:pStyle w:val="ListParagraph"/>
        <w:tabs>
          <w:tab w:val="left" w:pos="709"/>
        </w:tabs>
        <w:spacing w:before="120"/>
        <w:ind w:left="360" w:right="-43"/>
        <w:jc w:val="thaiDistribute"/>
        <w:rPr>
          <w:rFonts w:asciiTheme="majorBidi" w:hAnsiTheme="majorBidi" w:cstheme="majorBidi"/>
          <w:sz w:val="28"/>
        </w:rPr>
      </w:pPr>
      <w:proofErr w:type="gramStart"/>
      <w:r w:rsidRPr="00871D2B">
        <w:rPr>
          <w:rFonts w:asciiTheme="majorBidi" w:hAnsiTheme="majorBidi" w:hint="cs"/>
          <w:sz w:val="28"/>
          <w:lang w:val="en-GB"/>
        </w:rPr>
        <w:lastRenderedPageBreak/>
        <w:t>1</w:t>
      </w:r>
      <w:r w:rsidR="003C0CB2">
        <w:rPr>
          <w:rFonts w:asciiTheme="majorBidi" w:hAnsiTheme="majorBidi"/>
          <w:sz w:val="28"/>
          <w:lang w:val="en-GB"/>
        </w:rPr>
        <w:t>5</w:t>
      </w:r>
      <w:r w:rsidRPr="00871D2B">
        <w:rPr>
          <w:rFonts w:asciiTheme="majorBidi" w:hAnsiTheme="majorBidi" w:hint="cs"/>
          <w:sz w:val="28"/>
          <w:lang w:val="en-GB"/>
        </w:rPr>
        <w:t>.2</w:t>
      </w:r>
      <w:r w:rsidR="00B165BC">
        <w:rPr>
          <w:rFonts w:asciiTheme="majorBidi" w:hAnsiTheme="majorBidi" w:hint="cs"/>
          <w:sz w:val="28"/>
          <w:cs/>
          <w:lang w:val="en-GB"/>
        </w:rPr>
        <w:t xml:space="preserve">  </w:t>
      </w:r>
      <w:r w:rsidRPr="00871D2B">
        <w:rPr>
          <w:rFonts w:asciiTheme="majorBidi" w:hAnsiTheme="majorBidi" w:hint="cs"/>
          <w:sz w:val="28"/>
          <w:cs/>
          <w:lang w:val="en-GB"/>
        </w:rPr>
        <w:t>การอนุมัติให้บริษัทเข้าลงทุนในหุ้นสามัญของบริษัท</w:t>
      </w:r>
      <w:proofErr w:type="gramEnd"/>
      <w:r w:rsidR="002966E6">
        <w:rPr>
          <w:rFonts w:asciiTheme="majorBidi" w:hAnsiTheme="majorBidi" w:hint="cs"/>
          <w:sz w:val="28"/>
          <w:cs/>
          <w:lang w:val="en-GB"/>
        </w:rPr>
        <w:t xml:space="preserve"> </w:t>
      </w:r>
      <w:r w:rsidR="002966E6" w:rsidRPr="00871D2B">
        <w:rPr>
          <w:rFonts w:asciiTheme="majorBidi" w:hAnsiTheme="majorBidi" w:hint="cs"/>
          <w:sz w:val="28"/>
          <w:cs/>
          <w:lang w:val="en-GB"/>
        </w:rPr>
        <w:t>ค้าไม้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5518ED" w:rsidRPr="00871D2B">
        <w:rPr>
          <w:rFonts w:asciiTheme="majorBidi" w:hAnsiTheme="majorBidi" w:hint="cs"/>
          <w:sz w:val="28"/>
          <w:cs/>
          <w:lang w:val="en-GB"/>
        </w:rPr>
        <w:t xml:space="preserve">วังวิเศษ </w:t>
      </w:r>
      <w:r w:rsidRPr="00871D2B">
        <w:rPr>
          <w:rFonts w:asciiTheme="majorBidi" w:hAnsiTheme="majorBidi" w:hint="cs"/>
          <w:sz w:val="28"/>
          <w:cs/>
          <w:lang w:val="en-GB"/>
        </w:rPr>
        <w:t>จํากัด</w:t>
      </w:r>
    </w:p>
    <w:p w14:paraId="56CBF7F2" w14:textId="4DF60646" w:rsidR="001C2C26" w:rsidRPr="000F6F40" w:rsidRDefault="001C2C26" w:rsidP="001C2C26">
      <w:pPr>
        <w:pStyle w:val="ListParagraph"/>
        <w:tabs>
          <w:tab w:val="left" w:pos="709"/>
        </w:tabs>
        <w:spacing w:before="120"/>
        <w:ind w:left="709" w:right="-43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/>
          <w:sz w:val="28"/>
          <w:lang w:val="en-GB"/>
        </w:rPr>
        <w:tab/>
      </w:r>
      <w:r w:rsidRPr="00871D2B">
        <w:rPr>
          <w:rFonts w:asciiTheme="majorBidi" w:hAnsiTheme="majorBidi" w:hint="cs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28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871D2B">
        <w:rPr>
          <w:rFonts w:asciiTheme="majorBidi" w:hAnsiTheme="majorBidi" w:hint="cs"/>
          <w:sz w:val="28"/>
          <w:cs/>
          <w:lang w:val="en-GB"/>
        </w:rPr>
        <w:t>พฤษภาคม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2563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ที่ประชุมคณะกรรมการ</w:t>
      </w:r>
      <w:r w:rsidR="0053244D">
        <w:rPr>
          <w:rFonts w:asciiTheme="majorBidi" w:hAnsiTheme="majorBidi" w:hint="cs"/>
          <w:sz w:val="28"/>
          <w:cs/>
          <w:lang w:val="en-GB"/>
        </w:rPr>
        <w:t>บริหารของ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ครั้งที่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8/2563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ได้มีมติอนุมัติให้บริษัทเข้าลงทุนในหุ้นสามัญของบริษัท</w:t>
      </w:r>
      <w:r w:rsidR="002966E6">
        <w:rPr>
          <w:rFonts w:asciiTheme="majorBidi" w:hAnsiTheme="majorBidi" w:hint="cs"/>
          <w:sz w:val="28"/>
          <w:cs/>
          <w:lang w:val="en-GB"/>
        </w:rPr>
        <w:t xml:space="preserve"> </w:t>
      </w:r>
      <w:r w:rsidR="002966E6" w:rsidRPr="00871D2B">
        <w:rPr>
          <w:rFonts w:asciiTheme="majorBidi" w:hAnsiTheme="majorBidi" w:hint="cs"/>
          <w:sz w:val="28"/>
          <w:cs/>
          <w:lang w:val="en-GB"/>
        </w:rPr>
        <w:t>ค้าไม้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871D2B">
        <w:rPr>
          <w:rFonts w:asciiTheme="majorBidi" w:hAnsiTheme="majorBidi" w:hint="cs"/>
          <w:sz w:val="28"/>
          <w:cs/>
          <w:lang w:val="en-GB"/>
        </w:rPr>
        <w:t xml:space="preserve">วังวิเศษ </w:t>
      </w:r>
      <w:r w:rsidRPr="00871D2B">
        <w:rPr>
          <w:rFonts w:asciiTheme="majorBidi" w:hAnsiTheme="majorBidi" w:hint="cs"/>
          <w:sz w:val="28"/>
          <w:cs/>
          <w:lang w:val="en-GB"/>
        </w:rPr>
        <w:t>จํากัด</w:t>
      </w:r>
      <w:r w:rsidRPr="00871D2B">
        <w:rPr>
          <w:rFonts w:asciiTheme="majorBidi" w:hAnsiTheme="majorBidi"/>
          <w:sz w:val="28"/>
          <w:cs/>
          <w:lang w:val="en-GB"/>
        </w:rPr>
        <w:t xml:space="preserve"> (</w:t>
      </w:r>
      <w:r w:rsidRPr="00871D2B">
        <w:rPr>
          <w:rFonts w:asciiTheme="majorBidi" w:hAnsiTheme="majorBidi" w:hint="eastAsia"/>
          <w:sz w:val="28"/>
          <w:cs/>
          <w:lang w:val="en-GB"/>
        </w:rPr>
        <w:t>“</w:t>
      </w:r>
      <w:r w:rsidR="00363C98" w:rsidRPr="000F6F40">
        <w:rPr>
          <w:rFonts w:asciiTheme="majorBidi" w:hAnsiTheme="majorBidi" w:cstheme="majorBidi"/>
          <w:sz w:val="28"/>
        </w:rPr>
        <w:t>WWS</w:t>
      </w:r>
      <w:r w:rsidRPr="000F6F40">
        <w:rPr>
          <w:rFonts w:asciiTheme="majorBidi" w:hAnsiTheme="majorBidi" w:cstheme="majorBidi"/>
          <w:sz w:val="28"/>
        </w:rPr>
        <w:t xml:space="preserve">”) </w:t>
      </w:r>
      <w:r w:rsidRPr="00871D2B">
        <w:rPr>
          <w:rFonts w:asciiTheme="majorBidi" w:hAnsiTheme="majorBidi" w:hint="cs"/>
          <w:sz w:val="28"/>
          <w:cs/>
          <w:lang w:val="en-GB"/>
        </w:rPr>
        <w:t>จากบุคคลภายนอกที่ไม่มีความสัมพันธ์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และ</w:t>
      </w:r>
      <w:r w:rsidRPr="00871D2B">
        <w:rPr>
          <w:rFonts w:asciiTheme="majorBidi" w:hAnsiTheme="majorBidi"/>
          <w:sz w:val="28"/>
          <w:cs/>
          <w:lang w:val="en-GB"/>
        </w:rPr>
        <w:t>/</w:t>
      </w:r>
      <w:r w:rsidRPr="00871D2B">
        <w:rPr>
          <w:rFonts w:asciiTheme="majorBidi" w:hAnsiTheme="majorBidi" w:hint="cs"/>
          <w:sz w:val="28"/>
          <w:cs/>
          <w:lang w:val="en-GB"/>
        </w:rPr>
        <w:t>หรือ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ความเกี่ยวโยงใด</w:t>
      </w:r>
      <w:r w:rsidR="00DF105F">
        <w:rPr>
          <w:rFonts w:asciiTheme="majorBidi" w:hAnsi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ๆ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กับผู้บริหาร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กรรมการ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ผู้ถือหุ้นรายใหญ่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และผู้มีอํานาจควบคุมของบริษัทและบริษัทย่อย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จํานวน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5,000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หุ้น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มูลค่าที่ตราไว้หุ้นละ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100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เป็นจำนวนเงิน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500,000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คิดเป็นร้อยละ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50.00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ของจํานวนหุ้นที่ออกและชําระแล้ว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 w:cstheme="majorBidi"/>
          <w:sz w:val="28"/>
        </w:rPr>
        <w:t>WWS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เป็นนิติบุคคลที่จดทะเบียนจัดตั้งในประเทศไทย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มีทุนจดทะเบียน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363C98" w:rsidRPr="000F6F40">
        <w:rPr>
          <w:rFonts w:asciiTheme="majorBidi" w:hAnsiTheme="majorBidi"/>
          <w:sz w:val="28"/>
        </w:rPr>
        <w:t>1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ซึ่งเรียกชําระแล้วเต็มจำนวน</w:t>
      </w:r>
    </w:p>
    <w:p w14:paraId="4E83CB1B" w14:textId="4B47FD45" w:rsidR="002838CF" w:rsidRPr="00F71335" w:rsidRDefault="005518ED" w:rsidP="00F71335">
      <w:pPr>
        <w:pStyle w:val="ListParagraph"/>
        <w:tabs>
          <w:tab w:val="left" w:pos="709"/>
        </w:tabs>
        <w:spacing w:before="120"/>
        <w:ind w:right="-43" w:hanging="11"/>
        <w:jc w:val="thaiDistribute"/>
        <w:rPr>
          <w:rFonts w:asciiTheme="majorBidi" w:hAnsiTheme="majorBidi"/>
          <w:sz w:val="28"/>
          <w:lang w:val="en-GB"/>
        </w:rPr>
      </w:pPr>
      <w:r w:rsidRPr="00871D2B">
        <w:rPr>
          <w:rFonts w:asciiTheme="majorBidi" w:hAnsiTheme="majorBidi" w:hint="cs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41EB5" w:rsidRPr="000F6F40">
        <w:rPr>
          <w:rFonts w:asciiTheme="majorBidi" w:hAnsiTheme="majorBidi" w:cstheme="majorBidi"/>
          <w:sz w:val="28"/>
        </w:rPr>
        <w:t>15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="00741EB5" w:rsidRPr="00871D2B">
        <w:rPr>
          <w:rFonts w:asciiTheme="majorBidi" w:hAnsi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41EB5" w:rsidRPr="000F6F40">
        <w:rPr>
          <w:rFonts w:asciiTheme="majorBidi" w:hAnsiTheme="majorBidi" w:cstheme="majorBidi"/>
          <w:sz w:val="28"/>
        </w:rPr>
        <w:t>2563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ที่ประชุม</w:t>
      </w:r>
      <w:r w:rsidR="00B0159D" w:rsidRPr="00871D2B">
        <w:rPr>
          <w:rFonts w:asciiTheme="majorBidi" w:hAnsiTheme="majorBidi" w:hint="cs"/>
          <w:sz w:val="28"/>
          <w:cs/>
          <w:lang w:val="en-GB"/>
        </w:rPr>
        <w:t>คณะกรรมการ</w:t>
      </w:r>
      <w:r w:rsidR="00B0159D">
        <w:rPr>
          <w:rFonts w:asciiTheme="majorBidi" w:hAnsiTheme="majorBidi" w:hint="cs"/>
          <w:sz w:val="28"/>
          <w:cs/>
          <w:lang w:val="en-GB"/>
        </w:rPr>
        <w:t>บริหารของ</w:t>
      </w:r>
      <w:r w:rsidR="00B0159D" w:rsidRPr="00871D2B">
        <w:rPr>
          <w:rFonts w:asciiTheme="majorBidi" w:hAnsiTheme="majorBidi" w:hint="cs"/>
          <w:sz w:val="28"/>
          <w:cs/>
          <w:lang w:val="en-GB"/>
        </w:rPr>
        <w:t>บริษัท</w:t>
      </w:r>
      <w:r w:rsidR="00B0159D"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ครั้งที่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41EB5" w:rsidRPr="000F6F40">
        <w:rPr>
          <w:rFonts w:asciiTheme="majorBidi" w:hAnsiTheme="majorBidi" w:cstheme="majorBidi"/>
          <w:sz w:val="28"/>
        </w:rPr>
        <w:t>9/2563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ได้มีมติอนุมัติการเพิ่มทุนจดทะเบียนของ</w:t>
      </w:r>
      <w:r w:rsidR="008A4B12">
        <w:rPr>
          <w:rFonts w:asciiTheme="majorBidi" w:hAnsiTheme="majorBidi" w:hint="cs"/>
          <w:sz w:val="28"/>
          <w:cs/>
          <w:lang w:val="en-GB"/>
        </w:rPr>
        <w:t xml:space="preserve">   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2966E6" w:rsidRPr="00871D2B">
        <w:rPr>
          <w:rFonts w:asciiTheme="majorBidi" w:hAnsiTheme="majorBidi" w:hint="cs"/>
          <w:sz w:val="28"/>
          <w:cs/>
          <w:lang w:val="en-GB"/>
        </w:rPr>
        <w:t>ค้าไม้</w:t>
      </w:r>
      <w:r w:rsidR="002966E6"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41EB5" w:rsidRPr="00871D2B">
        <w:rPr>
          <w:rFonts w:asciiTheme="majorBidi" w:hAnsiTheme="majorBidi" w:hint="cs"/>
          <w:sz w:val="28"/>
          <w:cs/>
          <w:lang w:val="en-GB"/>
        </w:rPr>
        <w:t xml:space="preserve">วังวิเศษ </w:t>
      </w:r>
      <w:r w:rsidRPr="00871D2B">
        <w:rPr>
          <w:rFonts w:asciiTheme="majorBidi" w:hAnsiTheme="majorBidi" w:hint="cs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ซึ่งเป็นบริษัท</w:t>
      </w:r>
      <w:r w:rsidR="00741EB5" w:rsidRPr="00871D2B">
        <w:rPr>
          <w:rFonts w:asciiTheme="majorBidi" w:hAnsiTheme="majorBidi" w:hint="cs"/>
          <w:sz w:val="28"/>
          <w:cs/>
          <w:lang w:val="en-GB"/>
        </w:rPr>
        <w:t>ร่วม</w:t>
      </w:r>
      <w:r w:rsidRPr="00871D2B">
        <w:rPr>
          <w:rFonts w:asciiTheme="majorBidi" w:hAnsiTheme="majorBidi" w:hint="cs"/>
          <w:sz w:val="28"/>
          <w:cs/>
          <w:lang w:val="en-GB"/>
        </w:rPr>
        <w:t>ของบริษัท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1930C5" w:rsidRPr="000F6F40">
        <w:rPr>
          <w:rFonts w:asciiTheme="majorBidi" w:hAnsiTheme="majorBidi"/>
          <w:sz w:val="28"/>
        </w:rPr>
        <w:t>39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="00660EDF" w:rsidRPr="00871D2B"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จากเดิมทุนจดทะเบียน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660EDF" w:rsidRPr="000F6F40">
        <w:rPr>
          <w:rFonts w:asciiTheme="majorBidi" w:hAnsiTheme="majorBidi" w:cstheme="majorBidi"/>
          <w:sz w:val="28"/>
        </w:rPr>
        <w:t xml:space="preserve">1 </w:t>
      </w:r>
      <w:r w:rsidR="00660EDF" w:rsidRPr="00871D2B"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0F6F40">
        <w:rPr>
          <w:rFonts w:asciiTheme="majorBidi" w:hAnsiTheme="majorBidi"/>
          <w:sz w:val="28"/>
        </w:rPr>
        <w:t xml:space="preserve">             </w:t>
      </w:r>
      <w:r w:rsidRPr="00871D2B">
        <w:rPr>
          <w:rFonts w:asciiTheme="majorBidi" w:hAnsiTheme="majorBidi" w:hint="cs"/>
          <w:sz w:val="28"/>
          <w:cs/>
          <w:lang w:val="en-GB"/>
        </w:rPr>
        <w:t>เป็น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90A13" w:rsidRPr="000F6F40">
        <w:rPr>
          <w:rFonts w:asciiTheme="majorBidi" w:hAnsiTheme="majorBidi" w:cstheme="majorBidi"/>
          <w:sz w:val="28"/>
        </w:rPr>
        <w:t>40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="00790A13" w:rsidRPr="00871D2B"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โดยการออกหุ้นสามัญเพิ่มทุนจำนวน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790A13" w:rsidRPr="000F6F40">
        <w:rPr>
          <w:rFonts w:asciiTheme="majorBidi" w:hAnsiTheme="majorBidi"/>
          <w:sz w:val="28"/>
        </w:rPr>
        <w:t>390,000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หุ้น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มูลค่าที่ตราไว้หุ้นละ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="00790A13" w:rsidRPr="000F6F40">
        <w:rPr>
          <w:rFonts w:asciiTheme="majorBidi" w:hAnsiTheme="majorBidi" w:cstheme="majorBidi"/>
          <w:sz w:val="28"/>
        </w:rPr>
        <w:t>100</w:t>
      </w:r>
      <w:r w:rsidRPr="000F6F40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ให้แก่ผู้ถือหุ้นเด</w:t>
      </w:r>
      <w:r w:rsidR="002838CF">
        <w:rPr>
          <w:rFonts w:asciiTheme="majorBidi" w:hAnsiTheme="majorBidi" w:hint="cs"/>
          <w:sz w:val="28"/>
          <w:cs/>
          <w:lang w:val="en-GB"/>
        </w:rPr>
        <w:t>ิม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ตามสัดส่วนการถือหุ้นที่ผู้ถือหุ้นแต่ละรายถืออยู่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โดยคณะกรรมการบริษัทได้อนุมัติการซื้อหุ้นเพิ่มทุนตามอัตราส่วนร้อยละ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cstheme="majorBidi"/>
          <w:sz w:val="28"/>
        </w:rPr>
        <w:t xml:space="preserve">37.50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คือ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จำนวน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cstheme="majorBidi"/>
          <w:sz w:val="28"/>
        </w:rPr>
        <w:t xml:space="preserve">145,000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หุ้น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ราคาหุ้นละ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cstheme="majorBidi"/>
          <w:sz w:val="28"/>
        </w:rPr>
        <w:t xml:space="preserve">100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บาท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รวมเป็นเงินทั้งสิ้น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cstheme="majorBidi"/>
          <w:sz w:val="28"/>
        </w:rPr>
        <w:t>14</w:t>
      </w:r>
      <w:r w:rsidR="00ED4CA6">
        <w:rPr>
          <w:rFonts w:asciiTheme="majorBidi" w:hAnsiTheme="majorBidi" w:cstheme="majorBidi"/>
          <w:sz w:val="28"/>
        </w:rPr>
        <w:t xml:space="preserve">.50 </w:t>
      </w:r>
      <w:r w:rsidR="00ED4CA6">
        <w:rPr>
          <w:rFonts w:asciiTheme="majorBidi" w:hAnsiTheme="majorBidi" w:cstheme="majorBidi" w:hint="cs"/>
          <w:sz w:val="28"/>
          <w:cs/>
        </w:rPr>
        <w:t>ล้าน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บาท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โดยบริษัทร่วมดังกล่าว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ได้ดำเนินการเพิ่มทุนจดทะเบียนกับกรมพัฒนาธุรกิจการค้า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กระทรวงพาณิชย์เรียบร้อยแล้ว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เมื่อวันที่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/>
          <w:sz w:val="28"/>
        </w:rPr>
        <w:t xml:space="preserve">             </w:t>
      </w:r>
      <w:r w:rsidR="002838CF" w:rsidRPr="002838CF">
        <w:rPr>
          <w:rFonts w:asciiTheme="majorBidi" w:hAnsiTheme="majorBidi" w:cstheme="majorBidi"/>
          <w:sz w:val="28"/>
        </w:rPr>
        <w:t xml:space="preserve">16 </w:t>
      </w:r>
      <w:r w:rsidR="002838CF" w:rsidRPr="002838CF">
        <w:rPr>
          <w:rFonts w:asciiTheme="majorBidi" w:hAnsiTheme="majorBidi" w:hint="cs"/>
          <w:sz w:val="28"/>
          <w:cs/>
          <w:lang w:val="en-GB"/>
        </w:rPr>
        <w:t>มิถุนายน</w:t>
      </w:r>
      <w:r w:rsidR="002838CF" w:rsidRPr="002838CF">
        <w:rPr>
          <w:rFonts w:asciiTheme="majorBidi" w:hAnsiTheme="majorBidi"/>
          <w:sz w:val="28"/>
          <w:cs/>
          <w:lang w:val="en-GB"/>
        </w:rPr>
        <w:t xml:space="preserve"> </w:t>
      </w:r>
      <w:r w:rsidR="002838CF" w:rsidRPr="002838CF">
        <w:rPr>
          <w:rFonts w:asciiTheme="majorBidi" w:hAnsiTheme="majorBidi" w:cstheme="majorBidi"/>
          <w:sz w:val="28"/>
        </w:rPr>
        <w:t>2563</w:t>
      </w:r>
    </w:p>
    <w:p w14:paraId="3113B954" w14:textId="77777777" w:rsidR="002838CF" w:rsidRPr="00871D2B" w:rsidRDefault="002838CF" w:rsidP="002838CF">
      <w:pPr>
        <w:pStyle w:val="ListParagraph"/>
        <w:tabs>
          <w:tab w:val="left" w:pos="709"/>
        </w:tabs>
        <w:spacing w:before="120"/>
        <w:ind w:left="709" w:right="-43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871D2B">
        <w:rPr>
          <w:rFonts w:asciiTheme="majorBidi" w:hAnsiTheme="majorBidi"/>
          <w:sz w:val="28"/>
          <w:lang w:val="en-GB"/>
        </w:rPr>
        <w:tab/>
      </w:r>
      <w:r w:rsidRPr="00871D2B">
        <w:rPr>
          <w:rFonts w:asciiTheme="majorBidi" w:hAnsiTheme="majorBidi" w:hint="cs"/>
          <w:sz w:val="28"/>
          <w:cs/>
          <w:lang w:val="en-GB"/>
        </w:rPr>
        <w:t>การเข้าซื้อหุ้นสามัญของ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 w:cstheme="majorBidi"/>
          <w:sz w:val="28"/>
        </w:rPr>
        <w:t xml:space="preserve">WWS </w:t>
      </w:r>
      <w:r w:rsidRPr="00871D2B">
        <w:rPr>
          <w:rFonts w:asciiTheme="majorBidi" w:hAnsiTheme="majorBidi" w:hint="cs"/>
          <w:sz w:val="28"/>
          <w:cs/>
          <w:lang w:val="en-GB"/>
        </w:rPr>
        <w:t>ในครั้งนี้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บริษัทจะได้มาซึ่งการถือหุ้นของ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 w:cstheme="majorBidi"/>
          <w:sz w:val="28"/>
        </w:rPr>
        <w:t xml:space="preserve">WWS </w:t>
      </w:r>
      <w:r w:rsidRPr="00871D2B">
        <w:rPr>
          <w:rFonts w:asciiTheme="majorBidi" w:hAnsiTheme="majorBidi" w:hint="cs"/>
          <w:sz w:val="28"/>
          <w:cs/>
          <w:lang w:val="en-GB"/>
        </w:rPr>
        <w:t>ในสัดส่วนร้อยละ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/>
          <w:sz w:val="28"/>
        </w:rPr>
        <w:t>37.50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ของจํานวนหุ้นที่ออกและชําระแล้วของ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 w:cstheme="majorBidi"/>
          <w:sz w:val="28"/>
        </w:rPr>
        <w:t xml:space="preserve">WWS </w:t>
      </w:r>
      <w:r>
        <w:rPr>
          <w:rFonts w:asciiTheme="majorBidi" w:hAnsiTheme="majorBidi" w:cstheme="majorBidi" w:hint="cs"/>
          <w:sz w:val="28"/>
          <w:cs/>
        </w:rPr>
        <w:t>จำนวนร้อยละ</w:t>
      </w:r>
      <w:r>
        <w:rPr>
          <w:rFonts w:asciiTheme="majorBidi" w:hAnsiTheme="majorBidi" w:cstheme="majorBidi"/>
          <w:sz w:val="28"/>
        </w:rPr>
        <w:t xml:space="preserve">75 </w:t>
      </w:r>
      <w:r w:rsidRPr="00871D2B">
        <w:rPr>
          <w:rFonts w:asciiTheme="majorBidi" w:hAnsiTheme="majorBidi" w:hint="cs"/>
          <w:sz w:val="28"/>
          <w:cs/>
          <w:lang w:val="en-GB"/>
        </w:rPr>
        <w:t>ซึ่งปัจจุบันบริษัทได้จ่ายชำระเงินซื้อหุ้นสามัญดังกล่าว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/>
          <w:sz w:val="28"/>
        </w:rPr>
        <w:t>1</w:t>
      </w:r>
      <w:r>
        <w:rPr>
          <w:rFonts w:asciiTheme="majorBidi" w:hAnsiTheme="majorBidi"/>
          <w:sz w:val="28"/>
        </w:rPr>
        <w:t>1</w:t>
      </w:r>
      <w:r w:rsidRPr="000F6F40">
        <w:rPr>
          <w:rFonts w:asciiTheme="majorBidi" w:hAnsiTheme="majorBidi"/>
          <w:sz w:val="28"/>
        </w:rPr>
        <w:t>.</w:t>
      </w:r>
      <w:r>
        <w:rPr>
          <w:rFonts w:asciiTheme="majorBidi" w:hAnsiTheme="majorBidi"/>
          <w:sz w:val="28"/>
        </w:rPr>
        <w:t>38</w:t>
      </w:r>
      <w:r w:rsidRPr="000F6F40">
        <w:rPr>
          <w:rFonts w:asciiTheme="majorBidi" w:hAnsi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ครบถ้วนแล้วเมื่อวันที่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/>
          <w:sz w:val="28"/>
        </w:rPr>
        <w:t>22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มิถุนายน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0F6F40">
        <w:rPr>
          <w:rFonts w:asciiTheme="majorBidi" w:hAnsiTheme="majorBidi"/>
          <w:sz w:val="28"/>
        </w:rPr>
        <w:t>2563</w:t>
      </w:r>
    </w:p>
    <w:p w14:paraId="5CB9A248" w14:textId="77777777" w:rsidR="002838CF" w:rsidRPr="002838CF" w:rsidRDefault="002838CF" w:rsidP="002838CF">
      <w:pPr>
        <w:pStyle w:val="ListParagraph"/>
        <w:tabs>
          <w:tab w:val="left" w:pos="709"/>
        </w:tabs>
        <w:spacing w:before="120"/>
        <w:ind w:right="-43" w:hanging="11"/>
        <w:jc w:val="thaiDistribute"/>
        <w:rPr>
          <w:rFonts w:asciiTheme="majorBidi" w:hAnsiTheme="majorBidi"/>
          <w:sz w:val="28"/>
        </w:rPr>
      </w:pPr>
    </w:p>
    <w:p w14:paraId="58938B08" w14:textId="77777777" w:rsidR="002838CF" w:rsidRPr="002838CF" w:rsidRDefault="002838CF" w:rsidP="002838CF">
      <w:pPr>
        <w:tabs>
          <w:tab w:val="left" w:pos="1195"/>
        </w:tabs>
        <w:rPr>
          <w:rFonts w:hint="eastAsia"/>
          <w:cs/>
        </w:rPr>
        <w:sectPr w:rsidR="002838CF" w:rsidRPr="002838CF" w:rsidSect="000017F1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cols w:space="720"/>
          <w:docGrid w:linePitch="326"/>
        </w:sectPr>
      </w:pPr>
    </w:p>
    <w:p w14:paraId="2F499ACF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35C4B611" w14:textId="77777777" w:rsidR="00D5121C" w:rsidRDefault="009B2480" w:rsidP="00C91D02">
      <w:pPr>
        <w:spacing w:before="120" w:after="120"/>
        <w:ind w:left="360" w:right="-27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hint="cs"/>
          <w:color w:val="000000"/>
          <w:spacing w:val="-2"/>
          <w:sz w:val="28"/>
          <w:cs/>
        </w:rPr>
        <w:t>สินทรัพย์ทางการเงินไม่หมุนเวียนอื่น</w:t>
      </w:r>
      <w:r>
        <w:rPr>
          <w:rFonts w:asciiTheme="majorBidi" w:hAnsiTheme="majorBidi"/>
          <w:color w:val="000000"/>
          <w:spacing w:val="-2"/>
          <w:sz w:val="28"/>
          <w:cs/>
        </w:rPr>
        <w:t>ในงบการเงินรวม ณ วันที่</w:t>
      </w:r>
      <w:r>
        <w:rPr>
          <w:rFonts w:asciiTheme="majorBidi" w:hAnsiTheme="majorBidi"/>
          <w:color w:val="000000"/>
          <w:spacing w:val="-2"/>
          <w:sz w:val="28"/>
        </w:rPr>
        <w:t xml:space="preserve"> 30 </w:t>
      </w:r>
      <w:r w:rsidR="009B053E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/>
          <w:color w:val="000000"/>
          <w:spacing w:val="-2"/>
          <w:sz w:val="28"/>
        </w:rPr>
        <w:t>2562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งบเฉพาะกิจการ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ไม่มี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มีดังนี้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90"/>
        <w:gridCol w:w="882"/>
        <w:gridCol w:w="86"/>
        <w:gridCol w:w="832"/>
        <w:gridCol w:w="86"/>
        <w:gridCol w:w="810"/>
        <w:gridCol w:w="86"/>
        <w:gridCol w:w="810"/>
        <w:gridCol w:w="86"/>
        <w:gridCol w:w="822"/>
        <w:gridCol w:w="90"/>
        <w:gridCol w:w="900"/>
      </w:tblGrid>
      <w:tr w:rsidR="00D5121C" w14:paraId="4B993826" w14:textId="77777777" w:rsidTr="00B165BC">
        <w:trPr>
          <w:trHeight w:val="270"/>
        </w:trPr>
        <w:tc>
          <w:tcPr>
            <w:tcW w:w="3780" w:type="dxa"/>
            <w:vAlign w:val="bottom"/>
          </w:tcPr>
          <w:p w14:paraId="56896CDC" w14:textId="77777777" w:rsidR="00D5121C" w:rsidRDefault="00D5121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1222715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64257CD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7A2F2105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7D12BCF1" w14:textId="77777777" w:rsidR="00D5121C" w:rsidRDefault="00D5121C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52E75AC4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1091FCBA" w14:textId="77777777" w:rsidR="00D5121C" w:rsidRDefault="009B2480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D5121C" w14:paraId="27CE502F" w14:textId="77777777" w:rsidTr="00B165BC">
        <w:trPr>
          <w:trHeight w:val="270"/>
        </w:trPr>
        <w:tc>
          <w:tcPr>
            <w:tcW w:w="3780" w:type="dxa"/>
            <w:vAlign w:val="bottom"/>
          </w:tcPr>
          <w:p w14:paraId="500BD5B5" w14:textId="77777777" w:rsidR="00D5121C" w:rsidRDefault="00D5121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1125AAA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  <w:vAlign w:val="bottom"/>
          </w:tcPr>
          <w:p w14:paraId="682D2AC2" w14:textId="77777777" w:rsidR="00D5121C" w:rsidRDefault="009B2480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5121C" w14:paraId="5E45612F" w14:textId="77777777" w:rsidTr="00B165BC">
        <w:trPr>
          <w:trHeight w:val="207"/>
        </w:trPr>
        <w:tc>
          <w:tcPr>
            <w:tcW w:w="3780" w:type="dxa"/>
            <w:vAlign w:val="bottom"/>
          </w:tcPr>
          <w:p w14:paraId="30E6F0A5" w14:textId="77777777" w:rsidR="00D5121C" w:rsidRDefault="00D5121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26AAAE0E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406D4" w14:textId="77777777" w:rsidR="00D5121C" w:rsidRPr="00871D2B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ทุนเรียกชำระแล้ว</w:t>
            </w:r>
          </w:p>
        </w:tc>
        <w:tc>
          <w:tcPr>
            <w:tcW w:w="86" w:type="dxa"/>
          </w:tcPr>
          <w:p w14:paraId="52E6F89D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C73C8" w14:textId="77777777" w:rsidR="00D5121C" w:rsidRPr="00871D2B" w:rsidRDefault="009B2480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="000F6F4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ร้อยละ)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15283D8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8B42F" w14:textId="77777777" w:rsidR="00D5121C" w:rsidRPr="00871D2B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</w:t>
            </w:r>
          </w:p>
        </w:tc>
      </w:tr>
      <w:tr w:rsidR="00D5121C" w14:paraId="337DBCB6" w14:textId="77777777" w:rsidTr="00B165BC">
        <w:tc>
          <w:tcPr>
            <w:tcW w:w="3780" w:type="dxa"/>
            <w:vAlign w:val="bottom"/>
          </w:tcPr>
          <w:p w14:paraId="26AE274F" w14:textId="77777777" w:rsidR="00D5121C" w:rsidRPr="00871D2B" w:rsidRDefault="00D5121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226D65F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26FAB7BB" w14:textId="77777777" w:rsidR="00D5121C" w:rsidRDefault="009B2480" w:rsidP="009B053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9B053E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B6743C5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439FCE4F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6" w:type="dxa"/>
          </w:tcPr>
          <w:p w14:paraId="64BA7C59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1413F64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9B053E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1F29D019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22110B9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6" w:type="dxa"/>
          </w:tcPr>
          <w:p w14:paraId="698B412D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E504F7D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9B053E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0636B8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6DEF30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7B853A8C" w14:textId="77777777" w:rsidTr="00B165BC"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14:paraId="79BD5566" w14:textId="77777777" w:rsidR="00D5121C" w:rsidRDefault="009B2480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90" w:type="dxa"/>
          </w:tcPr>
          <w:p w14:paraId="6F822E9A" w14:textId="77777777" w:rsidR="00D5121C" w:rsidRDefault="00D5121C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042B038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86" w:type="dxa"/>
          </w:tcPr>
          <w:p w14:paraId="496F524C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4EB5147C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86" w:type="dxa"/>
          </w:tcPr>
          <w:p w14:paraId="13DFC1F3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A204625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86" w:type="dxa"/>
          </w:tcPr>
          <w:p w14:paraId="132FBC21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510ACB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86" w:type="dxa"/>
          </w:tcPr>
          <w:p w14:paraId="2517C831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C67CD5B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553DCF75" w14:textId="77777777" w:rsidR="00D5121C" w:rsidRDefault="00D5121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4CAC92" w14:textId="77777777" w:rsidR="00D5121C" w:rsidRDefault="009B248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</w:tr>
      <w:tr w:rsidR="00D5121C" w14:paraId="26D05A85" w14:textId="77777777" w:rsidTr="00B165BC">
        <w:tc>
          <w:tcPr>
            <w:tcW w:w="3780" w:type="dxa"/>
          </w:tcPr>
          <w:p w14:paraId="41240113" w14:textId="77777777" w:rsidR="00D5121C" w:rsidRPr="00871D2B" w:rsidRDefault="009B2480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1D4A0541" w14:textId="77777777" w:rsidR="00D5121C" w:rsidRDefault="00D5121C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3BB84FCD" w14:textId="77777777" w:rsidR="00D5121C" w:rsidRDefault="009B248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688,400</w:t>
            </w:r>
          </w:p>
        </w:tc>
        <w:tc>
          <w:tcPr>
            <w:tcW w:w="86" w:type="dxa"/>
            <w:shd w:val="clear" w:color="auto" w:fill="auto"/>
          </w:tcPr>
          <w:p w14:paraId="28DA465D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8CA1DEC" w14:textId="77777777" w:rsidR="00D5121C" w:rsidRDefault="009B2480" w:rsidP="00017229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688,400</w:t>
            </w:r>
          </w:p>
        </w:tc>
        <w:tc>
          <w:tcPr>
            <w:tcW w:w="86" w:type="dxa"/>
          </w:tcPr>
          <w:p w14:paraId="5CEAD327" w14:textId="77777777" w:rsidR="00D5121C" w:rsidRDefault="00D5121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B37901" w14:textId="77777777" w:rsidR="00D5121C" w:rsidRDefault="009B2480" w:rsidP="00B165BC">
            <w:pPr>
              <w:tabs>
                <w:tab w:val="decimal" w:pos="367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1.22</w:t>
            </w:r>
          </w:p>
        </w:tc>
        <w:tc>
          <w:tcPr>
            <w:tcW w:w="86" w:type="dxa"/>
          </w:tcPr>
          <w:p w14:paraId="7B35DC2C" w14:textId="77777777" w:rsidR="00D5121C" w:rsidRDefault="00D5121C" w:rsidP="00B165BC">
            <w:pPr>
              <w:tabs>
                <w:tab w:val="decimal" w:pos="61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4C88C2" w14:textId="77777777" w:rsidR="00D5121C" w:rsidRDefault="009B2480" w:rsidP="00B165BC">
            <w:pPr>
              <w:tabs>
                <w:tab w:val="decimal" w:pos="463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1.22</w:t>
            </w:r>
          </w:p>
        </w:tc>
        <w:tc>
          <w:tcPr>
            <w:tcW w:w="86" w:type="dxa"/>
          </w:tcPr>
          <w:p w14:paraId="7F274F38" w14:textId="77777777" w:rsidR="00D5121C" w:rsidRPr="00871D2B" w:rsidRDefault="00D5121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221701E5" w14:textId="77777777" w:rsidR="00D5121C" w:rsidRDefault="00017229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56,539</w:t>
            </w:r>
          </w:p>
        </w:tc>
        <w:tc>
          <w:tcPr>
            <w:tcW w:w="90" w:type="dxa"/>
          </w:tcPr>
          <w:p w14:paraId="67B06D0E" w14:textId="77777777" w:rsidR="00D5121C" w:rsidRDefault="00D5121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76549B22" w14:textId="77777777" w:rsidR="00D5121C" w:rsidRPr="00871D2B" w:rsidRDefault="00017229" w:rsidP="00017229">
            <w:pPr>
              <w:tabs>
                <w:tab w:val="decimal" w:pos="630"/>
              </w:tabs>
              <w:ind w:right="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  </w:t>
            </w:r>
            <w:r w:rsidR="009B2480">
              <w:rPr>
                <w:rFonts w:asciiTheme="majorBidi" w:hAnsiTheme="majorBidi" w:cstheme="majorBidi"/>
                <w:szCs w:val="24"/>
              </w:rPr>
              <w:t>24,801</w:t>
            </w:r>
          </w:p>
        </w:tc>
      </w:tr>
      <w:tr w:rsidR="00DF105F" w14:paraId="604FA63B" w14:textId="77777777" w:rsidTr="00B165BC">
        <w:tc>
          <w:tcPr>
            <w:tcW w:w="3780" w:type="dxa"/>
          </w:tcPr>
          <w:p w14:paraId="222D5AD6" w14:textId="77777777" w:rsidR="00DF105F" w:rsidRDefault="00DF105F">
            <w:pPr>
              <w:ind w:left="162" w:right="-36" w:hanging="162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 วิทัยไบโอพาวเวอร์ จำกัด</w:t>
            </w:r>
          </w:p>
        </w:tc>
        <w:tc>
          <w:tcPr>
            <w:tcW w:w="90" w:type="dxa"/>
          </w:tcPr>
          <w:p w14:paraId="41029843" w14:textId="77777777" w:rsidR="00DF105F" w:rsidRDefault="00DF105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1B9817FC" w14:textId="77777777" w:rsidR="00DF105F" w:rsidRDefault="00E02B34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4DCE9A0" w14:textId="77777777" w:rsidR="00DF105F" w:rsidRDefault="00DF105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9FB791E" w14:textId="77777777" w:rsidR="00DF105F" w:rsidRDefault="00E02B34" w:rsidP="003B22A7">
            <w:pPr>
              <w:tabs>
                <w:tab w:val="decimal" w:pos="57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86" w:type="dxa"/>
          </w:tcPr>
          <w:p w14:paraId="5F622D24" w14:textId="77777777" w:rsidR="00DF105F" w:rsidRDefault="00DF105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46AB596" w14:textId="77777777" w:rsidR="00DF105F" w:rsidRDefault="00E02B34" w:rsidP="00B165BC">
            <w:pPr>
              <w:tabs>
                <w:tab w:val="decimal" w:pos="508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1CC530D5" w14:textId="77777777" w:rsidR="00DF105F" w:rsidRDefault="00DF105F" w:rsidP="00B165BC">
            <w:pPr>
              <w:tabs>
                <w:tab w:val="decimal" w:pos="61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EF2016" w14:textId="77777777" w:rsidR="00DF105F" w:rsidRDefault="00E02B34" w:rsidP="00B165BC">
            <w:pPr>
              <w:tabs>
                <w:tab w:val="decimal" w:pos="463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16.00</w:t>
            </w:r>
          </w:p>
        </w:tc>
        <w:tc>
          <w:tcPr>
            <w:tcW w:w="86" w:type="dxa"/>
          </w:tcPr>
          <w:p w14:paraId="17AEDB7D" w14:textId="77777777" w:rsidR="00DF105F" w:rsidRPr="00871D2B" w:rsidRDefault="00DF10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2A2708AD" w14:textId="77777777" w:rsidR="00DF105F" w:rsidRDefault="003B22A7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684AC84" w14:textId="77777777" w:rsidR="00DF105F" w:rsidRDefault="00DF10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1ADB0B5D" w14:textId="77777777" w:rsidR="00DF105F" w:rsidRPr="00871D2B" w:rsidRDefault="00E02B3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40,000</w:t>
            </w:r>
          </w:p>
        </w:tc>
      </w:tr>
      <w:tr w:rsidR="00DF105F" w14:paraId="62AB6C0D" w14:textId="77777777" w:rsidTr="00B165BC">
        <w:tc>
          <w:tcPr>
            <w:tcW w:w="3780" w:type="dxa"/>
          </w:tcPr>
          <w:p w14:paraId="6AA90F28" w14:textId="77777777" w:rsidR="00DF105F" w:rsidRPr="00871D2B" w:rsidRDefault="00DF105F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szCs w:val="24"/>
                <w:u w:val="single"/>
                <w:cs/>
                <w:lang w:val="en-GB"/>
              </w:rPr>
              <w:t>หัก</w:t>
            </w:r>
            <w:r w:rsidRPr="00DF105F">
              <w:rPr>
                <w:rFonts w:asciiTheme="majorBidi" w:hAnsiTheme="majorBidi" w:cstheme="majorBidi"/>
                <w:szCs w:val="24"/>
                <w:u w:val="single"/>
              </w:rPr>
              <w:t>: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ค่าเผื่อการด้อยค่าจากเงินลงทุนระยะยาวอื่น</w:t>
            </w:r>
          </w:p>
        </w:tc>
        <w:tc>
          <w:tcPr>
            <w:tcW w:w="90" w:type="dxa"/>
          </w:tcPr>
          <w:p w14:paraId="72B756AF" w14:textId="77777777" w:rsidR="00DF105F" w:rsidRDefault="00DF105F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7E8559A7" w14:textId="77777777" w:rsidR="00DF105F" w:rsidRDefault="00DF105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5CCD5307" w14:textId="77777777" w:rsidR="00DF105F" w:rsidRDefault="00DF105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BF71B05" w14:textId="77777777" w:rsidR="00DF105F" w:rsidRDefault="00DF105F">
            <w:pPr>
              <w:tabs>
                <w:tab w:val="decimal" w:pos="20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1D462BC" w14:textId="77777777" w:rsidR="00DF105F" w:rsidRDefault="00DF105F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BDCB0EC" w14:textId="77777777" w:rsidR="00DF105F" w:rsidRDefault="00DF105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4C7C136B" w14:textId="77777777" w:rsidR="00DF105F" w:rsidRDefault="00DF105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01C6DD" w14:textId="77777777" w:rsidR="00DF105F" w:rsidRDefault="00DF105F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236E1B5" w14:textId="77777777" w:rsidR="00DF105F" w:rsidRPr="00871D2B" w:rsidRDefault="00DF10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shd w:val="clear" w:color="auto" w:fill="auto"/>
          </w:tcPr>
          <w:p w14:paraId="5E7D92ED" w14:textId="42F57EBC" w:rsidR="00DF105F" w:rsidRDefault="0038016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27A7474" w14:textId="77777777" w:rsidR="00DF105F" w:rsidRDefault="00DF10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7ED23E42" w14:textId="77777777" w:rsidR="00DF105F" w:rsidRPr="00871D2B" w:rsidRDefault="00E02B34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(40,000)</w:t>
            </w:r>
          </w:p>
        </w:tc>
      </w:tr>
      <w:tr w:rsidR="00D5121C" w14:paraId="1C334F58" w14:textId="77777777" w:rsidTr="00B165BC">
        <w:tc>
          <w:tcPr>
            <w:tcW w:w="3780" w:type="dxa"/>
          </w:tcPr>
          <w:p w14:paraId="655D1526" w14:textId="77777777" w:rsidR="00D5121C" w:rsidRPr="00871D2B" w:rsidRDefault="000F6F40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90" w:type="dxa"/>
          </w:tcPr>
          <w:p w14:paraId="3F013842" w14:textId="77777777" w:rsidR="00D5121C" w:rsidRDefault="00D5121C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CD81392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78738879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3479241" w14:textId="77777777" w:rsidR="00D5121C" w:rsidRDefault="00D5121C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BC28AAC" w14:textId="77777777" w:rsidR="00D5121C" w:rsidRDefault="00D5121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14ED822" w14:textId="77777777" w:rsidR="00D5121C" w:rsidRDefault="00D5121C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8C64D44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8F1D65" w14:textId="77777777" w:rsidR="00D5121C" w:rsidRDefault="00D5121C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7F67708C" w14:textId="77777777" w:rsidR="00D5121C" w:rsidRPr="00871D2B" w:rsidRDefault="00D5121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5A84A" w14:textId="1D934E2D" w:rsidR="00D5121C" w:rsidRDefault="0038016F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56,539</w:t>
            </w:r>
          </w:p>
        </w:tc>
        <w:tc>
          <w:tcPr>
            <w:tcW w:w="90" w:type="dxa"/>
          </w:tcPr>
          <w:p w14:paraId="7725FB6B" w14:textId="77777777" w:rsidR="00D5121C" w:rsidRDefault="00D5121C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2B1E3A" w14:textId="77777777" w:rsidR="00D5121C" w:rsidRDefault="009B248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24,801</w:t>
            </w:r>
          </w:p>
        </w:tc>
      </w:tr>
      <w:tr w:rsidR="00D5121C" w14:paraId="29215A24" w14:textId="77777777" w:rsidTr="00B165BC">
        <w:trPr>
          <w:trHeight w:hRule="exact" w:val="288"/>
        </w:trPr>
        <w:tc>
          <w:tcPr>
            <w:tcW w:w="3780" w:type="dxa"/>
          </w:tcPr>
          <w:p w14:paraId="7777A640" w14:textId="77777777" w:rsidR="00D5121C" w:rsidRPr="00871D2B" w:rsidRDefault="00D5121C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431E9CC" w14:textId="77777777" w:rsidR="00D5121C" w:rsidRDefault="00D5121C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49E31D63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8EB367C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295EC84" w14:textId="77777777" w:rsidR="00D5121C" w:rsidRDefault="00D5121C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C9F6A02" w14:textId="77777777" w:rsidR="00D5121C" w:rsidRDefault="00D5121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B29156" w14:textId="77777777" w:rsidR="00D5121C" w:rsidRDefault="00D5121C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F7E7C71" w14:textId="77777777" w:rsidR="00D5121C" w:rsidRDefault="00D5121C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78B99E" w14:textId="77777777" w:rsidR="00D5121C" w:rsidRDefault="00D5121C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0C75AF94" w14:textId="77777777" w:rsidR="00D5121C" w:rsidRPr="00871D2B" w:rsidRDefault="00D5121C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19DD77B1" w14:textId="77777777" w:rsidR="00D5121C" w:rsidRDefault="00D5121C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0457A3F" w14:textId="77777777" w:rsidR="00D5121C" w:rsidRDefault="00D5121C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6F9E86" w14:textId="77777777" w:rsidR="00D5121C" w:rsidRDefault="00D5121C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7F8BDA49" w14:textId="77777777" w:rsidR="00D5121C" w:rsidRDefault="009B2480" w:rsidP="008C2E3D">
      <w:pPr>
        <w:pStyle w:val="ListParagraph"/>
        <w:numPr>
          <w:ilvl w:val="0"/>
          <w:numId w:val="21"/>
        </w:numPr>
        <w:tabs>
          <w:tab w:val="left" w:pos="90"/>
          <w:tab w:val="left" w:pos="360"/>
        </w:tabs>
        <w:spacing w:before="120" w:line="240" w:lineRule="atLeast"/>
        <w:ind w:left="187" w:hanging="187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เงินลงทุนในการร่วมค้า</w:t>
      </w:r>
    </w:p>
    <w:p w14:paraId="3342201A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มีรายละเอียดดังต่อไปนี้</w:t>
      </w:r>
    </w:p>
    <w:tbl>
      <w:tblPr>
        <w:tblW w:w="936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3"/>
        <w:gridCol w:w="1167"/>
        <w:gridCol w:w="90"/>
        <w:gridCol w:w="810"/>
        <w:gridCol w:w="90"/>
        <w:gridCol w:w="810"/>
        <w:gridCol w:w="180"/>
        <w:gridCol w:w="900"/>
        <w:gridCol w:w="90"/>
        <w:gridCol w:w="990"/>
        <w:gridCol w:w="90"/>
        <w:gridCol w:w="990"/>
        <w:gridCol w:w="90"/>
        <w:gridCol w:w="900"/>
      </w:tblGrid>
      <w:tr w:rsidR="00D5121C" w14:paraId="7D9CB341" w14:textId="77777777" w:rsidTr="00B165BC">
        <w:tc>
          <w:tcPr>
            <w:tcW w:w="2070" w:type="dxa"/>
          </w:tcPr>
          <w:p w14:paraId="0AD64969" w14:textId="77777777" w:rsidR="00D5121C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</w:tcPr>
          <w:p w14:paraId="59CAEAF4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67" w:type="dxa"/>
          </w:tcPr>
          <w:p w14:paraId="58A47A1E" w14:textId="77777777" w:rsidR="00D5121C" w:rsidRPr="00871D2B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38EDA4D2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D8D08D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0BC576E9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6F7946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1C8C47DA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4CAD2C5E" w14:textId="77777777" w:rsidR="00D5121C" w:rsidRPr="00871D2B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A8BF881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56C924FC" w14:textId="77777777" w:rsidR="00D5121C" w:rsidRPr="00871D2B" w:rsidRDefault="009B2480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D5121C" w14:paraId="50B7FE38" w14:textId="77777777" w:rsidTr="00B165BC">
        <w:tc>
          <w:tcPr>
            <w:tcW w:w="2070" w:type="dxa"/>
            <w:tcBorders>
              <w:bottom w:val="nil"/>
            </w:tcBorders>
          </w:tcPr>
          <w:p w14:paraId="7F95D166" w14:textId="77777777" w:rsidR="00D5121C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318F41F2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5FE1BF8C" w14:textId="77777777" w:rsidR="00D5121C" w:rsidRPr="00871D2B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727E4781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18A2469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BA3B66C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29A24D4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5E839974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79A2D912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776E70E3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62ED9D4A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0492F6F0" w14:textId="77777777" w:rsidTr="00B165BC">
        <w:tc>
          <w:tcPr>
            <w:tcW w:w="2070" w:type="dxa"/>
            <w:tcBorders>
              <w:bottom w:val="nil"/>
            </w:tcBorders>
            <w:vAlign w:val="bottom"/>
          </w:tcPr>
          <w:p w14:paraId="3DA0781F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02D0591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14:paraId="6A3B7061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055317E0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5FC7AFA9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0AAAC495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ร้อยละ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44447F8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9C5A4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72700888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4F042F15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F2533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D5121C" w14:paraId="7D7F98EC" w14:textId="77777777" w:rsidTr="00B165BC">
        <w:trPr>
          <w:trHeight w:val="188"/>
        </w:trPr>
        <w:tc>
          <w:tcPr>
            <w:tcW w:w="2070" w:type="dxa"/>
            <w:tcBorders>
              <w:top w:val="nil"/>
              <w:bottom w:val="nil"/>
            </w:tcBorders>
          </w:tcPr>
          <w:p w14:paraId="15180DC3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</w:tcPr>
          <w:p w14:paraId="56D4AAA2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14:paraId="37A2FCEB" w14:textId="77777777" w:rsidR="00D5121C" w:rsidRPr="00871D2B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02CD84B6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2168FC95" w14:textId="77777777" w:rsidR="00D5121C" w:rsidRDefault="009B2480" w:rsidP="009B053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9B053E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AE9807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6C0B225A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80" w:type="dxa"/>
          </w:tcPr>
          <w:p w14:paraId="0231C06C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9AFAE19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9B053E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73B6DE22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974A228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1A7DB046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2E03BCE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="009B053E">
              <w:rPr>
                <w:rFonts w:asciiTheme="majorBidi" w:hAnsi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4F632786" w14:textId="77777777" w:rsidR="00D5121C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9F029C8" w14:textId="77777777" w:rsidR="00D5121C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02B34" w14:paraId="637CA05B" w14:textId="77777777" w:rsidTr="00B165BC">
        <w:trPr>
          <w:trHeight w:val="188"/>
        </w:trPr>
        <w:tc>
          <w:tcPr>
            <w:tcW w:w="2070" w:type="dxa"/>
            <w:tcBorders>
              <w:bottom w:val="single" w:sz="4" w:space="0" w:color="auto"/>
            </w:tcBorders>
          </w:tcPr>
          <w:p w14:paraId="231A8993" w14:textId="77777777" w:rsidR="00E02B34" w:rsidRDefault="00E02B34" w:rsidP="00E02B3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การร่วมค้า</w:t>
            </w:r>
          </w:p>
        </w:tc>
        <w:tc>
          <w:tcPr>
            <w:tcW w:w="93" w:type="dxa"/>
          </w:tcPr>
          <w:p w14:paraId="4C1C9F59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119F619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0" w:type="dxa"/>
          </w:tcPr>
          <w:p w14:paraId="5C02CB9C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4A1828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pacing w:val="-6"/>
                <w:szCs w:val="24"/>
                <w:lang w:val="en-GB"/>
              </w:rPr>
              <w:t>3</w:t>
            </w:r>
          </w:p>
        </w:tc>
        <w:tc>
          <w:tcPr>
            <w:tcW w:w="90" w:type="dxa"/>
          </w:tcPr>
          <w:p w14:paraId="1F8D9ED5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13253A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2</w:t>
            </w:r>
          </w:p>
        </w:tc>
        <w:tc>
          <w:tcPr>
            <w:tcW w:w="180" w:type="dxa"/>
          </w:tcPr>
          <w:p w14:paraId="5487DF5C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90BC96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pacing w:val="-6"/>
                <w:szCs w:val="24"/>
                <w:lang w:val="en-GB"/>
              </w:rPr>
              <w:t>3</w:t>
            </w:r>
          </w:p>
        </w:tc>
        <w:tc>
          <w:tcPr>
            <w:tcW w:w="90" w:type="dxa"/>
          </w:tcPr>
          <w:p w14:paraId="7A9FC378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1AD1E5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2</w:t>
            </w:r>
          </w:p>
        </w:tc>
        <w:tc>
          <w:tcPr>
            <w:tcW w:w="90" w:type="dxa"/>
          </w:tcPr>
          <w:p w14:paraId="45F32F68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6E943B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pacing w:val="-6"/>
                <w:szCs w:val="24"/>
                <w:lang w:val="en-GB"/>
              </w:rPr>
              <w:t>3</w:t>
            </w:r>
          </w:p>
        </w:tc>
        <w:tc>
          <w:tcPr>
            <w:tcW w:w="90" w:type="dxa"/>
          </w:tcPr>
          <w:p w14:paraId="3639610B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4CB305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</w:t>
            </w: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2</w:t>
            </w:r>
          </w:p>
        </w:tc>
      </w:tr>
      <w:tr w:rsidR="00E02B34" w14:paraId="6853235E" w14:textId="77777777" w:rsidTr="00B165BC">
        <w:tc>
          <w:tcPr>
            <w:tcW w:w="2070" w:type="dxa"/>
          </w:tcPr>
          <w:p w14:paraId="3F209F39" w14:textId="77777777" w:rsidR="00E02B34" w:rsidRDefault="00E02B34" w:rsidP="00E02B34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93" w:type="dxa"/>
          </w:tcPr>
          <w:p w14:paraId="61891137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67" w:type="dxa"/>
          </w:tcPr>
          <w:p w14:paraId="62665E12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อยู่ระหว่างการ</w:t>
            </w:r>
          </w:p>
          <w:p w14:paraId="0C33B262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ชำระบัญชี</w:t>
            </w:r>
          </w:p>
        </w:tc>
        <w:tc>
          <w:tcPr>
            <w:tcW w:w="90" w:type="dxa"/>
          </w:tcPr>
          <w:p w14:paraId="364F04E9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7C380A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1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90" w:type="dxa"/>
            <w:vAlign w:val="bottom"/>
          </w:tcPr>
          <w:p w14:paraId="087E7F80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ind w:left="-63" w:right="92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EDF6E3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ind w:left="-63" w:right="-87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80" w:type="dxa"/>
            <w:vAlign w:val="bottom"/>
          </w:tcPr>
          <w:p w14:paraId="7F2554CD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63343DE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07BF7E2F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8587F14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56101056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14F8690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Cs w:val="24"/>
              </w:rPr>
              <w:t>9,000</w:t>
            </w:r>
          </w:p>
        </w:tc>
        <w:tc>
          <w:tcPr>
            <w:tcW w:w="90" w:type="dxa"/>
            <w:vAlign w:val="bottom"/>
          </w:tcPr>
          <w:p w14:paraId="22EA1B8E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A2FD6E1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E02B34" w14:paraId="2045F7EC" w14:textId="77777777" w:rsidTr="00B165BC">
        <w:trPr>
          <w:trHeight w:val="306"/>
        </w:trPr>
        <w:tc>
          <w:tcPr>
            <w:tcW w:w="2070" w:type="dxa"/>
            <w:tcBorders>
              <w:bottom w:val="nil"/>
            </w:tcBorders>
          </w:tcPr>
          <w:p w14:paraId="5880BEBD" w14:textId="77777777" w:rsidR="00E02B34" w:rsidRPr="00871D2B" w:rsidRDefault="00E02B34" w:rsidP="00E02B34">
            <w:pPr>
              <w:ind w:left="540" w:hanging="54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bottom w:val="nil"/>
            </w:tcBorders>
          </w:tcPr>
          <w:p w14:paraId="5E224096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631491DB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72C76D2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6FD71E38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AAF3292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1E33D7FE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5F1F3A7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1D3956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22D991E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57FDEC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CB52178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D1F786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Cs w:val="24"/>
              </w:rPr>
              <w:t>(9,000)</w:t>
            </w:r>
          </w:p>
        </w:tc>
        <w:tc>
          <w:tcPr>
            <w:tcW w:w="90" w:type="dxa"/>
            <w:tcBorders>
              <w:bottom w:val="nil"/>
            </w:tcBorders>
          </w:tcPr>
          <w:p w14:paraId="51119E21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EC38A6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E02B34" w14:paraId="760656DA" w14:textId="77777777" w:rsidTr="00B165BC">
        <w:tc>
          <w:tcPr>
            <w:tcW w:w="2070" w:type="dxa"/>
            <w:tcBorders>
              <w:bottom w:val="nil"/>
            </w:tcBorders>
          </w:tcPr>
          <w:p w14:paraId="3744D461" w14:textId="77777777" w:rsidR="00E02B34" w:rsidRPr="00871D2B" w:rsidRDefault="00E02B34" w:rsidP="00E02B34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3" w:type="dxa"/>
            <w:tcBorders>
              <w:bottom w:val="nil"/>
            </w:tcBorders>
          </w:tcPr>
          <w:p w14:paraId="66945731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63E1D75A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A0F8EC1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1E47400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44327CC" w14:textId="77777777" w:rsidR="00E02B34" w:rsidRPr="00871D2B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F5AAA6D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4491853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70464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40B03ACF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CCDFCE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25B2BC0D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50CDF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722BB228" w14:textId="77777777" w:rsidR="00E02B34" w:rsidRDefault="00E02B34" w:rsidP="00E02B3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5E9EFF" w14:textId="77777777" w:rsidR="00E02B34" w:rsidRDefault="00E02B34" w:rsidP="00E02B34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6C3EEE91" w14:textId="77777777" w:rsidR="00D5121C" w:rsidRDefault="009B2480" w:rsidP="003B22A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เอ็มลิงค์ คิวไออาร์ จำกัด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ได้จดทะเบียนเลิกกิจการกับกระทรวงพาณิชย์เมื่อวันที่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19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กุมภาพันธ์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และปัจจุบันอยู่ระหว่างการชำระบัญชี </w:t>
      </w:r>
    </w:p>
    <w:p w14:paraId="455316CE" w14:textId="77777777" w:rsidR="003B22A7" w:rsidRDefault="003B22A7" w:rsidP="003B22A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F9EA67E" w14:textId="77777777" w:rsidR="003B22A7" w:rsidRDefault="003B22A7" w:rsidP="003B22A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465F875" w14:textId="77777777" w:rsidR="003B22A7" w:rsidRDefault="003B22A7" w:rsidP="003B22A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6F95B52" w14:textId="77777777" w:rsidR="003B22A7" w:rsidRDefault="003B22A7" w:rsidP="003B22A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731492E" w14:textId="77777777" w:rsidR="003B22A7" w:rsidRDefault="003B22A7" w:rsidP="003B22A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8D1553C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อสังหาริมทรัพย์เพื่อการลงทุน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1BFAB60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อสังหาริมทรัพย์เพื่อการลงทุน</w:t>
      </w:r>
      <w:r w:rsidR="007175A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สำหรับงวด</w:t>
      </w:r>
      <w:r w:rsidR="009B053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เดือนสิ้นสุดวันที่ </w:t>
      </w:r>
      <w:r w:rsidR="008C732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9B053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8C7328">
        <w:rPr>
          <w:rFonts w:asciiTheme="majorBidi" w:hAnsiTheme="majorBidi" w:cstheme="majorBidi"/>
          <w:color w:val="000000"/>
          <w:spacing w:val="-2"/>
          <w:sz w:val="28"/>
          <w:lang w:val="en-GB"/>
        </w:rPr>
        <w:t>2563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และสำหรับปีสิ้นสุดวันที่ </w:t>
      </w:r>
      <w:r w:rsidR="008C7328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ธันวาคม </w:t>
      </w:r>
      <w:r w:rsidR="008C7328">
        <w:rPr>
          <w:rFonts w:asciiTheme="majorBidi" w:hAnsiTheme="majorBidi" w:cstheme="majorBidi"/>
          <w:color w:val="000000"/>
          <w:spacing w:val="-2"/>
          <w:sz w:val="28"/>
          <w:lang w:val="en-GB"/>
        </w:rPr>
        <w:t>2562</w:t>
      </w:r>
      <w:r w:rsidR="008C732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งบการเงินรวม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ไม่มี</w:t>
      </w:r>
      <w:r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92"/>
        <w:gridCol w:w="108"/>
        <w:gridCol w:w="1620"/>
      </w:tblGrid>
      <w:tr w:rsidR="00D5121C" w14:paraId="21C0BAE5" w14:textId="77777777">
        <w:trPr>
          <w:trHeight w:val="20"/>
        </w:trPr>
        <w:tc>
          <w:tcPr>
            <w:tcW w:w="5670" w:type="dxa"/>
            <w:vAlign w:val="bottom"/>
          </w:tcPr>
          <w:p w14:paraId="211E4DC8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29AA536" w14:textId="77777777" w:rsidR="00D5121C" w:rsidRPr="00871D2B" w:rsidRDefault="009B2480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04E6A4E7" w14:textId="77777777">
        <w:trPr>
          <w:trHeight w:val="20"/>
        </w:trPr>
        <w:tc>
          <w:tcPr>
            <w:tcW w:w="5670" w:type="dxa"/>
            <w:vAlign w:val="bottom"/>
          </w:tcPr>
          <w:p w14:paraId="79CEB875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0A875578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5EAF566" w14:textId="77777777">
        <w:trPr>
          <w:trHeight w:val="20"/>
        </w:trPr>
        <w:tc>
          <w:tcPr>
            <w:tcW w:w="5670" w:type="dxa"/>
          </w:tcPr>
          <w:p w14:paraId="1F50F043" w14:textId="77777777" w:rsidR="00D5121C" w:rsidRPr="00871D2B" w:rsidRDefault="00D5121C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DF29C" w14:textId="77777777" w:rsidR="00D5121C" w:rsidRDefault="009B2480" w:rsidP="009B053E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B053E">
              <w:rPr>
                <w:rFonts w:asciiTheme="majorBidi" w:hAnsiTheme="majorBidi" w:hint="cs"/>
                <w:sz w:val="28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8" w:type="dxa"/>
          </w:tcPr>
          <w:p w14:paraId="3AF13452" w14:textId="77777777" w:rsidR="00D5121C" w:rsidRDefault="00D5121C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10C1F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2A91A03D" w14:textId="77777777">
        <w:trPr>
          <w:trHeight w:val="20"/>
        </w:trPr>
        <w:tc>
          <w:tcPr>
            <w:tcW w:w="5670" w:type="dxa"/>
          </w:tcPr>
          <w:p w14:paraId="31D538BA" w14:textId="77777777" w:rsidR="00D5121C" w:rsidRDefault="009B248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มูลค่าสุทธิตามบัญชีต้นงวด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BEDF5E9" w14:textId="77777777" w:rsidR="00D5121C" w:rsidRDefault="003B22A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204,680</w:t>
            </w:r>
          </w:p>
        </w:tc>
        <w:tc>
          <w:tcPr>
            <w:tcW w:w="108" w:type="dxa"/>
          </w:tcPr>
          <w:p w14:paraId="52FFCA47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FFEF71" w14:textId="77777777" w:rsidR="00D5121C" w:rsidRDefault="009B2480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203,200</w:t>
            </w:r>
          </w:p>
        </w:tc>
      </w:tr>
      <w:tr w:rsidR="00D5121C" w14:paraId="74C7EB1E" w14:textId="77777777">
        <w:tc>
          <w:tcPr>
            <w:tcW w:w="5670" w:type="dxa"/>
            <w:vAlign w:val="bottom"/>
          </w:tcPr>
          <w:p w14:paraId="2FBD0400" w14:textId="77777777" w:rsidR="00D5121C" w:rsidRDefault="009B248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ส่วนเกินทุนจากการวัดมูลค่า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F448D" w14:textId="77777777" w:rsidR="00D5121C" w:rsidRDefault="003B22A7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590592D0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5DE1B3E" w14:textId="77777777" w:rsidR="00D5121C" w:rsidRDefault="009B248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1,480</w:t>
            </w:r>
          </w:p>
        </w:tc>
      </w:tr>
      <w:tr w:rsidR="00D5121C" w14:paraId="3B75CE65" w14:textId="77777777">
        <w:tc>
          <w:tcPr>
            <w:tcW w:w="5670" w:type="dxa"/>
            <w:vAlign w:val="bottom"/>
          </w:tcPr>
          <w:p w14:paraId="3493D6AF" w14:textId="77777777" w:rsidR="00D5121C" w:rsidRPr="00871D2B" w:rsidRDefault="009B248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มูลค่าสุทธิตามบัญชีปลายงวด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FC9EC" w14:textId="77777777" w:rsidR="00D5121C" w:rsidRPr="003B22A7" w:rsidRDefault="003B22A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22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204,680</w:t>
            </w:r>
          </w:p>
        </w:tc>
        <w:tc>
          <w:tcPr>
            <w:tcW w:w="108" w:type="dxa"/>
          </w:tcPr>
          <w:p w14:paraId="5B122E1C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FDE08" w14:textId="77777777" w:rsidR="00D5121C" w:rsidRDefault="009B248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204,680</w:t>
            </w:r>
          </w:p>
        </w:tc>
      </w:tr>
    </w:tbl>
    <w:p w14:paraId="317BCB57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บริษัทมีพื้นที่อาคารสำนักงานให้เช่าแก่บริษัทย่อย</w:t>
      </w:r>
      <w:r w:rsidR="00DF105F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และบริษัทอื่น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7534897E" w14:textId="6FAE8970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(Income Approach)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7B8B8C26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ที่ดิน อาคารและอุปกรณ์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38C84DE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รายการเปลี่ยนแปลงของบัญชีที่ดิน อาคารและอุปกรณ์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9B053E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9B053E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และสำหรับปีสิ้นสุดวันที่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D5121C" w14:paraId="5C05D9A3" w14:textId="77777777">
        <w:trPr>
          <w:trHeight w:val="20"/>
        </w:trPr>
        <w:tc>
          <w:tcPr>
            <w:tcW w:w="4230" w:type="dxa"/>
            <w:vAlign w:val="bottom"/>
          </w:tcPr>
          <w:p w14:paraId="30D20441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3F9EFA8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66BC2CB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F1CB985" w14:textId="77777777" w:rsidR="00D5121C" w:rsidRPr="00871D2B" w:rsidRDefault="009B2480">
            <w:pPr>
              <w:ind w:right="3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Cs w:val="24"/>
              </w:rPr>
              <w:t>: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D5121C" w14:paraId="20AE9120" w14:textId="77777777">
        <w:trPr>
          <w:trHeight w:val="20"/>
        </w:trPr>
        <w:tc>
          <w:tcPr>
            <w:tcW w:w="4230" w:type="dxa"/>
            <w:vAlign w:val="bottom"/>
          </w:tcPr>
          <w:p w14:paraId="677B3680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CE6C91A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3CBDED45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5D444F99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0178FA9" w14:textId="77777777">
        <w:trPr>
          <w:trHeight w:val="20"/>
        </w:trPr>
        <w:tc>
          <w:tcPr>
            <w:tcW w:w="4230" w:type="dxa"/>
            <w:vAlign w:val="bottom"/>
          </w:tcPr>
          <w:p w14:paraId="64024BB8" w14:textId="77777777" w:rsidR="00D5121C" w:rsidRPr="00871D2B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1FBC8B" w14:textId="77777777" w:rsidR="00D5121C" w:rsidRDefault="009B2480" w:rsidP="0026135B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26135B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90ED26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E69DAC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133BCBA5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002BAA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26135B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9817D6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D748FB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08D1CD26" w14:textId="77777777">
        <w:trPr>
          <w:trHeight w:val="20"/>
        </w:trPr>
        <w:tc>
          <w:tcPr>
            <w:tcW w:w="4230" w:type="dxa"/>
            <w:vAlign w:val="bottom"/>
          </w:tcPr>
          <w:p w14:paraId="32EF355D" w14:textId="77777777" w:rsidR="00D5121C" w:rsidRPr="00871D2B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DF0B00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10B5CD27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8C15F4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</w:tcPr>
          <w:p w14:paraId="7E3301BC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D6902C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136599AA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C4D2A5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28BE10DB" w14:textId="77777777" w:rsidTr="00C12889">
        <w:trPr>
          <w:trHeight w:val="20"/>
        </w:trPr>
        <w:tc>
          <w:tcPr>
            <w:tcW w:w="4230" w:type="dxa"/>
            <w:vAlign w:val="bottom"/>
          </w:tcPr>
          <w:p w14:paraId="73B7F009" w14:textId="77777777" w:rsidR="00D5121C" w:rsidRPr="00871D2B" w:rsidRDefault="00D5121C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0832D" w14:textId="77777777" w:rsidR="00D5121C" w:rsidRDefault="00D5121C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7354391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DF302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ปรับปรุงใหม่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106BB1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04894" w14:textId="77777777" w:rsidR="00D5121C" w:rsidRDefault="00D5121C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ED4975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27D25E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5121C" w14:paraId="38169F31" w14:textId="77777777" w:rsidTr="00C12889">
        <w:trPr>
          <w:trHeight w:val="20"/>
        </w:trPr>
        <w:tc>
          <w:tcPr>
            <w:tcW w:w="4230" w:type="dxa"/>
          </w:tcPr>
          <w:p w14:paraId="1E995796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มูลค่าสุทธิตามบัญชีต้นงวด</w:t>
            </w:r>
            <w:r>
              <w:rPr>
                <w:rFonts w:asciiTheme="majorBidi" w:hAnsiTheme="majorBidi" w:cstheme="majorBidi"/>
              </w:rPr>
              <w:t>/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C1C78A" w14:textId="3F7CCFF1" w:rsidR="00D5121C" w:rsidRDefault="00C12889" w:rsidP="003B22A7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38016F">
              <w:rPr>
                <w:rFonts w:asciiTheme="majorBidi" w:hAnsiTheme="majorBidi" w:cstheme="majorBidi"/>
              </w:rPr>
              <w:t>00</w:t>
            </w:r>
            <w:r>
              <w:rPr>
                <w:rFonts w:asciiTheme="majorBidi" w:hAnsiTheme="majorBidi" w:cstheme="majorBidi"/>
              </w:rPr>
              <w:t>,</w:t>
            </w:r>
            <w:r w:rsidR="003B22A7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54110639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893BF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739,741</w:t>
            </w:r>
          </w:p>
        </w:tc>
        <w:tc>
          <w:tcPr>
            <w:tcW w:w="90" w:type="dxa"/>
            <w:shd w:val="clear" w:color="auto" w:fill="auto"/>
          </w:tcPr>
          <w:p w14:paraId="2BB8D477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BB970B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206,487</w:t>
            </w:r>
          </w:p>
        </w:tc>
        <w:tc>
          <w:tcPr>
            <w:tcW w:w="90" w:type="dxa"/>
            <w:shd w:val="clear" w:color="auto" w:fill="auto"/>
          </w:tcPr>
          <w:p w14:paraId="739E7B93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1F7BCE7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212,299</w:t>
            </w:r>
          </w:p>
        </w:tc>
      </w:tr>
      <w:tr w:rsidR="00D5121C" w14:paraId="5263E760" w14:textId="77777777" w:rsidTr="00C12889">
        <w:trPr>
          <w:trHeight w:val="20"/>
        </w:trPr>
        <w:tc>
          <w:tcPr>
            <w:tcW w:w="4230" w:type="dxa"/>
          </w:tcPr>
          <w:p w14:paraId="56E5FA42" w14:textId="77777777" w:rsidR="00D5121C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โอนเปลี่ยนประเภทไปเป็น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4FBE9F8D" w14:textId="77777777" w:rsidR="00D5121C" w:rsidRDefault="000F6F40">
            <w:pPr>
              <w:pStyle w:val="BodyText2"/>
              <w:spacing w:after="0" w:line="240" w:lineRule="auto"/>
              <w:ind w:left="355" w:right="-48"/>
              <w:rPr>
                <w:rFonts w:asciiTheme="majorBidi" w:hAnsiTheme="majorBidi" w:cstheme="majorBidi"/>
              </w:rPr>
            </w:pP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 xml:space="preserve">ณ วันที่ </w:t>
            </w:r>
            <w:r w:rsidR="009B2480">
              <w:rPr>
                <w:rFonts w:asciiTheme="majorBidi" w:hAnsiTheme="majorBidi" w:cstheme="majorBidi"/>
              </w:rPr>
              <w:t xml:space="preserve">1 </w:t>
            </w:r>
            <w:r w:rsidR="009B2480" w:rsidRPr="00871D2B">
              <w:rPr>
                <w:rFonts w:asciiTheme="majorBidi" w:hAnsiTheme="majorBidi" w:cstheme="majorBidi" w:hint="cs"/>
                <w:cs/>
                <w:lang w:val="en-GB"/>
              </w:rPr>
              <w:t xml:space="preserve">มกราคม </w:t>
            </w:r>
            <w:r w:rsidR="009B2480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FBBB70" w14:textId="77777777" w:rsidR="00D5121C" w:rsidRDefault="00C12889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(11,96</w:t>
            </w:r>
            <w:r w:rsidR="003B22A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52A202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E1D43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557AF7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5B3796" w14:textId="2DA943CA" w:rsidR="00D5121C" w:rsidRDefault="009B2480" w:rsidP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(10,46</w:t>
            </w:r>
            <w:r w:rsidR="0038016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7057DF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DE7F2CF" w14:textId="77777777" w:rsidR="00D5121C" w:rsidRDefault="00D5121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</w:p>
          <w:p w14:paraId="365ABF26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222A5921" w14:textId="77777777" w:rsidTr="00C12889">
        <w:trPr>
          <w:trHeight w:val="20"/>
        </w:trPr>
        <w:tc>
          <w:tcPr>
            <w:tcW w:w="4230" w:type="dxa"/>
          </w:tcPr>
          <w:p w14:paraId="5DB02E28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ซื้อระหว่างงวด</w:t>
            </w:r>
            <w:r>
              <w:rPr>
                <w:rFonts w:asciiTheme="majorBidi" w:hAnsiTheme="majorBidi" w:cstheme="majorBidi"/>
              </w:rPr>
              <w:t>/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E79E08" w14:textId="77777777" w:rsidR="00D5121C" w:rsidRDefault="003B22A7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1,739</w:t>
            </w:r>
          </w:p>
        </w:tc>
        <w:tc>
          <w:tcPr>
            <w:tcW w:w="90" w:type="dxa"/>
            <w:shd w:val="clear" w:color="auto" w:fill="auto"/>
          </w:tcPr>
          <w:p w14:paraId="32A66928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CEB9D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26,369</w:t>
            </w:r>
          </w:p>
        </w:tc>
        <w:tc>
          <w:tcPr>
            <w:tcW w:w="90" w:type="dxa"/>
            <w:shd w:val="clear" w:color="auto" w:fill="auto"/>
          </w:tcPr>
          <w:p w14:paraId="3187B5D6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E579760" w14:textId="77777777" w:rsidR="00D5121C" w:rsidRDefault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41572666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768FFCE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4,228</w:t>
            </w:r>
          </w:p>
        </w:tc>
      </w:tr>
      <w:tr w:rsidR="00D5121C" w14:paraId="7739A7FB" w14:textId="77777777" w:rsidTr="00C12889">
        <w:trPr>
          <w:trHeight w:val="20"/>
        </w:trPr>
        <w:tc>
          <w:tcPr>
            <w:tcW w:w="4230" w:type="dxa"/>
          </w:tcPr>
          <w:p w14:paraId="4DAA11EB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เพิ่มขึ้นจากการซื้อบริษัท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7E306D" w14:textId="77777777" w:rsidR="00D5121C" w:rsidRDefault="003B22A7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99,731</w:t>
            </w:r>
          </w:p>
        </w:tc>
        <w:tc>
          <w:tcPr>
            <w:tcW w:w="90" w:type="dxa"/>
            <w:shd w:val="clear" w:color="auto" w:fill="auto"/>
          </w:tcPr>
          <w:p w14:paraId="54148716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8F2764" w14:textId="77777777" w:rsidR="00D5121C" w:rsidRDefault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38E6FD59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09206E4" w14:textId="77777777" w:rsidR="00D5121C" w:rsidRDefault="003B22A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1F1E36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DD6DF19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1D579C88" w14:textId="77777777" w:rsidTr="00C12889">
        <w:trPr>
          <w:trHeight w:val="20"/>
        </w:trPr>
        <w:tc>
          <w:tcPr>
            <w:tcW w:w="4230" w:type="dxa"/>
          </w:tcPr>
          <w:p w14:paraId="79EE4995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s/>
                <w:lang w:val="en-GB"/>
              </w:rPr>
              <w:t>โอนเงินจากเงินมัดจำ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89CDA4" w14:textId="77777777" w:rsidR="00D5121C" w:rsidRDefault="003B22A7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2A2F7CD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094A8A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7D6C84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2B902BC" w14:textId="77777777" w:rsidR="00D5121C" w:rsidRDefault="003B22A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AAA6A9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3C87C5B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0346875B" w14:textId="77777777" w:rsidTr="00C12889">
        <w:trPr>
          <w:trHeight w:val="20"/>
        </w:trPr>
        <w:tc>
          <w:tcPr>
            <w:tcW w:w="4230" w:type="dxa"/>
            <w:vAlign w:val="bottom"/>
          </w:tcPr>
          <w:p w14:paraId="451CCF58" w14:textId="77777777" w:rsidR="00D5121C" w:rsidRPr="00871D2B" w:rsidRDefault="009B248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u w:val="single"/>
              </w:rPr>
              <w:t>:</w:t>
            </w:r>
            <w:r w:rsidRPr="00871D2B">
              <w:rPr>
                <w:rFonts w:asciiTheme="majorBidi" w:hAnsiTheme="majorBidi" w:cstheme="majorBidi"/>
                <w:cs/>
                <w:lang w:val="en-GB"/>
              </w:rPr>
              <w:t xml:space="preserve">     ตัดจำหน่ายและจำหน่ายระหว่างงวด</w:t>
            </w:r>
            <w:r w:rsidR="00CE0168">
              <w:rPr>
                <w:rFonts w:asciiTheme="majorBidi" w:hAnsiTheme="majorBidi" w:cstheme="majorBidi"/>
              </w:rPr>
              <w:t>/</w:t>
            </w:r>
            <w:r w:rsidR="00CE0168" w:rsidRPr="00871D2B">
              <w:rPr>
                <w:rFonts w:asciiTheme="majorBidi" w:hAnsiTheme="majorBidi" w:cstheme="majorBidi" w:hint="cs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4B36CF" w14:textId="4D61DB31" w:rsidR="00D5121C" w:rsidRDefault="003B22A7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05FCA">
              <w:rPr>
                <w:rFonts w:asciiTheme="majorBidi" w:hAnsiTheme="majorBidi" w:cstheme="majorBidi"/>
              </w:rPr>
              <w:t>38,478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82AD38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3C074D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(108,348)</w:t>
            </w:r>
          </w:p>
        </w:tc>
        <w:tc>
          <w:tcPr>
            <w:tcW w:w="90" w:type="dxa"/>
            <w:shd w:val="clear" w:color="auto" w:fill="auto"/>
          </w:tcPr>
          <w:p w14:paraId="5AF0D329" w14:textId="77777777" w:rsidR="00D5121C" w:rsidRDefault="00D5121C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E1C2F4" w14:textId="77777777" w:rsidR="00D5121C" w:rsidRDefault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90" w:type="dxa"/>
            <w:shd w:val="clear" w:color="auto" w:fill="auto"/>
          </w:tcPr>
          <w:p w14:paraId="6700FC88" w14:textId="77777777" w:rsidR="00D5121C" w:rsidRDefault="00D5121C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E4CAD8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(861)</w:t>
            </w:r>
          </w:p>
        </w:tc>
      </w:tr>
      <w:tr w:rsidR="00D5121C" w14:paraId="5084F077" w14:textId="77777777" w:rsidTr="00C12889">
        <w:trPr>
          <w:trHeight w:val="20"/>
        </w:trPr>
        <w:tc>
          <w:tcPr>
            <w:tcW w:w="4230" w:type="dxa"/>
            <w:vAlign w:val="bottom"/>
          </w:tcPr>
          <w:p w14:paraId="43C35B17" w14:textId="77777777" w:rsidR="00D5121C" w:rsidRPr="00871D2B" w:rsidRDefault="009B2480">
            <w:pPr>
              <w:pStyle w:val="BodyText2"/>
              <w:spacing w:after="0" w:line="240" w:lineRule="auto"/>
              <w:ind w:left="452" w:right="-48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hint="cs"/>
                <w:cs/>
                <w:lang w:val="en-GB"/>
              </w:rPr>
              <w:t>โอนออก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8A6191" w14:textId="77777777" w:rsidR="00D5121C" w:rsidRDefault="003B22A7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(9,195)</w:t>
            </w:r>
          </w:p>
        </w:tc>
        <w:tc>
          <w:tcPr>
            <w:tcW w:w="90" w:type="dxa"/>
            <w:shd w:val="clear" w:color="auto" w:fill="auto"/>
          </w:tcPr>
          <w:p w14:paraId="2FCDCAD9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EBB224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1DB13E" w14:textId="77777777" w:rsidR="00D5121C" w:rsidRDefault="00D5121C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B259122" w14:textId="77777777" w:rsidR="00D5121C" w:rsidRDefault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D979F" w14:textId="77777777" w:rsidR="00D5121C" w:rsidRDefault="00D5121C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4EE998A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562EC5D3" w14:textId="77777777" w:rsidTr="00C12889">
        <w:trPr>
          <w:trHeight w:val="20"/>
        </w:trPr>
        <w:tc>
          <w:tcPr>
            <w:tcW w:w="4230" w:type="dxa"/>
          </w:tcPr>
          <w:p w14:paraId="1709DAF4" w14:textId="77777777" w:rsidR="00D5121C" w:rsidRPr="00871D2B" w:rsidRDefault="009B2480">
            <w:pPr>
              <w:pStyle w:val="BodyText2"/>
              <w:spacing w:after="0" w:line="240" w:lineRule="auto"/>
              <w:ind w:left="445" w:right="-48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ค่าเสื่อมราคาสำหรับงวด</w:t>
            </w:r>
            <w:r>
              <w:rPr>
                <w:rFonts w:asciiTheme="majorBidi" w:hAnsiTheme="majorBidi" w:cstheme="majorBidi"/>
              </w:rPr>
              <w:t>/</w:t>
            </w:r>
            <w:r w:rsidRPr="00871D2B">
              <w:rPr>
                <w:rFonts w:asciiTheme="majorBidi" w:hAnsiTheme="majorBidi" w:cstheme="majorBidi" w:hint="cs"/>
                <w:cs/>
                <w:lang w:val="en-GB"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16E52" w14:textId="7A13DF67" w:rsidR="00D5121C" w:rsidRDefault="003B22A7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05FCA">
              <w:rPr>
                <w:rFonts w:asciiTheme="majorBidi" w:hAnsiTheme="majorBidi" w:cstheme="majorBidi"/>
              </w:rPr>
              <w:t>30,265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923C05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56BF2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(57,876)</w:t>
            </w:r>
          </w:p>
        </w:tc>
        <w:tc>
          <w:tcPr>
            <w:tcW w:w="90" w:type="dxa"/>
            <w:shd w:val="clear" w:color="auto" w:fill="auto"/>
          </w:tcPr>
          <w:p w14:paraId="16DB24D8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02124BE" w14:textId="77777777" w:rsidR="00D5121C" w:rsidRDefault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(4,736)</w:t>
            </w:r>
          </w:p>
        </w:tc>
        <w:tc>
          <w:tcPr>
            <w:tcW w:w="90" w:type="dxa"/>
            <w:shd w:val="clear" w:color="auto" w:fill="auto"/>
          </w:tcPr>
          <w:p w14:paraId="428B88A8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E0663C7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(9,179)</w:t>
            </w:r>
          </w:p>
        </w:tc>
      </w:tr>
      <w:tr w:rsidR="00D5121C" w14:paraId="6CF9A7DB" w14:textId="77777777" w:rsidTr="00C12889">
        <w:trPr>
          <w:trHeight w:val="20"/>
        </w:trPr>
        <w:tc>
          <w:tcPr>
            <w:tcW w:w="4230" w:type="dxa"/>
          </w:tcPr>
          <w:p w14:paraId="5B68054B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s/>
                <w:lang w:val="en-GB"/>
              </w:rPr>
              <w:t>ตีราคาเพิ่มขึ้น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9FFFB0" w14:textId="77777777" w:rsidR="00D5121C" w:rsidRDefault="003B22A7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520DCED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C84FB4" w14:textId="77777777" w:rsidR="00D5121C" w:rsidRPr="00871D2B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A6A3E6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EEAA3E4" w14:textId="77777777" w:rsidR="00D5121C" w:rsidRDefault="003B22A7">
            <w:pPr>
              <w:pStyle w:val="BodyText2"/>
              <w:tabs>
                <w:tab w:val="decimal" w:pos="631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9E4CE7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5F9031F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5121C" w14:paraId="69E6E055" w14:textId="77777777" w:rsidTr="00C12889">
        <w:trPr>
          <w:trHeight w:val="20"/>
        </w:trPr>
        <w:tc>
          <w:tcPr>
            <w:tcW w:w="4230" w:type="dxa"/>
          </w:tcPr>
          <w:p w14:paraId="40A97678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มูลค่าสุทธิตามบัญชีปลายงวด</w:t>
            </w:r>
            <w:r>
              <w:rPr>
                <w:rFonts w:asciiTheme="majorBidi" w:hAnsiTheme="majorBidi" w:cstheme="majorBidi"/>
                <w:b/>
                <w:bCs/>
              </w:rPr>
              <w:t>/</w:t>
            </w:r>
            <w:r w:rsidRPr="00871D2B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2A173" w14:textId="77777777" w:rsidR="00D5121C" w:rsidRDefault="003B22A7">
            <w:pPr>
              <w:pStyle w:val="BodyText2"/>
              <w:tabs>
                <w:tab w:val="decimal" w:pos="993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612,355</w:t>
            </w:r>
          </w:p>
        </w:tc>
        <w:tc>
          <w:tcPr>
            <w:tcW w:w="90" w:type="dxa"/>
            <w:shd w:val="clear" w:color="auto" w:fill="auto"/>
          </w:tcPr>
          <w:p w14:paraId="71689A08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A1C44" w14:textId="2A664088" w:rsidR="00D5121C" w:rsidRDefault="009B2480" w:rsidP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="0038016F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0,</w:t>
            </w:r>
            <w:r w:rsidR="003B22A7">
              <w:rPr>
                <w:rFonts w:asciiTheme="majorBidi" w:hAnsiTheme="majorBidi" w:cstheme="majorBidi"/>
                <w:b/>
                <w:bCs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344B442E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36CA1" w14:textId="006B3F4C" w:rsidR="00D5121C" w:rsidRDefault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191,38</w:t>
            </w:r>
            <w:r w:rsidR="00F71335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AEB471D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3E937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206,487</w:t>
            </w:r>
          </w:p>
        </w:tc>
      </w:tr>
    </w:tbl>
    <w:p w14:paraId="593918BC" w14:textId="77777777" w:rsidR="00D5121C" w:rsidRDefault="00D5121C">
      <w:pPr>
        <w:ind w:left="360"/>
        <w:jc w:val="both"/>
        <w:rPr>
          <w:rFonts w:asciiTheme="majorBidi" w:hAnsiTheme="majorBidi"/>
          <w:color w:val="000000"/>
          <w:spacing w:val="-2"/>
          <w:sz w:val="28"/>
        </w:rPr>
      </w:pPr>
    </w:p>
    <w:p w14:paraId="7E76C7CC" w14:textId="4D453B67" w:rsidR="00D5121C" w:rsidRDefault="009B2480">
      <w:pPr>
        <w:spacing w:before="120" w:after="120"/>
        <w:ind w:left="360"/>
        <w:jc w:val="both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lastRenderedPageBreak/>
        <w:t>ณ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 xml:space="preserve">30 </w:t>
      </w:r>
      <w:r w:rsidR="0026135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บริษัทและบริษัทย่อยได้นำที่ดินพร้อมสิ่งปลูกสร้างและเครื่องจักรมูลค่าสุทธิตามบัญชีจำนวน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38016F">
        <w:rPr>
          <w:rFonts w:asciiTheme="majorBidi" w:hAnsiTheme="majorBidi"/>
          <w:color w:val="000000"/>
          <w:spacing w:val="-2"/>
          <w:sz w:val="28"/>
          <w:lang w:val="en-GB"/>
        </w:rPr>
        <w:t xml:space="preserve">331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34</w:t>
      </w:r>
      <w:r w:rsidR="00C12889">
        <w:rPr>
          <w:rFonts w:asciiTheme="majorBidi" w:hAnsi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ตามลำดับ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โดยเป็นส่วนของงบการเงินเฉพาะกิจการจำนวน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="0038016F">
        <w:rPr>
          <w:rFonts w:asciiTheme="majorBidi" w:hAnsiTheme="majorBidi"/>
          <w:color w:val="000000"/>
          <w:spacing w:val="-2"/>
          <w:sz w:val="28"/>
          <w:lang w:val="en-GB"/>
        </w:rPr>
        <w:t>189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/>
          <w:color w:val="000000"/>
          <w:spacing w:val="-2"/>
          <w:sz w:val="28"/>
        </w:rPr>
        <w:t>192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ตามลำดับ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เป็นหลักประกันวงเงินสินเชื่อเงินกู้ยืมระยะยาวที่ได้รับจากธนาคาร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C12889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ดูหมายเหตุ </w:t>
      </w:r>
      <w:r w:rsidRPr="00C12889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C2E3D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C12889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2DDBE5B5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สินทรัพย์สิทธิการใช้</w:t>
      </w:r>
    </w:p>
    <w:p w14:paraId="68080953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รายการเปลี่ยนแปลงของบัญชี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สินทรัพย์สิทธิการใช้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3556B3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3556B3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แบ่งตามประเภทสินทรัพย์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สรุป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ได้ดังนี้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890"/>
      </w:tblGrid>
      <w:tr w:rsidR="00D5121C" w14:paraId="382CB4F5" w14:textId="77777777" w:rsidTr="000017F1">
        <w:trPr>
          <w:trHeight w:val="95"/>
        </w:trPr>
        <w:tc>
          <w:tcPr>
            <w:tcW w:w="4950" w:type="dxa"/>
            <w:vAlign w:val="bottom"/>
          </w:tcPr>
          <w:p w14:paraId="175A9450" w14:textId="77777777" w:rsidR="00D5121C" w:rsidRDefault="00D5121C" w:rsidP="000017F1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8F88EC4" w14:textId="77777777" w:rsidR="00D5121C" w:rsidRDefault="00D5121C" w:rsidP="000017F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289B68A" w14:textId="77777777" w:rsidR="00D5121C" w:rsidRPr="00871D2B" w:rsidRDefault="009B2480" w:rsidP="000017F1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40B6BDD0" w14:textId="77777777">
        <w:trPr>
          <w:trHeight w:val="20"/>
        </w:trPr>
        <w:tc>
          <w:tcPr>
            <w:tcW w:w="4950" w:type="dxa"/>
            <w:vAlign w:val="bottom"/>
          </w:tcPr>
          <w:p w14:paraId="2626F944" w14:textId="77777777" w:rsidR="00D5121C" w:rsidRDefault="00D5121C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356C83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C90AA04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4D73FC8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73744231" w14:textId="77777777">
        <w:trPr>
          <w:trHeight w:val="20"/>
        </w:trPr>
        <w:tc>
          <w:tcPr>
            <w:tcW w:w="4950" w:type="dxa"/>
          </w:tcPr>
          <w:p w14:paraId="3D9CAC74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ราคาตามบัญชีต้นงวด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0BA74" w14:textId="77777777" w:rsidR="00D5121C" w:rsidRDefault="009B2480">
            <w:pPr>
              <w:pStyle w:val="BodyText2"/>
              <w:tabs>
                <w:tab w:val="decimal" w:pos="901"/>
              </w:tabs>
              <w:spacing w:after="0" w:line="240" w:lineRule="auto"/>
              <w:ind w:left="72"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DC596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1F657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121C" w14:paraId="0E638DEE" w14:textId="77777777">
        <w:trPr>
          <w:trHeight w:val="20"/>
        </w:trPr>
        <w:tc>
          <w:tcPr>
            <w:tcW w:w="4950" w:type="dxa"/>
          </w:tcPr>
          <w:p w14:paraId="4E1C42CB" w14:textId="77777777" w:rsidR="00D5121C" w:rsidRDefault="009B2480">
            <w:pPr>
              <w:pStyle w:val="Head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รายการปรับปรุงจากการนำมาตรฐานการรายงานทางการเงิน</w:t>
            </w:r>
          </w:p>
          <w:p w14:paraId="2D3B3C4A" w14:textId="77777777" w:rsidR="00D5121C" w:rsidRDefault="009B2480">
            <w:pPr>
              <w:pStyle w:val="Head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 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ฉบับที่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16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มาใช้ ณ วันที่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1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มกราคม </w:t>
            </w:r>
            <w:r>
              <w:rPr>
                <w:rFonts w:asciiTheme="majorBidi" w:eastAsia="Arial Unicode MS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484B4DA" w14:textId="77777777" w:rsidR="00D5121C" w:rsidRDefault="00D5121C">
            <w:pPr>
              <w:pStyle w:val="BodyText2"/>
              <w:tabs>
                <w:tab w:val="decimal" w:pos="901"/>
              </w:tabs>
              <w:spacing w:after="0" w:line="240" w:lineRule="auto"/>
              <w:ind w:left="72"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B0476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186E09B" w14:textId="77777777" w:rsidR="00D5121C" w:rsidRDefault="00D5121C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121C" w14:paraId="0CDA9249" w14:textId="77777777">
        <w:trPr>
          <w:trHeight w:val="20"/>
        </w:trPr>
        <w:tc>
          <w:tcPr>
            <w:tcW w:w="4950" w:type="dxa"/>
          </w:tcPr>
          <w:p w14:paraId="1C4891FE" w14:textId="77777777" w:rsidR="00D5121C" w:rsidRPr="00871D2B" w:rsidRDefault="009B2480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58F66" w14:textId="77777777" w:rsidR="00D5121C" w:rsidRDefault="003B22A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224,914</w:t>
            </w:r>
          </w:p>
        </w:tc>
        <w:tc>
          <w:tcPr>
            <w:tcW w:w="270" w:type="dxa"/>
            <w:shd w:val="clear" w:color="auto" w:fill="auto"/>
          </w:tcPr>
          <w:p w14:paraId="012AF288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67A700E7" w14:textId="77777777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121C" w14:paraId="6EF487F1" w14:textId="77777777">
        <w:trPr>
          <w:trHeight w:val="20"/>
        </w:trPr>
        <w:tc>
          <w:tcPr>
            <w:tcW w:w="4950" w:type="dxa"/>
            <w:vAlign w:val="bottom"/>
          </w:tcPr>
          <w:p w14:paraId="382ABCD5" w14:textId="77777777" w:rsidR="00D5121C" w:rsidRPr="00871D2B" w:rsidRDefault="009B2480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9B07B3" w14:textId="77777777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B6EB5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70" w:type="dxa"/>
          </w:tcPr>
          <w:p w14:paraId="08835372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124E1BB" w14:textId="77777777" w:rsidR="00D5121C" w:rsidRDefault="009B2480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121C" w14:paraId="6E79D851" w14:textId="77777777">
        <w:trPr>
          <w:trHeight w:val="20"/>
        </w:trPr>
        <w:tc>
          <w:tcPr>
            <w:tcW w:w="4950" w:type="dxa"/>
            <w:vAlign w:val="bottom"/>
          </w:tcPr>
          <w:p w14:paraId="36100D8E" w14:textId="77777777" w:rsidR="00D5121C" w:rsidRPr="00871D2B" w:rsidRDefault="009B2480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E4D4BC" w14:textId="77777777" w:rsidR="00D5121C" w:rsidRDefault="009B2480" w:rsidP="003B22A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6EB5">
              <w:rPr>
                <w:rFonts w:asciiTheme="majorBidi" w:hAnsiTheme="majorBidi" w:cstheme="majorBidi"/>
                <w:sz w:val="28"/>
                <w:szCs w:val="28"/>
              </w:rPr>
              <w:t>1,96</w:t>
            </w:r>
            <w:r w:rsidR="003B22A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5C1E31A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A3215C3" w14:textId="77777777" w:rsidR="00D5121C" w:rsidRDefault="009B2480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10,463</w:t>
            </w:r>
          </w:p>
        </w:tc>
      </w:tr>
      <w:tr w:rsidR="003B22A7" w14:paraId="20E1328C" w14:textId="77777777">
        <w:trPr>
          <w:trHeight w:val="20"/>
        </w:trPr>
        <w:tc>
          <w:tcPr>
            <w:tcW w:w="4950" w:type="dxa"/>
            <w:vAlign w:val="bottom"/>
          </w:tcPr>
          <w:p w14:paraId="536C8CA4" w14:textId="77777777" w:rsidR="003B22A7" w:rsidRPr="003B22A7" w:rsidRDefault="003B22A7" w:rsidP="003B22A7">
            <w:pPr>
              <w:pStyle w:val="BodyText2"/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3B22A7">
              <w:rPr>
                <w:rFonts w:asciiTheme="majorBidi" w:eastAsia="Arial Unicode MS" w:hAnsiTheme="majorBidi" w:hint="cs"/>
                <w:sz w:val="28"/>
                <w:szCs w:val="28"/>
                <w:cs/>
              </w:rPr>
              <w:t>ตัดจำหน่ายระหว่างงวด</w:t>
            </w:r>
            <w:r w:rsidRPr="003B22A7">
              <w:rPr>
                <w:rFonts w:asciiTheme="majorBidi" w:eastAsia="Arial Unicode MS" w:hAnsiTheme="majorBidi"/>
                <w:sz w:val="28"/>
                <w:szCs w:val="28"/>
                <w:cs/>
              </w:rPr>
              <w:t>-</w:t>
            </w:r>
            <w:r w:rsidRPr="003B22A7">
              <w:rPr>
                <w:rFonts w:asciiTheme="majorBidi" w:eastAsia="Arial Unicode MS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65C5B1B" w14:textId="77777777" w:rsidR="003B22A7" w:rsidRDefault="003B22A7" w:rsidP="003B22A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917)</w:t>
            </w:r>
          </w:p>
        </w:tc>
        <w:tc>
          <w:tcPr>
            <w:tcW w:w="270" w:type="dxa"/>
          </w:tcPr>
          <w:p w14:paraId="201FC106" w14:textId="77777777" w:rsidR="003B22A7" w:rsidRDefault="003B22A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3CCF14" w14:textId="77777777" w:rsidR="003B22A7" w:rsidRDefault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917)</w:t>
            </w:r>
          </w:p>
        </w:tc>
      </w:tr>
      <w:tr w:rsidR="00D5121C" w14:paraId="196AE4CA" w14:textId="77777777">
        <w:trPr>
          <w:trHeight w:val="20"/>
        </w:trPr>
        <w:tc>
          <w:tcPr>
            <w:tcW w:w="4950" w:type="dxa"/>
            <w:vAlign w:val="bottom"/>
          </w:tcPr>
          <w:p w14:paraId="7A5CD722" w14:textId="77777777" w:rsidR="00D5121C" w:rsidRPr="00871D2B" w:rsidRDefault="009B2480">
            <w:pPr>
              <w:pStyle w:val="BodyText2"/>
              <w:spacing w:after="0" w:line="240" w:lineRule="auto"/>
              <w:ind w:left="162" w:right="-360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6B62EFB" w14:textId="77777777" w:rsidR="00D5121C" w:rsidRDefault="009B2480" w:rsidP="003B22A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B22A7">
              <w:rPr>
                <w:rFonts w:asciiTheme="majorBidi" w:hAnsiTheme="majorBidi" w:cstheme="majorBidi"/>
                <w:sz w:val="28"/>
                <w:szCs w:val="28"/>
              </w:rPr>
              <w:t>16,929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35484C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2361C6" w14:textId="78131525" w:rsidR="00D5121C" w:rsidRDefault="009B2480" w:rsidP="003B22A7">
            <w:pPr>
              <w:pStyle w:val="BodyText2"/>
              <w:tabs>
                <w:tab w:val="decimal" w:pos="631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</w:t>
            </w:r>
            <w:r w:rsidR="003B22A7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2,26</w:t>
            </w:r>
            <w:r w:rsidR="006C21B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5121C" w14:paraId="187B98E9" w14:textId="77777777">
        <w:trPr>
          <w:trHeight w:val="20"/>
        </w:trPr>
        <w:tc>
          <w:tcPr>
            <w:tcW w:w="4950" w:type="dxa"/>
          </w:tcPr>
          <w:p w14:paraId="34D7D686" w14:textId="77777777" w:rsidR="00D5121C" w:rsidRPr="00871D2B" w:rsidRDefault="009B248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</w:t>
            </w:r>
            <w:r w:rsidRPr="00871D2B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DB4E9" w14:textId="77777777" w:rsidR="00D5121C" w:rsidRPr="00871D2B" w:rsidRDefault="003B22A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217,165</w:t>
            </w:r>
          </w:p>
        </w:tc>
        <w:tc>
          <w:tcPr>
            <w:tcW w:w="270" w:type="dxa"/>
          </w:tcPr>
          <w:p w14:paraId="5B222D81" w14:textId="77777777" w:rsidR="00D5121C" w:rsidRDefault="00D5121C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8860E" w14:textId="77777777" w:rsidR="00D5121C" w:rsidRDefault="003B22A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5,284</w:t>
            </w:r>
          </w:p>
        </w:tc>
      </w:tr>
    </w:tbl>
    <w:p w14:paraId="58A5E39B" w14:textId="77777777" w:rsidR="00D5121C" w:rsidRPr="001F19F0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1F19F0">
        <w:rPr>
          <w:rFonts w:asciiTheme="majorBidi" w:hAnsiTheme="majorBidi" w:cstheme="majorBidi"/>
          <w:b/>
          <w:bCs/>
          <w:sz w:val="28"/>
          <w:cs/>
          <w:lang w:val="en-GB"/>
        </w:rPr>
        <w:t>สิทธิการเช่า</w:t>
      </w:r>
      <w:r w:rsidRPr="001F19F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F199DA7" w14:textId="77777777" w:rsidR="00D5121C" w:rsidRPr="000017F1" w:rsidRDefault="009B2480" w:rsidP="000017F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</w:t>
      </w:r>
      <w:r w:rsidR="00D22C1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สิทธิการเช่</w:t>
      </w:r>
      <w:r w:rsidR="000017F1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า</w:t>
      </w:r>
      <w:r w:rsidR="00D22C1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สำหรับงวด</w:t>
      </w:r>
      <w:r w:rsidR="00B0638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D22C1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เดือนสิ้นสุด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B06388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</w:t>
      </w:r>
      <w:r w:rsidR="00D22C12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สำหรับปีสิ้นสุด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วันที่</w:t>
      </w:r>
      <w:r w:rsidR="000017F1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           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86"/>
        <w:gridCol w:w="1084"/>
        <w:gridCol w:w="86"/>
        <w:gridCol w:w="994"/>
        <w:gridCol w:w="90"/>
        <w:gridCol w:w="990"/>
      </w:tblGrid>
      <w:tr w:rsidR="00D5121C" w14:paraId="11FC8D48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4C20288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806C7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D58E54C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168C0" w14:textId="77777777" w:rsidR="00D5121C" w:rsidRPr="00871D2B" w:rsidRDefault="009B2480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D5121C" w14:paraId="6DEBE479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C4BCA1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52C2E" w14:textId="77777777" w:rsidR="00D5121C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DFCA353" w14:textId="77777777" w:rsidR="00D5121C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126CFC" w14:textId="77777777" w:rsidR="00D5121C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27ADA998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A8E980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8A93" w14:textId="77777777" w:rsidR="00D5121C" w:rsidRPr="00B06388" w:rsidRDefault="009B2480" w:rsidP="00B06388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38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6388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0</w:t>
            </w:r>
            <w:r w:rsidRPr="00B063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6388" w:rsidRPr="00B0638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AF048" w14:textId="77777777" w:rsidR="00D5121C" w:rsidRPr="00B06388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C0F3EB" w14:textId="77777777" w:rsidR="00D5121C" w:rsidRPr="00B06388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3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638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A5A384B" w14:textId="77777777" w:rsidR="00D5121C" w:rsidRPr="00B06388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2E5863" w14:textId="77777777" w:rsidR="00D5121C" w:rsidRPr="00B06388" w:rsidRDefault="009B2480" w:rsidP="00B0638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638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6388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0</w:t>
            </w:r>
            <w:r w:rsidRPr="00B063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6388" w:rsidRPr="00B0638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177DA" w14:textId="77777777" w:rsidR="00D5121C" w:rsidRPr="00B06388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FAE47" w14:textId="77777777" w:rsidR="00D5121C" w:rsidRPr="00B06388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63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0638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5121C" w14:paraId="5D469CF6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4FF0DA" w14:textId="77777777" w:rsidR="00D5121C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7C3B9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D7C5298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96882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AB3484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A9E5F" w14:textId="77777777" w:rsidR="00D5121C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A6413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0445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5121C" w14:paraId="3990AFB8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90077A9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มูลค่าสุทธิตามบัญชีต้นงวด/ปี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B769F" w14:textId="77777777" w:rsidR="00D5121C" w:rsidRPr="00A76DD8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6DD8">
              <w:rPr>
                <w:rFonts w:asciiTheme="majorBidi" w:hAnsiTheme="majorBidi" w:cstheme="majorBidi"/>
                <w:sz w:val="26"/>
                <w:szCs w:val="26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7EB7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C3FADC" w14:textId="77777777" w:rsidR="00D5121C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48,339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A7BB599" w14:textId="77777777" w:rsidR="00D5121C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262BB" w14:textId="77777777" w:rsidR="00D5121C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C289F5" w14:textId="77777777" w:rsidR="00D5121C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356AB" w14:textId="77777777" w:rsidR="00D5121C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</w:tr>
      <w:tr w:rsidR="00D5121C" w14:paraId="6FB71BA6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EB1F843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E1B0E" w14:textId="28D83CDF" w:rsidR="00D5121C" w:rsidRPr="00A76DD8" w:rsidRDefault="0038016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1F19F0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08D2D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4CDD2" w14:textId="77777777" w:rsidR="00D5121C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F895EE" w14:textId="77777777" w:rsidR="00D5121C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C9E7C" w14:textId="77777777" w:rsidR="00D5121C" w:rsidRDefault="001F19F0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78B869" w14:textId="77777777" w:rsidR="00D5121C" w:rsidRDefault="00D5121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478B48" w14:textId="77777777" w:rsidR="00D5121C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121C" w14:paraId="44628C99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EACAEFB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1C0CE" w14:textId="18673CF7" w:rsidR="00D5121C" w:rsidRPr="00A76DD8" w:rsidRDefault="001F19F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(1,6</w:t>
            </w:r>
            <w:r w:rsidR="0038016F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E6EB6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A07B8" w14:textId="77777777" w:rsidR="00D5121C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(2,406)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C70240" w14:textId="77777777" w:rsidR="00D5121C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E1403" w14:textId="24D11AE6" w:rsidR="00D5121C" w:rsidRDefault="001F19F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8016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428ADD" w14:textId="77777777" w:rsidR="00D5121C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DD5F69B" w14:textId="77777777" w:rsidR="00D5121C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(575)</w:t>
            </w:r>
          </w:p>
        </w:tc>
      </w:tr>
      <w:tr w:rsidR="00D5121C" w14:paraId="722D950C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B89FD4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มูลค่าสุทธิตามบัญชีปลายงวด/ปี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D83E1E" w14:textId="7BBD3617" w:rsidR="00D5121C" w:rsidRPr="00A76DD8" w:rsidRDefault="001F19F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3801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801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3BDEA" w14:textId="77777777" w:rsidR="00D5121C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29C2FB" w14:textId="77777777" w:rsidR="00D5121C" w:rsidRDefault="009B248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29CC29" w14:textId="77777777" w:rsidR="00D5121C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8A047B" w14:textId="77777777" w:rsidR="00D5121C" w:rsidRDefault="001F19F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DAB662" w14:textId="77777777" w:rsidR="00D5121C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1937CF4" w14:textId="77777777" w:rsidR="00D5121C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</w:tr>
    </w:tbl>
    <w:p w14:paraId="59BBF50E" w14:textId="77777777" w:rsidR="00D5121C" w:rsidRDefault="009B248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ในปี </w:t>
      </w:r>
      <w:r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2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บริษัท สตาร์ ปิโตรเลียม พลัส จำกัด ซึ่งเป็นบริษัทย่อยได้ทำสัญญาเช่าสถานี โดยมีระยะเวลาเช่า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ปี เพื่อใช้ในการประกอบกิจการ ซึ่งบริษัทย่อยได้จ่ายค่าสิทธิการเช่าดังกล่าวแล้ว เป็นจำนวนเงิน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16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ล้านบาท</w:t>
      </w:r>
    </w:p>
    <w:p w14:paraId="1AB4F221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AB99FE0" w14:textId="77777777" w:rsidR="00D5121C" w:rsidRPr="008421EF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421EF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</w:t>
      </w:r>
      <w:r w:rsidRPr="008421EF">
        <w:rPr>
          <w:rFonts w:asciiTheme="majorBidi" w:hAnsiTheme="majorBidi" w:cstheme="majorBidi" w:hint="cs"/>
          <w:b/>
          <w:bCs/>
          <w:sz w:val="28"/>
          <w:cs/>
          <w:lang w:val="en-GB"/>
        </w:rPr>
        <w:t>น</w:t>
      </w:r>
    </w:p>
    <w:p w14:paraId="2E371D95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รายการเปลี่ยนแปลงของบัญชีสินทรัพย์ไม่มีตัวตน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B06388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B06388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080"/>
      </w:tblGrid>
      <w:tr w:rsidR="00D5121C" w14:paraId="44161CB1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6A25E" w14:textId="77777777" w:rsidR="00D5121C" w:rsidRPr="00DC3187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F9D54" w14:textId="77777777" w:rsidR="00D5121C" w:rsidRPr="00DC318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8DA9" w14:textId="77777777" w:rsidR="00D5121C" w:rsidRPr="00DC318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E66AF" w14:textId="77777777" w:rsidR="00D5121C" w:rsidRPr="00871D2B" w:rsidRDefault="009B2480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 w:rsidRPr="00DC3187"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754724E6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79954" w14:textId="77777777" w:rsidR="00D5121C" w:rsidRPr="00DC3187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FBFC" w14:textId="77777777" w:rsidR="00D5121C" w:rsidRPr="00DC3187" w:rsidRDefault="009B248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CF5E6" w14:textId="77777777" w:rsidR="00D5121C" w:rsidRPr="00DC3187" w:rsidRDefault="00D5121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823C11" w14:textId="77777777" w:rsidR="00D5121C" w:rsidRPr="00DC3187" w:rsidRDefault="009B248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D5B8C2C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8BC2" w14:textId="77777777" w:rsidR="00D5121C" w:rsidRPr="00DC3187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16338" w14:textId="77777777" w:rsidR="00D5121C" w:rsidRPr="00DC3187" w:rsidRDefault="009B2480" w:rsidP="00B06388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B06388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C86210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6F06F" w14:textId="77777777" w:rsidR="00D5121C" w:rsidRPr="00DC3187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28606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C7AC1" w14:textId="77777777" w:rsidR="00D5121C" w:rsidRPr="00DC3187" w:rsidRDefault="009B2480" w:rsidP="00B06388">
            <w:pPr>
              <w:ind w:left="-90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B06388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E3181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DF137" w14:textId="77777777" w:rsidR="00D5121C" w:rsidRPr="00DC3187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5733ED91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D2883" w14:textId="77777777" w:rsidR="00D5121C" w:rsidRPr="00DC3187" w:rsidRDefault="00D5121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800BB" w14:textId="77777777" w:rsidR="00D5121C" w:rsidRPr="00DC3187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0E949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2902D" w14:textId="77777777" w:rsidR="00D5121C" w:rsidRPr="00DC3187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1F587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4F417" w14:textId="77777777" w:rsidR="00D5121C" w:rsidRPr="00DC3187" w:rsidRDefault="009B2480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4EB19" w14:textId="77777777" w:rsidR="00D5121C" w:rsidRPr="00871D2B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C08A1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4894D5C4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DAEC9" w14:textId="77777777" w:rsidR="00D5121C" w:rsidRPr="00871D2B" w:rsidRDefault="00D5121C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7506D" w14:textId="77777777" w:rsidR="00D5121C" w:rsidRPr="00DC3187" w:rsidRDefault="00D5121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545BA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0F27E" w14:textId="77777777" w:rsidR="00D5121C" w:rsidRPr="00DC3187" w:rsidRDefault="00084AA7">
            <w:pPr>
              <w:tabs>
                <w:tab w:val="decimal" w:pos="540"/>
              </w:tabs>
              <w:ind w:left="-90"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B2480" w:rsidRPr="00871D2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ปรับปรุงใหม่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3CAC7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7098F" w14:textId="77777777" w:rsidR="00D5121C" w:rsidRPr="00DC3187" w:rsidRDefault="00D5121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A7EB" w14:textId="77777777" w:rsidR="00D5121C" w:rsidRPr="00DC3187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44844F" w14:textId="77777777" w:rsidR="00D5121C" w:rsidRPr="00DC3187" w:rsidRDefault="00D5121C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3E309DD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9AD3A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มูลค่าสุทธิตามบัญชีต้นงวด/ปี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74890" w14:textId="67F9EC84" w:rsidR="00D5121C" w:rsidRPr="00DC3187" w:rsidRDefault="008421E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56</w:t>
            </w:r>
            <w:r w:rsidR="00575E4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8286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709B8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272,873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DD24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C8D50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3,444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60ABA" w14:textId="77777777" w:rsidR="00D5121C" w:rsidRPr="00DC3187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68B84" w14:textId="77777777" w:rsidR="00D5121C" w:rsidRPr="00DC3187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3,792</w:t>
            </w:r>
          </w:p>
        </w:tc>
      </w:tr>
      <w:tr w:rsidR="00D5121C" w14:paraId="1502E037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44FF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98B9" w14:textId="09C39684" w:rsidR="008421EF" w:rsidRPr="00DC3187" w:rsidRDefault="008421EF" w:rsidP="008421E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</w:t>
            </w:r>
            <w:r w:rsidR="00575E4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49984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5284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551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46B91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7CCF" w14:textId="77777777" w:rsidR="00D5121C" w:rsidRPr="00871D2B" w:rsidRDefault="008421EF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D0AA" w14:textId="77777777" w:rsidR="00D5121C" w:rsidRPr="00DC3187" w:rsidRDefault="00D5121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DDD4" w14:textId="77777777" w:rsidR="00D5121C" w:rsidRPr="00DC3187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531</w:t>
            </w:r>
          </w:p>
        </w:tc>
      </w:tr>
      <w:tr w:rsidR="00D5121C" w14:paraId="7E491A1D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05B6C" w14:textId="41331160" w:rsidR="00D5121C" w:rsidRPr="0061562A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</w:pPr>
            <w:r w:rsidRPr="00871D2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เพิ่มขึ้นจากการซื้อธุรกิจ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15FA" w14:textId="77777777" w:rsidR="00D5121C" w:rsidRPr="00DC3187" w:rsidRDefault="008421E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7E633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E5DB" w14:textId="7375E7CC" w:rsidR="008421EF" w:rsidRPr="00DC3187" w:rsidRDefault="008421EF" w:rsidP="008421E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F1058C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CC64B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00CE2" w14:textId="77777777" w:rsidR="00D5121C" w:rsidRPr="00DC3187" w:rsidRDefault="008421EF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AE138" w14:textId="77777777" w:rsidR="00D5121C" w:rsidRPr="00DC3187" w:rsidRDefault="00D5121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ECDC8" w14:textId="77777777" w:rsidR="00D5121C" w:rsidRPr="00DC3187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7DB0E963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BCE09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ลดลงจากการจำหน่าย</w:t>
            </w:r>
            <w:r w:rsidR="0061562A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ของ</w:t>
            </w:r>
            <w:r w:rsidRPr="00871D2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C00B8" w14:textId="77777777" w:rsidR="00D5121C" w:rsidRPr="00DC3187" w:rsidRDefault="008421E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(13,326)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5754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70C1B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3270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C93B" w14:textId="77777777" w:rsidR="00D5121C" w:rsidRPr="00871D2B" w:rsidRDefault="008421EF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AE67" w14:textId="77777777" w:rsidR="00D5121C" w:rsidRPr="00DC3187" w:rsidRDefault="00D5121C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E9AAF" w14:textId="77777777" w:rsidR="00D5121C" w:rsidRPr="00DC3187" w:rsidRDefault="009B248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2AB62FA2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6758D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85BFE" w14:textId="795B00EA" w:rsidR="00D5121C" w:rsidRPr="00DC3187" w:rsidRDefault="008421E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(25,68</w:t>
            </w:r>
            <w:r w:rsidR="00F1058C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FAD6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CBC3C" w14:textId="77777777" w:rsidR="00D5121C" w:rsidRPr="00DC3187" w:rsidRDefault="009B2480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(21,892)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E1122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3F5D5" w14:textId="123F9BED" w:rsidR="00D5121C" w:rsidRPr="00DC3187" w:rsidRDefault="008421E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(68</w:t>
            </w:r>
            <w:r w:rsidR="00F1058C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B3DC" w14:textId="77777777" w:rsidR="00D5121C" w:rsidRPr="00DC3187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12E3B3" w14:textId="77777777" w:rsidR="00D5121C" w:rsidRPr="00DC3187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DC3187">
              <w:rPr>
                <w:rFonts w:asciiTheme="majorBidi" w:hAnsiTheme="majorBidi" w:cstheme="majorBidi"/>
                <w:sz w:val="28"/>
              </w:rPr>
              <w:t>(879)</w:t>
            </w:r>
          </w:p>
        </w:tc>
      </w:tr>
      <w:tr w:rsidR="00D5121C" w14:paraId="0B300EB8" w14:textId="77777777" w:rsidTr="00DC318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E1905" w14:textId="77777777" w:rsidR="00D5121C" w:rsidRPr="00871D2B" w:rsidRDefault="009B2480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มูลค่าสุทธิตามบัญชีปลายงวด/ปี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228D04" w14:textId="3BD87E39" w:rsidR="00D5121C" w:rsidRPr="00DC3187" w:rsidRDefault="008421EF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213,5</w:t>
            </w:r>
            <w:r w:rsidR="00F1058C">
              <w:rPr>
                <w:rFonts w:asciiTheme="majorBidi" w:hAnsiTheme="majorBidi" w:cstheme="majorBidi"/>
                <w:b/>
                <w:bCs/>
                <w:sz w:val="28"/>
              </w:rPr>
              <w:t>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88EC4" w14:textId="77777777" w:rsidR="00D5121C" w:rsidRPr="00DC3187" w:rsidRDefault="00D5121C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D9FDE0" w14:textId="729AB036" w:rsidR="00D5121C" w:rsidRPr="00DC3187" w:rsidRDefault="008421E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251,56</w:t>
            </w:r>
            <w:r w:rsidR="00F1058C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D39D7" w14:textId="77777777" w:rsidR="00D5121C" w:rsidRPr="00DC3187" w:rsidRDefault="00D5121C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D0C12C" w14:textId="4488C82A" w:rsidR="00D5121C" w:rsidRPr="00DC3187" w:rsidRDefault="008421E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2,79</w:t>
            </w:r>
            <w:r w:rsidR="00F1058C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FAD8C" w14:textId="77777777" w:rsidR="00D5121C" w:rsidRPr="00DC3187" w:rsidRDefault="00D5121C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01914D" w14:textId="77777777" w:rsidR="00D5121C" w:rsidRPr="00DC3187" w:rsidRDefault="009B2480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3187">
              <w:rPr>
                <w:rFonts w:asciiTheme="majorBidi" w:hAnsiTheme="majorBidi" w:cstheme="majorBidi"/>
                <w:b/>
                <w:bCs/>
                <w:sz w:val="28"/>
              </w:rPr>
              <w:t>3,444</w:t>
            </w:r>
          </w:p>
        </w:tc>
      </w:tr>
    </w:tbl>
    <w:p w14:paraId="4DB150DB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เงินมัดจำเพื่อตรวจสอบธุรกิจก่อนซื้อกิจการ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77BB40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เงินมัดจำเพื่อตรวจสอบข้อมูลธุรกิจก่อนซื้อกิจการ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B0638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ประกอบด้วยรายการต่อไปนี้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90"/>
        <w:gridCol w:w="1918"/>
        <w:gridCol w:w="20"/>
        <w:gridCol w:w="1559"/>
        <w:gridCol w:w="142"/>
        <w:gridCol w:w="830"/>
        <w:gridCol w:w="20"/>
        <w:gridCol w:w="972"/>
        <w:gridCol w:w="20"/>
        <w:gridCol w:w="909"/>
        <w:gridCol w:w="90"/>
        <w:gridCol w:w="990"/>
      </w:tblGrid>
      <w:tr w:rsidR="00D5121C" w:rsidRPr="00440BFF" w14:paraId="2ACA47A9" w14:textId="77777777" w:rsidTr="00E12AC0">
        <w:trPr>
          <w:trHeight w:val="170"/>
        </w:trPr>
        <w:tc>
          <w:tcPr>
            <w:tcW w:w="1440" w:type="dxa"/>
            <w:vAlign w:val="bottom"/>
          </w:tcPr>
          <w:p w14:paraId="5A5749FC" w14:textId="77777777" w:rsidR="00D5121C" w:rsidRPr="00440BFF" w:rsidRDefault="00D5121C" w:rsidP="00E12AC0">
            <w:pPr>
              <w:spacing w:line="192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1BE2A2D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18" w:type="dxa"/>
            <w:vAlign w:val="bottom"/>
          </w:tcPr>
          <w:p w14:paraId="5764F430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0" w:type="dxa"/>
          </w:tcPr>
          <w:p w14:paraId="56F8A83B" w14:textId="77777777" w:rsidR="00D5121C" w:rsidRPr="00440BFF" w:rsidRDefault="00D5121C" w:rsidP="00E12AC0">
            <w:pPr>
              <w:spacing w:line="192" w:lineRule="auto"/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C5AD4A0" w14:textId="77777777" w:rsidR="00D5121C" w:rsidRPr="00440BFF" w:rsidRDefault="00D5121C" w:rsidP="00E12AC0">
            <w:pPr>
              <w:spacing w:line="192" w:lineRule="auto"/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39BB4E5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6777ACED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0" w:type="dxa"/>
          </w:tcPr>
          <w:p w14:paraId="7531E3F9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9" w:type="dxa"/>
            <w:gridSpan w:val="3"/>
            <w:vAlign w:val="bottom"/>
          </w:tcPr>
          <w:p w14:paraId="1603CC88" w14:textId="77777777" w:rsidR="00D5121C" w:rsidRPr="00440BFF" w:rsidRDefault="009B2480" w:rsidP="00E12AC0">
            <w:pPr>
              <w:spacing w:line="192" w:lineRule="auto"/>
              <w:ind w:right="4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  <w:lang w:val="en-GB"/>
              </w:rPr>
              <w:t>(</w:t>
            </w: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 w:rsidRPr="00440BFF">
              <w:rPr>
                <w:rFonts w:asciiTheme="majorBidi" w:hAnsiTheme="majorBidi" w:cstheme="majorBidi"/>
                <w:szCs w:val="24"/>
              </w:rPr>
              <w:t>:</w:t>
            </w: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D5121C" w:rsidRPr="00440BFF" w14:paraId="3F87D24E" w14:textId="77777777" w:rsidTr="00E12AC0">
        <w:trPr>
          <w:trHeight w:val="170"/>
        </w:trPr>
        <w:tc>
          <w:tcPr>
            <w:tcW w:w="1440" w:type="dxa"/>
            <w:vAlign w:val="bottom"/>
          </w:tcPr>
          <w:p w14:paraId="2D2BF876" w14:textId="77777777" w:rsidR="00D5121C" w:rsidRPr="00440BFF" w:rsidRDefault="00D5121C" w:rsidP="00E12AC0">
            <w:pPr>
              <w:spacing w:line="192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AE78716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18" w:type="dxa"/>
            <w:vAlign w:val="bottom"/>
          </w:tcPr>
          <w:p w14:paraId="6F35FDA7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20" w:type="dxa"/>
          </w:tcPr>
          <w:p w14:paraId="0550E562" w14:textId="77777777" w:rsidR="00D5121C" w:rsidRPr="00440BFF" w:rsidRDefault="00D5121C" w:rsidP="00E12AC0">
            <w:pPr>
              <w:spacing w:line="192" w:lineRule="auto"/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7CA1DE" w14:textId="77777777" w:rsidR="00D5121C" w:rsidRPr="00440BFF" w:rsidRDefault="00D5121C" w:rsidP="00E12AC0">
            <w:pPr>
              <w:spacing w:line="192" w:lineRule="auto"/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75A7D24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bottom"/>
          </w:tcPr>
          <w:p w14:paraId="757FB075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0" w:type="dxa"/>
          </w:tcPr>
          <w:p w14:paraId="3EA1654D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  <w:vAlign w:val="bottom"/>
          </w:tcPr>
          <w:p w14:paraId="50B80AEC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:rsidRPr="00440BFF" w14:paraId="3010BE58" w14:textId="77777777" w:rsidTr="00440BFF">
        <w:trPr>
          <w:trHeight w:val="70"/>
        </w:trPr>
        <w:tc>
          <w:tcPr>
            <w:tcW w:w="1440" w:type="dxa"/>
            <w:vAlign w:val="bottom"/>
          </w:tcPr>
          <w:p w14:paraId="589BDA9E" w14:textId="77777777" w:rsidR="00D5121C" w:rsidRPr="00440BFF" w:rsidRDefault="00D5121C" w:rsidP="00E12AC0">
            <w:pPr>
              <w:spacing w:line="192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E1EC8E5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918" w:type="dxa"/>
            <w:vAlign w:val="bottom"/>
          </w:tcPr>
          <w:p w14:paraId="2E0DEFCE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20" w:type="dxa"/>
          </w:tcPr>
          <w:p w14:paraId="67B579FD" w14:textId="77777777" w:rsidR="00D5121C" w:rsidRPr="00440BFF" w:rsidRDefault="00D5121C" w:rsidP="00E12AC0">
            <w:pPr>
              <w:spacing w:line="192" w:lineRule="auto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815DC0B" w14:textId="77777777" w:rsidR="00D5121C" w:rsidRPr="00440BFF" w:rsidRDefault="00D5121C" w:rsidP="00E12AC0">
            <w:pPr>
              <w:spacing w:line="192" w:lineRule="auto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9A75283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63152E20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B06388" w:rsidRPr="00440BFF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0" w:type="dxa"/>
          </w:tcPr>
          <w:p w14:paraId="3E9766DB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5151A23E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0" w:type="dxa"/>
          </w:tcPr>
          <w:p w14:paraId="43CA17B0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3AFB9BBF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B06388" w:rsidRPr="00440BFF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6192BBF0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40BFF3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:rsidRPr="00440BFF" w14:paraId="2A12D002" w14:textId="77777777" w:rsidTr="00440BFF">
        <w:trPr>
          <w:trHeight w:val="70"/>
        </w:trPr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3137C" w14:textId="77777777" w:rsidR="00D5121C" w:rsidRPr="00440BFF" w:rsidRDefault="009B2480" w:rsidP="00E12AC0">
            <w:pPr>
              <w:spacing w:line="192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ผู้จ่าย</w:t>
            </w:r>
          </w:p>
        </w:tc>
        <w:tc>
          <w:tcPr>
            <w:tcW w:w="90" w:type="dxa"/>
          </w:tcPr>
          <w:p w14:paraId="2CEF2389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  <w:vAlign w:val="bottom"/>
          </w:tcPr>
          <w:p w14:paraId="6D330E0B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ผู้รับ</w:t>
            </w:r>
          </w:p>
        </w:tc>
        <w:tc>
          <w:tcPr>
            <w:tcW w:w="20" w:type="dxa"/>
          </w:tcPr>
          <w:p w14:paraId="5AAE9C94" w14:textId="77777777" w:rsidR="00D5121C" w:rsidRPr="00440BFF" w:rsidRDefault="00D5121C" w:rsidP="00E12AC0">
            <w:pPr>
              <w:spacing w:line="192" w:lineRule="auto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7B9B8D9" w14:textId="77777777" w:rsidR="00D5121C" w:rsidRPr="00440BFF" w:rsidRDefault="009B2480" w:rsidP="00E12AC0">
            <w:pPr>
              <w:spacing w:line="192" w:lineRule="auto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ลักษณะความสัมพันธ์</w:t>
            </w:r>
          </w:p>
        </w:tc>
        <w:tc>
          <w:tcPr>
            <w:tcW w:w="142" w:type="dxa"/>
            <w:tcBorders>
              <w:left w:val="nil"/>
            </w:tcBorders>
          </w:tcPr>
          <w:p w14:paraId="2AF549EE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1F21F4EC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20" w:type="dxa"/>
          </w:tcPr>
          <w:p w14:paraId="74BDC3D1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F0E3112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20" w:type="dxa"/>
          </w:tcPr>
          <w:p w14:paraId="4E7D5B07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3A19ED11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0FA870A2" w14:textId="77777777" w:rsidR="00D5121C" w:rsidRPr="00440BFF" w:rsidRDefault="00D5121C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F5A6F5" w14:textId="77777777" w:rsidR="00D5121C" w:rsidRPr="00440BFF" w:rsidRDefault="009B2480" w:rsidP="00E12AC0">
            <w:pPr>
              <w:spacing w:line="192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:rsidRPr="00440BFF" w14:paraId="7A2DA75A" w14:textId="77777777" w:rsidTr="00440BFF">
        <w:tc>
          <w:tcPr>
            <w:tcW w:w="1440" w:type="dxa"/>
            <w:vAlign w:val="bottom"/>
          </w:tcPr>
          <w:p w14:paraId="2EC2AFC0" w14:textId="77777777" w:rsidR="00D5121C" w:rsidRPr="00440BFF" w:rsidRDefault="009B2480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</w:rPr>
            </w:pPr>
            <w:r w:rsidRPr="00440BF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</w:t>
            </w:r>
            <w:r w:rsidR="0061562A" w:rsidRPr="00440BF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 xml:space="preserve"> </w:t>
            </w:r>
            <w:r w:rsidR="000F6F40"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เซเว่น ยูทิลิตี้ส์ แอนด์ พาวเวอร์ </w:t>
            </w:r>
            <w:r w:rsidR="000F6F40" w:rsidRPr="00440BF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F6F40"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จำกัด (มหาชน)</w:t>
            </w:r>
            <w:r w:rsidR="000F6F40" w:rsidRPr="00440BFF">
              <w:rPr>
                <w:rFonts w:ascii="Angsana New" w:hAnsi="Angsana New" w:cstheme="majorBidi"/>
                <w:b/>
                <w:bCs/>
                <w:szCs w:val="24"/>
                <w:cs/>
                <w:lang w:val="en-GB"/>
              </w:rPr>
              <w:t xml:space="preserve"> </w:t>
            </w:r>
            <w:r w:rsidR="000F6F40" w:rsidRPr="00440BFF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DDD161D" w14:textId="77777777" w:rsidR="00D5121C" w:rsidRPr="00440BFF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918" w:type="dxa"/>
            <w:shd w:val="clear" w:color="auto" w:fill="auto"/>
          </w:tcPr>
          <w:p w14:paraId="25A64DAC" w14:textId="77777777" w:rsidR="00D5121C" w:rsidRPr="00440BFF" w:rsidRDefault="009B2480" w:rsidP="00440BFF">
            <w:pPr>
              <w:ind w:left="89" w:right="-180" w:firstLine="6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ผู้ถือหุ้นของบริษัท</w:t>
            </w:r>
          </w:p>
        </w:tc>
        <w:tc>
          <w:tcPr>
            <w:tcW w:w="20" w:type="dxa"/>
          </w:tcPr>
          <w:p w14:paraId="77FE9221" w14:textId="77777777" w:rsidR="00D5121C" w:rsidRPr="00440BFF" w:rsidRDefault="00D5121C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C38E33C" w14:textId="77777777" w:rsidR="00D5121C" w:rsidRPr="00440BFF" w:rsidRDefault="009B2480" w:rsidP="00995CF1">
            <w:pPr>
              <w:ind w:right="-180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2D7280B1" w14:textId="77777777" w:rsidR="00D5121C" w:rsidRPr="00440BFF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1CBFBE93" w14:textId="77777777" w:rsidR="005A2067" w:rsidRPr="00440BFF" w:rsidRDefault="005A2067" w:rsidP="00995CF1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2FED0B1" w14:textId="77777777" w:rsidR="005A2067" w:rsidRPr="00440BFF" w:rsidRDefault="005A2067" w:rsidP="00995CF1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498CE20" w14:textId="77777777" w:rsidR="00D5121C" w:rsidRPr="00440BFF" w:rsidRDefault="00995CF1" w:rsidP="00995CF1">
            <w:pPr>
              <w:ind w:right="-180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9B2480" w:rsidRPr="00440BFF"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20" w:type="dxa"/>
          </w:tcPr>
          <w:p w14:paraId="75286177" w14:textId="77777777" w:rsidR="00D5121C" w:rsidRPr="00440BFF" w:rsidRDefault="00D5121C" w:rsidP="00995CF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292FF9C6" w14:textId="77777777" w:rsidR="005A2067" w:rsidRPr="00440BFF" w:rsidRDefault="005A2067" w:rsidP="00995CF1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08DECAF" w14:textId="77777777" w:rsidR="005A2067" w:rsidRPr="00440BFF" w:rsidRDefault="005A2067" w:rsidP="00995CF1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FBDC18D" w14:textId="77777777" w:rsidR="00D5121C" w:rsidRPr="00440BFF" w:rsidRDefault="009B2480" w:rsidP="00995CF1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20" w:type="dxa"/>
          </w:tcPr>
          <w:p w14:paraId="3DB71F1B" w14:textId="77777777" w:rsidR="00D5121C" w:rsidRPr="00440BFF" w:rsidRDefault="00D5121C" w:rsidP="00995CF1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35312354" w14:textId="77777777" w:rsidR="005A2067" w:rsidRPr="00440BFF" w:rsidRDefault="005A2067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9252329" w14:textId="77777777" w:rsidR="005A2067" w:rsidRPr="00440BFF" w:rsidRDefault="005A2067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0C2A6F9" w14:textId="77777777" w:rsidR="00D5121C" w:rsidRPr="00440BFF" w:rsidRDefault="009B2480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75,000</w:t>
            </w:r>
          </w:p>
        </w:tc>
        <w:tc>
          <w:tcPr>
            <w:tcW w:w="90" w:type="dxa"/>
          </w:tcPr>
          <w:p w14:paraId="268C7873" w14:textId="77777777" w:rsidR="00D5121C" w:rsidRPr="00440BFF" w:rsidRDefault="00D5121C" w:rsidP="00995CF1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5F58D05" w14:textId="77777777" w:rsidR="005A2067" w:rsidRPr="00440BFF" w:rsidRDefault="005A2067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682FF053" w14:textId="77777777" w:rsidR="005A2067" w:rsidRPr="00440BFF" w:rsidRDefault="005A2067" w:rsidP="00995CF1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2239591" w14:textId="77777777" w:rsidR="00D5121C" w:rsidRPr="00440BFF" w:rsidRDefault="009B2480" w:rsidP="00B165BC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75,000</w:t>
            </w:r>
          </w:p>
        </w:tc>
      </w:tr>
      <w:tr w:rsidR="008421EF" w:rsidRPr="00440BFF" w14:paraId="3E223EED" w14:textId="77777777" w:rsidTr="00440BFF">
        <w:tc>
          <w:tcPr>
            <w:tcW w:w="1440" w:type="dxa"/>
            <w:vAlign w:val="bottom"/>
          </w:tcPr>
          <w:p w14:paraId="447A1311" w14:textId="77777777" w:rsidR="008421EF" w:rsidRPr="00440BFF" w:rsidRDefault="008421EF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A3A5842" w14:textId="77777777" w:rsidR="008421EF" w:rsidRPr="00440BFF" w:rsidRDefault="008421EF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918" w:type="dxa"/>
            <w:shd w:val="clear" w:color="auto" w:fill="auto"/>
          </w:tcPr>
          <w:p w14:paraId="4B5890BA" w14:textId="77777777" w:rsidR="00146333" w:rsidRPr="00440BFF" w:rsidRDefault="009E74BE" w:rsidP="009E74BE">
            <w:pPr>
              <w:pStyle w:val="ListParagraph"/>
              <w:numPr>
                <w:ilvl w:val="0"/>
                <w:numId w:val="42"/>
              </w:numPr>
              <w:ind w:left="237" w:right="-180" w:hanging="148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 w:hint="cs"/>
                <w:szCs w:val="24"/>
                <w:cs/>
              </w:rPr>
              <w:t xml:space="preserve">บริษัท เวิลด์ ออเนอร์ </w:t>
            </w:r>
          </w:p>
          <w:p w14:paraId="1FB5049E" w14:textId="77777777" w:rsidR="008421EF" w:rsidRPr="00440BFF" w:rsidRDefault="009E74BE" w:rsidP="00146333">
            <w:pPr>
              <w:pStyle w:val="ListParagraph"/>
              <w:ind w:left="378" w:right="-180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 w:hint="cs"/>
                <w:szCs w:val="24"/>
                <w:cs/>
              </w:rPr>
              <w:t>เทรดดิ้ง จำกัด</w:t>
            </w:r>
          </w:p>
        </w:tc>
        <w:tc>
          <w:tcPr>
            <w:tcW w:w="20" w:type="dxa"/>
          </w:tcPr>
          <w:p w14:paraId="7E7EDB17" w14:textId="77777777" w:rsidR="008421EF" w:rsidRPr="00440BFF" w:rsidRDefault="008421EF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A7FC50" w14:textId="77777777" w:rsidR="008421EF" w:rsidRPr="00440BFF" w:rsidRDefault="00146333" w:rsidP="00995CF1">
            <w:pPr>
              <w:ind w:right="-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บริษัทที่ไม่เกี่ยวข้องกัน</w:t>
            </w:r>
          </w:p>
        </w:tc>
        <w:tc>
          <w:tcPr>
            <w:tcW w:w="142" w:type="dxa"/>
          </w:tcPr>
          <w:p w14:paraId="3E8765C0" w14:textId="77777777" w:rsidR="008421EF" w:rsidRPr="00440BFF" w:rsidRDefault="008421E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B5744AC" w14:textId="77777777" w:rsidR="008421EF" w:rsidRPr="00440BFF" w:rsidRDefault="00146333" w:rsidP="00146333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 w:hint="cs"/>
                <w:szCs w:val="24"/>
                <w:cs/>
              </w:rPr>
              <w:t>200</w:t>
            </w:r>
            <w:r w:rsidRPr="00440BFF">
              <w:rPr>
                <w:rFonts w:asciiTheme="majorBidi" w:hAnsiTheme="majorBidi" w:cstheme="majorBidi"/>
                <w:szCs w:val="24"/>
              </w:rPr>
              <w:t>,</w:t>
            </w:r>
            <w:r w:rsidRPr="00440BFF">
              <w:rPr>
                <w:rFonts w:asciiTheme="majorBidi" w:hAnsiTheme="majorBidi" w:cstheme="majorBidi" w:hint="cs"/>
                <w:szCs w:val="24"/>
                <w:cs/>
              </w:rPr>
              <w:t>000</w:t>
            </w:r>
          </w:p>
        </w:tc>
        <w:tc>
          <w:tcPr>
            <w:tcW w:w="20" w:type="dxa"/>
            <w:vAlign w:val="bottom"/>
          </w:tcPr>
          <w:p w14:paraId="0DF27718" w14:textId="77777777" w:rsidR="008421EF" w:rsidRPr="00440BFF" w:rsidRDefault="008421EF" w:rsidP="00146333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9CF89E5" w14:textId="77777777" w:rsidR="008421EF" w:rsidRPr="00440BFF" w:rsidRDefault="00146333" w:rsidP="00146333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vAlign w:val="bottom"/>
          </w:tcPr>
          <w:p w14:paraId="19E9D62F" w14:textId="77777777" w:rsidR="008421EF" w:rsidRPr="00440BFF" w:rsidRDefault="008421EF" w:rsidP="00146333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ACA8132" w14:textId="77777777" w:rsidR="008421EF" w:rsidRPr="00440BFF" w:rsidRDefault="00146333" w:rsidP="00146333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 w:hint="cs"/>
                <w:szCs w:val="24"/>
                <w:cs/>
              </w:rPr>
              <w:t>200</w:t>
            </w:r>
            <w:r w:rsidRPr="00440BFF">
              <w:rPr>
                <w:rFonts w:asciiTheme="majorBidi" w:hAnsiTheme="majorBidi" w:cstheme="majorBidi"/>
                <w:szCs w:val="24"/>
              </w:rPr>
              <w:t>,</w:t>
            </w:r>
            <w:r w:rsidRPr="00440BFF">
              <w:rPr>
                <w:rFonts w:asciiTheme="majorBidi" w:hAnsiTheme="majorBidi" w:cstheme="majorBidi" w:hint="cs"/>
                <w:szCs w:val="24"/>
                <w:cs/>
              </w:rPr>
              <w:t>000</w:t>
            </w:r>
          </w:p>
        </w:tc>
        <w:tc>
          <w:tcPr>
            <w:tcW w:w="90" w:type="dxa"/>
            <w:vAlign w:val="bottom"/>
          </w:tcPr>
          <w:p w14:paraId="05CB36E1" w14:textId="77777777" w:rsidR="008421EF" w:rsidRPr="00440BFF" w:rsidRDefault="008421EF" w:rsidP="00146333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0515CD" w14:textId="77777777" w:rsidR="008421EF" w:rsidRPr="00440BFF" w:rsidRDefault="00146333" w:rsidP="00B165BC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421EF" w:rsidRPr="00440BFF" w14:paraId="3320FF1B" w14:textId="77777777" w:rsidTr="00440BFF">
        <w:tc>
          <w:tcPr>
            <w:tcW w:w="1440" w:type="dxa"/>
            <w:vAlign w:val="bottom"/>
          </w:tcPr>
          <w:p w14:paraId="42D4E1B0" w14:textId="77777777" w:rsidR="008421EF" w:rsidRPr="00440BFF" w:rsidRDefault="008421EF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BE303BC" w14:textId="77777777" w:rsidR="008421EF" w:rsidRPr="00440BFF" w:rsidRDefault="008421EF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918" w:type="dxa"/>
            <w:shd w:val="clear" w:color="auto" w:fill="auto"/>
          </w:tcPr>
          <w:p w14:paraId="4F134B97" w14:textId="77777777" w:rsidR="008421EF" w:rsidRPr="00440BFF" w:rsidRDefault="00440BFF" w:rsidP="00440BFF">
            <w:pPr>
              <w:pStyle w:val="ListParagraph"/>
              <w:numPr>
                <w:ilvl w:val="0"/>
                <w:numId w:val="42"/>
              </w:numPr>
              <w:tabs>
                <w:tab w:val="left" w:pos="392"/>
              </w:tabs>
              <w:ind w:left="237" w:right="-180" w:hanging="148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</w:rPr>
              <w:t xml:space="preserve">บริษัท บางกอก เดค-คอน </w:t>
            </w:r>
            <w:r w:rsidRPr="00440BFF">
              <w:rPr>
                <w:rFonts w:asciiTheme="majorBidi" w:hAnsiTheme="majorBidi" w:cstheme="majorBidi"/>
                <w:szCs w:val="24"/>
              </w:rPr>
              <w:tab/>
            </w:r>
            <w:r w:rsidRPr="00440BFF">
              <w:rPr>
                <w:rFonts w:asciiTheme="majorBidi" w:hAnsiTheme="majorBidi" w:cstheme="majorBidi"/>
                <w:szCs w:val="24"/>
                <w:cs/>
              </w:rPr>
              <w:t>จำกัด (มหาชน)</w:t>
            </w:r>
          </w:p>
        </w:tc>
        <w:tc>
          <w:tcPr>
            <w:tcW w:w="20" w:type="dxa"/>
          </w:tcPr>
          <w:p w14:paraId="3247C948" w14:textId="77777777" w:rsidR="008421EF" w:rsidRPr="00440BFF" w:rsidRDefault="008421EF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19871" w14:textId="77777777" w:rsidR="008421EF" w:rsidRPr="00440BFF" w:rsidRDefault="00440BFF" w:rsidP="00995CF1">
            <w:pPr>
              <w:ind w:right="-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บริษัทที่ไม่เกี่ยวข้องกัน</w:t>
            </w:r>
          </w:p>
        </w:tc>
        <w:tc>
          <w:tcPr>
            <w:tcW w:w="142" w:type="dxa"/>
          </w:tcPr>
          <w:p w14:paraId="6341CCE3" w14:textId="77777777" w:rsidR="008421EF" w:rsidRPr="00440BFF" w:rsidRDefault="008421EF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E5E1640" w14:textId="77777777" w:rsidR="008421EF" w:rsidRPr="00440BFF" w:rsidRDefault="00440BFF" w:rsidP="00440BFF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15,000</w:t>
            </w:r>
          </w:p>
        </w:tc>
        <w:tc>
          <w:tcPr>
            <w:tcW w:w="20" w:type="dxa"/>
            <w:vAlign w:val="bottom"/>
          </w:tcPr>
          <w:p w14:paraId="2A8883C5" w14:textId="77777777" w:rsidR="008421EF" w:rsidRPr="00440BFF" w:rsidRDefault="008421EF" w:rsidP="00440BFF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233F368" w14:textId="77777777" w:rsidR="008421EF" w:rsidRPr="00440BFF" w:rsidRDefault="00440BFF" w:rsidP="00440BFF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0" w:type="dxa"/>
            <w:vAlign w:val="bottom"/>
          </w:tcPr>
          <w:p w14:paraId="2E0DCAA1" w14:textId="77777777" w:rsidR="008421EF" w:rsidRPr="00440BFF" w:rsidRDefault="008421EF" w:rsidP="00440BFF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22340E7" w14:textId="77777777" w:rsidR="008421EF" w:rsidRPr="00440BFF" w:rsidRDefault="00440BFF" w:rsidP="00440BFF">
            <w:pPr>
              <w:tabs>
                <w:tab w:val="decimal" w:pos="806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15,000</w:t>
            </w:r>
          </w:p>
        </w:tc>
        <w:tc>
          <w:tcPr>
            <w:tcW w:w="90" w:type="dxa"/>
            <w:vAlign w:val="bottom"/>
          </w:tcPr>
          <w:p w14:paraId="7D7DC384" w14:textId="77777777" w:rsidR="008421EF" w:rsidRPr="00440BFF" w:rsidRDefault="008421EF" w:rsidP="00440BFF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C2AAD8" w14:textId="77777777" w:rsidR="008421EF" w:rsidRPr="00440BFF" w:rsidRDefault="00440BFF" w:rsidP="00B165BC">
            <w:pPr>
              <w:tabs>
                <w:tab w:val="decimal" w:pos="8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:rsidRPr="00440BFF" w14:paraId="217FBE37" w14:textId="77777777" w:rsidTr="00440BFF">
        <w:tc>
          <w:tcPr>
            <w:tcW w:w="1440" w:type="dxa"/>
            <w:vAlign w:val="bottom"/>
          </w:tcPr>
          <w:p w14:paraId="13E77219" w14:textId="77777777" w:rsidR="00D5121C" w:rsidRPr="00440BFF" w:rsidRDefault="009B2480">
            <w:pPr>
              <w:ind w:left="160" w:right="-108" w:hanging="160"/>
              <w:rPr>
                <w:rFonts w:asciiTheme="majorBidi" w:hAnsiTheme="majorBidi" w:cstheme="majorBidi"/>
                <w:szCs w:val="24"/>
                <w:cs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เฟอร์รั่ม</w:t>
            </w:r>
          </w:p>
        </w:tc>
        <w:tc>
          <w:tcPr>
            <w:tcW w:w="90" w:type="dxa"/>
          </w:tcPr>
          <w:p w14:paraId="3110E0E8" w14:textId="77777777" w:rsidR="00D5121C" w:rsidRPr="00440BFF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918" w:type="dxa"/>
            <w:shd w:val="clear" w:color="auto" w:fill="auto"/>
            <w:vAlign w:val="bottom"/>
          </w:tcPr>
          <w:p w14:paraId="6F90E41E" w14:textId="77777777" w:rsidR="00D5121C" w:rsidRPr="00440BFF" w:rsidRDefault="009B2480" w:rsidP="00440BFF">
            <w:pPr>
              <w:pStyle w:val="ListParagraph"/>
              <w:numPr>
                <w:ilvl w:val="0"/>
                <w:numId w:val="42"/>
              </w:numPr>
              <w:ind w:left="237" w:right="-180" w:hanging="14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เอ็กซ์เซลเลนท์</w:t>
            </w:r>
          </w:p>
        </w:tc>
        <w:tc>
          <w:tcPr>
            <w:tcW w:w="20" w:type="dxa"/>
          </w:tcPr>
          <w:p w14:paraId="248C49D0" w14:textId="77777777" w:rsidR="00D5121C" w:rsidRPr="00440BFF" w:rsidRDefault="00D5121C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F86E3B" w14:textId="77777777" w:rsidR="00D5121C" w:rsidRPr="00440BFF" w:rsidRDefault="00995CF1" w:rsidP="00B165BC">
            <w:pPr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บริษัทที่ไม่เกี่ยวข้องกัน</w:t>
            </w:r>
          </w:p>
        </w:tc>
        <w:tc>
          <w:tcPr>
            <w:tcW w:w="142" w:type="dxa"/>
          </w:tcPr>
          <w:p w14:paraId="39A993B8" w14:textId="77777777" w:rsidR="00D5121C" w:rsidRPr="00440BFF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3994BBDB" w14:textId="77777777" w:rsidR="00D5121C" w:rsidRPr="00440BFF" w:rsidRDefault="00D5121C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</w:tcPr>
          <w:p w14:paraId="19F79B60" w14:textId="77777777" w:rsidR="00D5121C" w:rsidRPr="00440BFF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4B106B0C" w14:textId="77777777" w:rsidR="00D5121C" w:rsidRPr="00440BFF" w:rsidRDefault="00D5121C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</w:tcPr>
          <w:p w14:paraId="4FE7758A" w14:textId="77777777" w:rsidR="00D5121C" w:rsidRPr="00440BFF" w:rsidRDefault="00D5121C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7D95023A" w14:textId="77777777" w:rsidR="00D5121C" w:rsidRPr="00440BFF" w:rsidRDefault="00D5121C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88355C4" w14:textId="77777777" w:rsidR="00D5121C" w:rsidRPr="00440BFF" w:rsidRDefault="00D5121C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17E3338" w14:textId="77777777" w:rsidR="00D5121C" w:rsidRPr="00440BFF" w:rsidRDefault="00D5121C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</w:tr>
      <w:tr w:rsidR="00D5121C" w:rsidRPr="00440BFF" w14:paraId="6C114730" w14:textId="77777777" w:rsidTr="00440BFF">
        <w:tc>
          <w:tcPr>
            <w:tcW w:w="1440" w:type="dxa"/>
            <w:vAlign w:val="bottom"/>
          </w:tcPr>
          <w:p w14:paraId="3CB119C6" w14:textId="77777777" w:rsidR="00D5121C" w:rsidRPr="00440BFF" w:rsidRDefault="009B2480" w:rsidP="00B165BC">
            <w:pPr>
              <w:ind w:left="162" w:right="-108" w:firstLine="18"/>
              <w:rPr>
                <w:rFonts w:asciiTheme="majorBidi" w:hAnsiTheme="majorBidi" w:cstheme="majorBidi"/>
                <w:szCs w:val="24"/>
                <w:cs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713699F1" w14:textId="77777777" w:rsidR="00D5121C" w:rsidRPr="00440BFF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918" w:type="dxa"/>
            <w:shd w:val="clear" w:color="auto" w:fill="auto"/>
            <w:vAlign w:val="bottom"/>
          </w:tcPr>
          <w:p w14:paraId="56BCAAA9" w14:textId="77777777" w:rsidR="00D5121C" w:rsidRPr="00440BFF" w:rsidRDefault="009B2480" w:rsidP="00440BFF">
            <w:pPr>
              <w:ind w:left="90" w:right="-180" w:firstLine="28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เทค จำกัด</w:t>
            </w:r>
          </w:p>
        </w:tc>
        <w:tc>
          <w:tcPr>
            <w:tcW w:w="20" w:type="dxa"/>
          </w:tcPr>
          <w:p w14:paraId="1EEBF5D4" w14:textId="77777777" w:rsidR="00D5121C" w:rsidRPr="00440BFF" w:rsidRDefault="00D5121C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429716" w14:textId="77777777" w:rsidR="00D5121C" w:rsidRPr="00440BFF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EAB155C" w14:textId="77777777" w:rsidR="00D5121C" w:rsidRPr="00440BFF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0" w:type="dxa"/>
            <w:shd w:val="clear" w:color="auto" w:fill="auto"/>
          </w:tcPr>
          <w:p w14:paraId="645F599D" w14:textId="77777777" w:rsidR="00D5121C" w:rsidRPr="00440BFF" w:rsidRDefault="009B2480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20" w:type="dxa"/>
          </w:tcPr>
          <w:p w14:paraId="38FDCB28" w14:textId="77777777" w:rsidR="00D5121C" w:rsidRPr="00440BFF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7B677F51" w14:textId="77777777" w:rsidR="00D5121C" w:rsidRPr="00440BFF" w:rsidRDefault="009B2480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20" w:type="dxa"/>
          </w:tcPr>
          <w:p w14:paraId="4C8C32B2" w14:textId="77777777" w:rsidR="00D5121C" w:rsidRPr="00440BFF" w:rsidRDefault="00D5121C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3981C2A3" w14:textId="77777777" w:rsidR="00D5121C" w:rsidRPr="00440BFF" w:rsidRDefault="009B2480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214B73D" w14:textId="77777777" w:rsidR="00D5121C" w:rsidRPr="00440BFF" w:rsidRDefault="00D5121C">
            <w:pPr>
              <w:tabs>
                <w:tab w:val="decimal" w:pos="792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FC678B3" w14:textId="77777777" w:rsidR="00D5121C" w:rsidRPr="00440BFF" w:rsidRDefault="009B2480" w:rsidP="00B165BC">
            <w:pPr>
              <w:ind w:right="9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:rsidRPr="00440BFF" w14:paraId="7DA88854" w14:textId="77777777" w:rsidTr="00440BFF">
        <w:tc>
          <w:tcPr>
            <w:tcW w:w="3448" w:type="dxa"/>
            <w:gridSpan w:val="3"/>
          </w:tcPr>
          <w:p w14:paraId="31A6A099" w14:textId="77777777" w:rsidR="00D5121C" w:rsidRPr="00440BFF" w:rsidRDefault="009B2480" w:rsidP="00E12AC0">
            <w:pPr>
              <w:spacing w:line="192" w:lineRule="auto"/>
              <w:ind w:left="-108" w:right="-180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  <w:tc>
          <w:tcPr>
            <w:tcW w:w="20" w:type="dxa"/>
          </w:tcPr>
          <w:p w14:paraId="606BDA02" w14:textId="77777777" w:rsidR="00D5121C" w:rsidRPr="00440BFF" w:rsidRDefault="00D5121C" w:rsidP="00E12AC0">
            <w:pPr>
              <w:spacing w:line="192" w:lineRule="auto"/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97630F" w14:textId="77777777" w:rsidR="00D5121C" w:rsidRPr="00440BFF" w:rsidRDefault="00D5121C" w:rsidP="00E12AC0">
            <w:pPr>
              <w:spacing w:line="192" w:lineRule="auto"/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EBFF23E" w14:textId="77777777" w:rsidR="00D5121C" w:rsidRPr="00440BFF" w:rsidRDefault="00D5121C" w:rsidP="00E12AC0">
            <w:pPr>
              <w:tabs>
                <w:tab w:val="decimal" w:pos="792"/>
              </w:tabs>
              <w:spacing w:line="192" w:lineRule="auto"/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</w:tcPr>
          <w:p w14:paraId="04BD0C6B" w14:textId="3DE81E29" w:rsidR="00D5121C" w:rsidRPr="00440BFF" w:rsidRDefault="00F1058C" w:rsidP="00E12AC0">
            <w:pPr>
              <w:spacing w:line="192" w:lineRule="auto"/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292</w:t>
            </w:r>
            <w:r w:rsidR="00E12AC0">
              <w:rPr>
                <w:rFonts w:asciiTheme="majorBidi" w:hAnsiTheme="majorBidi" w:cstheme="majorBidi"/>
                <w:szCs w:val="24"/>
              </w:rPr>
              <w:t>,500</w:t>
            </w:r>
          </w:p>
        </w:tc>
        <w:tc>
          <w:tcPr>
            <w:tcW w:w="20" w:type="dxa"/>
          </w:tcPr>
          <w:p w14:paraId="63921AD1" w14:textId="77777777" w:rsidR="00D5121C" w:rsidRPr="00440BFF" w:rsidRDefault="00D5121C" w:rsidP="00E12AC0">
            <w:pPr>
              <w:tabs>
                <w:tab w:val="decimal" w:pos="792"/>
              </w:tabs>
              <w:spacing w:line="192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771BBBBC" w14:textId="77777777" w:rsidR="00D5121C" w:rsidRPr="00440BFF" w:rsidRDefault="009B2480" w:rsidP="00E12AC0">
            <w:pPr>
              <w:tabs>
                <w:tab w:val="decimal" w:pos="807"/>
              </w:tabs>
              <w:spacing w:line="192" w:lineRule="auto"/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77,500</w:t>
            </w:r>
          </w:p>
        </w:tc>
        <w:tc>
          <w:tcPr>
            <w:tcW w:w="20" w:type="dxa"/>
          </w:tcPr>
          <w:p w14:paraId="7DFE0624" w14:textId="77777777" w:rsidR="00D5121C" w:rsidRPr="00440BFF" w:rsidRDefault="00D5121C" w:rsidP="00E12AC0">
            <w:pPr>
              <w:tabs>
                <w:tab w:val="decimal" w:pos="792"/>
              </w:tabs>
              <w:spacing w:line="192" w:lineRule="auto"/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</w:tcPr>
          <w:p w14:paraId="153E942F" w14:textId="77777777" w:rsidR="00D5121C" w:rsidRPr="00440BFF" w:rsidRDefault="00E12AC0" w:rsidP="00E12AC0">
            <w:pPr>
              <w:tabs>
                <w:tab w:val="decimal" w:pos="806"/>
              </w:tabs>
              <w:spacing w:line="192" w:lineRule="auto"/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290,000</w:t>
            </w:r>
          </w:p>
        </w:tc>
        <w:tc>
          <w:tcPr>
            <w:tcW w:w="90" w:type="dxa"/>
          </w:tcPr>
          <w:p w14:paraId="1CC7815B" w14:textId="77777777" w:rsidR="00D5121C" w:rsidRPr="00440BFF" w:rsidRDefault="00D5121C" w:rsidP="00E12AC0">
            <w:pPr>
              <w:tabs>
                <w:tab w:val="decimal" w:pos="792"/>
              </w:tabs>
              <w:spacing w:line="192" w:lineRule="auto"/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BA2EF7" w14:textId="77777777" w:rsidR="00D5121C" w:rsidRPr="00440BFF" w:rsidRDefault="009B2480" w:rsidP="00E12AC0">
            <w:pPr>
              <w:tabs>
                <w:tab w:val="decimal" w:pos="830"/>
              </w:tabs>
              <w:spacing w:line="192" w:lineRule="auto"/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75,000</w:t>
            </w:r>
          </w:p>
        </w:tc>
      </w:tr>
      <w:tr w:rsidR="00D5121C" w:rsidRPr="00440BFF" w14:paraId="72C19100" w14:textId="77777777" w:rsidTr="00440BFF">
        <w:tc>
          <w:tcPr>
            <w:tcW w:w="5027" w:type="dxa"/>
            <w:gridSpan w:val="5"/>
          </w:tcPr>
          <w:p w14:paraId="4582ED1C" w14:textId="77777777" w:rsidR="00D5121C" w:rsidRPr="00440BFF" w:rsidRDefault="009B2480" w:rsidP="00E12AC0">
            <w:pPr>
              <w:spacing w:line="216" w:lineRule="auto"/>
              <w:ind w:left="-108" w:right="-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40BFF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440BFF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ค่าเผื่อการลดลงของมูลค่า</w:t>
            </w:r>
          </w:p>
        </w:tc>
        <w:tc>
          <w:tcPr>
            <w:tcW w:w="142" w:type="dxa"/>
          </w:tcPr>
          <w:p w14:paraId="4ACF28E8" w14:textId="77777777" w:rsidR="00D5121C" w:rsidRPr="00440BFF" w:rsidRDefault="00D5121C" w:rsidP="00E12AC0">
            <w:pPr>
              <w:tabs>
                <w:tab w:val="decimal" w:pos="792"/>
              </w:tabs>
              <w:spacing w:line="216" w:lineRule="auto"/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08612F0A" w14:textId="77777777" w:rsidR="00D5121C" w:rsidRPr="00440BFF" w:rsidRDefault="009B2480" w:rsidP="00E12AC0">
            <w:pPr>
              <w:spacing w:line="216" w:lineRule="auto"/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20" w:type="dxa"/>
          </w:tcPr>
          <w:p w14:paraId="1356558C" w14:textId="77777777" w:rsidR="00D5121C" w:rsidRPr="00440BFF" w:rsidRDefault="00D5121C" w:rsidP="00E12AC0">
            <w:pPr>
              <w:tabs>
                <w:tab w:val="decimal" w:pos="792"/>
              </w:tabs>
              <w:spacing w:line="216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721C9733" w14:textId="77777777" w:rsidR="00D5121C" w:rsidRPr="00440BFF" w:rsidRDefault="009B2480" w:rsidP="00E12AC0">
            <w:pPr>
              <w:tabs>
                <w:tab w:val="decimal" w:pos="807"/>
              </w:tabs>
              <w:spacing w:line="216" w:lineRule="auto"/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20" w:type="dxa"/>
          </w:tcPr>
          <w:p w14:paraId="4DE17A56" w14:textId="77777777" w:rsidR="00D5121C" w:rsidRPr="00440BFF" w:rsidRDefault="00D5121C" w:rsidP="00E12AC0">
            <w:pPr>
              <w:tabs>
                <w:tab w:val="decimal" w:pos="792"/>
              </w:tabs>
              <w:spacing w:line="216" w:lineRule="auto"/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5E1F03FE" w14:textId="77777777" w:rsidR="00D5121C" w:rsidRPr="00440BFF" w:rsidRDefault="009B2480" w:rsidP="00E12AC0">
            <w:pPr>
              <w:tabs>
                <w:tab w:val="decimal" w:pos="84"/>
              </w:tabs>
              <w:spacing w:line="216" w:lineRule="auto"/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6E8FD70" w14:textId="77777777" w:rsidR="00D5121C" w:rsidRPr="00440BFF" w:rsidRDefault="00D5121C" w:rsidP="00E12AC0">
            <w:pPr>
              <w:tabs>
                <w:tab w:val="decimal" w:pos="792"/>
              </w:tabs>
              <w:spacing w:line="216" w:lineRule="auto"/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FAD8C" w14:textId="77777777" w:rsidR="00D5121C" w:rsidRPr="00440BFF" w:rsidRDefault="009B2480" w:rsidP="00E12AC0">
            <w:pPr>
              <w:tabs>
                <w:tab w:val="decimal" w:pos="444"/>
              </w:tabs>
              <w:spacing w:line="216" w:lineRule="auto"/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440BF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:rsidRPr="00440BFF" w14:paraId="461B9144" w14:textId="77777777" w:rsidTr="00440BFF">
        <w:tc>
          <w:tcPr>
            <w:tcW w:w="5027" w:type="dxa"/>
            <w:gridSpan w:val="5"/>
          </w:tcPr>
          <w:p w14:paraId="06E48F3C" w14:textId="77777777" w:rsidR="00D5121C" w:rsidRPr="00440BFF" w:rsidRDefault="009B2480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440BFF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  </w:t>
            </w:r>
            <w:r w:rsidRPr="00440BFF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 xml:space="preserve">รวมเงินมัดจำเพื่อตรวจสอบธุรกิจก่อนซื้อกิจการ </w:t>
            </w:r>
            <w:r w:rsidRPr="00440BFF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440BFF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2" w:type="dxa"/>
          </w:tcPr>
          <w:p w14:paraId="0957A95F" w14:textId="77777777" w:rsidR="00D5121C" w:rsidRPr="00440BFF" w:rsidRDefault="00D5121C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95A50" w14:textId="654A35EB" w:rsidR="00D5121C" w:rsidRPr="00440BFF" w:rsidRDefault="00F1058C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290</w:t>
            </w:r>
            <w:r w:rsidR="009B2480" w:rsidRPr="00440BFF">
              <w:rPr>
                <w:rFonts w:asciiTheme="majorBidi" w:hAnsiTheme="majorBidi" w:cstheme="majorBidi"/>
                <w:b/>
                <w:bCs/>
                <w:szCs w:val="24"/>
              </w:rPr>
              <w:t>,000</w:t>
            </w:r>
          </w:p>
        </w:tc>
        <w:tc>
          <w:tcPr>
            <w:tcW w:w="20" w:type="dxa"/>
          </w:tcPr>
          <w:p w14:paraId="18DA5667" w14:textId="77777777" w:rsidR="00D5121C" w:rsidRPr="00440BFF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16EC3" w14:textId="77777777" w:rsidR="00D5121C" w:rsidRPr="00440BFF" w:rsidRDefault="009B2480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40BFF"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  <w:tc>
          <w:tcPr>
            <w:tcW w:w="20" w:type="dxa"/>
          </w:tcPr>
          <w:p w14:paraId="0272E1F2" w14:textId="77777777" w:rsidR="00D5121C" w:rsidRPr="00440BFF" w:rsidRDefault="00D5121C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2AFBF" w14:textId="77777777" w:rsidR="00D5121C" w:rsidRPr="00440BFF" w:rsidRDefault="00E12AC0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290</w:t>
            </w:r>
            <w:r w:rsidR="009B2480" w:rsidRPr="00440BFF">
              <w:rPr>
                <w:rFonts w:asciiTheme="majorBidi" w:hAnsiTheme="majorBidi" w:cstheme="majorBidi"/>
                <w:b/>
                <w:bCs/>
                <w:szCs w:val="24"/>
              </w:rPr>
              <w:t>,000</w:t>
            </w:r>
          </w:p>
        </w:tc>
        <w:tc>
          <w:tcPr>
            <w:tcW w:w="90" w:type="dxa"/>
          </w:tcPr>
          <w:p w14:paraId="5B2CFA05" w14:textId="77777777" w:rsidR="00D5121C" w:rsidRPr="00440BFF" w:rsidRDefault="00D5121C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807529" w14:textId="77777777" w:rsidR="00D5121C" w:rsidRPr="00440BFF" w:rsidRDefault="009B2480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40BFF">
              <w:rPr>
                <w:rFonts w:asciiTheme="majorBidi" w:hAnsiTheme="majorBidi" w:cstheme="majorBidi"/>
                <w:b/>
                <w:bCs/>
                <w:szCs w:val="24"/>
              </w:rPr>
              <w:t>75,000</w:t>
            </w:r>
          </w:p>
        </w:tc>
      </w:tr>
    </w:tbl>
    <w:p w14:paraId="2AA0C2B5" w14:textId="77777777" w:rsidR="00D5121C" w:rsidRDefault="009B2480" w:rsidP="00CE0168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 xml:space="preserve">สำหรับปีสิ้นสุดวันที่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เฟอร์รั่ม เอ็นเนอร์ยี่ จำกัด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ได้รับคืนเงินมัดจำเพื่อตรวจสอบธุรกิจก่อนซื้อกิจการจำนวน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50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ล้านบาท จากบริษัท อีโค เอ็นเนอร์ยี กรุ๊ป จำกัด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โดยบริษัทบันทึกเป็นรายการโอนกลับค่าเผื่อหนี้สงสัยจะสูญใน</w:t>
      </w:r>
      <w:r w:rsidR="00D64CB9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งบกำไรขาดทุนและกำไรขาดทุนเบ็ดเสร็จอื่น</w:t>
      </w:r>
    </w:p>
    <w:p w14:paraId="745A6DE5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รายการเปลี่ยนแปลงของบัญชีเงินมัดจำเพื่อตรวจสอบข้อมูลธุรกิจก่อนการซื้อกิจการ </w:t>
      </w:r>
      <w:r w:rsidR="0061562A">
        <w:rPr>
          <w:rFonts w:asciiTheme="majorBidi" w:hAnsiTheme="majorBidi" w:cstheme="majorBidi" w:hint="cs"/>
          <w:color w:val="000000"/>
          <w:spacing w:val="-2"/>
          <w:sz w:val="28"/>
          <w:cs/>
        </w:rPr>
        <w:t>สำหรับงวด</w:t>
      </w:r>
      <w:r w:rsidR="00B06388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61562A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เดือนสิ้นสุด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7424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0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972C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</w:t>
      </w:r>
      <w:r w:rsidR="0061562A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สำหรับปีสิ้นสุด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วันที่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D5121C" w14:paraId="338F1BFB" w14:textId="77777777">
        <w:tc>
          <w:tcPr>
            <w:tcW w:w="4680" w:type="dxa"/>
          </w:tcPr>
          <w:p w14:paraId="4C36E9B8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1B117AD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31E62DE7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67BB9AD" w14:textId="77777777" w:rsidR="00D5121C" w:rsidRPr="00871D2B" w:rsidRDefault="009B2480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3F5ADB9E" w14:textId="77777777">
        <w:tc>
          <w:tcPr>
            <w:tcW w:w="4680" w:type="dxa"/>
          </w:tcPr>
          <w:p w14:paraId="143148DF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1C560F0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4C24AD6E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361E316C" w14:textId="77777777" w:rsidR="00D5121C" w:rsidRPr="00871D2B" w:rsidRDefault="009B2480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5474A906" w14:textId="77777777">
        <w:tc>
          <w:tcPr>
            <w:tcW w:w="4680" w:type="dxa"/>
          </w:tcPr>
          <w:p w14:paraId="1BA81F02" w14:textId="77777777" w:rsidR="00D5121C" w:rsidRPr="00871D2B" w:rsidRDefault="00D512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BA44B4" w14:textId="77777777" w:rsidR="00D5121C" w:rsidRDefault="009B2480" w:rsidP="00D972C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972C9">
              <w:rPr>
                <w:rFonts w:asciiTheme="majorBidi" w:hAnsi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53EA70FA" w14:textId="77777777" w:rsidR="00D5121C" w:rsidRPr="00871D2B" w:rsidRDefault="00D5121C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FCFA83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90" w:type="dxa"/>
          </w:tcPr>
          <w:p w14:paraId="7B236FAB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97FEB89" w14:textId="77777777" w:rsidR="00D5121C" w:rsidRDefault="009B2480" w:rsidP="00D972C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972C9">
              <w:rPr>
                <w:rFonts w:asciiTheme="majorBidi" w:hAnsi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5B7B9659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F43BB49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77627105" w14:textId="77777777">
        <w:tc>
          <w:tcPr>
            <w:tcW w:w="4680" w:type="dxa"/>
          </w:tcPr>
          <w:p w14:paraId="1A852C4A" w14:textId="77777777" w:rsidR="00D5121C" w:rsidRPr="00871D2B" w:rsidRDefault="00D512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0D5F3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751C6E31" w14:textId="77777777" w:rsidR="00D5121C" w:rsidRPr="00871D2B" w:rsidRDefault="00D5121C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C405E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76FE3C93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66B8DC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09CE814E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433559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16A3677C" w14:textId="77777777">
        <w:tc>
          <w:tcPr>
            <w:tcW w:w="4680" w:type="dxa"/>
          </w:tcPr>
          <w:p w14:paraId="1696B6EB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ยอดคงเหลือต้นงวด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F410A4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90" w:type="dxa"/>
          </w:tcPr>
          <w:p w14:paraId="642F310D" w14:textId="77777777" w:rsidR="00D5121C" w:rsidRPr="00871D2B" w:rsidRDefault="00D5121C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79B8E3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170,000</w:t>
            </w:r>
          </w:p>
        </w:tc>
        <w:tc>
          <w:tcPr>
            <w:tcW w:w="90" w:type="dxa"/>
          </w:tcPr>
          <w:p w14:paraId="35B684ED" w14:textId="77777777" w:rsidR="00D5121C" w:rsidRDefault="00D5121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16553C" w14:textId="77777777" w:rsidR="00D5121C" w:rsidRDefault="009B248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75,000</w:t>
            </w:r>
          </w:p>
        </w:tc>
        <w:tc>
          <w:tcPr>
            <w:tcW w:w="90" w:type="dxa"/>
          </w:tcPr>
          <w:p w14:paraId="11D0BBA3" w14:textId="77777777" w:rsidR="00D5121C" w:rsidRDefault="00D5121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BB11B8" w14:textId="77777777" w:rsidR="00D5121C" w:rsidRDefault="009B2480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160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000</w:t>
            </w:r>
          </w:p>
        </w:tc>
      </w:tr>
      <w:tr w:rsidR="00D5121C" w14:paraId="5AC9E057" w14:textId="77777777">
        <w:tc>
          <w:tcPr>
            <w:tcW w:w="4680" w:type="dxa"/>
          </w:tcPr>
          <w:p w14:paraId="15C5B6E6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080" w:type="dxa"/>
            <w:shd w:val="clear" w:color="auto" w:fill="auto"/>
          </w:tcPr>
          <w:p w14:paraId="5D064788" w14:textId="73C527CC" w:rsidR="00D5121C" w:rsidRDefault="00F1058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</w:t>
            </w:r>
            <w:r w:rsidR="00E12AC0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90" w:type="dxa"/>
          </w:tcPr>
          <w:p w14:paraId="54F30C2A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268658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90" w:type="dxa"/>
          </w:tcPr>
          <w:p w14:paraId="5FFCA4B3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4752D9" w14:textId="77777777" w:rsidR="00D5121C" w:rsidRDefault="00E12AC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215,000</w:t>
            </w:r>
          </w:p>
        </w:tc>
        <w:tc>
          <w:tcPr>
            <w:tcW w:w="90" w:type="dxa"/>
          </w:tcPr>
          <w:p w14:paraId="1D423749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04FA717" w14:textId="77777777" w:rsidR="00D5121C" w:rsidRDefault="009B2480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15,000</w:t>
            </w:r>
          </w:p>
        </w:tc>
      </w:tr>
      <w:tr w:rsidR="00D5121C" w14:paraId="5B491B17" w14:textId="77777777">
        <w:tc>
          <w:tcPr>
            <w:tcW w:w="4680" w:type="dxa"/>
          </w:tcPr>
          <w:p w14:paraId="0DB05249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รับคืนระหว่างงวด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1647B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D8891BD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BA4F9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(160,000)</w:t>
            </w:r>
          </w:p>
        </w:tc>
        <w:tc>
          <w:tcPr>
            <w:tcW w:w="90" w:type="dxa"/>
          </w:tcPr>
          <w:p w14:paraId="3004CFD5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A5DD05" w14:textId="77777777" w:rsidR="00D5121C" w:rsidRDefault="009B248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D1CDCF6" w14:textId="77777777" w:rsidR="00D5121C" w:rsidRDefault="00D5121C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755A288" w14:textId="77777777" w:rsidR="00D5121C" w:rsidRDefault="009B2480">
            <w:pPr>
              <w:tabs>
                <w:tab w:val="decimal" w:pos="722"/>
              </w:tabs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100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)</w:t>
            </w:r>
          </w:p>
        </w:tc>
      </w:tr>
      <w:tr w:rsidR="00D5121C" w14:paraId="72586997" w14:textId="77777777">
        <w:tc>
          <w:tcPr>
            <w:tcW w:w="4680" w:type="dxa"/>
          </w:tcPr>
          <w:p w14:paraId="1EA11979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กลับรายการค่าเผื่อการลดลงของมูลค่าเงินมัดจำ</w:t>
            </w:r>
          </w:p>
        </w:tc>
        <w:tc>
          <w:tcPr>
            <w:tcW w:w="1080" w:type="dxa"/>
            <w:shd w:val="clear" w:color="auto" w:fill="auto"/>
          </w:tcPr>
          <w:p w14:paraId="255B01D0" w14:textId="77777777" w:rsidR="00D5121C" w:rsidRDefault="00D5121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F614DA6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EC9EEA" w14:textId="77777777" w:rsidR="00D5121C" w:rsidRDefault="00D5121C">
            <w:pPr>
              <w:tabs>
                <w:tab w:val="decimal" w:pos="545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A994709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46D772" w14:textId="77777777" w:rsidR="00D5121C" w:rsidRPr="00871D2B" w:rsidRDefault="00D5121C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" w:type="dxa"/>
          </w:tcPr>
          <w:p w14:paraId="79C40C93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1234D46" w14:textId="77777777" w:rsidR="00D5121C" w:rsidRDefault="00D5121C">
            <w:pPr>
              <w:tabs>
                <w:tab w:val="decimal" w:pos="545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323E09C7" w14:textId="77777777">
        <w:tc>
          <w:tcPr>
            <w:tcW w:w="4680" w:type="dxa"/>
          </w:tcPr>
          <w:p w14:paraId="44D7CD1A" w14:textId="77777777" w:rsidR="00D5121C" w:rsidRPr="00871D2B" w:rsidRDefault="009B2480">
            <w:pPr>
              <w:ind w:left="273" w:right="-18" w:firstLine="42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ระหว่าง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งวด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25E4330B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86E33F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C8AED8" w14:textId="77777777" w:rsidR="00D5121C" w:rsidRDefault="009B2480">
            <w:pPr>
              <w:tabs>
                <w:tab w:val="decimal" w:pos="545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48E86ED5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0BD78" w14:textId="77777777" w:rsidR="00D5121C" w:rsidRDefault="009B248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09A16124" w14:textId="77777777" w:rsidR="00D5121C" w:rsidRDefault="00D5121C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F184C91" w14:textId="77777777" w:rsidR="00D5121C" w:rsidRDefault="009B2480">
            <w:pPr>
              <w:tabs>
                <w:tab w:val="decimal" w:pos="545"/>
              </w:tabs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D5121C" w14:paraId="25A63207" w14:textId="77777777">
        <w:tc>
          <w:tcPr>
            <w:tcW w:w="4680" w:type="dxa"/>
          </w:tcPr>
          <w:p w14:paraId="1109EC7D" w14:textId="77777777" w:rsidR="00D5121C" w:rsidRPr="00871D2B" w:rsidRDefault="009B2480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ยอดคงเหลือปลายงวด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23F0B" w14:textId="1C4B125E" w:rsidR="00D5121C" w:rsidRDefault="00F1058C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290</w:t>
            </w:r>
            <w:r w:rsidR="009B2480">
              <w:rPr>
                <w:rFonts w:asciiTheme="majorBidi" w:hAnsiTheme="majorBidi" w:cstheme="majorBidi"/>
                <w:b/>
                <w:bCs/>
                <w:sz w:val="28"/>
              </w:rPr>
              <w:t>,000</w:t>
            </w:r>
          </w:p>
        </w:tc>
        <w:tc>
          <w:tcPr>
            <w:tcW w:w="90" w:type="dxa"/>
          </w:tcPr>
          <w:p w14:paraId="6AF95559" w14:textId="77777777" w:rsidR="00D5121C" w:rsidRDefault="00D5121C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C14B1" w14:textId="77777777" w:rsidR="00D5121C" w:rsidRDefault="009B2480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90" w:type="dxa"/>
          </w:tcPr>
          <w:p w14:paraId="53C2B0BA" w14:textId="77777777" w:rsidR="00D5121C" w:rsidRDefault="00D5121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2B518" w14:textId="77777777" w:rsidR="00D5121C" w:rsidRPr="00871D2B" w:rsidRDefault="00E12AC0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290</w:t>
            </w:r>
            <w:r w:rsidR="009B2480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,000</w:t>
            </w:r>
          </w:p>
        </w:tc>
        <w:tc>
          <w:tcPr>
            <w:tcW w:w="90" w:type="dxa"/>
          </w:tcPr>
          <w:p w14:paraId="55EA5EA4" w14:textId="77777777" w:rsidR="00D5121C" w:rsidRDefault="00D5121C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3D9C69" w14:textId="77777777" w:rsidR="00D5121C" w:rsidRDefault="009B2480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75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000</w:t>
            </w:r>
          </w:p>
        </w:tc>
      </w:tr>
    </w:tbl>
    <w:p w14:paraId="73D9EDC3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เงินเบิกเกินบัญชีธนาคารและเงินกู้ยืมระยะสั้นจากสถาบันการเงิน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A834D07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0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972C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D5121C" w14:paraId="606D0B75" w14:textId="77777777">
        <w:trPr>
          <w:trHeight w:val="70"/>
        </w:trPr>
        <w:tc>
          <w:tcPr>
            <w:tcW w:w="2340" w:type="dxa"/>
            <w:vAlign w:val="bottom"/>
          </w:tcPr>
          <w:p w14:paraId="6A2EAA55" w14:textId="77777777" w:rsidR="00D5121C" w:rsidRDefault="00D512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B495FD7" w14:textId="77777777" w:rsidR="00D5121C" w:rsidRPr="00871D2B" w:rsidRDefault="00D5121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2" w:type="dxa"/>
          </w:tcPr>
          <w:p w14:paraId="68EE703A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1E5458F5" w14:textId="77777777" w:rsidR="00D5121C" w:rsidRPr="00871D2B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72" w:type="dxa"/>
          </w:tcPr>
          <w:p w14:paraId="24E57A75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1297B0F9" w14:textId="77777777" w:rsidR="00D5121C" w:rsidRPr="00871D2B" w:rsidRDefault="009B2480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พันบาท)</w:t>
            </w:r>
          </w:p>
        </w:tc>
      </w:tr>
      <w:tr w:rsidR="00D5121C" w14:paraId="31E10AF1" w14:textId="77777777">
        <w:trPr>
          <w:trHeight w:val="70"/>
        </w:trPr>
        <w:tc>
          <w:tcPr>
            <w:tcW w:w="2340" w:type="dxa"/>
            <w:vAlign w:val="bottom"/>
          </w:tcPr>
          <w:p w14:paraId="525D80E3" w14:textId="77777777" w:rsidR="00D5121C" w:rsidRDefault="00D512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68266831" w14:textId="77777777" w:rsidR="00D5121C" w:rsidRDefault="009B2480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อัตราดอกเบี้ย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ร้อยละต่อปี)</w:t>
            </w:r>
          </w:p>
        </w:tc>
        <w:tc>
          <w:tcPr>
            <w:tcW w:w="72" w:type="dxa"/>
          </w:tcPr>
          <w:p w14:paraId="247816F0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2E14C7AF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72" w:type="dxa"/>
          </w:tcPr>
          <w:p w14:paraId="6E3D5DE3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4347BB16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DE8DCFC" w14:textId="77777777">
        <w:trPr>
          <w:trHeight w:val="70"/>
        </w:trPr>
        <w:tc>
          <w:tcPr>
            <w:tcW w:w="2340" w:type="dxa"/>
            <w:vAlign w:val="bottom"/>
          </w:tcPr>
          <w:p w14:paraId="216D9220" w14:textId="77777777" w:rsidR="00D5121C" w:rsidRDefault="00D512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8B8F8C" w14:textId="77777777" w:rsidR="00D5121C" w:rsidRPr="00871D2B" w:rsidRDefault="009B2480" w:rsidP="00D972C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972C9">
              <w:rPr>
                <w:rFonts w:asciiTheme="majorBidi" w:hAnsi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0EB0FF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A8F6E2" w14:textId="77777777" w:rsidR="00D5121C" w:rsidRPr="00871D2B" w:rsidRDefault="009B2480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3F142A8C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3B10CD0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972C9">
              <w:rPr>
                <w:rFonts w:asciiTheme="majorBidi" w:hAnsi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A4533C5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DFECDA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72" w:type="dxa"/>
          </w:tcPr>
          <w:p w14:paraId="288E2A55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FACF20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972C9">
              <w:rPr>
                <w:rFonts w:asciiTheme="majorBidi" w:hAnsi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0E8ED11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2DB9B7C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02515344" w14:textId="77777777" w:rsidTr="005D076C">
        <w:trPr>
          <w:trHeight w:val="70"/>
        </w:trPr>
        <w:tc>
          <w:tcPr>
            <w:tcW w:w="2340" w:type="dxa"/>
            <w:vAlign w:val="bottom"/>
          </w:tcPr>
          <w:p w14:paraId="09726978" w14:textId="77777777" w:rsidR="00D5121C" w:rsidRDefault="00D5121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4E3BC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2" w:type="dxa"/>
            <w:shd w:val="clear" w:color="auto" w:fill="auto"/>
          </w:tcPr>
          <w:p w14:paraId="3EE14D2F" w14:textId="77777777" w:rsidR="00D5121C" w:rsidRDefault="00D5121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ACC27" w14:textId="77777777" w:rsidR="00D5121C" w:rsidRDefault="009B2480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0A56EA55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88383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72" w:type="dxa"/>
            <w:shd w:val="clear" w:color="auto" w:fill="auto"/>
          </w:tcPr>
          <w:p w14:paraId="1B8A211E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53E4A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38D34DD0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CEF7E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15C80D4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70681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646BBF7A" w14:textId="77777777" w:rsidTr="005D076C">
        <w:tc>
          <w:tcPr>
            <w:tcW w:w="2340" w:type="dxa"/>
          </w:tcPr>
          <w:p w14:paraId="04F4075D" w14:textId="77777777" w:rsidR="00D5121C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CB1BFC" w14:textId="77777777" w:rsidR="00D5121C" w:rsidRDefault="00E12AC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  <w:shd w:val="clear" w:color="auto" w:fill="auto"/>
          </w:tcPr>
          <w:p w14:paraId="2AFD4890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D5857B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76E949E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84833C9" w14:textId="77777777" w:rsidR="00D5121C" w:rsidRDefault="00E12AC0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3,765</w:t>
            </w:r>
          </w:p>
        </w:tc>
        <w:tc>
          <w:tcPr>
            <w:tcW w:w="72" w:type="dxa"/>
            <w:shd w:val="clear" w:color="auto" w:fill="auto"/>
          </w:tcPr>
          <w:p w14:paraId="44F77D50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58F30FD" w14:textId="77777777" w:rsidR="00D5121C" w:rsidRDefault="009B248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1574C53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D17F401" w14:textId="77777777" w:rsidR="00D5121C" w:rsidRDefault="00C77FFB">
            <w:pPr>
              <w:tabs>
                <w:tab w:val="decimal" w:pos="56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2,815</w:t>
            </w:r>
          </w:p>
        </w:tc>
        <w:tc>
          <w:tcPr>
            <w:tcW w:w="90" w:type="dxa"/>
            <w:shd w:val="clear" w:color="auto" w:fill="auto"/>
          </w:tcPr>
          <w:p w14:paraId="2AF89AC3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E5600DC" w14:textId="77777777" w:rsidR="00D5121C" w:rsidRPr="00871D2B" w:rsidRDefault="009B2480">
            <w:pPr>
              <w:tabs>
                <w:tab w:val="decimal" w:pos="56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17711117" w14:textId="77777777" w:rsidTr="005D076C">
        <w:tc>
          <w:tcPr>
            <w:tcW w:w="2340" w:type="dxa"/>
            <w:vAlign w:val="bottom"/>
          </w:tcPr>
          <w:p w14:paraId="149D9712" w14:textId="77777777" w:rsidR="00D5121C" w:rsidRPr="00871D2B" w:rsidRDefault="009B2480">
            <w:pPr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948A7" w14:textId="0663CFC1" w:rsidR="00D5121C" w:rsidRDefault="00E12AC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4.70 </w:t>
            </w:r>
            <w:r w:rsidR="00B165BC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5.75</w:t>
            </w:r>
          </w:p>
        </w:tc>
        <w:tc>
          <w:tcPr>
            <w:tcW w:w="72" w:type="dxa"/>
            <w:shd w:val="clear" w:color="auto" w:fill="auto"/>
          </w:tcPr>
          <w:p w14:paraId="6B253AEE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52BDDE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4.70 - 6.24</w:t>
            </w:r>
          </w:p>
        </w:tc>
        <w:tc>
          <w:tcPr>
            <w:tcW w:w="72" w:type="dxa"/>
            <w:shd w:val="clear" w:color="auto" w:fill="auto"/>
          </w:tcPr>
          <w:p w14:paraId="174A9570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2353AE79" w14:textId="77777777" w:rsidR="00D5121C" w:rsidRDefault="00E12AC0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137,647</w:t>
            </w:r>
          </w:p>
        </w:tc>
        <w:tc>
          <w:tcPr>
            <w:tcW w:w="72" w:type="dxa"/>
            <w:shd w:val="clear" w:color="auto" w:fill="auto"/>
          </w:tcPr>
          <w:p w14:paraId="5C59280E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3628197" w14:textId="77777777" w:rsidR="00D5121C" w:rsidRDefault="009B248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110,000</w:t>
            </w:r>
          </w:p>
        </w:tc>
        <w:tc>
          <w:tcPr>
            <w:tcW w:w="72" w:type="dxa"/>
            <w:shd w:val="clear" w:color="auto" w:fill="auto"/>
          </w:tcPr>
          <w:p w14:paraId="55127C42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135DA3A" w14:textId="77777777" w:rsidR="00D5121C" w:rsidRPr="00871D2B" w:rsidRDefault="00C77FFB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70,000</w:t>
            </w:r>
          </w:p>
        </w:tc>
        <w:tc>
          <w:tcPr>
            <w:tcW w:w="90" w:type="dxa"/>
            <w:shd w:val="clear" w:color="auto" w:fill="auto"/>
          </w:tcPr>
          <w:p w14:paraId="4A01AC46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3AE507" w14:textId="77777777" w:rsidR="00D5121C" w:rsidRPr="00871D2B" w:rsidRDefault="009B248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D5121C" w14:paraId="7612B146" w14:textId="77777777" w:rsidTr="005D076C">
        <w:tc>
          <w:tcPr>
            <w:tcW w:w="2340" w:type="dxa"/>
            <w:tcBorders>
              <w:bottom w:val="nil"/>
            </w:tcBorders>
            <w:vAlign w:val="bottom"/>
          </w:tcPr>
          <w:p w14:paraId="6A21C45A" w14:textId="77777777" w:rsidR="00D5121C" w:rsidRDefault="009B248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76A091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5DFA956B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143134B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354813E4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FDE2F" w14:textId="77777777" w:rsidR="00D5121C" w:rsidRDefault="00C77FFB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141,412</w:t>
            </w: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2C6B6813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460D1" w14:textId="77777777" w:rsidR="00D5121C" w:rsidRDefault="009B248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110,000</w:t>
            </w:r>
          </w:p>
        </w:tc>
        <w:tc>
          <w:tcPr>
            <w:tcW w:w="72" w:type="dxa"/>
            <w:tcBorders>
              <w:bottom w:val="nil"/>
            </w:tcBorders>
            <w:shd w:val="clear" w:color="auto" w:fill="auto"/>
          </w:tcPr>
          <w:p w14:paraId="04830972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E13E3" w14:textId="77777777" w:rsidR="00D5121C" w:rsidRDefault="00C77FFB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72,815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11DAB27" w14:textId="77777777" w:rsidR="00D5121C" w:rsidRDefault="00D5121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BE024" w14:textId="77777777" w:rsidR="00D5121C" w:rsidRDefault="009B2480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</w:tr>
    </w:tbl>
    <w:p w14:paraId="4627AF5C" w14:textId="77777777" w:rsidR="00D5121C" w:rsidRPr="00871D2B" w:rsidRDefault="00D5121C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7B7F29AB" w14:textId="77777777" w:rsidR="00D5121C" w:rsidRDefault="009B24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586E8FBD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เจ้าหนี้การค้าและเจ้าหนี้หมุนเวียนอื่น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48D2100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เจ้าหนี้การค้าและเจ้าหนี้หมุนเวียนอื่น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 w:rsidR="00D972C9">
        <w:rPr>
          <w:rFonts w:asciiTheme="majorBidi" w:hAnsi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D5121C" w14:paraId="682158A2" w14:textId="77777777">
        <w:trPr>
          <w:trHeight w:val="323"/>
          <w:tblHeader/>
        </w:trPr>
        <w:tc>
          <w:tcPr>
            <w:tcW w:w="4644" w:type="dxa"/>
          </w:tcPr>
          <w:p w14:paraId="5537C096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6E40E30" w14:textId="77777777" w:rsidR="00D5121C" w:rsidRPr="00871D2B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8" w:type="dxa"/>
          </w:tcPr>
          <w:p w14:paraId="06011D29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73C85993" w14:textId="77777777" w:rsidR="00D5121C" w:rsidRPr="00871D2B" w:rsidRDefault="009B2480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szCs w:val="24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szCs w:val="24"/>
                <w:cs/>
                <w:lang w:val="en-GB"/>
              </w:rPr>
              <w:t>)</w:t>
            </w:r>
          </w:p>
        </w:tc>
      </w:tr>
      <w:tr w:rsidR="00D5121C" w14:paraId="20B05933" w14:textId="77777777">
        <w:trPr>
          <w:trHeight w:val="323"/>
          <w:tblHeader/>
        </w:trPr>
        <w:tc>
          <w:tcPr>
            <w:tcW w:w="4644" w:type="dxa"/>
          </w:tcPr>
          <w:p w14:paraId="62521EFC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037B851D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8" w:type="dxa"/>
          </w:tcPr>
          <w:p w14:paraId="34AE5BAA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1FFF5018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7E471612" w14:textId="77777777">
        <w:trPr>
          <w:trHeight w:val="309"/>
          <w:tblHeader/>
        </w:trPr>
        <w:tc>
          <w:tcPr>
            <w:tcW w:w="4644" w:type="dxa"/>
          </w:tcPr>
          <w:p w14:paraId="285AC103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3CAB4E81" w14:textId="77777777" w:rsidR="00D5121C" w:rsidRPr="00871D2B" w:rsidRDefault="009B2480" w:rsidP="00D972C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D972C9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2EF9078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0B860AC3" w14:textId="77777777" w:rsidR="00D5121C" w:rsidRPr="00871D2B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8" w:type="dxa"/>
          </w:tcPr>
          <w:p w14:paraId="3057930A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2AB0A2F4" w14:textId="77777777" w:rsidR="00D5121C" w:rsidRDefault="009B2480" w:rsidP="00D972C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D972C9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55682695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79D07F6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35CDEAED" w14:textId="77777777">
        <w:trPr>
          <w:trHeight w:val="336"/>
          <w:tblHeader/>
        </w:trPr>
        <w:tc>
          <w:tcPr>
            <w:tcW w:w="4644" w:type="dxa"/>
          </w:tcPr>
          <w:p w14:paraId="0826A91A" w14:textId="77777777" w:rsidR="00D5121C" w:rsidRDefault="00D5121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4E3207F6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8" w:type="dxa"/>
          </w:tcPr>
          <w:p w14:paraId="70684713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B7B9484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88" w:type="dxa"/>
          </w:tcPr>
          <w:p w14:paraId="7EFD8C74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0022BC2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8" w:type="dxa"/>
          </w:tcPr>
          <w:p w14:paraId="4E55A7CA" w14:textId="77777777" w:rsidR="00D5121C" w:rsidRDefault="00D5121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712C2F4" w14:textId="77777777" w:rsidR="00D5121C" w:rsidRDefault="009B2480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565E5404" w14:textId="77777777" w:rsidTr="003D6EFC">
        <w:trPr>
          <w:trHeight w:val="323"/>
        </w:trPr>
        <w:tc>
          <w:tcPr>
            <w:tcW w:w="4644" w:type="dxa"/>
          </w:tcPr>
          <w:p w14:paraId="37BA493C" w14:textId="77777777" w:rsidR="00D5121C" w:rsidRPr="00871D2B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0098530D" w14:textId="3F522791" w:rsidR="00D5121C" w:rsidRDefault="00F1058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7,506</w:t>
            </w:r>
          </w:p>
        </w:tc>
        <w:tc>
          <w:tcPr>
            <w:tcW w:w="88" w:type="dxa"/>
            <w:shd w:val="clear" w:color="auto" w:fill="auto"/>
          </w:tcPr>
          <w:p w14:paraId="6EB6BB70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341ADD9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796</w:t>
            </w:r>
          </w:p>
        </w:tc>
        <w:tc>
          <w:tcPr>
            <w:tcW w:w="88" w:type="dxa"/>
            <w:shd w:val="clear" w:color="auto" w:fill="auto"/>
          </w:tcPr>
          <w:p w14:paraId="39B75472" w14:textId="77777777" w:rsidR="00D5121C" w:rsidRPr="00871D2B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F6192" w14:textId="77777777" w:rsidR="00D5121C" w:rsidRDefault="00C77FFB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39BEF4CF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269B6" w14:textId="77777777" w:rsidR="00D5121C" w:rsidRDefault="009B2480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</w:tr>
      <w:tr w:rsidR="00D5121C" w14:paraId="2C1E640B" w14:textId="77777777" w:rsidTr="003D6EFC">
        <w:trPr>
          <w:trHeight w:val="309"/>
        </w:trPr>
        <w:tc>
          <w:tcPr>
            <w:tcW w:w="4644" w:type="dxa"/>
          </w:tcPr>
          <w:p w14:paraId="7BCA02AE" w14:textId="77777777" w:rsidR="00D5121C" w:rsidRPr="00871D2B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FD5B644" w14:textId="0D7E2114" w:rsidR="00D5121C" w:rsidRDefault="007278EF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F1058C">
              <w:rPr>
                <w:rFonts w:asciiTheme="majorBidi" w:hAnsiTheme="majorBidi" w:cstheme="majorBidi"/>
                <w:szCs w:val="24"/>
              </w:rPr>
              <w:t>17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F1058C">
              <w:rPr>
                <w:rFonts w:asciiTheme="majorBidi" w:hAnsiTheme="majorBidi" w:cstheme="majorBidi"/>
                <w:szCs w:val="24"/>
              </w:rPr>
              <w:t>322</w:t>
            </w:r>
          </w:p>
        </w:tc>
        <w:tc>
          <w:tcPr>
            <w:tcW w:w="88" w:type="dxa"/>
            <w:shd w:val="clear" w:color="auto" w:fill="auto"/>
          </w:tcPr>
          <w:p w14:paraId="14BDF54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567806A0" w14:textId="1C4486E4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58,82</w:t>
            </w:r>
            <w:r w:rsidR="00F1058C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8" w:type="dxa"/>
            <w:shd w:val="clear" w:color="auto" w:fill="auto"/>
          </w:tcPr>
          <w:p w14:paraId="55A313CC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C3B539F" w14:textId="77777777" w:rsidR="00D5121C" w:rsidRDefault="007278EF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3B03E4C9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F6CCDC3" w14:textId="77777777" w:rsidR="00D5121C" w:rsidRDefault="009B2480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</w:tr>
      <w:tr w:rsidR="00D5121C" w14:paraId="43C0514B" w14:textId="77777777" w:rsidTr="003D6EFC">
        <w:trPr>
          <w:trHeight w:val="323"/>
        </w:trPr>
        <w:tc>
          <w:tcPr>
            <w:tcW w:w="4644" w:type="dxa"/>
          </w:tcPr>
          <w:p w14:paraId="24F0C84C" w14:textId="77777777" w:rsidR="00D5121C" w:rsidRPr="00871D2B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013" w:type="dxa"/>
            <w:shd w:val="clear" w:color="auto" w:fill="auto"/>
          </w:tcPr>
          <w:p w14:paraId="4440DE55" w14:textId="7FBC8C04" w:rsidR="00D5121C" w:rsidRDefault="00F1058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20</w:t>
            </w:r>
            <w:r w:rsidR="007278EF">
              <w:rPr>
                <w:rFonts w:asciiTheme="majorBidi" w:hAnsiTheme="majorBidi" w:cstheme="majorBidi"/>
                <w:szCs w:val="24"/>
              </w:rPr>
              <w:t>,245</w:t>
            </w:r>
          </w:p>
        </w:tc>
        <w:tc>
          <w:tcPr>
            <w:tcW w:w="88" w:type="dxa"/>
            <w:shd w:val="clear" w:color="auto" w:fill="auto"/>
          </w:tcPr>
          <w:p w14:paraId="079E2ABD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59DA4F8D" w14:textId="5A35A107" w:rsidR="00D5121C" w:rsidRDefault="00CA4241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57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F1058C">
              <w:rPr>
                <w:rFonts w:asciiTheme="majorBidi" w:hAnsiTheme="majorBidi" w:cstheme="majorBidi"/>
                <w:szCs w:val="24"/>
              </w:rPr>
              <w:t>245</w:t>
            </w:r>
          </w:p>
        </w:tc>
        <w:tc>
          <w:tcPr>
            <w:tcW w:w="88" w:type="dxa"/>
            <w:shd w:val="clear" w:color="auto" w:fill="auto"/>
          </w:tcPr>
          <w:p w14:paraId="272ACB96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2FD0FA88" w14:textId="77777777" w:rsidR="00D5121C" w:rsidRDefault="007278EF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9,245</w:t>
            </w:r>
          </w:p>
        </w:tc>
        <w:tc>
          <w:tcPr>
            <w:tcW w:w="88" w:type="dxa"/>
            <w:shd w:val="clear" w:color="auto" w:fill="auto"/>
          </w:tcPr>
          <w:p w14:paraId="7F28005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3CA291CE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57,245</w:t>
            </w:r>
          </w:p>
        </w:tc>
      </w:tr>
      <w:tr w:rsidR="00D5121C" w14:paraId="795ADAB9" w14:textId="77777777" w:rsidTr="003D6EFC">
        <w:trPr>
          <w:trHeight w:val="323"/>
        </w:trPr>
        <w:tc>
          <w:tcPr>
            <w:tcW w:w="4644" w:type="dxa"/>
          </w:tcPr>
          <w:p w14:paraId="43FB92B2" w14:textId="77777777" w:rsidR="00D5121C" w:rsidRPr="00871D2B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25379873" w14:textId="59159D12" w:rsidR="00D5121C" w:rsidRDefault="00F1058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101,</w:t>
            </w:r>
            <w:r w:rsidR="007278EF">
              <w:rPr>
                <w:rFonts w:asciiTheme="majorBidi" w:hAnsiTheme="majorBidi" w:cstheme="majorBidi"/>
                <w:szCs w:val="24"/>
              </w:rPr>
              <w:t>131</w:t>
            </w:r>
          </w:p>
        </w:tc>
        <w:tc>
          <w:tcPr>
            <w:tcW w:w="88" w:type="dxa"/>
            <w:shd w:val="clear" w:color="auto" w:fill="auto"/>
          </w:tcPr>
          <w:p w14:paraId="60E028D3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28B1793" w14:textId="517FF583" w:rsidR="00D5121C" w:rsidRDefault="00F1058C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  <w:r w:rsidR="00CA4241">
              <w:rPr>
                <w:rFonts w:asciiTheme="majorBidi" w:hAnsiTheme="majorBidi" w:cstheme="majorBidi"/>
                <w:szCs w:val="24"/>
              </w:rPr>
              <w:t>,0</w:t>
            </w:r>
            <w:r w:rsidR="006E7164">
              <w:rPr>
                <w:rFonts w:asciiTheme="majorBidi" w:hAnsiTheme="majorBidi" w:cstheme="majorBidi"/>
                <w:szCs w:val="24"/>
              </w:rPr>
              <w:t>9</w:t>
            </w:r>
            <w:r w:rsidR="00CA4241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8" w:type="dxa"/>
            <w:shd w:val="clear" w:color="auto" w:fill="auto"/>
          </w:tcPr>
          <w:p w14:paraId="7D140B9C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050E5C22" w14:textId="77777777" w:rsidR="00D5121C" w:rsidRDefault="007278EF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41,924</w:t>
            </w:r>
          </w:p>
        </w:tc>
        <w:tc>
          <w:tcPr>
            <w:tcW w:w="88" w:type="dxa"/>
            <w:shd w:val="clear" w:color="auto" w:fill="auto"/>
          </w:tcPr>
          <w:p w14:paraId="12F12C97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9486516" w14:textId="77777777" w:rsidR="00D5121C" w:rsidRPr="00871D2B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2,273</w:t>
            </w:r>
          </w:p>
        </w:tc>
      </w:tr>
      <w:tr w:rsidR="00D5121C" w14:paraId="05B39540" w14:textId="77777777" w:rsidTr="003D6EFC">
        <w:trPr>
          <w:trHeight w:val="323"/>
        </w:trPr>
        <w:tc>
          <w:tcPr>
            <w:tcW w:w="4644" w:type="dxa"/>
          </w:tcPr>
          <w:p w14:paraId="2D85F454" w14:textId="77777777" w:rsidR="00D5121C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013" w:type="dxa"/>
            <w:shd w:val="clear" w:color="auto" w:fill="auto"/>
          </w:tcPr>
          <w:p w14:paraId="06FAFD95" w14:textId="04015592" w:rsidR="00D5121C" w:rsidRDefault="00F1058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567</w:t>
            </w:r>
          </w:p>
        </w:tc>
        <w:tc>
          <w:tcPr>
            <w:tcW w:w="88" w:type="dxa"/>
            <w:shd w:val="clear" w:color="auto" w:fill="auto"/>
          </w:tcPr>
          <w:p w14:paraId="65DEE00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245F890" w14:textId="77777777" w:rsidR="00D5121C" w:rsidRDefault="00CA4241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346</w:t>
            </w:r>
          </w:p>
        </w:tc>
        <w:tc>
          <w:tcPr>
            <w:tcW w:w="88" w:type="dxa"/>
            <w:shd w:val="clear" w:color="auto" w:fill="auto"/>
          </w:tcPr>
          <w:p w14:paraId="415D7BBD" w14:textId="77777777" w:rsidR="00D5121C" w:rsidRPr="00871D2B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3A60C9D1" w14:textId="77777777" w:rsidR="00D5121C" w:rsidRDefault="007278EF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88" w:type="dxa"/>
            <w:shd w:val="clear" w:color="auto" w:fill="auto"/>
          </w:tcPr>
          <w:p w14:paraId="2E2B2DB2" w14:textId="77777777" w:rsidR="00D5121C" w:rsidRDefault="00D5121C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984C62D" w14:textId="77777777" w:rsidR="00D5121C" w:rsidRDefault="009B2480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167D28A8" w14:textId="77777777" w:rsidTr="003D6EFC">
        <w:trPr>
          <w:trHeight w:val="323"/>
        </w:trPr>
        <w:tc>
          <w:tcPr>
            <w:tcW w:w="4644" w:type="dxa"/>
          </w:tcPr>
          <w:p w14:paraId="5571771D" w14:textId="77777777" w:rsidR="00D5121C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7CF37C95" w14:textId="28BDFCFC" w:rsidR="00D5121C" w:rsidRDefault="00F1058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</w:t>
            </w:r>
            <w:r w:rsidR="007278EF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744</w:t>
            </w:r>
          </w:p>
        </w:tc>
        <w:tc>
          <w:tcPr>
            <w:tcW w:w="88" w:type="dxa"/>
            <w:shd w:val="clear" w:color="auto" w:fill="auto"/>
          </w:tcPr>
          <w:p w14:paraId="23FF534C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52B4522" w14:textId="77777777" w:rsidR="00D5121C" w:rsidRDefault="00CA4241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24,460</w:t>
            </w:r>
          </w:p>
        </w:tc>
        <w:tc>
          <w:tcPr>
            <w:tcW w:w="88" w:type="dxa"/>
            <w:shd w:val="clear" w:color="auto" w:fill="auto"/>
          </w:tcPr>
          <w:p w14:paraId="3807D782" w14:textId="77777777" w:rsidR="00D5121C" w:rsidRPr="00871D2B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FE36BDF" w14:textId="77777777" w:rsidR="00D5121C" w:rsidRDefault="007278EF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2,599</w:t>
            </w:r>
          </w:p>
        </w:tc>
        <w:tc>
          <w:tcPr>
            <w:tcW w:w="88" w:type="dxa"/>
            <w:shd w:val="clear" w:color="auto" w:fill="auto"/>
          </w:tcPr>
          <w:p w14:paraId="72AE1516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1B6BED59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4,478</w:t>
            </w:r>
          </w:p>
        </w:tc>
      </w:tr>
      <w:tr w:rsidR="00D5121C" w14:paraId="2B70C5E3" w14:textId="77777777" w:rsidTr="003D6EFC">
        <w:trPr>
          <w:trHeight w:val="323"/>
        </w:trPr>
        <w:tc>
          <w:tcPr>
            <w:tcW w:w="4644" w:type="dxa"/>
          </w:tcPr>
          <w:p w14:paraId="5A8D66C8" w14:textId="77777777" w:rsidR="00D5121C" w:rsidRPr="00871D2B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ดอกเบี้ยค้างจ่าย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7)</w:t>
            </w:r>
          </w:p>
        </w:tc>
        <w:tc>
          <w:tcPr>
            <w:tcW w:w="1013" w:type="dxa"/>
            <w:shd w:val="clear" w:color="auto" w:fill="auto"/>
          </w:tcPr>
          <w:p w14:paraId="7DACF7DF" w14:textId="11D04C35" w:rsidR="00D5121C" w:rsidRDefault="00F1058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858</w:t>
            </w:r>
          </w:p>
        </w:tc>
        <w:tc>
          <w:tcPr>
            <w:tcW w:w="88" w:type="dxa"/>
            <w:shd w:val="clear" w:color="auto" w:fill="auto"/>
          </w:tcPr>
          <w:p w14:paraId="6FAE1175" w14:textId="77777777" w:rsidR="00D5121C" w:rsidRPr="00871D2B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03E0A1A1" w14:textId="664171D5" w:rsidR="00D5121C" w:rsidRDefault="00F1058C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1,053</w:t>
            </w:r>
          </w:p>
        </w:tc>
        <w:tc>
          <w:tcPr>
            <w:tcW w:w="88" w:type="dxa"/>
            <w:shd w:val="clear" w:color="auto" w:fill="auto"/>
          </w:tcPr>
          <w:p w14:paraId="5BA55529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0C0DE28" w14:textId="77777777" w:rsidR="00D5121C" w:rsidRDefault="007278EF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11,538</w:t>
            </w:r>
          </w:p>
        </w:tc>
        <w:tc>
          <w:tcPr>
            <w:tcW w:w="88" w:type="dxa"/>
            <w:shd w:val="clear" w:color="auto" w:fill="auto"/>
          </w:tcPr>
          <w:p w14:paraId="3217A3B0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FEF53DB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7,487</w:t>
            </w:r>
          </w:p>
        </w:tc>
      </w:tr>
      <w:tr w:rsidR="00D5121C" w14:paraId="09A13D17" w14:textId="77777777" w:rsidTr="003D6EFC">
        <w:trPr>
          <w:trHeight w:val="323"/>
        </w:trPr>
        <w:tc>
          <w:tcPr>
            <w:tcW w:w="4644" w:type="dxa"/>
          </w:tcPr>
          <w:p w14:paraId="20645A54" w14:textId="77777777" w:rsidR="00D5121C" w:rsidRPr="00871D2B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ดอกเบี้ยค้างจ่าย</w:t>
            </w:r>
            <w:r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4E9F938" w14:textId="032FBB6C" w:rsidR="00D5121C" w:rsidRDefault="00F1058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650</w:t>
            </w:r>
          </w:p>
        </w:tc>
        <w:tc>
          <w:tcPr>
            <w:tcW w:w="88" w:type="dxa"/>
            <w:shd w:val="clear" w:color="auto" w:fill="auto"/>
          </w:tcPr>
          <w:p w14:paraId="5F0AB5B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8EA9F5A" w14:textId="19C27434" w:rsidR="00D5121C" w:rsidRDefault="00F1058C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189</w:t>
            </w:r>
          </w:p>
        </w:tc>
        <w:tc>
          <w:tcPr>
            <w:tcW w:w="88" w:type="dxa"/>
            <w:shd w:val="clear" w:color="auto" w:fill="auto"/>
          </w:tcPr>
          <w:p w14:paraId="1BF00010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613F1A69" w14:textId="563D8C05" w:rsidR="00D5121C" w:rsidRDefault="007278EF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</w:t>
            </w:r>
            <w:r w:rsidR="00F1058C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8" w:type="dxa"/>
            <w:shd w:val="clear" w:color="auto" w:fill="auto"/>
          </w:tcPr>
          <w:p w14:paraId="4CE51B9D" w14:textId="77777777" w:rsidR="00D5121C" w:rsidRDefault="00D5121C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0C613E57" w14:textId="77777777" w:rsidR="00D5121C" w:rsidRDefault="009B2480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4F1A2031" w14:textId="77777777" w:rsidTr="003D6EFC">
        <w:trPr>
          <w:trHeight w:val="309"/>
        </w:trPr>
        <w:tc>
          <w:tcPr>
            <w:tcW w:w="4644" w:type="dxa"/>
          </w:tcPr>
          <w:p w14:paraId="09B158A7" w14:textId="77777777" w:rsidR="00D5121C" w:rsidRPr="00871D2B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รายได้รอการรับรู้</w:t>
            </w:r>
          </w:p>
        </w:tc>
        <w:tc>
          <w:tcPr>
            <w:tcW w:w="1013" w:type="dxa"/>
            <w:shd w:val="clear" w:color="auto" w:fill="auto"/>
          </w:tcPr>
          <w:p w14:paraId="73A2A21B" w14:textId="77777777" w:rsidR="00D5121C" w:rsidRDefault="007278EF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42,298</w:t>
            </w:r>
          </w:p>
        </w:tc>
        <w:tc>
          <w:tcPr>
            <w:tcW w:w="88" w:type="dxa"/>
            <w:shd w:val="clear" w:color="auto" w:fill="auto"/>
          </w:tcPr>
          <w:p w14:paraId="4131E2CA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1D63853" w14:textId="77777777" w:rsidR="00D5121C" w:rsidRDefault="009B2480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16,482</w:t>
            </w:r>
          </w:p>
        </w:tc>
        <w:tc>
          <w:tcPr>
            <w:tcW w:w="88" w:type="dxa"/>
            <w:shd w:val="clear" w:color="auto" w:fill="auto"/>
          </w:tcPr>
          <w:p w14:paraId="023B92EF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28098F1" w14:textId="77777777" w:rsidR="00D5121C" w:rsidRDefault="007278EF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5A781F48" w14:textId="77777777" w:rsidR="00D5121C" w:rsidRDefault="00D5121C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shd w:val="clear" w:color="auto" w:fill="auto"/>
          </w:tcPr>
          <w:p w14:paraId="4D54F3CF" w14:textId="77777777" w:rsidR="00D5121C" w:rsidRDefault="009B2480">
            <w:pPr>
              <w:tabs>
                <w:tab w:val="decimal" w:pos="630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4B6E8A7A" w14:textId="77777777" w:rsidTr="003D6EFC">
        <w:trPr>
          <w:trHeight w:val="323"/>
        </w:trPr>
        <w:tc>
          <w:tcPr>
            <w:tcW w:w="4644" w:type="dxa"/>
            <w:vAlign w:val="bottom"/>
          </w:tcPr>
          <w:p w14:paraId="3851E965" w14:textId="77777777" w:rsidR="00D5121C" w:rsidRPr="00871D2B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39738941" w14:textId="77777777" w:rsidR="00D5121C" w:rsidRDefault="007278EF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23,654</w:t>
            </w:r>
          </w:p>
        </w:tc>
        <w:tc>
          <w:tcPr>
            <w:tcW w:w="88" w:type="dxa"/>
            <w:shd w:val="clear" w:color="auto" w:fill="auto"/>
          </w:tcPr>
          <w:p w14:paraId="206559FB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B39C414" w14:textId="7E132123" w:rsidR="00D5121C" w:rsidRDefault="001A1872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  <w:r w:rsidR="00CA4241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88" w:type="dxa"/>
            <w:shd w:val="clear" w:color="auto" w:fill="auto"/>
          </w:tcPr>
          <w:p w14:paraId="22242190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F28532C" w14:textId="77777777" w:rsidR="00D5121C" w:rsidRDefault="007278EF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1,126</w:t>
            </w:r>
          </w:p>
        </w:tc>
        <w:tc>
          <w:tcPr>
            <w:tcW w:w="88" w:type="dxa"/>
            <w:shd w:val="clear" w:color="auto" w:fill="auto"/>
          </w:tcPr>
          <w:p w14:paraId="290BB23A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0C11C7C" w14:textId="5E9218B5" w:rsidR="00D5121C" w:rsidRDefault="009B2480" w:rsidP="00CA4241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2,27</w:t>
            </w:r>
            <w:r w:rsidR="001A1872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D5121C" w14:paraId="5F12B145" w14:textId="77777777" w:rsidTr="003D6EFC">
        <w:trPr>
          <w:trHeight w:val="323"/>
        </w:trPr>
        <w:tc>
          <w:tcPr>
            <w:tcW w:w="4644" w:type="dxa"/>
          </w:tcPr>
          <w:p w14:paraId="6AC34475" w14:textId="77777777" w:rsidR="00D5121C" w:rsidRPr="00871D2B" w:rsidRDefault="009B2480" w:rsidP="00B165B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62A0C" w14:textId="34E99C4A" w:rsidR="00D5121C" w:rsidRDefault="007278EF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33</w:t>
            </w:r>
            <w:r w:rsidR="001A1872"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1A1872">
              <w:rPr>
                <w:rFonts w:asciiTheme="majorBidi" w:hAnsiTheme="majorBidi" w:cstheme="majorBidi"/>
                <w:b/>
                <w:bCs/>
                <w:szCs w:val="24"/>
              </w:rPr>
              <w:t>975</w:t>
            </w:r>
          </w:p>
        </w:tc>
        <w:tc>
          <w:tcPr>
            <w:tcW w:w="88" w:type="dxa"/>
            <w:shd w:val="clear" w:color="auto" w:fill="auto"/>
          </w:tcPr>
          <w:p w14:paraId="3327FDA1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9D937" w14:textId="316D6687" w:rsidR="00D5121C" w:rsidRDefault="001A1872">
            <w:pPr>
              <w:tabs>
                <w:tab w:val="decimal" w:pos="82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187</w:t>
            </w:r>
            <w:r w:rsidR="00CA4241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666</w:t>
            </w:r>
          </w:p>
        </w:tc>
        <w:tc>
          <w:tcPr>
            <w:tcW w:w="88" w:type="dxa"/>
            <w:shd w:val="clear" w:color="auto" w:fill="auto"/>
          </w:tcPr>
          <w:p w14:paraId="664ED0A5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73696" w14:textId="08FCD0B4" w:rsidR="00D5121C" w:rsidRDefault="007278EF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67,10</w:t>
            </w:r>
            <w:r w:rsidR="001A1872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  <w:tc>
          <w:tcPr>
            <w:tcW w:w="88" w:type="dxa"/>
            <w:shd w:val="clear" w:color="auto" w:fill="auto"/>
          </w:tcPr>
          <w:p w14:paraId="41E600DE" w14:textId="77777777" w:rsidR="00D5121C" w:rsidRDefault="00D5121C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C1F8A" w14:textId="77777777" w:rsidR="00D5121C" w:rsidRDefault="009B2480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73,754</w:t>
            </w:r>
          </w:p>
        </w:tc>
      </w:tr>
    </w:tbl>
    <w:p w14:paraId="6B27907C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งินกู้ยืมระยะยาวจากสถาบันการเงิน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7DEDEE1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เงินกู้ยืมระยะยาวจากสถาบันการเงิน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D972C9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งบการเงินเฉพาะกิจการ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D5121C" w14:paraId="3897E88C" w14:textId="77777777">
        <w:trPr>
          <w:trHeight w:val="20"/>
        </w:trPr>
        <w:tc>
          <w:tcPr>
            <w:tcW w:w="6300" w:type="dxa"/>
          </w:tcPr>
          <w:p w14:paraId="6C194510" w14:textId="77777777" w:rsidR="00D5121C" w:rsidRDefault="00D5121C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07B6329" w14:textId="77777777" w:rsidR="00D5121C" w:rsidRPr="00871D2B" w:rsidRDefault="009B2480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พันบาท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5121C" w14:paraId="3E9CC496" w14:textId="77777777">
        <w:trPr>
          <w:trHeight w:val="20"/>
        </w:trPr>
        <w:tc>
          <w:tcPr>
            <w:tcW w:w="6300" w:type="dxa"/>
          </w:tcPr>
          <w:p w14:paraId="36C115BB" w14:textId="77777777" w:rsidR="00D5121C" w:rsidRDefault="00D5121C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286B7CBA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14:paraId="2F70F33E" w14:textId="77777777">
        <w:trPr>
          <w:trHeight w:val="20"/>
        </w:trPr>
        <w:tc>
          <w:tcPr>
            <w:tcW w:w="6300" w:type="dxa"/>
          </w:tcPr>
          <w:p w14:paraId="1F2E803E" w14:textId="77777777" w:rsidR="00D5121C" w:rsidRPr="00871D2B" w:rsidRDefault="00D5121C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55FA8484" w14:textId="77777777" w:rsidR="00D5121C" w:rsidRPr="00871D2B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972C9">
              <w:rPr>
                <w:rFonts w:asciiTheme="majorBidi" w:hAnsiTheme="majorBidi" w:hint="cs"/>
                <w:color w:val="000000"/>
                <w:spacing w:val="-2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86" w:type="dxa"/>
          </w:tcPr>
          <w:p w14:paraId="06BAAC6D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4275775D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D5121C" w14:paraId="70761AD5" w14:textId="77777777">
        <w:trPr>
          <w:trHeight w:val="20"/>
        </w:trPr>
        <w:tc>
          <w:tcPr>
            <w:tcW w:w="6300" w:type="dxa"/>
          </w:tcPr>
          <w:p w14:paraId="1B305DCE" w14:textId="77777777" w:rsidR="00D5121C" w:rsidRPr="00871D2B" w:rsidRDefault="00D5121C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98B57DE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6" w:type="dxa"/>
          </w:tcPr>
          <w:p w14:paraId="61B6A3AE" w14:textId="77777777" w:rsidR="00D5121C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6B247B7" w14:textId="77777777" w:rsidR="00D5121C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236C2122" w14:textId="77777777" w:rsidTr="003D6EFC">
        <w:trPr>
          <w:trHeight w:val="20"/>
        </w:trPr>
        <w:tc>
          <w:tcPr>
            <w:tcW w:w="6300" w:type="dxa"/>
          </w:tcPr>
          <w:p w14:paraId="7DF05808" w14:textId="77777777" w:rsidR="00D5121C" w:rsidRPr="00871D2B" w:rsidRDefault="009B2480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086E3873" w14:textId="42092CFB" w:rsidR="00D5121C" w:rsidRDefault="007278E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127,23</w:t>
            </w:r>
            <w:r w:rsidR="001A18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86" w:type="dxa"/>
            <w:shd w:val="clear" w:color="auto" w:fill="auto"/>
          </w:tcPr>
          <w:p w14:paraId="07784BE7" w14:textId="77777777" w:rsidR="00D5121C" w:rsidRDefault="00D5121C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2D049245" w14:textId="77777777" w:rsidR="00D5121C" w:rsidRDefault="009B2480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158,770</w:t>
            </w:r>
          </w:p>
        </w:tc>
      </w:tr>
      <w:tr w:rsidR="00D5121C" w14:paraId="4C16F5F8" w14:textId="77777777" w:rsidTr="003D6EFC">
        <w:trPr>
          <w:trHeight w:val="20"/>
        </w:trPr>
        <w:tc>
          <w:tcPr>
            <w:tcW w:w="6300" w:type="dxa"/>
          </w:tcPr>
          <w:p w14:paraId="063FD472" w14:textId="77777777" w:rsidR="00D5121C" w:rsidRDefault="009B2480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5CAA4" w14:textId="6E408D64" w:rsidR="00D5121C" w:rsidRPr="00871D2B" w:rsidRDefault="007278E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(109,69</w:t>
            </w:r>
            <w:r w:rsidR="001A1872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3FBDC62" w14:textId="77777777" w:rsidR="00D5121C" w:rsidRDefault="00D5121C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2572B" w14:textId="77777777" w:rsidR="00D5121C" w:rsidRDefault="009B2480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(64,657)</w:t>
            </w:r>
          </w:p>
        </w:tc>
      </w:tr>
      <w:tr w:rsidR="00D5121C" w14:paraId="44B211E1" w14:textId="77777777" w:rsidTr="003D6EFC">
        <w:trPr>
          <w:trHeight w:val="20"/>
        </w:trPr>
        <w:tc>
          <w:tcPr>
            <w:tcW w:w="6300" w:type="dxa"/>
          </w:tcPr>
          <w:p w14:paraId="27E713C5" w14:textId="77777777" w:rsidR="00D5121C" w:rsidRPr="00871D2B" w:rsidRDefault="009B2480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E3CE3" w14:textId="77777777" w:rsidR="00D5121C" w:rsidRPr="00871D2B" w:rsidRDefault="007278E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val="en-GB" w:eastAsia="th-TH"/>
              </w:rPr>
              <w:t>17,536</w:t>
            </w:r>
          </w:p>
        </w:tc>
        <w:tc>
          <w:tcPr>
            <w:tcW w:w="86" w:type="dxa"/>
            <w:shd w:val="clear" w:color="auto" w:fill="auto"/>
          </w:tcPr>
          <w:p w14:paraId="5CA2C5E0" w14:textId="77777777" w:rsidR="00D5121C" w:rsidRDefault="00D5121C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E146A" w14:textId="77777777" w:rsidR="00D5121C" w:rsidRDefault="009B2480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94,113</w:t>
            </w:r>
          </w:p>
        </w:tc>
      </w:tr>
    </w:tbl>
    <w:p w14:paraId="7E64C9D0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B9F3209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54F7EAE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5BB92FA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80282BF" w14:textId="77777777" w:rsidR="00D5121C" w:rsidRDefault="00D5121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35EB207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lastRenderedPageBreak/>
        <w:t>การเปลี่ยนแปลงของบัญชีเงินกู้ยืมระยะยาว สำหรับงวด</w:t>
      </w:r>
      <w:r w:rsidR="00D972C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BE454A"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ดือนสิ้นสุดวันที่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D972C9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และสำหรับปีสิ้นสุดวันที่</w:t>
      </w:r>
      <w:r w:rsidR="0006076C">
        <w:rPr>
          <w:rFonts w:asciiTheme="majorBidi" w:hAnsiTheme="majorBidi" w:cstheme="majorBidi"/>
          <w:color w:val="000000"/>
          <w:spacing w:val="-2"/>
          <w:sz w:val="28"/>
        </w:rPr>
        <w:t xml:space="preserve">            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D5121C" w:rsidRPr="007278EF" w14:paraId="2F150891" w14:textId="77777777">
        <w:tc>
          <w:tcPr>
            <w:tcW w:w="6300" w:type="dxa"/>
            <w:vAlign w:val="bottom"/>
          </w:tcPr>
          <w:p w14:paraId="72E08BCF" w14:textId="77777777" w:rsidR="00D5121C" w:rsidRPr="007278EF" w:rsidRDefault="00D5121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B60792A" w14:textId="77777777" w:rsidR="00D5121C" w:rsidRPr="007278EF" w:rsidRDefault="009B2480">
            <w:pPr>
              <w:ind w:left="533"/>
              <w:jc w:val="right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 w:rsidRPr="007278EF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7278EF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</w:t>
            </w:r>
            <w:r w:rsidRPr="007278EF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7278EF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พันบาท</w:t>
            </w:r>
            <w:r w:rsidRPr="007278EF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D5121C" w:rsidRPr="007278EF" w14:paraId="68D3F6A4" w14:textId="77777777">
        <w:tc>
          <w:tcPr>
            <w:tcW w:w="6300" w:type="dxa"/>
            <w:vAlign w:val="bottom"/>
          </w:tcPr>
          <w:p w14:paraId="54F66104" w14:textId="77777777" w:rsidR="00D5121C" w:rsidRPr="007278EF" w:rsidRDefault="00D5121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0AF4B517" w14:textId="77777777" w:rsidR="00D5121C" w:rsidRPr="007278EF" w:rsidRDefault="009B2480">
            <w:pPr>
              <w:ind w:left="-12" w:right="-36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278EF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</w:tr>
      <w:tr w:rsidR="00D5121C" w:rsidRPr="007278EF" w14:paraId="2D1C3975" w14:textId="77777777">
        <w:tc>
          <w:tcPr>
            <w:tcW w:w="6300" w:type="dxa"/>
            <w:vAlign w:val="bottom"/>
          </w:tcPr>
          <w:p w14:paraId="26A9CFC4" w14:textId="77777777" w:rsidR="00D5121C" w:rsidRPr="007278EF" w:rsidRDefault="00D5121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94520A" w14:textId="77777777" w:rsidR="00D5121C" w:rsidRPr="007278EF" w:rsidRDefault="009B2480" w:rsidP="00D972C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278EF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972C9" w:rsidRPr="007278EF">
              <w:rPr>
                <w:rFonts w:asciiTheme="majorBidi" w:hAnsi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1C408B" w14:textId="77777777" w:rsidR="00D5121C" w:rsidRPr="007278EF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E4F874" w14:textId="77777777" w:rsidR="00D5121C" w:rsidRPr="007278EF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278EF">
              <w:rPr>
                <w:rFonts w:asciiTheme="majorBidi" w:hAnsiTheme="majorBidi" w:cstheme="majorBidi"/>
                <w:sz w:val="28"/>
              </w:rPr>
              <w:t>31</w:t>
            </w:r>
            <w:r w:rsidRPr="007278EF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D5121C" w:rsidRPr="007278EF" w14:paraId="2073837F" w14:textId="77777777">
        <w:tc>
          <w:tcPr>
            <w:tcW w:w="6300" w:type="dxa"/>
            <w:vAlign w:val="bottom"/>
          </w:tcPr>
          <w:p w14:paraId="2ED503A3" w14:textId="77777777" w:rsidR="00D5121C" w:rsidRPr="007278EF" w:rsidRDefault="00D5121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F95EA7" w14:textId="77777777" w:rsidR="00D5121C" w:rsidRPr="007278EF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278E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45B10FB9" w14:textId="77777777" w:rsidR="00D5121C" w:rsidRPr="007278EF" w:rsidRDefault="00D512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B50AFE" w14:textId="77777777" w:rsidR="00D5121C" w:rsidRPr="007278EF" w:rsidRDefault="009B248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278EF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:rsidRPr="007278EF" w14:paraId="55FFE99C" w14:textId="77777777" w:rsidTr="003D6EFC">
        <w:tc>
          <w:tcPr>
            <w:tcW w:w="6300" w:type="dxa"/>
            <w:vAlign w:val="bottom"/>
          </w:tcPr>
          <w:p w14:paraId="0A887515" w14:textId="77777777" w:rsidR="00D5121C" w:rsidRPr="007278EF" w:rsidRDefault="009B248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 w:rsidRPr="007278EF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ยอดคงเหลือต้นงวด</w:t>
            </w:r>
            <w:r w:rsidRPr="007278EF">
              <w:rPr>
                <w:rFonts w:asciiTheme="majorBidi" w:hAnsiTheme="majorBidi" w:cstheme="majorBidi"/>
                <w:caps/>
                <w:sz w:val="28"/>
              </w:rPr>
              <w:t>/</w:t>
            </w:r>
            <w:r w:rsidRPr="007278EF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06738" w14:textId="77777777" w:rsidR="00D5121C" w:rsidRPr="007278EF" w:rsidRDefault="007278EF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278E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158,770</w:t>
            </w:r>
          </w:p>
        </w:tc>
        <w:tc>
          <w:tcPr>
            <w:tcW w:w="90" w:type="dxa"/>
            <w:shd w:val="clear" w:color="auto" w:fill="auto"/>
          </w:tcPr>
          <w:p w14:paraId="1A8498DA" w14:textId="77777777" w:rsidR="00D5121C" w:rsidRPr="007278EF" w:rsidRDefault="00D5121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9DF0" w14:textId="77777777" w:rsidR="00D5121C" w:rsidRPr="007278EF" w:rsidRDefault="009B2480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278E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148,104</w:t>
            </w:r>
          </w:p>
        </w:tc>
      </w:tr>
      <w:tr w:rsidR="00D5121C" w:rsidRPr="007278EF" w14:paraId="30CF2565" w14:textId="77777777" w:rsidTr="003D6EFC">
        <w:tc>
          <w:tcPr>
            <w:tcW w:w="6300" w:type="dxa"/>
            <w:vAlign w:val="bottom"/>
          </w:tcPr>
          <w:p w14:paraId="55B1F564" w14:textId="77777777" w:rsidR="00D5121C" w:rsidRPr="007278EF" w:rsidRDefault="009B248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 w:rsidRPr="007278EF">
              <w:rPr>
                <w:rFonts w:asciiTheme="majorBidi" w:hAnsiTheme="majorBidi" w:cstheme="majorBidi"/>
                <w:caps/>
                <w:sz w:val="28"/>
                <w:u w:val="single"/>
                <w:cs/>
                <w:lang w:val="en-GB"/>
              </w:rPr>
              <w:t>บวก</w:t>
            </w:r>
            <w:r w:rsidRPr="007278EF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7278EF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กู้เพิ่มระหว่างงวด</w:t>
            </w:r>
            <w:r w:rsidRPr="007278EF">
              <w:rPr>
                <w:rFonts w:asciiTheme="majorBidi" w:hAnsiTheme="majorBidi" w:cstheme="majorBidi"/>
                <w:caps/>
                <w:sz w:val="28"/>
              </w:rPr>
              <w:t>/</w:t>
            </w:r>
            <w:r w:rsidRPr="007278EF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1FD080" w14:textId="77777777" w:rsidR="00D5121C" w:rsidRPr="007278EF" w:rsidRDefault="007278EF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278E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8E89CE" w14:textId="77777777" w:rsidR="00D5121C" w:rsidRPr="007278EF" w:rsidRDefault="00D5121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96C5F" w14:textId="77777777" w:rsidR="00D5121C" w:rsidRPr="007278EF" w:rsidRDefault="009B2480">
            <w:pPr>
              <w:tabs>
                <w:tab w:val="decimal" w:pos="858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278E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78,926</w:t>
            </w:r>
          </w:p>
        </w:tc>
      </w:tr>
      <w:tr w:rsidR="00D5121C" w:rsidRPr="007278EF" w14:paraId="71447A75" w14:textId="77777777" w:rsidTr="003D6EFC">
        <w:tc>
          <w:tcPr>
            <w:tcW w:w="6300" w:type="dxa"/>
            <w:vAlign w:val="bottom"/>
          </w:tcPr>
          <w:p w14:paraId="15DA65F7" w14:textId="77777777" w:rsidR="00D5121C" w:rsidRPr="007278EF" w:rsidRDefault="009B248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</w:pPr>
            <w:r w:rsidRPr="007278EF">
              <w:rPr>
                <w:rFonts w:asciiTheme="majorBidi" w:hAnsiTheme="majorBidi" w:cstheme="majorBidi"/>
                <w:caps/>
                <w:sz w:val="28"/>
                <w:u w:val="single"/>
                <w:cs/>
                <w:lang w:val="en-GB"/>
              </w:rPr>
              <w:t>หัก</w:t>
            </w:r>
            <w:r w:rsidRPr="007278EF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7278EF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จ่ายคืนเงินกู้ระหว่างงวด</w:t>
            </w:r>
            <w:r w:rsidRPr="007278EF">
              <w:rPr>
                <w:rFonts w:asciiTheme="majorBidi" w:hAnsiTheme="majorBidi" w:cstheme="majorBidi"/>
                <w:caps/>
                <w:sz w:val="28"/>
              </w:rPr>
              <w:t>/</w:t>
            </w:r>
            <w:r w:rsidRPr="007278EF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67923" w14:textId="5338BDEA" w:rsidR="00D5121C" w:rsidRPr="007278EF" w:rsidRDefault="007278EF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278E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(31,53</w:t>
            </w:r>
            <w:r w:rsidR="0054328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</w:t>
            </w:r>
            <w:r w:rsidRPr="007278E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E22DB3" w14:textId="77777777" w:rsidR="00D5121C" w:rsidRPr="007278EF" w:rsidRDefault="00D5121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FFAC7" w14:textId="77777777" w:rsidR="00D5121C" w:rsidRPr="007278EF" w:rsidRDefault="009B2480">
            <w:pPr>
              <w:tabs>
                <w:tab w:val="decimal" w:pos="849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278EF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(68,260)</w:t>
            </w:r>
          </w:p>
        </w:tc>
      </w:tr>
      <w:tr w:rsidR="00D5121C" w:rsidRPr="007278EF" w14:paraId="79847E1A" w14:textId="77777777" w:rsidTr="003D6EFC">
        <w:tc>
          <w:tcPr>
            <w:tcW w:w="6300" w:type="dxa"/>
            <w:vAlign w:val="bottom"/>
          </w:tcPr>
          <w:p w14:paraId="6B1AD65C" w14:textId="77777777" w:rsidR="00D5121C" w:rsidRPr="007278EF" w:rsidRDefault="009B2480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  <w:cs/>
                <w:lang w:val="en-GB"/>
              </w:rPr>
            </w:pPr>
            <w:r w:rsidRPr="007278EF">
              <w:rPr>
                <w:rFonts w:asciiTheme="majorBidi" w:hAnsiTheme="majorBidi" w:cstheme="majorBidi"/>
                <w:b/>
                <w:bCs/>
                <w:caps/>
                <w:sz w:val="28"/>
                <w:cs/>
                <w:lang w:val="en-GB"/>
              </w:rPr>
              <w:t>ยอดคงเหลือปลายงวด</w:t>
            </w:r>
            <w:r w:rsidRPr="007278EF">
              <w:rPr>
                <w:rFonts w:asciiTheme="majorBidi" w:hAnsiTheme="majorBidi" w:cstheme="majorBidi"/>
                <w:b/>
                <w:bCs/>
                <w:caps/>
                <w:sz w:val="28"/>
              </w:rPr>
              <w:t>/</w:t>
            </w:r>
            <w:r w:rsidRPr="007278EF">
              <w:rPr>
                <w:rFonts w:asciiTheme="majorBidi" w:hAnsiTheme="majorBidi" w:cstheme="majorBidi"/>
                <w:b/>
                <w:bCs/>
                <w:caps/>
                <w:sz w:val="28"/>
                <w:cs/>
                <w:lang w:val="en-GB"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9E6AFF" w14:textId="21B2960F" w:rsidR="00D5121C" w:rsidRPr="007278EF" w:rsidRDefault="007278EF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7278EF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127,23</w:t>
            </w:r>
            <w:r w:rsidR="0073793D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B7BC845" w14:textId="77777777" w:rsidR="00D5121C" w:rsidRPr="007278EF" w:rsidRDefault="00D5121C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F0736" w14:textId="77777777" w:rsidR="00D5121C" w:rsidRPr="007278EF" w:rsidRDefault="009B2480">
            <w:pPr>
              <w:tabs>
                <w:tab w:val="decimal" w:pos="896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7278EF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158,770</w:t>
            </w:r>
          </w:p>
        </w:tc>
      </w:tr>
    </w:tbl>
    <w:p w14:paraId="6AE6A354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เงินกู้ยืมระยะสั้น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D14BF55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เงินกู้ยืมระยะสั้น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D972C9" w:rsidRPr="00D972C9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810"/>
        <w:gridCol w:w="90"/>
        <w:gridCol w:w="72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D5121C" w:rsidRPr="007278EF" w14:paraId="7F21FEA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FCF66D" w14:textId="77777777" w:rsidR="00D5121C" w:rsidRPr="007278EF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865F34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F4328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01359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118E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B52E5B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EC0349E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AF9041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3DD506" w14:textId="77777777" w:rsidR="00D5121C" w:rsidRPr="007278EF" w:rsidRDefault="009B248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7278E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7278E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121C" w:rsidRPr="007278EF" w14:paraId="109F7B86" w14:textId="77777777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563229D9" w14:textId="77777777" w:rsidR="00D5121C" w:rsidRPr="007278EF" w:rsidRDefault="00D5121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7C4F0F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1DB81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7E8A4D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0A8C8CC9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01A235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B8A504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5121C" w:rsidRPr="007278EF" w14:paraId="4B50A4E1" w14:textId="77777777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51527AD4" w14:textId="77777777" w:rsidR="00D5121C" w:rsidRPr="007278EF" w:rsidRDefault="00D5121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3EE4DD" w14:textId="77777777" w:rsidR="00D5121C" w:rsidRPr="007278EF" w:rsidRDefault="00D5121C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EE7EC" w14:textId="77777777" w:rsidR="00D5121C" w:rsidRPr="007278EF" w:rsidRDefault="009B2480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ร้อยละต่อปี</w:t>
            </w:r>
            <w:r w:rsidRPr="007278E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742952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061E770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972C9" w:rsidRPr="007278EF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87374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7471F2B8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27964EB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62170C0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972C9" w:rsidRPr="007278EF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BEF4660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56B956F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5121C" w:rsidRPr="007278EF" w14:paraId="43BDF425" w14:textId="77777777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2389B" w14:textId="77777777" w:rsidR="00D5121C" w:rsidRPr="007278EF" w:rsidRDefault="009B248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D28F96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B624F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72B11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C181F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D63B26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7EB22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F45862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1EF8A23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930EB8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896EA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B27954" w14:textId="77777777" w:rsidR="00D5121C" w:rsidRPr="007278EF" w:rsidRDefault="00D5121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58221" w14:textId="77777777" w:rsidR="00D5121C" w:rsidRPr="007278EF" w:rsidRDefault="009B248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02452" w:rsidRPr="007278EF" w14:paraId="3E4863A2" w14:textId="77777777" w:rsidTr="00F02452">
        <w:tc>
          <w:tcPr>
            <w:tcW w:w="3150" w:type="dxa"/>
            <w:tcBorders>
              <w:top w:val="single" w:sz="4" w:space="0" w:color="auto"/>
              <w:right w:val="nil"/>
            </w:tcBorders>
          </w:tcPr>
          <w:p w14:paraId="694C0635" w14:textId="77777777" w:rsidR="00F02452" w:rsidRPr="007278EF" w:rsidRDefault="00F02452" w:rsidP="00F02452">
            <w:pPr>
              <w:ind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7278E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ดูหมายเหตุข้อ </w:t>
            </w:r>
            <w:r w:rsidRPr="007278EF"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  <w:tc>
          <w:tcPr>
            <w:tcW w:w="90" w:type="dxa"/>
            <w:tcBorders>
              <w:right w:val="nil"/>
            </w:tcBorders>
          </w:tcPr>
          <w:p w14:paraId="24970622" w14:textId="77777777" w:rsidR="00F02452" w:rsidRPr="007278EF" w:rsidRDefault="00F02452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D308E3" w14:textId="77777777" w:rsidR="00F02452" w:rsidRPr="007278EF" w:rsidRDefault="007278EF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08D1B1" w14:textId="77777777" w:rsidR="00F02452" w:rsidRPr="007278EF" w:rsidRDefault="00F02452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615C5A" w14:textId="77777777" w:rsidR="00F02452" w:rsidRPr="007278EF" w:rsidRDefault="00F02452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20B580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DFA9F2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39,007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877678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D88CFE" w14:textId="77777777" w:rsidR="00F02452" w:rsidRPr="007278EF" w:rsidRDefault="00F02452" w:rsidP="00F02452">
            <w:pPr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62,454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3A5DD57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29301D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145,313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027BCBF" w14:textId="77777777" w:rsidR="00F02452" w:rsidRPr="007278EF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F80E119" w14:textId="77777777" w:rsidR="00F02452" w:rsidRPr="007278EF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89,105</w:t>
            </w:r>
          </w:p>
        </w:tc>
      </w:tr>
      <w:tr w:rsidR="00F02452" w:rsidRPr="007278EF" w14:paraId="77521A86" w14:textId="77777777" w:rsidTr="00F02452">
        <w:tc>
          <w:tcPr>
            <w:tcW w:w="3150" w:type="dxa"/>
            <w:tcBorders>
              <w:right w:val="nil"/>
            </w:tcBorders>
          </w:tcPr>
          <w:p w14:paraId="7A2318E3" w14:textId="77777777" w:rsidR="00F02452" w:rsidRPr="007278EF" w:rsidRDefault="00F02452" w:rsidP="00F02452">
            <w:pPr>
              <w:ind w:hanging="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กรรมการของบริษัทย่อย </w:t>
            </w:r>
            <w:r w:rsidRPr="007278E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ดูหมายเหตุข้อ </w:t>
            </w:r>
            <w:r w:rsidRPr="007278EF"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  <w:tc>
          <w:tcPr>
            <w:tcW w:w="90" w:type="dxa"/>
            <w:tcBorders>
              <w:right w:val="nil"/>
            </w:tcBorders>
          </w:tcPr>
          <w:p w14:paraId="2F7EB0E8" w14:textId="77777777" w:rsidR="00F02452" w:rsidRPr="007278EF" w:rsidRDefault="00F02452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57240" w14:textId="77777777" w:rsidR="00F02452" w:rsidRPr="007278EF" w:rsidRDefault="007278EF" w:rsidP="00F02452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0CBD0B" w14:textId="77777777" w:rsidR="00F02452" w:rsidRPr="007278EF" w:rsidRDefault="00F02452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D26E4" w14:textId="77777777" w:rsidR="00F02452" w:rsidRPr="007278EF" w:rsidRDefault="00F02452" w:rsidP="00F02452">
            <w:pPr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89AEC7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2D9BE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16,432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6681283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ADFD2" w14:textId="77777777" w:rsidR="00F02452" w:rsidRPr="007278EF" w:rsidRDefault="00F02452" w:rsidP="007278EF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278E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891F8E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8C6122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770C77" w14:textId="77777777" w:rsidR="00F02452" w:rsidRPr="007278EF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625E86C" w14:textId="77777777" w:rsidR="00F02452" w:rsidRPr="007278EF" w:rsidRDefault="00F02452" w:rsidP="00F02452">
            <w:pPr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2452" w:rsidRPr="007278EF" w14:paraId="5D77FC17" w14:textId="77777777" w:rsidTr="00F02452">
        <w:tc>
          <w:tcPr>
            <w:tcW w:w="3150" w:type="dxa"/>
            <w:tcBorders>
              <w:right w:val="nil"/>
            </w:tcBorders>
          </w:tcPr>
          <w:p w14:paraId="23D075BA" w14:textId="77777777" w:rsidR="00F02452" w:rsidRPr="007278EF" w:rsidRDefault="00F02452" w:rsidP="00F02452">
            <w:pPr>
              <w:ind w:hanging="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78EF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ผู้ถือหุ้นร่วม</w:t>
            </w:r>
            <w:r w:rsidRPr="007278EF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7278E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278E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ดูหมายเหตุข้อ </w:t>
            </w:r>
            <w:r w:rsidRPr="007278EF"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  <w:tc>
          <w:tcPr>
            <w:tcW w:w="90" w:type="dxa"/>
            <w:tcBorders>
              <w:right w:val="nil"/>
            </w:tcBorders>
          </w:tcPr>
          <w:p w14:paraId="0F411B8B" w14:textId="77777777" w:rsidR="00F02452" w:rsidRPr="007278EF" w:rsidRDefault="00F02452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A5519" w14:textId="77777777" w:rsidR="00F02452" w:rsidRPr="007278EF" w:rsidRDefault="007278EF" w:rsidP="00F02452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2F835D" w14:textId="77777777" w:rsidR="00F02452" w:rsidRPr="007278EF" w:rsidRDefault="00F02452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F541C" w14:textId="77777777" w:rsidR="00F02452" w:rsidRPr="007278EF" w:rsidRDefault="00F02452" w:rsidP="00F02452">
            <w:pPr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DAA166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76C2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19,794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7CECCDE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629B3" w14:textId="77777777" w:rsidR="00F02452" w:rsidRPr="007278EF" w:rsidRDefault="00F02452" w:rsidP="00F02452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2CABC0D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69D1AAA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149A5E" w14:textId="77777777" w:rsidR="00F02452" w:rsidRPr="007278EF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572BAE0" w14:textId="77777777" w:rsidR="00F02452" w:rsidRPr="007278EF" w:rsidRDefault="00F02452" w:rsidP="00F02452">
            <w:pPr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2452" w:rsidRPr="007278EF" w14:paraId="0E4FBD91" w14:textId="77777777" w:rsidTr="00F02452">
        <w:tc>
          <w:tcPr>
            <w:tcW w:w="3150" w:type="dxa"/>
            <w:tcBorders>
              <w:right w:val="nil"/>
            </w:tcBorders>
          </w:tcPr>
          <w:p w14:paraId="5F0EDA97" w14:textId="77777777" w:rsidR="00F02452" w:rsidRPr="007278EF" w:rsidRDefault="00F02452" w:rsidP="00F02452">
            <w:pPr>
              <w:ind w:hanging="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278EF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57E4C3B2" w14:textId="77777777" w:rsidR="00F02452" w:rsidRPr="007278EF" w:rsidRDefault="00F02452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472A1" w14:textId="77777777" w:rsidR="00F02452" w:rsidRPr="007278EF" w:rsidRDefault="007278EF" w:rsidP="00F02452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1E8B11" w14:textId="77777777" w:rsidR="00F02452" w:rsidRPr="007278EF" w:rsidRDefault="00F02452" w:rsidP="00F024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9D953" w14:textId="77777777" w:rsidR="00F02452" w:rsidRPr="007278EF" w:rsidRDefault="00F02452" w:rsidP="00F02452">
            <w:pPr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A3304C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0CA13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7D4F51F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C8544" w14:textId="77777777" w:rsidR="00F02452" w:rsidRPr="007278EF" w:rsidRDefault="00F02452" w:rsidP="00F02452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4218E31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658DDD1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4289F8" w14:textId="77777777" w:rsidR="00F02452" w:rsidRPr="007278EF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B3D06C" w14:textId="77777777" w:rsidR="00F02452" w:rsidRPr="007278EF" w:rsidRDefault="00F02452" w:rsidP="00F02452">
            <w:pPr>
              <w:ind w:right="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02452" w:rsidRPr="007278EF" w14:paraId="66ADF888" w14:textId="77777777" w:rsidTr="00F02452">
        <w:tc>
          <w:tcPr>
            <w:tcW w:w="3150" w:type="dxa"/>
            <w:tcBorders>
              <w:left w:val="nil"/>
              <w:bottom w:val="nil"/>
              <w:right w:val="nil"/>
            </w:tcBorders>
          </w:tcPr>
          <w:p w14:paraId="5342E743" w14:textId="68A60993" w:rsidR="00F02452" w:rsidRPr="00403B07" w:rsidRDefault="00F02452" w:rsidP="00F02452">
            <w:pPr>
              <w:ind w:hanging="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278E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AEE535" w14:textId="77777777" w:rsidR="00F02452" w:rsidRPr="007278EF" w:rsidRDefault="00F02452" w:rsidP="00F0245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9C035C" w14:textId="77777777" w:rsidR="00F02452" w:rsidRPr="007278EF" w:rsidRDefault="00F02452" w:rsidP="00F0245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39C9D9" w14:textId="77777777" w:rsidR="00F02452" w:rsidRPr="007278EF" w:rsidRDefault="00F02452" w:rsidP="00F0245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015331" w14:textId="77777777" w:rsidR="00F02452" w:rsidRPr="007278EF" w:rsidRDefault="00F02452" w:rsidP="00F0245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E12B9C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52CAFA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75,283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41A159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D7CCF0" w14:textId="77777777" w:rsidR="00F02452" w:rsidRPr="007278EF" w:rsidRDefault="007278EF" w:rsidP="00F02452">
            <w:pPr>
              <w:tabs>
                <w:tab w:val="decimal" w:pos="722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62,713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EDE0BE5" w14:textId="77777777" w:rsidR="00F02452" w:rsidRPr="007278EF" w:rsidRDefault="00F02452" w:rsidP="00F0245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7B4202" w14:textId="77777777" w:rsidR="00F02452" w:rsidRPr="007278EF" w:rsidRDefault="007278EF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145,313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EA01D45" w14:textId="77777777" w:rsidR="00F02452" w:rsidRPr="007278EF" w:rsidRDefault="00F02452" w:rsidP="00F0245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8FB20A" w14:textId="77777777" w:rsidR="00F02452" w:rsidRPr="007278EF" w:rsidRDefault="00F02452" w:rsidP="00F0245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278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89,105</w:t>
            </w:r>
          </w:p>
        </w:tc>
      </w:tr>
    </w:tbl>
    <w:p w14:paraId="3B245D83" w14:textId="77777777" w:rsidR="00983557" w:rsidRDefault="00983557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lang w:val="en-GB"/>
        </w:rPr>
      </w:pPr>
      <w:r w:rsidRPr="00983557">
        <w:rPr>
          <w:rFonts w:asciiTheme="majorBidi" w:hAnsiTheme="majorBidi" w:cstheme="majorBidi" w:hint="cs"/>
          <w:b/>
          <w:bCs/>
          <w:sz w:val="28"/>
          <w:cs/>
          <w:lang w:val="en-GB"/>
        </w:rPr>
        <w:t>หุ้นกู้แปลงสภาพ</w:t>
      </w:r>
    </w:p>
    <w:p w14:paraId="7D2437D6" w14:textId="2840C1B2" w:rsidR="00983557" w:rsidRDefault="00983557" w:rsidP="00F71335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  <w:r w:rsidRPr="00871D2B">
        <w:rPr>
          <w:rFonts w:asciiTheme="majorBidi" w:hAnsiTheme="majorBidi" w:hint="cs"/>
          <w:sz w:val="28"/>
          <w:cs/>
          <w:lang w:val="en-GB"/>
        </w:rPr>
        <w:t xml:space="preserve">เมื่อวันที่ </w:t>
      </w:r>
      <w:r w:rsidRPr="00EE7668">
        <w:rPr>
          <w:rFonts w:asciiTheme="majorBidi" w:hAnsiTheme="majorBidi"/>
          <w:sz w:val="28"/>
        </w:rPr>
        <w:t xml:space="preserve">26 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พฤษภาคม </w:t>
      </w:r>
      <w:r w:rsidRPr="00EE7668">
        <w:rPr>
          <w:rFonts w:asciiTheme="majorBidi" w:hAnsiTheme="majorBidi"/>
          <w:sz w:val="28"/>
        </w:rPr>
        <w:t xml:space="preserve">2563 </w:t>
      </w:r>
      <w:r w:rsidRPr="00871D2B">
        <w:rPr>
          <w:rFonts w:asciiTheme="majorBidi" w:hAnsiTheme="majorBidi" w:hint="cs"/>
          <w:sz w:val="28"/>
          <w:cs/>
          <w:lang w:val="en-GB"/>
        </w:rPr>
        <w:t>ที่ประชุมสามัญผู้ถือหุ้นประจำปี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2563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</w:t>
      </w:r>
      <w:r>
        <w:rPr>
          <w:rFonts w:asciiTheme="majorBidi" w:hAnsiTheme="majorBidi" w:hint="cs"/>
          <w:sz w:val="28"/>
          <w:cs/>
          <w:lang w:val="en-GB"/>
        </w:rPr>
        <w:t>ข้อง</w:t>
      </w:r>
      <w:r w:rsidRPr="00871D2B">
        <w:rPr>
          <w:rFonts w:asciiTheme="majorBidi" w:hAnsiTheme="majorBidi" w:hint="cs"/>
          <w:sz w:val="28"/>
          <w:cs/>
          <w:lang w:val="en-GB"/>
        </w:rPr>
        <w:t>กับบริษัท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ในวงเงินไม่เกิน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650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281EDD">
        <w:rPr>
          <w:rFonts w:asciiTheme="majorBidi" w:hAnsiTheme="majorBidi" w:hint="cs"/>
          <w:spacing w:val="4"/>
          <w:sz w:val="28"/>
          <w:cs/>
          <w:lang w:val="en-GB"/>
        </w:rPr>
        <w:t>ล้านบาท</w:t>
      </w:r>
      <w:r w:rsidRPr="00281EDD">
        <w:rPr>
          <w:rFonts w:asciiTheme="majorBidi" w:hAnsiTheme="majorBidi"/>
          <w:spacing w:val="4"/>
          <w:sz w:val="28"/>
          <w:cs/>
          <w:lang w:val="en-GB"/>
        </w:rPr>
        <w:t xml:space="preserve"> </w:t>
      </w:r>
      <w:r w:rsidRPr="00281EDD">
        <w:rPr>
          <w:rFonts w:asciiTheme="majorBidi" w:hAnsiTheme="majorBidi" w:hint="cs"/>
          <w:spacing w:val="4"/>
          <w:sz w:val="28"/>
          <w:cs/>
          <w:lang w:val="en-GB"/>
        </w:rPr>
        <w:t>ซึ่งบริษัทได้ทำสัญญาการออกหุ้นกู้แปลงสภาพ</w:t>
      </w:r>
      <w:r w:rsidRPr="00281EDD">
        <w:rPr>
          <w:rFonts w:asciiTheme="majorBidi" w:hAnsiTheme="majorBidi"/>
          <w:spacing w:val="4"/>
          <w:sz w:val="28"/>
          <w:cs/>
          <w:lang w:val="en-GB"/>
        </w:rPr>
        <w:t xml:space="preserve"> </w:t>
      </w:r>
      <w:r w:rsidRPr="00281EDD">
        <w:rPr>
          <w:rFonts w:asciiTheme="majorBidi" w:hAnsiTheme="majorBidi" w:hint="cs"/>
          <w:spacing w:val="4"/>
          <w:sz w:val="28"/>
          <w:cs/>
          <w:lang w:val="en-GB"/>
        </w:rPr>
        <w:t>เพื่อออกหุ้นกู้แปลงสภาพโดยเฉพาะเจาะจงให้แก่</w:t>
      </w:r>
      <w:r w:rsidRPr="00281EDD">
        <w:rPr>
          <w:rFonts w:asciiTheme="majorBidi" w:hAnsiTheme="majorBidi"/>
          <w:spacing w:val="4"/>
          <w:sz w:val="28"/>
          <w:cs/>
          <w:lang w:val="en-GB"/>
        </w:rPr>
        <w:t xml:space="preserve"> </w:t>
      </w:r>
      <w:r w:rsidRPr="00281EDD">
        <w:rPr>
          <w:rFonts w:asciiTheme="majorBidi" w:hAnsiTheme="majorBidi"/>
          <w:spacing w:val="4"/>
          <w:sz w:val="28"/>
        </w:rPr>
        <w:t>Advance</w:t>
      </w:r>
      <w:r w:rsidRPr="00EE7668">
        <w:rPr>
          <w:rFonts w:asciiTheme="majorBidi" w:hAnsiTheme="majorBidi"/>
          <w:sz w:val="28"/>
        </w:rPr>
        <w:t xml:space="preserve"> Opportunities Fund </w:t>
      </w:r>
      <w:r w:rsidRPr="00871D2B">
        <w:rPr>
          <w:rFonts w:asciiTheme="majorBidi" w:hAnsiTheme="majorBidi" w:hint="cs"/>
          <w:sz w:val="28"/>
          <w:cs/>
          <w:lang w:val="en-GB"/>
        </w:rPr>
        <w:t>และ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 xml:space="preserve">Advance Opportunities Fund I </w:t>
      </w:r>
      <w:r w:rsidRPr="00871D2B">
        <w:rPr>
          <w:rFonts w:asciiTheme="majorBidi" w:hAnsiTheme="majorBidi" w:hint="cs"/>
          <w:sz w:val="28"/>
          <w:cs/>
          <w:lang w:val="en-GB"/>
        </w:rPr>
        <w:t>ซึ่งการออกและเสนอขายหุ้นกู้แปลงสภาพจะทำเป็นคราว</w:t>
      </w:r>
      <w:r w:rsidR="00C24200">
        <w:rPr>
          <w:rFonts w:asciiTheme="majorBidi" w:hAnsiTheme="majorBidi"/>
          <w:sz w:val="28"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ๆ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จนกว่าจะครบวงเงิน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650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="00F32E49">
        <w:rPr>
          <w:rFonts w:asciiTheme="majorBidi" w:hAnsiTheme="majorBidi" w:hint="cs"/>
          <w:sz w:val="28"/>
          <w:cs/>
          <w:lang w:val="en-GB"/>
        </w:rPr>
        <w:t xml:space="preserve"> </w:t>
      </w:r>
      <w:r w:rsidR="00F32E49" w:rsidRPr="00F32E49">
        <w:rPr>
          <w:rFonts w:asciiTheme="majorBidi" w:hAnsiTheme="majorBidi"/>
          <w:sz w:val="28"/>
          <w:cs/>
          <w:lang w:val="en-GB"/>
        </w:rPr>
        <w:t>โดยมีข้อกำหนดและเงื่อนไขหลักของหุ้นกู้แปลงสภาพดังนี้</w:t>
      </w:r>
    </w:p>
    <w:p w14:paraId="717F175B" w14:textId="77777777" w:rsidR="00983557" w:rsidRDefault="00983557" w:rsidP="00983557">
      <w:pPr>
        <w:pStyle w:val="ListParagraph"/>
        <w:spacing w:before="240" w:line="240" w:lineRule="atLeast"/>
        <w:ind w:left="360"/>
        <w:rPr>
          <w:rFonts w:asciiTheme="majorBidi" w:hAnsiTheme="majorBidi"/>
          <w:sz w:val="28"/>
          <w:lang w:val="en-GB"/>
        </w:rPr>
      </w:pPr>
    </w:p>
    <w:p w14:paraId="33AFFFC3" w14:textId="77777777" w:rsidR="00983557" w:rsidRPr="007278EF" w:rsidRDefault="00983557" w:rsidP="007278EF">
      <w:pPr>
        <w:spacing w:before="240" w:line="240" w:lineRule="atLeast"/>
        <w:rPr>
          <w:rFonts w:asciiTheme="majorBidi" w:hAnsiTheme="majorBidi"/>
          <w:sz w:val="28"/>
          <w:lang w:val="en-GB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330"/>
        <w:gridCol w:w="5670"/>
      </w:tblGrid>
      <w:tr w:rsidR="00DC5DFC" w:rsidRPr="00C16E64" w14:paraId="3CB738DC" w14:textId="77777777" w:rsidTr="00043D61">
        <w:tc>
          <w:tcPr>
            <w:tcW w:w="3330" w:type="dxa"/>
            <w:shd w:val="clear" w:color="auto" w:fill="auto"/>
          </w:tcPr>
          <w:p w14:paraId="01F39F81" w14:textId="77777777" w:rsidR="00DC5DFC" w:rsidRPr="00F32E49" w:rsidRDefault="00DC5DFC" w:rsidP="00DC5DFC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32E49">
              <w:rPr>
                <w:rFonts w:ascii="Angsana New" w:hAnsi="Angsana New"/>
                <w:sz w:val="28"/>
                <w:cs/>
              </w:rPr>
              <w:lastRenderedPageBreak/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7A3ACC29" w14:textId="77777777" w:rsidR="00DC5DFC" w:rsidRPr="00F32E49" w:rsidRDefault="00DC5DFC" w:rsidP="00DC5DF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32E49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 w:hint="cs"/>
                <w:sz w:val="28"/>
                <w:cs/>
              </w:rPr>
              <w:t>ที่ให้สิท</w:t>
            </w:r>
            <w:r>
              <w:rPr>
                <w:rFonts w:ascii="Angsana New" w:hAnsi="Angsana New" w:hint="cs"/>
                <w:sz w:val="28"/>
                <w:cs/>
              </w:rPr>
              <w:t>ธิแปลงสภาพเป็นหุ้นสามัญของบริษัท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ประเภทไม่ด้อยสิ</w:t>
            </w:r>
            <w:r w:rsidRPr="00F32E49">
              <w:rPr>
                <w:rFonts w:ascii="Angsana New" w:hAnsi="Angsana New" w:hint="cs"/>
                <w:sz w:val="28"/>
                <w:cs/>
              </w:rPr>
              <w:t>ทธิ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 w:hint="cs"/>
                <w:sz w:val="28"/>
                <w:cs/>
              </w:rPr>
              <w:t>และไม่มีประกัน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(</w:t>
            </w:r>
            <w:r w:rsidRPr="00F32E49">
              <w:rPr>
                <w:rFonts w:ascii="Angsana New" w:hAnsi="Angsana New"/>
                <w:sz w:val="28"/>
              </w:rPr>
              <w:t>Senior Unsecured Convertible Debentures)</w:t>
            </w:r>
          </w:p>
        </w:tc>
      </w:tr>
      <w:tr w:rsidR="00E12A85" w:rsidRPr="00C16E64" w14:paraId="57DE8F37" w14:textId="77777777" w:rsidTr="00043D61">
        <w:tc>
          <w:tcPr>
            <w:tcW w:w="3330" w:type="dxa"/>
            <w:shd w:val="clear" w:color="auto" w:fill="auto"/>
          </w:tcPr>
          <w:p w14:paraId="5C0D12FB" w14:textId="77777777" w:rsidR="00E12A85" w:rsidRPr="00F32E49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32E49">
              <w:rPr>
                <w:rFonts w:ascii="Angsana New" w:hAnsi="Angsana New"/>
                <w:sz w:val="28"/>
                <w:cs/>
              </w:rPr>
              <w:t>สกุลเงิน</w:t>
            </w:r>
            <w:r w:rsidRPr="00F32E49">
              <w:rPr>
                <w:rFonts w:ascii="Angsana New" w:hAnsi="Angsana New"/>
                <w:sz w:val="28"/>
                <w:cs/>
              </w:rPr>
              <w:tab/>
            </w:r>
            <w:r w:rsidRPr="00F32E49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7C9E16D3" w14:textId="77777777" w:rsidR="00E12A85" w:rsidRPr="00F32E49" w:rsidRDefault="00E12A85" w:rsidP="00DC5DF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32E49">
              <w:rPr>
                <w:rFonts w:ascii="Angsana New" w:hAnsi="Angsana New"/>
                <w:sz w:val="28"/>
                <w:cs/>
              </w:rPr>
              <w:t xml:space="preserve">บาท </w:t>
            </w:r>
          </w:p>
        </w:tc>
      </w:tr>
      <w:tr w:rsidR="00E12A85" w:rsidRPr="00C16E64" w14:paraId="696EF06D" w14:textId="77777777" w:rsidTr="00043D61">
        <w:tc>
          <w:tcPr>
            <w:tcW w:w="3330" w:type="dxa"/>
            <w:shd w:val="clear" w:color="auto" w:fill="auto"/>
          </w:tcPr>
          <w:p w14:paraId="102926D9" w14:textId="77777777" w:rsidR="00E12A85" w:rsidRPr="00F32E49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  <w:cs/>
              </w:rPr>
              <w:t>จำนวนต้นเงินรวมของหุ้นกู้แปลงสภาพทั้งหมด</w:t>
            </w:r>
          </w:p>
        </w:tc>
        <w:tc>
          <w:tcPr>
            <w:tcW w:w="5670" w:type="dxa"/>
            <w:shd w:val="clear" w:color="auto" w:fill="auto"/>
          </w:tcPr>
          <w:p w14:paraId="15C3FB99" w14:textId="4882DCED" w:rsidR="00E12A85" w:rsidRPr="00F32E49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32E49">
              <w:rPr>
                <w:rFonts w:ascii="Angsana New" w:hAnsi="Angsana New"/>
                <w:sz w:val="28"/>
              </w:rPr>
              <w:t>650</w:t>
            </w:r>
            <w:r w:rsidR="002952BD">
              <w:rPr>
                <w:rFonts w:ascii="Angsana New" w:hAnsi="Angsana New"/>
                <w:sz w:val="28"/>
              </w:rPr>
              <w:t xml:space="preserve"> </w:t>
            </w:r>
            <w:r w:rsidR="002952BD">
              <w:rPr>
                <w:rFonts w:ascii="Angsana New" w:hAnsi="Angsana New" w:hint="cs"/>
                <w:sz w:val="28"/>
                <w:cs/>
              </w:rPr>
              <w:t>ล้าน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บาท โดยแบ่งออกเป็น </w:t>
            </w:r>
            <w:r w:rsidRPr="00F32E49">
              <w:rPr>
                <w:rFonts w:ascii="Angsana New" w:hAnsi="Angsana New"/>
                <w:sz w:val="28"/>
              </w:rPr>
              <w:t xml:space="preserve">3 </w:t>
            </w:r>
            <w:r w:rsidRPr="00F32E49">
              <w:rPr>
                <w:rFonts w:ascii="Angsana New" w:hAnsi="Angsana New"/>
                <w:sz w:val="28"/>
                <w:cs/>
              </w:rPr>
              <w:t>ชุด ด</w:t>
            </w:r>
            <w:r w:rsidRPr="00F32E49">
              <w:rPr>
                <w:rFonts w:ascii="Angsana New" w:hAnsi="Angsana New" w:hint="cs"/>
                <w:sz w:val="28"/>
                <w:cs/>
              </w:rPr>
              <w:t>ั</w:t>
            </w:r>
            <w:r w:rsidRPr="00F32E49">
              <w:rPr>
                <w:rFonts w:ascii="Angsana New" w:hAnsi="Angsana New"/>
                <w:sz w:val="28"/>
                <w:cs/>
              </w:rPr>
              <w:t>งต่อไปนี้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</w:p>
          <w:p w14:paraId="1A97C8DE" w14:textId="77777777" w:rsidR="00E12A85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</w:rPr>
              <w:t xml:space="preserve">(1)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หุ้นกู้แปลงสภาพชุดที่ </w:t>
            </w:r>
            <w:r w:rsidRPr="00F32E49">
              <w:rPr>
                <w:rFonts w:ascii="Angsana New" w:hAnsi="Angsana New"/>
                <w:sz w:val="28"/>
              </w:rPr>
              <w:t xml:space="preserve">1 (Tranche I)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มีมูลค่าไม่เกิน </w:t>
            </w:r>
            <w:r w:rsidRPr="00F32E49">
              <w:rPr>
                <w:rFonts w:ascii="Angsana New" w:hAnsi="Angsana New"/>
                <w:sz w:val="28"/>
              </w:rPr>
              <w:t xml:space="preserve">200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  <w:r w:rsidRPr="00F32E49">
              <w:rPr>
                <w:rFonts w:ascii="Angsana New" w:hAnsi="Angsana New"/>
                <w:sz w:val="28"/>
                <w:cs/>
              </w:rPr>
              <w:t>โดย</w:t>
            </w:r>
            <w:r>
              <w:rPr>
                <w:rFonts w:ascii="Angsana New" w:hAnsi="Angsana New"/>
                <w:sz w:val="28"/>
                <w:cs/>
              </w:rPr>
              <w:t>แบ่งออกเป</w:t>
            </w:r>
            <w:r>
              <w:rPr>
                <w:rFonts w:ascii="Angsana New" w:hAnsi="Angsana New" w:hint="cs"/>
                <w:sz w:val="28"/>
                <w:cs/>
              </w:rPr>
              <w:t>็</w:t>
            </w:r>
            <w:r>
              <w:rPr>
                <w:rFonts w:ascii="Angsana New" w:hAnsi="Angsana New"/>
                <w:sz w:val="28"/>
                <w:cs/>
              </w:rPr>
              <w:t>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20 </w:t>
            </w:r>
            <w:r>
              <w:rPr>
                <w:rFonts w:ascii="Angsana New" w:hAnsi="Angsana New"/>
                <w:sz w:val="28"/>
                <w:cs/>
              </w:rPr>
              <w:t>ชุดย่อย ช</w:t>
            </w:r>
            <w:r>
              <w:rPr>
                <w:rFonts w:ascii="Angsana New" w:hAnsi="Angsana New" w:hint="cs"/>
                <w:sz w:val="28"/>
                <w:cs/>
              </w:rPr>
              <w:t>ุ</w:t>
            </w:r>
            <w:r>
              <w:rPr>
                <w:rFonts w:ascii="Angsana New" w:hAnsi="Angsana New"/>
                <w:sz w:val="28"/>
                <w:cs/>
              </w:rPr>
              <w:t>ดละ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10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</w:p>
          <w:p w14:paraId="4C01AD89" w14:textId="77777777" w:rsidR="00E12A85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</w:rPr>
              <w:t xml:space="preserve">(2)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หุ้นกู้แปลงสภาพชุดที่ </w:t>
            </w:r>
            <w:r w:rsidRPr="00F32E49">
              <w:rPr>
                <w:rFonts w:ascii="Angsana New" w:hAnsi="Angsana New"/>
                <w:sz w:val="28"/>
              </w:rPr>
              <w:t xml:space="preserve">2 (Tranche II)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มีมูลค่าไม่เกิน </w:t>
            </w:r>
            <w:r w:rsidRPr="00F32E49">
              <w:rPr>
                <w:rFonts w:ascii="Angsana New" w:hAnsi="Angsana New"/>
                <w:sz w:val="28"/>
              </w:rPr>
              <w:t xml:space="preserve">200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โดยแบ่งออกเป</w:t>
            </w:r>
            <w:r>
              <w:rPr>
                <w:rFonts w:ascii="Angsana New" w:hAnsi="Angsana New" w:hint="cs"/>
                <w:sz w:val="28"/>
                <w:cs/>
              </w:rPr>
              <w:t>็</w:t>
            </w:r>
            <w:r>
              <w:rPr>
                <w:rFonts w:ascii="Angsana New" w:hAnsi="Angsana New"/>
                <w:sz w:val="28"/>
                <w:cs/>
              </w:rPr>
              <w:t>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20 </w:t>
            </w:r>
            <w:r w:rsidRPr="00F32E49">
              <w:rPr>
                <w:rFonts w:ascii="Angsana New" w:hAnsi="Angsana New"/>
                <w:sz w:val="28"/>
                <w:cs/>
              </w:rPr>
              <w:t>ชุดย</w:t>
            </w:r>
            <w:r>
              <w:rPr>
                <w:rFonts w:ascii="Angsana New" w:hAnsi="Angsana New"/>
                <w:sz w:val="28"/>
                <w:cs/>
              </w:rPr>
              <w:t>่อย ช</w:t>
            </w:r>
            <w:r>
              <w:rPr>
                <w:rFonts w:ascii="Angsana New" w:hAnsi="Angsana New" w:hint="cs"/>
                <w:sz w:val="28"/>
                <w:cs/>
              </w:rPr>
              <w:t>ุ</w:t>
            </w:r>
            <w:r>
              <w:rPr>
                <w:rFonts w:ascii="Angsana New" w:hAnsi="Angsana New"/>
                <w:sz w:val="28"/>
                <w:cs/>
              </w:rPr>
              <w:t>ดละ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10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</w:p>
          <w:p w14:paraId="776B4625" w14:textId="77777777" w:rsidR="00E12A85" w:rsidRPr="00F32E49" w:rsidRDefault="00E12A85" w:rsidP="00DC5DF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</w:rPr>
              <w:t xml:space="preserve">(3)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หุ้นกู้แปลงสภาพชุดที่ </w:t>
            </w:r>
            <w:r w:rsidRPr="00F32E49">
              <w:rPr>
                <w:rFonts w:ascii="Angsana New" w:hAnsi="Angsana New"/>
                <w:sz w:val="28"/>
              </w:rPr>
              <w:t xml:space="preserve">3 (Tranche III)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มีมูลค่าไม่เกิน </w:t>
            </w:r>
            <w:r w:rsidRPr="00F32E49">
              <w:rPr>
                <w:rFonts w:ascii="Angsana New" w:hAnsi="Angsana New"/>
                <w:sz w:val="28"/>
              </w:rPr>
              <w:t xml:space="preserve">250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โดยแบ่งออกเป</w:t>
            </w:r>
            <w:r>
              <w:rPr>
                <w:rFonts w:ascii="Angsana New" w:hAnsi="Angsana New" w:hint="cs"/>
                <w:sz w:val="28"/>
                <w:cs/>
              </w:rPr>
              <w:t>็</w:t>
            </w:r>
            <w:r>
              <w:rPr>
                <w:rFonts w:ascii="Angsana New" w:hAnsi="Angsana New"/>
                <w:sz w:val="28"/>
                <w:cs/>
              </w:rPr>
              <w:t>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10 </w:t>
            </w:r>
            <w:r>
              <w:rPr>
                <w:rFonts w:ascii="Angsana New" w:hAnsi="Angsana New"/>
                <w:sz w:val="28"/>
                <w:cs/>
              </w:rPr>
              <w:t>ชุดย่อย ช</w:t>
            </w:r>
            <w:r>
              <w:rPr>
                <w:rFonts w:ascii="Angsana New" w:hAnsi="Angsana New" w:hint="cs"/>
                <w:sz w:val="28"/>
                <w:cs/>
              </w:rPr>
              <w:t>ุ</w:t>
            </w:r>
            <w:r>
              <w:rPr>
                <w:rFonts w:ascii="Angsana New" w:hAnsi="Angsana New"/>
                <w:sz w:val="28"/>
                <w:cs/>
              </w:rPr>
              <w:t>ดละ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25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E12A85" w:rsidRPr="00C16E64" w14:paraId="42721945" w14:textId="77777777" w:rsidTr="00043D61">
        <w:tc>
          <w:tcPr>
            <w:tcW w:w="3330" w:type="dxa"/>
            <w:shd w:val="clear" w:color="auto" w:fill="auto"/>
          </w:tcPr>
          <w:p w14:paraId="600A7085" w14:textId="77777777" w:rsidR="00E12A85" w:rsidRPr="00F32E49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  <w:lang w:val="en-AU"/>
              </w:rPr>
            </w:pPr>
            <w:r>
              <w:rPr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B8B7FE0" w14:textId="69FBCBA8" w:rsidR="00E12A85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 w:hint="cs"/>
                <w:sz w:val="28"/>
                <w:cs/>
              </w:rPr>
              <w:t>บริษัทจะทยอยออกหุ้นกู้แปลงสภาพเป็นชุด</w:t>
            </w:r>
            <w:r w:rsidR="00281ED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ๆ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ทีละชุดตามลำดับ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และในการออกหุ้นกู้แปลงสภาพได้ในแต่ละชุด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บริษัทจะทยอยออกเป็นชุดย่อย</w:t>
            </w:r>
            <w:r w:rsidR="00281ED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แต่ละชุดตามความต้องการใช้เงินของบริษัทในแต่ละคราว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ทั้งนี้การออกหุ้นกู้แปลงสภาพอยู่ภายใต้ความสำเร็จของเงื่อนไขบังคับก่อน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ซึ่งได้แก่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</w:t>
            </w:r>
            <w:r w:rsidR="00281ED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ๆ</w:t>
            </w:r>
            <w:r w:rsidR="00281ED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รวมถึงข้อกำหนดและเงื่อนไขของหุ้นกู้แปลงสภาพ</w:t>
            </w:r>
          </w:p>
          <w:p w14:paraId="01B57AE3" w14:textId="77777777" w:rsidR="00DC5DFC" w:rsidRPr="00DC5DFC" w:rsidRDefault="00DC5DFC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2A380705" w14:textId="77777777" w:rsidR="00E12A85" w:rsidRPr="00F32E49" w:rsidRDefault="00E12A85" w:rsidP="00DC5DF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12A85">
              <w:rPr>
                <w:rFonts w:ascii="Angsana New" w:hAnsi="Angsana New" w:hint="cs"/>
                <w:sz w:val="28"/>
                <w:cs/>
              </w:rPr>
              <w:t>ทั้งนี้กำหนดให้ระยะเวลาในการออกหุ้นกู้แปลงสภาพมีระยะเวลาภายใน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1 </w:t>
            </w:r>
            <w:r w:rsidRPr="00E12A85">
              <w:rPr>
                <w:rFonts w:ascii="Angsana New" w:hAnsi="Angsana New" w:hint="cs"/>
                <w:sz w:val="28"/>
                <w:cs/>
              </w:rPr>
              <w:t>ปีนับแต่วันที่ที่ประชุมผู้ถือหุ้นมีมติอนุมัติให้ออกหุ้นกู้แปลงสภาพ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หากบริษัทมิได้ออกหุ้นกู้แปลงสภาพครบจำนวนภายใน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1 </w:t>
            </w:r>
            <w:r w:rsidRPr="00E12A85">
              <w:rPr>
                <w:rFonts w:ascii="Angsana New" w:hAnsi="Angsana New" w:hint="cs"/>
                <w:sz w:val="28"/>
                <w:cs/>
              </w:rPr>
              <w:t>ปี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E12A85" w:rsidRPr="00C16E64" w14:paraId="2EA4907F" w14:textId="77777777" w:rsidTr="00043D61">
        <w:tc>
          <w:tcPr>
            <w:tcW w:w="3330" w:type="dxa"/>
            <w:shd w:val="clear" w:color="auto" w:fill="auto"/>
          </w:tcPr>
          <w:p w14:paraId="2E403D5D" w14:textId="77777777" w:rsidR="00E12A85" w:rsidRPr="00F32E49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trike/>
                <w:sz w:val="28"/>
              </w:rPr>
            </w:pPr>
            <w:r>
              <w:rPr>
                <w:cs/>
              </w:rPr>
              <w:t>อัตราดอกเบ</w:t>
            </w:r>
            <w:r>
              <w:rPr>
                <w:rFonts w:hint="cs"/>
                <w:cs/>
              </w:rPr>
              <w:t>ี้</w:t>
            </w:r>
            <w:r>
              <w:rPr>
                <w:cs/>
              </w:rPr>
              <w:t>ย</w:t>
            </w:r>
          </w:p>
        </w:tc>
        <w:tc>
          <w:tcPr>
            <w:tcW w:w="5670" w:type="dxa"/>
            <w:shd w:val="clear" w:color="auto" w:fill="auto"/>
          </w:tcPr>
          <w:p w14:paraId="717EF5B2" w14:textId="77777777" w:rsidR="00E12A85" w:rsidRPr="00E12A85" w:rsidRDefault="00E12A85" w:rsidP="00DC5DF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E12A85">
              <w:rPr>
                <w:rFonts w:ascii="Angsana New" w:hAnsi="Angsana New"/>
                <w:sz w:val="28"/>
              </w:rPr>
              <w:t xml:space="preserve">2.00 </w:t>
            </w:r>
            <w:r w:rsidRPr="00E12A85">
              <w:rPr>
                <w:rFonts w:ascii="Angsana New" w:hAnsi="Angsana New"/>
                <w:sz w:val="28"/>
                <w:cs/>
              </w:rPr>
              <w:t>ต</w:t>
            </w:r>
            <w:r w:rsidRPr="00E12A85">
              <w:rPr>
                <w:rFonts w:ascii="Angsana New" w:hAnsi="Angsana New" w:hint="cs"/>
                <w:sz w:val="28"/>
                <w:cs/>
              </w:rPr>
              <w:t>่</w:t>
            </w:r>
            <w:r w:rsidRPr="00E12A85">
              <w:rPr>
                <w:rFonts w:ascii="Angsana New" w:hAnsi="Angsana New"/>
                <w:sz w:val="28"/>
                <w:cs/>
              </w:rPr>
              <w:t>อปี โดยชำระดอกเบี้ยเป</w:t>
            </w:r>
            <w:r>
              <w:rPr>
                <w:rFonts w:ascii="Angsana New" w:hAnsi="Angsana New" w:hint="cs"/>
                <w:sz w:val="28"/>
                <w:cs/>
              </w:rPr>
              <w:t>็</w:t>
            </w:r>
            <w:r w:rsidRPr="00E12A85">
              <w:rPr>
                <w:rFonts w:ascii="Angsana New" w:hAnsi="Angsana New"/>
                <w:sz w:val="28"/>
                <w:cs/>
              </w:rPr>
              <w:t>นรายไตรมาสน</w:t>
            </w:r>
            <w:r>
              <w:rPr>
                <w:rFonts w:ascii="Angsana New" w:hAnsi="Angsana New" w:hint="cs"/>
                <w:sz w:val="28"/>
                <w:cs/>
              </w:rPr>
              <w:t>ั</w:t>
            </w:r>
            <w:r w:rsidRPr="00E12A85">
              <w:rPr>
                <w:rFonts w:ascii="Angsana New" w:hAnsi="Angsana New"/>
                <w:sz w:val="28"/>
                <w:cs/>
              </w:rPr>
              <w:t>บจากวันที่ออกหุ้นกู้แปลงสภาพ</w:t>
            </w:r>
          </w:p>
        </w:tc>
      </w:tr>
      <w:tr w:rsidR="00E12A85" w:rsidRPr="00C16E64" w14:paraId="7E9FAB7D" w14:textId="77777777" w:rsidTr="00043D61">
        <w:tc>
          <w:tcPr>
            <w:tcW w:w="3330" w:type="dxa"/>
            <w:shd w:val="clear" w:color="auto" w:fill="auto"/>
          </w:tcPr>
          <w:p w14:paraId="7A482216" w14:textId="77777777" w:rsidR="00E12A85" w:rsidRPr="00F32E49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trike/>
                <w:sz w:val="28"/>
              </w:rPr>
            </w:pPr>
            <w:r>
              <w:rPr>
                <w:cs/>
              </w:rPr>
              <w:t>อาย</w:t>
            </w:r>
            <w:r>
              <w:rPr>
                <w:rFonts w:hint="cs"/>
                <w:cs/>
              </w:rPr>
              <w:t>ุ</w:t>
            </w:r>
          </w:p>
        </w:tc>
        <w:tc>
          <w:tcPr>
            <w:tcW w:w="5670" w:type="dxa"/>
            <w:shd w:val="clear" w:color="auto" w:fill="auto"/>
          </w:tcPr>
          <w:p w14:paraId="3C50B0E9" w14:textId="77777777" w:rsidR="00E12A85" w:rsidRPr="00E12A85" w:rsidRDefault="00E12A85" w:rsidP="00DC5DFC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/>
                <w:sz w:val="28"/>
              </w:rPr>
              <w:t>3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 ปีนับจากวันที่ออกหุ้นกู้แปลงสภาพแต่ละชุด</w:t>
            </w:r>
          </w:p>
        </w:tc>
      </w:tr>
      <w:tr w:rsidR="00E12A85" w:rsidRPr="00C16E64" w14:paraId="1AC0C96F" w14:textId="77777777" w:rsidTr="00043D61">
        <w:tc>
          <w:tcPr>
            <w:tcW w:w="3330" w:type="dxa"/>
            <w:shd w:val="clear" w:color="auto" w:fill="auto"/>
          </w:tcPr>
          <w:p w14:paraId="4E82DA3D" w14:textId="77777777" w:rsidR="00E12A85" w:rsidRPr="00E12A85" w:rsidRDefault="00E12A85" w:rsidP="00043D61">
            <w:pPr>
              <w:tabs>
                <w:tab w:val="left" w:pos="8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E12A85">
              <w:rPr>
                <w:rFonts w:ascii="Angsana New" w:hAnsi="Angsana New"/>
                <w:sz w:val="28"/>
                <w:cs/>
              </w:rPr>
              <w:t>การชำระคืนเง</w:t>
            </w:r>
            <w:r w:rsidRPr="00E12A85">
              <w:rPr>
                <w:rFonts w:ascii="Angsana New" w:hAnsi="Angsana New" w:hint="cs"/>
                <w:sz w:val="28"/>
                <w:cs/>
              </w:rPr>
              <w:t>ิ</w:t>
            </w:r>
            <w:r w:rsidRPr="00E12A85">
              <w:rPr>
                <w:rFonts w:ascii="Angsana New" w:hAnsi="Angsana New"/>
                <w:sz w:val="28"/>
                <w:cs/>
              </w:rPr>
              <w:t>นต</w:t>
            </w:r>
            <w:r w:rsidRPr="00E12A85">
              <w:rPr>
                <w:rFonts w:ascii="Angsana New" w:hAnsi="Angsana New" w:hint="cs"/>
                <w:sz w:val="28"/>
                <w:cs/>
              </w:rPr>
              <w:t>้</w:t>
            </w:r>
            <w:r w:rsidRPr="00E12A85">
              <w:rPr>
                <w:rFonts w:ascii="Angsana New" w:hAnsi="Angsana New"/>
                <w:sz w:val="28"/>
                <w:cs/>
              </w:rPr>
              <w:t>น</w:t>
            </w:r>
          </w:p>
        </w:tc>
        <w:tc>
          <w:tcPr>
            <w:tcW w:w="5670" w:type="dxa"/>
            <w:shd w:val="clear" w:color="auto" w:fill="auto"/>
          </w:tcPr>
          <w:p w14:paraId="0CFB2B82" w14:textId="2FC9B2C9" w:rsidR="00E12A85" w:rsidRPr="00E12A85" w:rsidRDefault="00E12A85" w:rsidP="00DC5DFC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/>
                <w:sz w:val="28"/>
                <w:cs/>
              </w:rPr>
              <w:t>ชำระงวดเดียวเมื่อครบกำหนดไถ่ถอนหุ้นกู้แต</w:t>
            </w:r>
            <w:r w:rsidRPr="00E12A85">
              <w:rPr>
                <w:rFonts w:ascii="Angsana New" w:hAnsi="Angsana New" w:hint="cs"/>
                <w:sz w:val="28"/>
                <w:cs/>
              </w:rPr>
              <w:t>่</w:t>
            </w:r>
            <w:r w:rsidRPr="00E12A85">
              <w:rPr>
                <w:rFonts w:ascii="Angsana New" w:hAnsi="Angsana New"/>
                <w:sz w:val="28"/>
                <w:cs/>
              </w:rPr>
              <w:t>ละช</w:t>
            </w:r>
            <w:r w:rsidRPr="00E12A85">
              <w:rPr>
                <w:rFonts w:ascii="Angsana New" w:hAnsi="Angsana New" w:hint="cs"/>
                <w:sz w:val="28"/>
                <w:cs/>
              </w:rPr>
              <w:t>ุด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Pr="00E12A85">
              <w:rPr>
                <w:rFonts w:ascii="Angsana New" w:hAnsi="Angsana New"/>
                <w:sz w:val="28"/>
              </w:rPr>
              <w:t xml:space="preserve">3 </w:t>
            </w:r>
            <w:r w:rsidRPr="00E12A85">
              <w:rPr>
                <w:rFonts w:ascii="Angsana New" w:hAnsi="Angsana New"/>
                <w:sz w:val="28"/>
                <w:cs/>
              </w:rPr>
              <w:t>ปีนับจากว</w:t>
            </w:r>
            <w:r w:rsidRPr="00E12A85">
              <w:rPr>
                <w:rFonts w:ascii="Angsana New" w:hAnsi="Angsana New" w:hint="cs"/>
                <w:sz w:val="28"/>
                <w:cs/>
              </w:rPr>
              <w:t>ั</w:t>
            </w:r>
            <w:r w:rsidRPr="00E12A85">
              <w:rPr>
                <w:rFonts w:ascii="Angsana New" w:hAnsi="Angsana New"/>
                <w:sz w:val="28"/>
                <w:cs/>
              </w:rPr>
              <w:t>นที่ออกหุ้นกู้แปลงสภาพ</w:t>
            </w:r>
          </w:p>
        </w:tc>
      </w:tr>
      <w:tr w:rsidR="00E12A85" w:rsidRPr="00C16E64" w14:paraId="1E7DAEFB" w14:textId="77777777" w:rsidTr="00043D61">
        <w:tc>
          <w:tcPr>
            <w:tcW w:w="3330" w:type="dxa"/>
            <w:shd w:val="clear" w:color="auto" w:fill="auto"/>
          </w:tcPr>
          <w:p w14:paraId="70FC6B6E" w14:textId="77777777" w:rsidR="00C347AC" w:rsidRDefault="00C347AC" w:rsidP="00043D61">
            <w:pPr>
              <w:tabs>
                <w:tab w:val="left" w:pos="840"/>
              </w:tabs>
              <w:ind w:right="-43"/>
              <w:jc w:val="thaiDistribute"/>
              <w:rPr>
                <w:rFonts w:hint="eastAsia"/>
              </w:rPr>
            </w:pPr>
          </w:p>
          <w:p w14:paraId="1EB25F70" w14:textId="77777777" w:rsidR="00E12A85" w:rsidRPr="00F32E49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trike/>
                <w:sz w:val="28"/>
              </w:rPr>
            </w:pPr>
            <w:r>
              <w:rPr>
                <w:cs/>
              </w:rPr>
              <w:lastRenderedPageBreak/>
              <w:t>สิทธิในการไถ่ถอนหุ้นกู้แปลงสภาพ</w:t>
            </w:r>
            <w:r>
              <w:t xml:space="preserve"> </w:t>
            </w:r>
            <w:r>
              <w:rPr>
                <w:cs/>
              </w:rPr>
              <w:t>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C04048F" w14:textId="77777777" w:rsidR="00C347AC" w:rsidRDefault="00C347AC" w:rsidP="00DC5DFC">
            <w:pPr>
              <w:tabs>
                <w:tab w:val="left" w:pos="840"/>
              </w:tabs>
              <w:ind w:right="-43"/>
              <w:jc w:val="thaiDistribute"/>
              <w:rPr>
                <w:rFonts w:hint="eastAsia"/>
              </w:rPr>
            </w:pPr>
          </w:p>
          <w:p w14:paraId="012FB69F" w14:textId="34FA7490" w:rsidR="00E12A85" w:rsidRPr="00F32E49" w:rsidRDefault="00E12A85" w:rsidP="00DC5DFC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trike/>
                <w:sz w:val="28"/>
                <w:cs/>
              </w:rPr>
            </w:pPr>
            <w:r>
              <w:rPr>
                <w:cs/>
              </w:rPr>
              <w:lastRenderedPageBreak/>
              <w:t>ผู้ถือหุ้นกู้แปลงสภาพอาจมีสิทธิหรือไม่มีสิทธิขอให้บริษัทไถ่ถอนหุ้นกู้แปลงสภาพก</w:t>
            </w:r>
            <w:r w:rsidR="00281EDD">
              <w:rPr>
                <w:rFonts w:hint="cs"/>
                <w:cs/>
              </w:rPr>
              <w:t>่</w:t>
            </w:r>
            <w:r>
              <w:rPr>
                <w:cs/>
              </w:rPr>
              <w:t>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</w:t>
            </w:r>
            <w:r w:rsidR="00281EDD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หรือประกาศที่เกี่ยวข้อง รวมถึงการขออนุญาตจากหน่วยงานราชการใด</w:t>
            </w:r>
            <w:r w:rsidR="00281EDD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ๆ ที่เกี่ยวข้อง</w:t>
            </w:r>
          </w:p>
        </w:tc>
      </w:tr>
      <w:tr w:rsidR="00E12A85" w:rsidRPr="00C16E64" w14:paraId="4CC4E4AB" w14:textId="77777777" w:rsidTr="00043D61">
        <w:tc>
          <w:tcPr>
            <w:tcW w:w="3330" w:type="dxa"/>
            <w:shd w:val="clear" w:color="auto" w:fill="auto"/>
          </w:tcPr>
          <w:p w14:paraId="56AE9605" w14:textId="77777777" w:rsidR="00E12A85" w:rsidRPr="00F32E49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cs/>
              </w:rPr>
              <w:lastRenderedPageBreak/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02BE240F" w14:textId="115FD128" w:rsidR="00E12A85" w:rsidRPr="00E12A85" w:rsidRDefault="00E12A85" w:rsidP="004761F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 w:hint="cs"/>
                <w:sz w:val="28"/>
                <w:cs/>
              </w:rPr>
              <w:t>ไม่ต่ำกว่าร้อยละ</w:t>
            </w:r>
            <w:r w:rsidR="006351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351C8">
              <w:rPr>
                <w:rFonts w:ascii="Angsana New" w:hAnsi="Angsana New"/>
                <w:sz w:val="28"/>
              </w:rPr>
              <w:t>90</w:t>
            </w:r>
            <w:r w:rsidR="003D777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ของราคาตลาด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จึงไม่เข้าข</w:t>
            </w:r>
            <w:r>
              <w:rPr>
                <w:rFonts w:ascii="Angsana New" w:hAnsi="Angsana New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</w:rPr>
              <w:t>ายเป็นการเสนอขายหุ้นที่ออก</w:t>
            </w:r>
            <w:r w:rsidRPr="004761F3">
              <w:rPr>
                <w:rFonts w:ascii="Angsana New" w:hAnsi="Angsana New" w:hint="cs"/>
                <w:spacing w:val="6"/>
                <w:sz w:val="28"/>
                <w:cs/>
              </w:rPr>
              <w:t>ใหม่ในราคาที่ต่ำกว่าราคาตลาดตามที่กำหนดในประกาศที่ทจ</w:t>
            </w:r>
            <w:r w:rsidRPr="004761F3">
              <w:rPr>
                <w:rFonts w:ascii="Angsana New" w:hAnsi="Angsana New"/>
                <w:spacing w:val="6"/>
                <w:sz w:val="28"/>
                <w:cs/>
              </w:rPr>
              <w:t>.72/2558</w:t>
            </w:r>
          </w:p>
          <w:p w14:paraId="537A1456" w14:textId="77777777" w:rsidR="00E12A85" w:rsidRPr="00DC5DFC" w:rsidRDefault="00E12A85" w:rsidP="004761F3">
            <w:pPr>
              <w:tabs>
                <w:tab w:val="left" w:pos="840"/>
              </w:tabs>
              <w:ind w:right="-43"/>
              <w:jc w:val="both"/>
              <w:rPr>
                <w:rFonts w:ascii="Angsana New" w:hAnsi="Angsana New"/>
                <w:sz w:val="10"/>
                <w:szCs w:val="10"/>
              </w:rPr>
            </w:pPr>
          </w:p>
          <w:p w14:paraId="0D6B0CA0" w14:textId="7F6DB72E" w:rsidR="00E12A85" w:rsidRDefault="00E12A85" w:rsidP="004761F3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761F3">
              <w:rPr>
                <w:rFonts w:ascii="Angsana New" w:hAnsi="Angsana New" w:hint="cs"/>
                <w:spacing w:val="6"/>
                <w:sz w:val="28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E12A85">
              <w:rPr>
                <w:rFonts w:ascii="Angsana New" w:hAnsi="Angsana New" w:hint="cs"/>
                <w:sz w:val="28"/>
                <w:cs/>
              </w:rPr>
              <w:t>หลักทรัพย์ฯ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ย้อนหลังไม่น้อยกว่า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="006351C8">
              <w:rPr>
                <w:rFonts w:ascii="Angsana New" w:hAnsi="Angsana New"/>
                <w:sz w:val="28"/>
              </w:rPr>
              <w:t>7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วันทำการติดต่อกันแต่ไม่เกิน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="006351C8">
              <w:rPr>
                <w:rFonts w:ascii="Angsana New" w:hAnsi="Angsana New"/>
                <w:sz w:val="28"/>
              </w:rPr>
              <w:t>15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วัน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ทำการติดต่อกันก่อนวันที่ผู้ถือหุ้นกู้แปลงสภาพจะใช้สิทธิแปลงสภาพหุ้นกู้ทั้งนี้ราคาถั่วเฉลี่ยถ่วงน้ำหนักคำนวณจากราคาปิดถ่วงน้ำหนักด้วยปริมาณการซื้อขายในแต่ละวันทำการติดต่อกั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/>
                <w:sz w:val="28"/>
                <w:cs/>
              </w:rPr>
              <w:t>(</w:t>
            </w:r>
            <w:r w:rsidRPr="00E12A85">
              <w:rPr>
                <w:rFonts w:ascii="Angsana New" w:hAnsi="Angsana New" w:hint="eastAsia"/>
                <w:sz w:val="28"/>
                <w:cs/>
              </w:rPr>
              <w:t>“</w:t>
            </w:r>
            <w:r w:rsidRPr="00E12A85">
              <w:rPr>
                <w:rFonts w:ascii="Angsana New" w:hAnsi="Angsana New" w:hint="cs"/>
                <w:sz w:val="28"/>
                <w:cs/>
              </w:rPr>
              <w:t>ราคาใช้สิทธิแปลงสภาพลอยตัว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(</w:t>
            </w:r>
            <w:r w:rsidRPr="00E12A85">
              <w:rPr>
                <w:rFonts w:ascii="Angsana New" w:hAnsi="Angsana New"/>
                <w:sz w:val="28"/>
              </w:rPr>
              <w:t>Floating Conversion Price</w:t>
            </w:r>
            <w:r w:rsidR="006351C8">
              <w:rPr>
                <w:rFonts w:ascii="Angsana New" w:hAnsi="Angsana New"/>
                <w:sz w:val="28"/>
              </w:rPr>
              <w:t>”</w:t>
            </w:r>
            <w:r w:rsidRPr="00E12A85">
              <w:rPr>
                <w:rFonts w:ascii="Angsana New" w:hAnsi="Angsana New"/>
                <w:sz w:val="28"/>
              </w:rPr>
              <w:t>)</w:t>
            </w:r>
          </w:p>
          <w:p w14:paraId="5ED01763" w14:textId="77777777" w:rsidR="00E12A85" w:rsidRPr="00DC5DFC" w:rsidRDefault="00E12A85" w:rsidP="004761F3">
            <w:pPr>
              <w:tabs>
                <w:tab w:val="left" w:pos="840"/>
              </w:tabs>
              <w:ind w:right="-43"/>
              <w:jc w:val="both"/>
              <w:rPr>
                <w:rFonts w:ascii="Angsana New" w:hAnsi="Angsana New"/>
                <w:sz w:val="10"/>
                <w:szCs w:val="10"/>
              </w:rPr>
            </w:pPr>
          </w:p>
          <w:p w14:paraId="701E12D2" w14:textId="77777777" w:rsidR="00E12A85" w:rsidRPr="00F32E49" w:rsidRDefault="00E12A85" w:rsidP="004761F3">
            <w:pPr>
              <w:tabs>
                <w:tab w:val="left" w:pos="840"/>
              </w:tabs>
              <w:spacing w:after="240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E12A85">
              <w:rPr>
                <w:rFonts w:ascii="Angsana New" w:hAnsi="Angsana New" w:hint="cs"/>
                <w:sz w:val="28"/>
                <w:cs/>
              </w:rPr>
              <w:t>อย่างไรก็ตาม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ถ้าราคาแปลงสภาพที่คำนวณข้างต้นต่ำกว่ามูลค่าที่ตราไว้ของหุ้นของ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E12A85" w:rsidRPr="00C16E64" w14:paraId="03747141" w14:textId="77777777" w:rsidTr="00E12A85">
        <w:trPr>
          <w:trHeight w:val="1179"/>
        </w:trPr>
        <w:tc>
          <w:tcPr>
            <w:tcW w:w="3330" w:type="dxa"/>
            <w:shd w:val="clear" w:color="auto" w:fill="auto"/>
          </w:tcPr>
          <w:p w14:paraId="388560FE" w14:textId="77777777" w:rsidR="00E12A85" w:rsidRPr="00F32E49" w:rsidRDefault="00E12A8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6FE6C730" w14:textId="1C6CD839" w:rsidR="00E12A85" w:rsidRPr="00F32E49" w:rsidRDefault="00E12A85" w:rsidP="00DC5DFC">
            <w:pPr>
              <w:spacing w:after="24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E12A85">
              <w:rPr>
                <w:rFonts w:ascii="Angsana New" w:hAnsi="Angsana New"/>
                <w:sz w:val="28"/>
                <w:cs/>
              </w:rPr>
              <w:t>ผู้ถือหุ้นกู้แปลงสภาพแต่ละชุดสามารถใช้สิทธิแปลงสภาพหุ้นกู้แปลงสภาพได้ทุกวันน</w:t>
            </w:r>
            <w:r w:rsidR="006E7164">
              <w:rPr>
                <w:rFonts w:ascii="Angsana New" w:hAnsi="Angsana New" w:hint="cs"/>
                <w:sz w:val="28"/>
                <w:cs/>
              </w:rPr>
              <w:t>ับ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E12A85">
              <w:rPr>
                <w:rFonts w:ascii="Angsana New" w:hAnsi="Angsana New"/>
                <w:sz w:val="28"/>
              </w:rPr>
              <w:t xml:space="preserve">1 </w:t>
            </w:r>
            <w:r w:rsidRPr="00E12A85">
              <w:rPr>
                <w:rFonts w:ascii="Angsana New" w:hAnsi="Angsana New"/>
                <w:sz w:val="28"/>
                <w:cs/>
              </w:rPr>
              <w:t>สัปดาห์</w:t>
            </w:r>
          </w:p>
        </w:tc>
      </w:tr>
      <w:tr w:rsidR="00E12A85" w:rsidRPr="00C16E64" w14:paraId="4CF695DF" w14:textId="77777777" w:rsidTr="00E12A85">
        <w:trPr>
          <w:trHeight w:val="1179"/>
        </w:trPr>
        <w:tc>
          <w:tcPr>
            <w:tcW w:w="3330" w:type="dxa"/>
            <w:shd w:val="clear" w:color="auto" w:fill="auto"/>
          </w:tcPr>
          <w:p w14:paraId="252984FC" w14:textId="58BB5333" w:rsidR="00E12A85" w:rsidRDefault="00E12A85" w:rsidP="00E12A85">
            <w:pPr>
              <w:tabs>
                <w:tab w:val="left" w:pos="840"/>
              </w:tabs>
              <w:ind w:right="-43"/>
              <w:jc w:val="thaiDistribute"/>
              <w:rPr>
                <w:rFonts w:hint="eastAsia"/>
                <w:cs/>
              </w:rPr>
            </w:pPr>
            <w:r>
              <w:rPr>
                <w:cs/>
              </w:rPr>
              <w:t>จำนวนหุ้นสาม</w:t>
            </w:r>
            <w:r>
              <w:rPr>
                <w:rFonts w:hint="cs"/>
                <w:cs/>
              </w:rPr>
              <w:t>ั</w:t>
            </w:r>
            <w:r>
              <w:rPr>
                <w:cs/>
              </w:rPr>
              <w:t>ญที่ จัดสรรไว</w:t>
            </w:r>
            <w:r>
              <w:rPr>
                <w:rFonts w:hint="cs"/>
                <w:cs/>
              </w:rPr>
              <w:t>้</w:t>
            </w:r>
            <w:r>
              <w:rPr>
                <w:cs/>
              </w:rPr>
              <w:t>เพ</w:t>
            </w:r>
            <w:r>
              <w:rPr>
                <w:rFonts w:hint="cs"/>
                <w:cs/>
              </w:rPr>
              <w:t>ื่อ</w:t>
            </w:r>
            <w:r w:rsidR="004761F3">
              <w:t xml:space="preserve"> </w:t>
            </w:r>
            <w:r>
              <w:rPr>
                <w:cs/>
              </w:rPr>
              <w:t>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44DF7E21" w14:textId="77777777" w:rsidR="00E12A85" w:rsidRPr="00E12A85" w:rsidRDefault="00E12A85" w:rsidP="00DC5DFC">
            <w:pPr>
              <w:spacing w:after="240"/>
              <w:jc w:val="thaiDistribute"/>
              <w:rPr>
                <w:rFonts w:ascii="Angsana New" w:hAnsi="Angsana New"/>
                <w:sz w:val="28"/>
                <w:cs/>
              </w:rPr>
            </w:pPr>
            <w:r w:rsidRPr="00E12A85">
              <w:rPr>
                <w:rFonts w:ascii="Angsana New" w:hAnsi="Angsana New"/>
                <w:sz w:val="28"/>
              </w:rPr>
              <w:t xml:space="preserve">650,000,000 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หุ้น (คิดเป็นร้อยละ </w:t>
            </w:r>
            <w:r w:rsidRPr="00E12A85">
              <w:rPr>
                <w:rFonts w:ascii="Angsana New" w:hAnsi="Angsana New"/>
                <w:sz w:val="28"/>
              </w:rPr>
              <w:t xml:space="preserve">17.66 </w:t>
            </w:r>
            <w:r w:rsidRPr="00E12A85">
              <w:rPr>
                <w:rFonts w:ascii="Angsana New" w:hAnsi="Angsana New"/>
                <w:sz w:val="28"/>
                <w:cs/>
              </w:rPr>
              <w:t>ของจำนวนหุ้นที่จำหน่ายได้แล้วทั้งหมดของ</w:t>
            </w:r>
            <w:r w:rsidRPr="00E12A85">
              <w:rPr>
                <w:rFonts w:ascii="Angsana New" w:hAnsi="Angsana New"/>
                <w:sz w:val="28"/>
              </w:rPr>
              <w:t xml:space="preserve"> </w:t>
            </w:r>
            <w:r w:rsidRPr="00E12A85">
              <w:rPr>
                <w:rFonts w:ascii="Angsana New" w:hAnsi="Angsana New"/>
                <w:sz w:val="28"/>
                <w:cs/>
              </w:rPr>
              <w:t>บริษัทภายหลังการจดทะเบียนเพิ่มทุนชำระแล้วของบริษัท บนสมมติฐานว่ามีการใช้</w:t>
            </w:r>
            <w:r w:rsidRPr="00E12A85">
              <w:rPr>
                <w:rFonts w:ascii="Angsana New" w:hAnsi="Angsana New"/>
                <w:sz w:val="28"/>
              </w:rPr>
              <w:t xml:space="preserve"> </w:t>
            </w:r>
            <w:r w:rsidRPr="00E12A85">
              <w:rPr>
                <w:rFonts w:ascii="Angsana New" w:hAnsi="Angsana New"/>
                <w:sz w:val="28"/>
                <w:cs/>
              </w:rPr>
              <w:t>สิทธิแปลงสภาพหุ้นกู้แปลงสภาพนั้นทั้งจำนวน ทั้งนี้ไม่นับจำนวนหุ้นที่เกิดจากการใช้</w:t>
            </w:r>
            <w:r w:rsidRPr="00E12A85">
              <w:rPr>
                <w:rFonts w:ascii="Angsana New" w:hAnsi="Angsana New"/>
                <w:sz w:val="28"/>
              </w:rPr>
              <w:t xml:space="preserve"> 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สิทธิแปลงสภาพจากใบสำคัญแสดงสิทธิของบริษัทครั้งที่ </w:t>
            </w:r>
            <w:r w:rsidRPr="00E12A85">
              <w:rPr>
                <w:rFonts w:ascii="Angsana New" w:hAnsi="Angsana New"/>
                <w:sz w:val="28"/>
              </w:rPr>
              <w:t>4 (7UP-W4))</w:t>
            </w:r>
          </w:p>
        </w:tc>
      </w:tr>
      <w:tr w:rsidR="00E12A85" w:rsidRPr="00C16E64" w14:paraId="4CC09FB1" w14:textId="77777777" w:rsidTr="00DC5DFC">
        <w:trPr>
          <w:trHeight w:val="1395"/>
        </w:trPr>
        <w:tc>
          <w:tcPr>
            <w:tcW w:w="3330" w:type="dxa"/>
            <w:shd w:val="clear" w:color="auto" w:fill="auto"/>
          </w:tcPr>
          <w:p w14:paraId="2AE07CB5" w14:textId="77777777" w:rsidR="00E12A85" w:rsidRDefault="00E12A85" w:rsidP="007E510E">
            <w:pPr>
              <w:tabs>
                <w:tab w:val="left" w:pos="840"/>
              </w:tabs>
              <w:ind w:right="-43"/>
              <w:jc w:val="thaiDistribute"/>
              <w:rPr>
                <w:rFonts w:hint="eastAsia"/>
                <w:cs/>
              </w:rPr>
            </w:pPr>
            <w:r>
              <w:rPr>
                <w:cs/>
              </w:rPr>
              <w:t>ตลาดรองของห</w:t>
            </w:r>
            <w:r w:rsidR="007E510E">
              <w:rPr>
                <w:rFonts w:hint="cs"/>
                <w:cs/>
              </w:rPr>
              <w:t>ุ้</w:t>
            </w:r>
            <w:r>
              <w:rPr>
                <w:cs/>
              </w:rPr>
              <w:t>นสาม</w:t>
            </w:r>
            <w:r w:rsidR="007E510E">
              <w:rPr>
                <w:rFonts w:hint="cs"/>
                <w:cs/>
              </w:rPr>
              <w:t>ัญ</w:t>
            </w:r>
            <w:r>
              <w:rPr>
                <w:cs/>
              </w:rPr>
              <w:t>ที่เก</w:t>
            </w:r>
            <w:r w:rsidR="007E510E">
              <w:rPr>
                <w:rFonts w:hint="cs"/>
                <w:cs/>
              </w:rPr>
              <w:t>ิ</w:t>
            </w:r>
            <w:r>
              <w:rPr>
                <w:cs/>
              </w:rPr>
              <w:t>ดจาก</w:t>
            </w:r>
            <w:r w:rsidR="007E510E">
              <w:rPr>
                <w:rFonts w:hint="cs"/>
                <w:cs/>
              </w:rPr>
              <w:t>ก</w:t>
            </w:r>
            <w:r>
              <w:rPr>
                <w:cs/>
              </w:rPr>
              <w:t>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011CE66D" w14:textId="77777777" w:rsidR="00E12A85" w:rsidRPr="00DC5DFC" w:rsidRDefault="007E510E" w:rsidP="00DC5DFC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</w:t>
            </w:r>
            <w:r>
              <w:rPr>
                <w:rFonts w:hint="cs"/>
                <w:cs/>
              </w:rPr>
              <w:t>ั</w:t>
            </w:r>
            <w:r>
              <w:rPr>
                <w:cs/>
              </w:rPr>
              <w:t>พย</w:t>
            </w:r>
            <w:r>
              <w:rPr>
                <w:rFonts w:hint="cs"/>
                <w:cs/>
              </w:rPr>
              <w:t>์</w:t>
            </w:r>
            <w:r>
              <w:rPr>
                <w:cs/>
              </w:rPr>
              <w:t>จดทะเบียนในตลาดหลักทรัพย์แห่งประเทศไทย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14BB16B5" w14:textId="3F2F5BF0" w:rsidR="002C4E29" w:rsidRPr="007278EF" w:rsidRDefault="002C4E29" w:rsidP="002C4E29">
      <w:pPr>
        <w:spacing w:before="160" w:after="120" w:line="410" w:lineRule="exact"/>
        <w:ind w:left="360" w:right="-43"/>
        <w:jc w:val="thaiDistribute"/>
        <w:rPr>
          <w:rFonts w:ascii="Angsana New" w:hAnsi="Angsana New"/>
          <w:sz w:val="28"/>
        </w:rPr>
      </w:pPr>
      <w:r w:rsidRPr="007278EF">
        <w:rPr>
          <w:rFonts w:ascii="Angsana New" w:hAnsi="Angsana New"/>
          <w:sz w:val="28"/>
          <w:cs/>
        </w:rPr>
        <w:lastRenderedPageBreak/>
        <w:t xml:space="preserve">มาตรฐานการบัญชีฉบับที่ </w:t>
      </w:r>
      <w:r w:rsidRPr="007278EF">
        <w:rPr>
          <w:rFonts w:ascii="Angsana New" w:hAnsi="Angsana New"/>
          <w:sz w:val="28"/>
        </w:rPr>
        <w:t>32</w:t>
      </w:r>
      <w:r w:rsidRPr="007278EF">
        <w:rPr>
          <w:rFonts w:ascii="Angsana New" w:hAnsi="Angsana New"/>
          <w:sz w:val="28"/>
          <w:cs/>
        </w:rPr>
        <w:t xml:space="preserve"> เรื่อง </w:t>
      </w:r>
      <w:r w:rsidRPr="007278EF">
        <w:rPr>
          <w:rFonts w:ascii="Angsana New" w:hAnsi="Angsana New"/>
          <w:sz w:val="28"/>
        </w:rPr>
        <w:t>“</w:t>
      </w:r>
      <w:r w:rsidRPr="007278EF">
        <w:rPr>
          <w:rFonts w:ascii="Angsana New" w:hAnsi="Angsana New"/>
          <w:sz w:val="28"/>
          <w:cs/>
        </w:rPr>
        <w:t>การแสดงรายการเครื่องมือทางการเงิน</w:t>
      </w:r>
      <w:r w:rsidRPr="007278EF">
        <w:rPr>
          <w:rFonts w:ascii="Angsana New" w:hAnsi="Angsana New"/>
          <w:sz w:val="28"/>
        </w:rPr>
        <w:t>”</w:t>
      </w:r>
      <w:r w:rsidRPr="007278EF">
        <w:rPr>
          <w:rFonts w:ascii="Angsana New" w:hAnsi="Angsana New"/>
          <w:sz w:val="28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6862CEAE" w14:textId="77777777" w:rsidR="002C4E29" w:rsidRPr="007278EF" w:rsidRDefault="002C4E29" w:rsidP="002C4E29">
      <w:pPr>
        <w:spacing w:before="120" w:after="120" w:line="410" w:lineRule="exact"/>
        <w:ind w:left="360" w:right="-43"/>
        <w:jc w:val="thaiDistribute"/>
        <w:rPr>
          <w:rFonts w:ascii="Angsana New" w:hAnsi="Angsana New"/>
          <w:sz w:val="28"/>
        </w:rPr>
      </w:pPr>
      <w:r w:rsidRPr="007278EF">
        <w:rPr>
          <w:rFonts w:ascii="Angsana New" w:hAnsi="Angsana New"/>
          <w:sz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319FDA81" w14:textId="77777777" w:rsidR="002C4E29" w:rsidRDefault="002C4E29" w:rsidP="002C4E29">
      <w:pPr>
        <w:spacing w:before="240" w:line="240" w:lineRule="atLeast"/>
        <w:ind w:left="360"/>
        <w:rPr>
          <w:rFonts w:ascii="Angsana New" w:hAnsi="Angsana New"/>
          <w:sz w:val="32"/>
          <w:szCs w:val="32"/>
        </w:rPr>
      </w:pPr>
      <w:r w:rsidRPr="007278EF">
        <w:rPr>
          <w:rFonts w:ascii="Angsana New" w:hAnsi="Angsana New"/>
          <w:sz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Pr="007278EF">
        <w:rPr>
          <w:rFonts w:ascii="Angsana New" w:hAnsi="Angsana New" w:hint="cs"/>
          <w:sz w:val="28"/>
          <w:cs/>
        </w:rPr>
        <w:t xml:space="preserve"> งวดเก้าเดือนสิ้น</w:t>
      </w:r>
      <w:r w:rsidRPr="007278EF">
        <w:rPr>
          <w:rFonts w:ascii="Angsana New" w:hAnsi="Angsana New"/>
          <w:sz w:val="28"/>
          <w:cs/>
        </w:rPr>
        <w:t xml:space="preserve">สุดวันที่ </w:t>
      </w:r>
      <w:r w:rsidRPr="007278EF">
        <w:rPr>
          <w:rFonts w:ascii="Angsana New" w:hAnsi="Angsana New"/>
          <w:sz w:val="28"/>
        </w:rPr>
        <w:t xml:space="preserve">30 </w:t>
      </w:r>
      <w:r w:rsidRPr="007278EF">
        <w:rPr>
          <w:rFonts w:ascii="Angsana New" w:hAnsi="Angsana New" w:hint="cs"/>
          <w:sz w:val="28"/>
          <w:cs/>
        </w:rPr>
        <w:t>กันยายน</w:t>
      </w:r>
      <w:r w:rsidRPr="007278EF">
        <w:rPr>
          <w:rFonts w:ascii="Angsana New" w:hAnsi="Angsana New"/>
          <w:sz w:val="28"/>
          <w:cs/>
        </w:rPr>
        <w:t xml:space="preserve"> </w:t>
      </w:r>
      <w:r w:rsidRPr="007278EF">
        <w:rPr>
          <w:rFonts w:ascii="Angsana New" w:hAnsi="Angsana New"/>
          <w:sz w:val="28"/>
        </w:rPr>
        <w:t>2563</w:t>
      </w:r>
      <w:r w:rsidRPr="007278EF">
        <w:rPr>
          <w:rFonts w:ascii="Angsana New" w:hAnsi="Angsana New"/>
          <w:sz w:val="28"/>
          <w:cs/>
        </w:rPr>
        <w:t xml:space="preserve"> มีรายละเอียดดังนี้</w:t>
      </w:r>
    </w:p>
    <w:p w14:paraId="5C8E52EA" w14:textId="77777777" w:rsidR="006637B4" w:rsidRDefault="006637B4" w:rsidP="006637B4">
      <w:pPr>
        <w:spacing w:line="240" w:lineRule="atLeast"/>
        <w:ind w:left="360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270" w:type="dxa"/>
        <w:tblLook w:val="04A0" w:firstRow="1" w:lastRow="0" w:firstColumn="1" w:lastColumn="0" w:noHBand="0" w:noVBand="1"/>
      </w:tblPr>
      <w:tblGrid>
        <w:gridCol w:w="5040"/>
        <w:gridCol w:w="2160"/>
        <w:gridCol w:w="2070"/>
      </w:tblGrid>
      <w:tr w:rsidR="00F71335" w:rsidRPr="00B372F2" w14:paraId="260419CF" w14:textId="77777777" w:rsidTr="00F71335">
        <w:tc>
          <w:tcPr>
            <w:tcW w:w="5040" w:type="dxa"/>
            <w:shd w:val="clear" w:color="auto" w:fill="auto"/>
          </w:tcPr>
          <w:p w14:paraId="5B0FC2DB" w14:textId="77777777" w:rsidR="00F71335" w:rsidRPr="00B372F2" w:rsidRDefault="00F7133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06B34253" w14:textId="49AF3E13" w:rsidR="00F71335" w:rsidRPr="00B372F2" w:rsidRDefault="00F71335" w:rsidP="00043D61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F71335" w:rsidRPr="00B372F2" w14:paraId="1AE69D68" w14:textId="77777777" w:rsidTr="00F71335">
        <w:tc>
          <w:tcPr>
            <w:tcW w:w="5040" w:type="dxa"/>
            <w:shd w:val="clear" w:color="auto" w:fill="auto"/>
          </w:tcPr>
          <w:p w14:paraId="065EE1C2" w14:textId="77777777" w:rsidR="00F71335" w:rsidRPr="00B372F2" w:rsidRDefault="00F7133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010794DD" w14:textId="25ABC144" w:rsidR="00F71335" w:rsidRPr="00F71335" w:rsidRDefault="00F71335" w:rsidP="00F7133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B372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71335" w:rsidRPr="00B372F2" w14:paraId="6907611C" w14:textId="77777777" w:rsidTr="00F71335">
        <w:trPr>
          <w:trHeight w:val="810"/>
        </w:trPr>
        <w:tc>
          <w:tcPr>
            <w:tcW w:w="5040" w:type="dxa"/>
            <w:shd w:val="clear" w:color="auto" w:fill="auto"/>
          </w:tcPr>
          <w:p w14:paraId="1C315E53" w14:textId="77777777" w:rsidR="00F71335" w:rsidRPr="00B372F2" w:rsidRDefault="00F71335" w:rsidP="00043D61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CFC5654" w14:textId="560888C6" w:rsidR="00F71335" w:rsidRPr="00B372F2" w:rsidRDefault="00F71335" w:rsidP="00043D61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หุ้นกู้แปลงสภาพ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372F2">
              <w:rPr>
                <w:rFonts w:ascii="Angsana New" w:hAnsi="Angsana New"/>
                <w:sz w:val="28"/>
                <w:cs/>
              </w:rPr>
              <w:t>-องค์ประกอบที่เป็นหนี้สิน</w:t>
            </w:r>
          </w:p>
        </w:tc>
        <w:tc>
          <w:tcPr>
            <w:tcW w:w="2070" w:type="dxa"/>
            <w:shd w:val="clear" w:color="auto" w:fill="auto"/>
          </w:tcPr>
          <w:p w14:paraId="337D4D33" w14:textId="24A07C25" w:rsidR="00F71335" w:rsidRPr="00B372F2" w:rsidRDefault="00F71335" w:rsidP="00043D61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หุ้นกู้แปลงสภาพ -องค์ประกอบที่เป็นทุน</w:t>
            </w:r>
          </w:p>
        </w:tc>
      </w:tr>
      <w:tr w:rsidR="00F71335" w:rsidRPr="00B372F2" w14:paraId="1F4D228E" w14:textId="77777777" w:rsidTr="00F71335">
        <w:tc>
          <w:tcPr>
            <w:tcW w:w="5040" w:type="dxa"/>
            <w:shd w:val="clear" w:color="auto" w:fill="auto"/>
          </w:tcPr>
          <w:p w14:paraId="5B25693B" w14:textId="77777777" w:rsidR="00F71335" w:rsidRPr="00B372F2" w:rsidRDefault="00F71335" w:rsidP="006637B4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B372F2">
              <w:rPr>
                <w:rFonts w:ascii="Angsana New" w:hAnsi="Angsana New"/>
                <w:sz w:val="28"/>
              </w:rPr>
              <w:t xml:space="preserve"> 1</w:t>
            </w:r>
            <w:r w:rsidRPr="00B372F2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B372F2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542D227" w14:textId="77777777" w:rsidR="00F71335" w:rsidRPr="00B372F2" w:rsidRDefault="00F71335" w:rsidP="00F71335">
            <w:pP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62EDFD1" w14:textId="77777777" w:rsidR="00F71335" w:rsidRPr="00B372F2" w:rsidRDefault="00F71335" w:rsidP="00F71335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71335" w:rsidRPr="00B372F2" w14:paraId="1492209E" w14:textId="77777777" w:rsidTr="00F71335">
        <w:tc>
          <w:tcPr>
            <w:tcW w:w="5040" w:type="dxa"/>
            <w:shd w:val="clear" w:color="auto" w:fill="auto"/>
          </w:tcPr>
          <w:p w14:paraId="6D335BF4" w14:textId="77777777" w:rsidR="00F71335" w:rsidRPr="00B372F2" w:rsidRDefault="00F71335" w:rsidP="006637B4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ออกจำหน่ายระหว่างงวด</w:t>
            </w:r>
          </w:p>
        </w:tc>
        <w:tc>
          <w:tcPr>
            <w:tcW w:w="2160" w:type="dxa"/>
            <w:vAlign w:val="bottom"/>
          </w:tcPr>
          <w:p w14:paraId="665B8C96" w14:textId="77777777" w:rsidR="00F71335" w:rsidRPr="00D224F3" w:rsidRDefault="00F71335" w:rsidP="00F71335">
            <w:pP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342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711</w:t>
            </w:r>
          </w:p>
        </w:tc>
        <w:tc>
          <w:tcPr>
            <w:tcW w:w="2070" w:type="dxa"/>
            <w:vAlign w:val="bottom"/>
          </w:tcPr>
          <w:p w14:paraId="56D06A7D" w14:textId="77777777" w:rsidR="00F71335" w:rsidRPr="00D224F3" w:rsidRDefault="00F71335" w:rsidP="00F71335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9,084</w:t>
            </w:r>
          </w:p>
        </w:tc>
      </w:tr>
      <w:tr w:rsidR="00F71335" w:rsidRPr="00B372F2" w14:paraId="0E5D20E2" w14:textId="77777777" w:rsidTr="00F71335">
        <w:tc>
          <w:tcPr>
            <w:tcW w:w="5040" w:type="dxa"/>
            <w:shd w:val="clear" w:color="auto" w:fill="auto"/>
          </w:tcPr>
          <w:p w14:paraId="44FA13C2" w14:textId="77777777" w:rsidR="00F71335" w:rsidRPr="00B372F2" w:rsidRDefault="00F71335" w:rsidP="006637B4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ตัดจำหน่ายค่าใช้จ่ายในการออก</w:t>
            </w:r>
            <w:r w:rsidRPr="00B372F2">
              <w:rPr>
                <w:rFonts w:ascii="Angsana New" w:hAnsi="Angsana New"/>
                <w:sz w:val="28"/>
              </w:rPr>
              <w:br/>
            </w:r>
            <w:r w:rsidRPr="00B372F2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2160" w:type="dxa"/>
            <w:vAlign w:val="bottom"/>
          </w:tcPr>
          <w:p w14:paraId="48D4C275" w14:textId="13DDA40E" w:rsidR="00F71335" w:rsidRPr="00D224F3" w:rsidRDefault="00F71335" w:rsidP="00F71335">
            <w:pP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(21,766)</w:t>
            </w:r>
          </w:p>
        </w:tc>
        <w:tc>
          <w:tcPr>
            <w:tcW w:w="2070" w:type="dxa"/>
            <w:vAlign w:val="bottom"/>
          </w:tcPr>
          <w:p w14:paraId="191D2690" w14:textId="77777777" w:rsidR="00F71335" w:rsidRPr="00D224F3" w:rsidRDefault="00F71335" w:rsidP="00F71335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(580)</w:t>
            </w:r>
          </w:p>
        </w:tc>
      </w:tr>
      <w:tr w:rsidR="00F71335" w:rsidRPr="00B372F2" w14:paraId="268F5FD5" w14:textId="77777777" w:rsidTr="00F71335">
        <w:tc>
          <w:tcPr>
            <w:tcW w:w="5040" w:type="dxa"/>
            <w:shd w:val="clear" w:color="auto" w:fill="auto"/>
          </w:tcPr>
          <w:p w14:paraId="25C324EB" w14:textId="77777777" w:rsidR="00F71335" w:rsidRPr="00B372F2" w:rsidRDefault="00F71335" w:rsidP="006637B4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7278EF">
              <w:rPr>
                <w:rFonts w:ascii="Angsana New" w:hAnsi="Angsana New"/>
                <w:sz w:val="28"/>
                <w:cs/>
              </w:rPr>
              <w:t>แปลงสภาพหุ้นกู้</w:t>
            </w:r>
          </w:p>
        </w:tc>
        <w:tc>
          <w:tcPr>
            <w:tcW w:w="2160" w:type="dxa"/>
            <w:vAlign w:val="bottom"/>
          </w:tcPr>
          <w:p w14:paraId="4A6C024B" w14:textId="77777777" w:rsidR="00F71335" w:rsidRDefault="00F71335" w:rsidP="00F71335">
            <w:pP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(155,006)</w:t>
            </w:r>
          </w:p>
        </w:tc>
        <w:tc>
          <w:tcPr>
            <w:tcW w:w="2070" w:type="dxa"/>
            <w:vAlign w:val="bottom"/>
          </w:tcPr>
          <w:p w14:paraId="79F4272A" w14:textId="13F353A3" w:rsidR="00F71335" w:rsidRPr="00D224F3" w:rsidRDefault="00F71335" w:rsidP="00F71335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150,641</w:t>
            </w:r>
          </w:p>
        </w:tc>
      </w:tr>
      <w:tr w:rsidR="00F71335" w:rsidRPr="00B372F2" w14:paraId="294F0E08" w14:textId="77777777" w:rsidTr="00F71335">
        <w:tc>
          <w:tcPr>
            <w:tcW w:w="5040" w:type="dxa"/>
            <w:shd w:val="clear" w:color="auto" w:fill="auto"/>
          </w:tcPr>
          <w:p w14:paraId="655C45AB" w14:textId="77777777" w:rsidR="00F71335" w:rsidRPr="007278EF" w:rsidRDefault="00F71335" w:rsidP="006637B4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B13F6">
              <w:rPr>
                <w:rFonts w:ascii="Angsana New" w:hAnsi="Angsana New"/>
                <w:sz w:val="28"/>
                <w:cs/>
              </w:rPr>
              <w:t>ลดทุนเพื่อล้างขาดทุนสะสม</w:t>
            </w:r>
          </w:p>
        </w:tc>
        <w:tc>
          <w:tcPr>
            <w:tcW w:w="2160" w:type="dxa"/>
            <w:vAlign w:val="bottom"/>
          </w:tcPr>
          <w:p w14:paraId="1FE9A26A" w14:textId="77777777" w:rsidR="00F71335" w:rsidRDefault="00F71335" w:rsidP="00F71335">
            <w:pP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035D31E0" w14:textId="3646DC82" w:rsidR="00F71335" w:rsidRPr="00D224F3" w:rsidRDefault="00F71335" w:rsidP="00F71335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(155,986)</w:t>
            </w:r>
          </w:p>
        </w:tc>
      </w:tr>
      <w:tr w:rsidR="00F71335" w:rsidRPr="00B372F2" w14:paraId="6C2C9EBB" w14:textId="77777777" w:rsidTr="00F71335">
        <w:tc>
          <w:tcPr>
            <w:tcW w:w="5040" w:type="dxa"/>
            <w:shd w:val="clear" w:color="auto" w:fill="auto"/>
          </w:tcPr>
          <w:p w14:paraId="58DA1076" w14:textId="77777777" w:rsidR="00F71335" w:rsidRPr="002952BD" w:rsidRDefault="00F71335" w:rsidP="006637B4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952BD">
              <w:rPr>
                <w:rFonts w:ascii="Angsana New" w:hAnsi="Angsana New"/>
                <w:b/>
                <w:bCs/>
                <w:sz w:val="28"/>
                <w:cs/>
              </w:rPr>
              <w:t>ยอดคงเหลือ ณ วันที่</w:t>
            </w:r>
            <w:r w:rsidRPr="002952BD">
              <w:rPr>
                <w:rFonts w:ascii="Angsana New" w:hAnsi="Angsana New"/>
                <w:b/>
                <w:bCs/>
                <w:sz w:val="28"/>
              </w:rPr>
              <w:t xml:space="preserve"> 30 </w:t>
            </w:r>
            <w:r w:rsidRPr="002952BD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2952B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2952BD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160" w:type="dxa"/>
          </w:tcPr>
          <w:p w14:paraId="40B66A9D" w14:textId="376127A3" w:rsidR="00F71335" w:rsidRPr="002952BD" w:rsidRDefault="00F71335" w:rsidP="00F713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952BD">
              <w:rPr>
                <w:rFonts w:ascii="Angsana New" w:hAnsi="Angsana New"/>
                <w:b/>
                <w:bCs/>
                <w:sz w:val="28"/>
              </w:rPr>
              <w:t>165,939</w:t>
            </w:r>
          </w:p>
        </w:tc>
        <w:tc>
          <w:tcPr>
            <w:tcW w:w="2070" w:type="dxa"/>
          </w:tcPr>
          <w:p w14:paraId="3C783F99" w14:textId="77777777" w:rsidR="00F71335" w:rsidRPr="002952BD" w:rsidRDefault="00F71335" w:rsidP="00F713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2952BD">
              <w:rPr>
                <w:rFonts w:ascii="Angsana New" w:hAnsi="Angsana New"/>
                <w:b/>
                <w:bCs/>
                <w:sz w:val="28"/>
              </w:rPr>
              <w:t>3,159</w:t>
            </w:r>
          </w:p>
        </w:tc>
      </w:tr>
    </w:tbl>
    <w:p w14:paraId="06D25716" w14:textId="77777777" w:rsidR="006637B4" w:rsidRDefault="006637B4" w:rsidP="006637B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E6390E0" w14:textId="77777777" w:rsidR="006637B4" w:rsidRDefault="006637B4" w:rsidP="006637B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CB9CFD1" w14:textId="77777777" w:rsidR="006637B4" w:rsidRDefault="006637B4" w:rsidP="006637B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F667B16" w14:textId="37A3866D" w:rsidR="006637B4" w:rsidRDefault="006637B4" w:rsidP="006637B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768D25A" w14:textId="77777777" w:rsidR="00F71335" w:rsidRDefault="00F71335" w:rsidP="006637B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98CE5FD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</w:t>
      </w: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ไม่หมุนเวียนสำหรับ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ผลประโยชน์พนักงาน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D600370" w14:textId="77777777" w:rsidR="00D5121C" w:rsidRPr="00871D2B" w:rsidRDefault="00983557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9</w:t>
      </w:r>
      <w:r w:rsidR="009B2480"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.1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ประมาณการหนี้สิน</w:t>
      </w:r>
      <w:r w:rsidR="009B2480" w:rsidRPr="00871D2B">
        <w:rPr>
          <w:rFonts w:asciiTheme="majorBidi" w:hAnsiTheme="majorBidi" w:cstheme="majorBidi" w:hint="cs"/>
          <w:sz w:val="28"/>
          <w:cs/>
          <w:lang w:val="en-GB"/>
        </w:rPr>
        <w:t>ไม่หมุนเวียนสำหรับ</w:t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ผลประโยชน์พนักงานระยะยาว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ณ วันที่ 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B2480"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0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972C9" w:rsidRPr="00D972C9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กันยายน</w:t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และวันที่ 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ธันวาคม 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8"/>
        <w:gridCol w:w="1232"/>
        <w:gridCol w:w="90"/>
        <w:gridCol w:w="1170"/>
        <w:gridCol w:w="90"/>
        <w:gridCol w:w="1170"/>
        <w:gridCol w:w="90"/>
        <w:gridCol w:w="1260"/>
      </w:tblGrid>
      <w:tr w:rsidR="00D5121C" w14:paraId="5F36D4FB" w14:textId="77777777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0A226" w14:textId="77777777" w:rsidR="00D5121C" w:rsidRPr="00871D2B" w:rsidRDefault="00D5121C">
            <w:pPr>
              <w:ind w:right="-10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96A11" w14:textId="77777777" w:rsidR="00D5121C" w:rsidRDefault="009B2480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caps/>
                <w:szCs w:val="24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caps/>
                <w:szCs w:val="24"/>
              </w:rPr>
              <w:t xml:space="preserve">: </w:t>
            </w:r>
            <w:r w:rsidRPr="00871D2B">
              <w:rPr>
                <w:rFonts w:asciiTheme="majorBidi" w:hAnsiTheme="majorBidi" w:cstheme="majorBidi"/>
                <w:caps/>
                <w:szCs w:val="24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caps/>
                <w:szCs w:val="24"/>
              </w:rPr>
              <w:t>)</w:t>
            </w:r>
          </w:p>
        </w:tc>
      </w:tr>
      <w:tr w:rsidR="00D5121C" w14:paraId="36D54E79" w14:textId="77777777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593F9" w14:textId="77777777" w:rsidR="00D5121C" w:rsidRDefault="009B2480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lang w:val="en-GB"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5A9BC9" w14:textId="77777777" w:rsidR="00D5121C" w:rsidRPr="00871D2B" w:rsidRDefault="009B2480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17502D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BA63D" w14:textId="77777777" w:rsidR="00D5121C" w:rsidRDefault="009B2480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7CB9CC5C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04968" w14:textId="77777777" w:rsidR="00D5121C" w:rsidRDefault="00D5121C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477CDF44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D972C9" w:rsidRPr="00D972C9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8E0E4B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C71DE1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D1F0EB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143958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D972C9" w:rsidRPr="00D972C9">
              <w:rPr>
                <w:rFonts w:asciiTheme="majorBidi" w:hAnsiTheme="majorBidi" w:hint="cs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E8B3DE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92FC0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ธันวาคม</w:t>
            </w:r>
          </w:p>
        </w:tc>
      </w:tr>
      <w:tr w:rsidR="00D5121C" w14:paraId="2EAEF590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1F01C" w14:textId="77777777" w:rsidR="00D5121C" w:rsidRDefault="00D5121C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56AC4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9DC022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0DDE0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ACA83A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E8859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1788D" w14:textId="77777777" w:rsidR="00D5121C" w:rsidRDefault="00D5121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A983B" w14:textId="77777777" w:rsidR="00D5121C" w:rsidRDefault="009B248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D5121C" w14:paraId="5D58C9D2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F5EE5" w14:textId="77777777" w:rsidR="00D5121C" w:rsidRDefault="009B248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ยอดคงเหลือต้นงวด/ปี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838E8" w14:textId="77777777" w:rsidR="00D5121C" w:rsidRDefault="009B2480" w:rsidP="000B13F6">
            <w:pPr>
              <w:tabs>
                <w:tab w:val="decimal" w:pos="1039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10,909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6BDB39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5E35D" w14:textId="77777777" w:rsidR="00D5121C" w:rsidRDefault="000B13F6" w:rsidP="000B13F6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9B2480">
              <w:rPr>
                <w:rFonts w:asciiTheme="majorBidi" w:hAnsiTheme="majorBidi" w:cstheme="majorBidi"/>
                <w:szCs w:val="24"/>
              </w:rPr>
              <w:t>6,323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02F77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9C96A" w14:textId="77777777" w:rsidR="00D5121C" w:rsidRDefault="009B2480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3,459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0B18A" w14:textId="77777777" w:rsidR="00D5121C" w:rsidRDefault="00D5121C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7C04C" w14:textId="77777777" w:rsidR="00D5121C" w:rsidRDefault="009B2480" w:rsidP="000B13F6">
            <w:pPr>
              <w:tabs>
                <w:tab w:val="decimal" w:pos="1166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1,955</w:t>
            </w:r>
          </w:p>
        </w:tc>
      </w:tr>
      <w:tr w:rsidR="00D5121C" w14:paraId="2EFA5A79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36F8E" w14:textId="77777777" w:rsidR="00D5121C" w:rsidRPr="00871D2B" w:rsidRDefault="009B2480">
            <w:pPr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เพิ่มขึ้นระหว่างงวด</w:t>
            </w:r>
            <w:r>
              <w:rPr>
                <w:rFonts w:asciiTheme="majorBidi" w:hAnsiTheme="majorBidi" w:cstheme="majorBidi"/>
                <w:szCs w:val="24"/>
              </w:rPr>
              <w:t>/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01B7480" w14:textId="048A560A" w:rsidR="00D5121C" w:rsidRDefault="000B13F6" w:rsidP="000B13F6">
            <w:pPr>
              <w:tabs>
                <w:tab w:val="decimal" w:pos="1039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1,81</w:t>
            </w:r>
            <w:r w:rsidR="001A1872">
              <w:rPr>
                <w:rFonts w:asciiTheme="majorBidi" w:hAnsiTheme="majorBidi" w:cstheme="majorBidi"/>
                <w:color w:val="000000"/>
                <w:szCs w:val="24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512B25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F0D958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CEF9EF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570E22" w14:textId="77777777" w:rsidR="00D5121C" w:rsidRDefault="000B13F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C5ECB2" w14:textId="77777777" w:rsidR="00D5121C" w:rsidRDefault="00D5121C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1620F0" w14:textId="77777777" w:rsidR="00D5121C" w:rsidRDefault="009B2480" w:rsidP="000B13F6">
            <w:pPr>
              <w:tabs>
                <w:tab w:val="decimal" w:pos="1166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1,031</w:t>
            </w:r>
          </w:p>
        </w:tc>
      </w:tr>
      <w:tr w:rsidR="00D5121C" w14:paraId="200784E7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DB224" w14:textId="77777777" w:rsidR="00D5121C" w:rsidRPr="00871D2B" w:rsidRDefault="009B2480">
            <w:pPr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จ่ายระหว่างงวด</w:t>
            </w:r>
            <w:r>
              <w:rPr>
                <w:rFonts w:asciiTheme="majorBidi" w:hAnsiTheme="majorBidi" w:cstheme="majorBidi"/>
                <w:szCs w:val="24"/>
              </w:rPr>
              <w:t>/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C57F547" w14:textId="77777777" w:rsidR="00D5121C" w:rsidRDefault="000B13F6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99BB5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872C6C" w14:textId="77777777" w:rsidR="00D5121C" w:rsidRDefault="009B2480">
            <w:pPr>
              <w:tabs>
                <w:tab w:val="decimal" w:pos="987"/>
              </w:tabs>
              <w:ind w:right="177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FF184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A13D54" w14:textId="77777777" w:rsidR="00D5121C" w:rsidRDefault="000B13F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A9A54" w14:textId="77777777" w:rsidR="00D5121C" w:rsidRDefault="00D5121C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BF680C" w14:textId="77777777" w:rsidR="00D5121C" w:rsidRDefault="009B2480">
            <w:pPr>
              <w:tabs>
                <w:tab w:val="decimal" w:pos="71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A1872" w14:paraId="01029A43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D0C7B" w14:textId="41BD4D4A" w:rsidR="001A1872" w:rsidRPr="00871D2B" w:rsidRDefault="001A1872">
            <w:pPr>
              <w:jc w:val="both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ลดลงจากการขาย</w:t>
            </w:r>
            <w:r w:rsidR="00A55C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F34C7E3" w14:textId="140D40DC" w:rsidR="001A1872" w:rsidRDefault="00A55CE5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(250)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E53D63" w14:textId="77777777" w:rsidR="001A1872" w:rsidRDefault="001A187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70C45A" w14:textId="5B7DF6B6" w:rsidR="001A1872" w:rsidRDefault="00A55CE5">
            <w:pPr>
              <w:tabs>
                <w:tab w:val="decimal" w:pos="987"/>
              </w:tabs>
              <w:ind w:right="177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296BD1" w14:textId="77777777" w:rsidR="001A1872" w:rsidRDefault="001A1872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19F077" w14:textId="0A6E8634" w:rsidR="001A1872" w:rsidRDefault="00A55CE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2AE046" w14:textId="77777777" w:rsidR="001A1872" w:rsidRDefault="001A1872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EA8525" w14:textId="4D1F2373" w:rsidR="001A1872" w:rsidRDefault="00A55CE5">
            <w:pPr>
              <w:tabs>
                <w:tab w:val="decimal" w:pos="710"/>
              </w:tabs>
              <w:ind w:right="17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5121C" w14:paraId="69C56FA0" w14:textId="77777777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26503" w14:textId="77777777" w:rsidR="00D5121C" w:rsidRDefault="009B248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/>
                <w:szCs w:val="24"/>
              </w:rPr>
              <w:t xml:space="preserve">)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จากการประมาณการ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46A0ECA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C62808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FAB424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DD9EE0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4AA06" w14:textId="77777777" w:rsidR="00D5121C" w:rsidRDefault="00D5121C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9BA04A" w14:textId="77777777" w:rsidR="00D5121C" w:rsidRDefault="00D5121C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61173E" w14:textId="77777777" w:rsidR="00D5121C" w:rsidRDefault="00D5121C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D5121C" w14:paraId="609E0153" w14:textId="77777777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83F9D" w14:textId="77777777" w:rsidR="00D5121C" w:rsidRDefault="009B2480">
            <w:pPr>
              <w:ind w:hanging="187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28D58DB" w14:textId="77777777" w:rsidR="00D5121C" w:rsidRDefault="000B13F6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9695D6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FF0922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0E47C1" w14:textId="77777777" w:rsidR="00D5121C" w:rsidRDefault="00D5121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367E4" w14:textId="77777777" w:rsidR="00D5121C" w:rsidRDefault="000B13F6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15792E" w14:textId="77777777" w:rsidR="00D5121C" w:rsidRDefault="00D5121C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D6D45F" w14:textId="77777777" w:rsidR="00D5121C" w:rsidRDefault="009B2480" w:rsidP="000B13F6">
            <w:pPr>
              <w:tabs>
                <w:tab w:val="decimal" w:pos="1166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473</w:t>
            </w:r>
          </w:p>
        </w:tc>
      </w:tr>
      <w:tr w:rsidR="00D5121C" w14:paraId="725C61A5" w14:textId="77777777">
        <w:trPr>
          <w:cantSplit/>
          <w:trHeight w:val="209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5AB90" w14:textId="77777777" w:rsidR="00D5121C" w:rsidRDefault="009B248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71D2B">
              <w:rPr>
                <w:rFonts w:asciiTheme="majorBidi" w:hAnsiTheme="majorBidi" w:cstheme="majorBidi" w:hint="cs"/>
                <w:b/>
                <w:bCs/>
                <w:szCs w:val="24"/>
                <w:cs/>
                <w:lang w:val="en-GB"/>
              </w:rPr>
              <w:t>ยอดคงเหลือปลายงวด/ปี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B3880E" w14:textId="77777777" w:rsidR="00D5121C" w:rsidRPr="000B13F6" w:rsidRDefault="000B13F6" w:rsidP="000B13F6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0B13F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12,478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776BA2" w14:textId="77777777" w:rsidR="00D5121C" w:rsidRDefault="00D5121C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90B14" w14:textId="77777777" w:rsidR="00D5121C" w:rsidRDefault="009B2480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10,909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DAE751" w14:textId="77777777" w:rsidR="00D5121C" w:rsidRDefault="00D5121C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E8DB3A" w14:textId="77777777" w:rsidR="00D5121C" w:rsidRDefault="000B13F6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4,159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2F20E1" w14:textId="77777777" w:rsidR="00D5121C" w:rsidRDefault="00D5121C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D2549" w14:textId="77777777" w:rsidR="00D5121C" w:rsidRDefault="009B2480" w:rsidP="000B13F6">
            <w:pPr>
              <w:tabs>
                <w:tab w:val="decimal" w:pos="1166"/>
              </w:tabs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3,459</w:t>
            </w:r>
          </w:p>
        </w:tc>
      </w:tr>
    </w:tbl>
    <w:p w14:paraId="5D1AE828" w14:textId="77777777" w:rsidR="00D5121C" w:rsidRPr="00E91F53" w:rsidRDefault="00983557" w:rsidP="00E91F53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9</w:t>
      </w:r>
      <w:r w:rsidR="009B2480" w:rsidRPr="00E91F53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B2480" w:rsidRPr="00E91F53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B2480" w:rsidRPr="00E91F53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6C49320D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และพระราชบัญญัติกองทุนสำรองเลี้ยงชีพ </w:t>
      </w:r>
      <w:r w:rsidR="0006076C">
        <w:rPr>
          <w:rFonts w:asciiTheme="majorBidi" w:hAnsiTheme="majorBidi" w:cstheme="majorBidi"/>
          <w:color w:val="000000"/>
          <w:spacing w:val="-2"/>
          <w:sz w:val="28"/>
        </w:rPr>
        <w:t xml:space="preserve">         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ฉบับที่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)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พ.ศ. </w:t>
      </w:r>
      <w:r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แล้ว</w:t>
      </w:r>
    </w:p>
    <w:p w14:paraId="4F120FA9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hint="cs"/>
          <w:sz w:val="28"/>
          <w:cs/>
          <w:lang w:val="en-GB"/>
        </w:rPr>
        <w:t>สำหรับงวดสามเดือนและ</w:t>
      </w:r>
      <w:r w:rsidR="00D972C9">
        <w:rPr>
          <w:rFonts w:asciiTheme="majorBidi" w:hAnsiTheme="majorBidi" w:hint="cs"/>
          <w:sz w:val="28"/>
          <w:cs/>
          <w:lang w:val="en-GB"/>
        </w:rPr>
        <w:t>เก้า</w:t>
      </w:r>
      <w:r w:rsidRPr="00871D2B">
        <w:rPr>
          <w:rFonts w:asciiTheme="majorBidi" w:hAnsiTheme="majorBidi" w:hint="cs"/>
          <w:sz w:val="28"/>
          <w:cs/>
          <w:lang w:val="en-GB"/>
        </w:rPr>
        <w:t>เดือน</w:t>
      </w:r>
      <w:r w:rsidRPr="00871D2B">
        <w:rPr>
          <w:rFonts w:asciiTheme="majorBidi" w:hAnsiTheme="majorBidi"/>
          <w:sz w:val="28"/>
          <w:cs/>
          <w:lang w:val="en-GB"/>
        </w:rPr>
        <w:t>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151453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และ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ขาดทุนและกำไรขาดทุนเบ็ดเสร็จมีดังนี้</w:t>
      </w:r>
    </w:p>
    <w:tbl>
      <w:tblPr>
        <w:tblW w:w="9000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260"/>
        <w:gridCol w:w="90"/>
        <w:gridCol w:w="1170"/>
        <w:gridCol w:w="90"/>
        <w:gridCol w:w="1260"/>
        <w:gridCol w:w="90"/>
        <w:gridCol w:w="1260"/>
      </w:tblGrid>
      <w:tr w:rsidR="00D5121C" w14:paraId="4191C50D" w14:textId="77777777">
        <w:trPr>
          <w:trHeight w:val="279"/>
        </w:trPr>
        <w:tc>
          <w:tcPr>
            <w:tcW w:w="9000" w:type="dxa"/>
            <w:gridSpan w:val="8"/>
          </w:tcPr>
          <w:p w14:paraId="02EFB8D0" w14:textId="77777777" w:rsidR="00D5121C" w:rsidRPr="00871D2B" w:rsidRDefault="009B248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caps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D5121C" w14:paraId="5DB0CF04" w14:textId="77777777">
        <w:trPr>
          <w:trHeight w:val="279"/>
        </w:trPr>
        <w:tc>
          <w:tcPr>
            <w:tcW w:w="3780" w:type="dxa"/>
          </w:tcPr>
          <w:p w14:paraId="10415420" w14:textId="77777777" w:rsidR="00D5121C" w:rsidRDefault="00D5121C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5451649" w14:textId="77777777" w:rsidR="00D5121C" w:rsidRDefault="009B2480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3674AD03" w14:textId="77777777" w:rsidR="00D5121C" w:rsidRDefault="00D5121C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51E124C" w14:textId="77777777" w:rsidR="00D5121C" w:rsidRPr="00871D2B" w:rsidRDefault="009B2480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152AEEC1" w14:textId="77777777">
        <w:trPr>
          <w:trHeight w:val="279"/>
        </w:trPr>
        <w:tc>
          <w:tcPr>
            <w:tcW w:w="3780" w:type="dxa"/>
          </w:tcPr>
          <w:p w14:paraId="6302AB63" w14:textId="77777777" w:rsidR="00D5121C" w:rsidRPr="00871D2B" w:rsidRDefault="00D5121C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75D41F" w14:textId="77777777" w:rsidR="00D5121C" w:rsidRDefault="009B2480" w:rsidP="000B13F6">
            <w:pPr>
              <w:ind w:left="-5" w:right="-5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5B579D53" w14:textId="77777777" w:rsidR="00D5121C" w:rsidRDefault="00D5121C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3B60ED" w14:textId="77777777" w:rsidR="00D5121C" w:rsidRDefault="009B2480" w:rsidP="000B13F6">
            <w:pPr>
              <w:ind w:left="-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400253E4" w14:textId="77777777" w:rsidR="00D5121C" w:rsidRDefault="00D5121C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592BF8" w14:textId="77777777" w:rsidR="00D5121C" w:rsidRDefault="009B2480" w:rsidP="000B13F6">
            <w:pPr>
              <w:ind w:left="-5" w:right="-5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5BF89046" w14:textId="77777777" w:rsidR="00D5121C" w:rsidRDefault="00D5121C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C3BCB2" w14:textId="77777777" w:rsidR="00D5121C" w:rsidRDefault="009B2480" w:rsidP="000B13F6">
            <w:pPr>
              <w:ind w:left="-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6501B4C3" w14:textId="77777777" w:rsidTr="000F6F40">
        <w:trPr>
          <w:trHeight w:val="279"/>
        </w:trPr>
        <w:tc>
          <w:tcPr>
            <w:tcW w:w="3780" w:type="dxa"/>
          </w:tcPr>
          <w:p w14:paraId="2B161FC8" w14:textId="77777777" w:rsidR="00D5121C" w:rsidRDefault="009B2480" w:rsidP="00151453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สาม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151453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CE01F1" w14:textId="461B6B0B" w:rsidR="00D5121C" w:rsidRDefault="00A55CE5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339</w:t>
            </w:r>
          </w:p>
        </w:tc>
        <w:tc>
          <w:tcPr>
            <w:tcW w:w="90" w:type="dxa"/>
          </w:tcPr>
          <w:p w14:paraId="1C2D3C91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793B21" w14:textId="4A2A2A0B" w:rsidR="00D5121C" w:rsidRDefault="00A55CE5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90" w:type="dxa"/>
          </w:tcPr>
          <w:p w14:paraId="5BDE1A28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9E6112" w14:textId="77777777" w:rsidR="00D5121C" w:rsidRDefault="000B13F6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162</w:t>
            </w:r>
          </w:p>
        </w:tc>
        <w:tc>
          <w:tcPr>
            <w:tcW w:w="90" w:type="dxa"/>
          </w:tcPr>
          <w:p w14:paraId="40FEE900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3D696A" w14:textId="3DB07E69" w:rsidR="00D5121C" w:rsidRDefault="00A55CE5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</w:t>
            </w:r>
          </w:p>
        </w:tc>
      </w:tr>
      <w:tr w:rsidR="00D5121C" w14:paraId="488FD622" w14:textId="77777777" w:rsidTr="000F6F40">
        <w:trPr>
          <w:trHeight w:val="279"/>
        </w:trPr>
        <w:tc>
          <w:tcPr>
            <w:tcW w:w="3780" w:type="dxa"/>
          </w:tcPr>
          <w:p w14:paraId="0D8091F5" w14:textId="77777777" w:rsidR="00D5121C" w:rsidRPr="00871D2B" w:rsidRDefault="009B2480" w:rsidP="00151453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151453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เก้า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151453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260" w:type="dxa"/>
          </w:tcPr>
          <w:p w14:paraId="186C13D0" w14:textId="20DE4C36" w:rsidR="00D5121C" w:rsidRDefault="000B13F6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A55CE5">
              <w:rPr>
                <w:rFonts w:asciiTheme="majorBidi" w:hAnsiTheme="majorBidi" w:cstheme="majorBidi"/>
                <w:sz w:val="28"/>
              </w:rPr>
              <w:t>357</w:t>
            </w:r>
          </w:p>
        </w:tc>
        <w:tc>
          <w:tcPr>
            <w:tcW w:w="90" w:type="dxa"/>
          </w:tcPr>
          <w:p w14:paraId="0540C1B2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05386CF" w14:textId="513D2C80" w:rsidR="00D5121C" w:rsidRDefault="00A55CE5">
            <w:pPr>
              <w:tabs>
                <w:tab w:val="decimal" w:pos="108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1,306</w:t>
            </w:r>
          </w:p>
        </w:tc>
        <w:tc>
          <w:tcPr>
            <w:tcW w:w="90" w:type="dxa"/>
          </w:tcPr>
          <w:p w14:paraId="3F676F11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E1CBE08" w14:textId="77777777" w:rsidR="00D5121C" w:rsidRDefault="000B13F6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486</w:t>
            </w:r>
          </w:p>
        </w:tc>
        <w:tc>
          <w:tcPr>
            <w:tcW w:w="90" w:type="dxa"/>
          </w:tcPr>
          <w:p w14:paraId="2FB33776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9637BC4" w14:textId="46EEEBCA" w:rsidR="00D5121C" w:rsidRDefault="00A55CE5">
            <w:pPr>
              <w:tabs>
                <w:tab w:val="decimal" w:pos="1170"/>
              </w:tabs>
              <w:ind w:right="87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408</w:t>
            </w:r>
          </w:p>
        </w:tc>
      </w:tr>
    </w:tbl>
    <w:p w14:paraId="5116BE93" w14:textId="77777777" w:rsidR="000F6F40" w:rsidRPr="00F23993" w:rsidRDefault="000F6F4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F23993">
        <w:rPr>
          <w:rFonts w:asciiTheme="majorBidi" w:hAnsiTheme="majorBidi" w:cstheme="majorBidi" w:hint="cs"/>
          <w:b/>
          <w:bCs/>
          <w:sz w:val="28"/>
          <w:cs/>
          <w:lang w:val="en-GB"/>
        </w:rPr>
        <w:t>ทุนเรือนหุ้น</w:t>
      </w:r>
      <w:r w:rsidR="003E640C" w:rsidRPr="00F23993">
        <w:rPr>
          <w:rFonts w:asciiTheme="majorBidi" w:hAnsiTheme="majorBidi" w:cstheme="majorBidi"/>
          <w:b/>
          <w:bCs/>
          <w:sz w:val="28"/>
        </w:rPr>
        <w:t xml:space="preserve"> </w:t>
      </w:r>
      <w:r w:rsidRPr="00F23993">
        <w:rPr>
          <w:rFonts w:asciiTheme="majorBidi" w:hAnsiTheme="majorBidi" w:cstheme="majorBidi" w:hint="cs"/>
          <w:b/>
          <w:bCs/>
          <w:sz w:val="28"/>
          <w:cs/>
          <w:lang w:val="en-GB"/>
        </w:rPr>
        <w:t>ใบสำคัญแสดงสิทธิ</w:t>
      </w:r>
      <w:r w:rsidR="00995CF1" w:rsidRPr="00F23993">
        <w:rPr>
          <w:rFonts w:asciiTheme="majorBidi" w:hAnsiTheme="majorBidi" w:cstheme="majorBidi" w:hint="cs"/>
          <w:b/>
          <w:bCs/>
          <w:sz w:val="28"/>
          <w:cs/>
          <w:lang w:val="en-GB"/>
        </w:rPr>
        <w:t>และหุ้นกู้แปลงสภาพ</w:t>
      </w:r>
    </w:p>
    <w:p w14:paraId="7FDCAC43" w14:textId="77777777" w:rsidR="004761F3" w:rsidRDefault="001F3B84" w:rsidP="004761F3">
      <w:pPr>
        <w:pStyle w:val="ListParagraph"/>
        <w:spacing w:before="240" w:line="240" w:lineRule="atLeast"/>
        <w:ind w:left="360"/>
        <w:rPr>
          <w:rFonts w:ascii="Angsana New" w:hAnsi="Angsana New"/>
          <w:sz w:val="28"/>
          <w:lang w:val="en-GB"/>
        </w:rPr>
      </w:pPr>
      <w:r w:rsidRPr="00871D2B">
        <w:rPr>
          <w:rFonts w:ascii="Angsana New" w:hAnsi="Angsana New" w:hint="cs"/>
          <w:sz w:val="28"/>
          <w:cs/>
          <w:lang w:val="en-GB"/>
        </w:rPr>
        <w:t>ทุนเรือนหุ้น</w:t>
      </w:r>
    </w:p>
    <w:p w14:paraId="5F177B5A" w14:textId="3A3DA364" w:rsidR="00A521DA" w:rsidRPr="004761F3" w:rsidRDefault="00A521DA" w:rsidP="00C24200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4761F3">
        <w:rPr>
          <w:rFonts w:ascii="Angsana New" w:hAnsi="Angsana New" w:hint="cs"/>
          <w:sz w:val="28"/>
          <w:cs/>
          <w:lang w:val="en-GB"/>
        </w:rPr>
        <w:t>ที่ประชุมคณะกรรมการบริษัทครั้งที่</w:t>
      </w:r>
      <w:r w:rsidRPr="004761F3">
        <w:rPr>
          <w:rFonts w:ascii="Angsana New" w:hAnsi="Angsana New"/>
          <w:sz w:val="28"/>
          <w:cs/>
          <w:lang w:val="en-GB"/>
        </w:rPr>
        <w:t xml:space="preserve"> </w:t>
      </w:r>
      <w:r w:rsidRPr="004761F3">
        <w:rPr>
          <w:rFonts w:ascii="Angsana New" w:hAnsi="Angsana New"/>
          <w:sz w:val="28"/>
        </w:rPr>
        <w:t>6/2563</w:t>
      </w:r>
      <w:r w:rsidRPr="004761F3">
        <w:rPr>
          <w:rFonts w:ascii="Angsana New" w:hAnsi="Angsana New"/>
          <w:sz w:val="28"/>
          <w:cs/>
          <w:lang w:val="en-GB"/>
        </w:rPr>
        <w:t xml:space="preserve"> </w:t>
      </w:r>
      <w:r w:rsidRPr="004761F3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4761F3">
        <w:rPr>
          <w:rFonts w:ascii="Angsana New" w:hAnsi="Angsana New"/>
          <w:sz w:val="28"/>
          <w:cs/>
          <w:lang w:val="en-GB"/>
        </w:rPr>
        <w:t xml:space="preserve"> </w:t>
      </w:r>
      <w:r w:rsidRPr="004761F3">
        <w:rPr>
          <w:rFonts w:ascii="Angsana New" w:hAnsi="Angsana New"/>
          <w:sz w:val="28"/>
        </w:rPr>
        <w:t>9</w:t>
      </w:r>
      <w:r w:rsidRPr="004761F3">
        <w:rPr>
          <w:rFonts w:ascii="Angsana New" w:hAnsi="Angsana New"/>
          <w:sz w:val="28"/>
          <w:cs/>
          <w:lang w:val="en-GB"/>
        </w:rPr>
        <w:t xml:space="preserve"> </w:t>
      </w:r>
      <w:r w:rsidRPr="004761F3">
        <w:rPr>
          <w:rFonts w:ascii="Angsana New" w:hAnsi="Angsana New" w:hint="cs"/>
          <w:sz w:val="28"/>
          <w:cs/>
          <w:lang w:val="en-GB"/>
        </w:rPr>
        <w:t>เมษายน</w:t>
      </w:r>
      <w:r w:rsidRPr="004761F3">
        <w:rPr>
          <w:rFonts w:ascii="Angsana New" w:hAnsi="Angsana New"/>
          <w:sz w:val="28"/>
          <w:cs/>
          <w:lang w:val="en-GB"/>
        </w:rPr>
        <w:t xml:space="preserve"> </w:t>
      </w:r>
      <w:r w:rsidRPr="004761F3">
        <w:rPr>
          <w:rFonts w:ascii="Angsana New" w:hAnsi="Angsana New"/>
          <w:sz w:val="28"/>
        </w:rPr>
        <w:t>2563</w:t>
      </w:r>
      <w:r w:rsidRPr="004761F3">
        <w:rPr>
          <w:rFonts w:ascii="Angsana New" w:hAnsi="Angsana New"/>
          <w:sz w:val="28"/>
          <w:cs/>
          <w:lang w:val="en-GB"/>
        </w:rPr>
        <w:t xml:space="preserve"> </w:t>
      </w:r>
      <w:r w:rsidRPr="004761F3">
        <w:rPr>
          <w:rFonts w:ascii="Angsana New" w:hAnsi="Angsana New" w:hint="cs"/>
          <w:sz w:val="28"/>
          <w:cs/>
          <w:lang w:val="en-GB"/>
        </w:rPr>
        <w:t>ได้มีมติเห็นชอบให้นำเสนอต่อที่ประชุมสามัญ</w:t>
      </w:r>
      <w:r w:rsidR="00C24200">
        <w:rPr>
          <w:rFonts w:ascii="Angsana New" w:hAnsi="Angsana New" w:hint="cs"/>
          <w:sz w:val="28"/>
          <w:cs/>
          <w:lang w:val="en-GB"/>
        </w:rPr>
        <w:t xml:space="preserve">           </w:t>
      </w:r>
      <w:r w:rsidRPr="004761F3">
        <w:rPr>
          <w:rFonts w:ascii="Angsana New" w:hAnsi="Angsana New" w:hint="cs"/>
          <w:sz w:val="28"/>
          <w:cs/>
          <w:lang w:val="en-GB"/>
        </w:rPr>
        <w:t>ผู้ถื</w:t>
      </w:r>
      <w:r w:rsidR="00C24200">
        <w:rPr>
          <w:rFonts w:ascii="Angsana New" w:hAnsi="Angsana New" w:hint="cs"/>
          <w:sz w:val="28"/>
          <w:cs/>
          <w:lang w:val="en-GB"/>
        </w:rPr>
        <w:t>อ</w:t>
      </w:r>
      <w:r w:rsidRPr="004761F3">
        <w:rPr>
          <w:rFonts w:ascii="Angsana New" w:hAnsi="Angsana New" w:hint="cs"/>
          <w:sz w:val="28"/>
          <w:cs/>
          <w:lang w:val="en-GB"/>
        </w:rPr>
        <w:t>หุ้น</w:t>
      </w:r>
      <w:r w:rsidRPr="004761F3">
        <w:rPr>
          <w:rFonts w:ascii="Angsana New" w:hAnsi="Angsana New"/>
          <w:sz w:val="28"/>
          <w:cs/>
          <w:lang w:val="en-GB"/>
        </w:rPr>
        <w:t xml:space="preserve"> </w:t>
      </w:r>
      <w:r w:rsidRPr="004761F3">
        <w:rPr>
          <w:rFonts w:ascii="Angsana New" w:hAnsi="Angsana New" w:hint="cs"/>
          <w:sz w:val="28"/>
          <w:cs/>
          <w:lang w:val="en-GB"/>
        </w:rPr>
        <w:t>ครั้งที่</w:t>
      </w:r>
      <w:r w:rsidRPr="004761F3">
        <w:rPr>
          <w:rFonts w:ascii="Angsana New" w:hAnsi="Angsana New"/>
          <w:sz w:val="28"/>
          <w:cs/>
          <w:lang w:val="en-GB"/>
        </w:rPr>
        <w:t xml:space="preserve"> </w:t>
      </w:r>
      <w:r w:rsidRPr="004761F3">
        <w:rPr>
          <w:rFonts w:ascii="Angsana New" w:hAnsi="Angsana New"/>
          <w:sz w:val="28"/>
        </w:rPr>
        <w:t>1/2563</w:t>
      </w:r>
      <w:r w:rsidRPr="004761F3">
        <w:rPr>
          <w:rFonts w:ascii="Angsana New" w:hAnsi="Angsana New" w:hint="cs"/>
          <w:sz w:val="28"/>
          <w:cs/>
          <w:lang w:val="en-GB"/>
        </w:rPr>
        <w:t xml:space="preserve"> เมื่อวันที่ </w:t>
      </w:r>
      <w:r w:rsidRPr="004761F3">
        <w:rPr>
          <w:rFonts w:ascii="Angsana New" w:hAnsi="Angsana New"/>
          <w:sz w:val="28"/>
        </w:rPr>
        <w:t xml:space="preserve">26 </w:t>
      </w:r>
      <w:r w:rsidRPr="004761F3">
        <w:rPr>
          <w:rFonts w:ascii="Angsana New" w:hAnsi="Angsana New" w:hint="cs"/>
          <w:sz w:val="28"/>
          <w:cs/>
          <w:lang w:val="en-GB"/>
        </w:rPr>
        <w:t xml:space="preserve">พฤษภาคม </w:t>
      </w:r>
      <w:r w:rsidRPr="004761F3">
        <w:rPr>
          <w:rFonts w:ascii="Angsana New" w:hAnsi="Angsana New"/>
          <w:sz w:val="28"/>
        </w:rPr>
        <w:t xml:space="preserve">2563 </w:t>
      </w:r>
      <w:r w:rsidRPr="004761F3">
        <w:rPr>
          <w:rFonts w:ascii="Angsana New" w:hAnsi="Angsana New" w:hint="cs"/>
          <w:sz w:val="28"/>
          <w:cs/>
          <w:lang w:val="en-GB"/>
        </w:rPr>
        <w:t>พิจารณาอนุมัติเพิ่มทุนจดทะเบียนของบริษัทเพื่อรองรับการใช้สิทธิตามหุ้นกู้แปลงสภาพที่จะซื้อหุ้นสามัญของบริษัท</w:t>
      </w:r>
    </w:p>
    <w:p w14:paraId="22E41B91" w14:textId="77777777" w:rsidR="00F32E49" w:rsidRDefault="00F32E49" w:rsidP="00A521DA">
      <w:pPr>
        <w:pStyle w:val="ListParagraph"/>
        <w:spacing w:after="120"/>
        <w:ind w:left="360" w:right="-29"/>
        <w:jc w:val="thaiDistribute"/>
        <w:rPr>
          <w:rFonts w:ascii="Angsana New" w:hAnsi="Angsana New"/>
          <w:sz w:val="28"/>
          <w:lang w:val="en-GB"/>
        </w:rPr>
      </w:pPr>
    </w:p>
    <w:p w14:paraId="2402446C" w14:textId="77777777" w:rsidR="00F32E49" w:rsidRPr="00F32E49" w:rsidRDefault="00F32E49" w:rsidP="00A521DA">
      <w:pPr>
        <w:pStyle w:val="ListParagraph"/>
        <w:spacing w:after="120"/>
        <w:ind w:left="360" w:right="-29"/>
        <w:jc w:val="thaiDistribute"/>
        <w:rPr>
          <w:rFonts w:ascii="Angsana New" w:hAnsi="Angsana New"/>
          <w:sz w:val="28"/>
        </w:rPr>
      </w:pPr>
    </w:p>
    <w:p w14:paraId="0607A64D" w14:textId="77777777" w:rsidR="00A521DA" w:rsidRPr="00A521DA" w:rsidRDefault="00A521DA" w:rsidP="00A521DA">
      <w:pPr>
        <w:pStyle w:val="ListParagraph"/>
        <w:spacing w:after="120"/>
        <w:ind w:left="360" w:right="-29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lastRenderedPageBreak/>
        <w:t>การเพิ่มทุน</w:t>
      </w:r>
    </w:p>
    <w:p w14:paraId="6E837AE3" w14:textId="76DDFD77" w:rsidR="001F3B84" w:rsidRPr="00871D2B" w:rsidRDefault="00A521DA" w:rsidP="001F3B84">
      <w:pPr>
        <w:pStyle w:val="ListParagraph"/>
        <w:spacing w:after="240"/>
        <w:ind w:left="360" w:right="-29"/>
        <w:jc w:val="thaiDistribute"/>
        <w:rPr>
          <w:rFonts w:ascii="Angsana New" w:hAnsi="Angsana New"/>
          <w:sz w:val="28"/>
          <w:cs/>
          <w:lang w:val="en-GB"/>
        </w:rPr>
      </w:pPr>
      <w:r w:rsidRPr="00871D2B">
        <w:rPr>
          <w:rFonts w:ascii="Angsana New" w:hAnsi="Angsana New" w:hint="cs"/>
          <w:sz w:val="28"/>
          <w:cs/>
          <w:lang w:val="en-GB"/>
        </w:rPr>
        <w:t>ที่ประชุมสามัญผู้ถือหุ้น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1/2563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26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พฤษภาคม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2563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พิจารณาอนุมัติการเพิ่มทุนจดทะเบียนของบริษัท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จำนวน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650,00</w:t>
      </w:r>
      <w:r w:rsidR="00995CF1">
        <w:rPr>
          <w:rFonts w:ascii="Angsana New" w:hAnsi="Angsana New"/>
          <w:sz w:val="28"/>
        </w:rPr>
        <w:t>0</w:t>
      </w:r>
      <w:r w:rsidRPr="00A521DA">
        <w:rPr>
          <w:rFonts w:ascii="Angsana New" w:hAnsi="Angsana New"/>
          <w:sz w:val="28"/>
        </w:rPr>
        <w:t>,000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จากเดิม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ทุนจดทะเบียน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3,635,517,722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เป็น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4,</w:t>
      </w:r>
      <w:r w:rsidR="00995CF1">
        <w:rPr>
          <w:rFonts w:ascii="Angsana New" w:hAnsi="Angsana New"/>
          <w:sz w:val="28"/>
        </w:rPr>
        <w:t>285</w:t>
      </w:r>
      <w:r w:rsidRPr="00A521DA">
        <w:rPr>
          <w:rFonts w:ascii="Angsana New" w:hAnsi="Angsana New"/>
          <w:sz w:val="28"/>
        </w:rPr>
        <w:t>,517,722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โดยการออกหุ้นสามัญเพิ่มทุนใหม่จำนวน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650,000,000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มูลค่าที่ตราไว้หุ้นละ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A521DA">
        <w:rPr>
          <w:rFonts w:ascii="Angsana New" w:hAnsi="Angsana New"/>
          <w:sz w:val="28"/>
        </w:rPr>
        <w:t>1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เพื่อรองรับการใช้สิทธิแปลงสภาพของหุ้นกู้แปลงสภาพ</w:t>
      </w:r>
      <w:r w:rsidR="00995CF1" w:rsidRPr="00871D2B">
        <w:rPr>
          <w:rFonts w:ascii="Angsana New" w:hAnsi="Angsana New" w:hint="cs"/>
          <w:sz w:val="28"/>
          <w:cs/>
          <w:lang w:val="en-GB"/>
        </w:rPr>
        <w:t>ที่จะซื้อหุ้นสามัญของบริษัท</w:t>
      </w:r>
    </w:p>
    <w:p w14:paraId="450E4908" w14:textId="77777777" w:rsidR="001F3B84" w:rsidRDefault="001F3B84" w:rsidP="001F3B84">
      <w:pPr>
        <w:pStyle w:val="ListParagraph"/>
        <w:spacing w:after="120"/>
        <w:ind w:left="360" w:right="-29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ใบสำคัญแสดงสิทธิ</w:t>
      </w:r>
    </w:p>
    <w:p w14:paraId="50148768" w14:textId="04BB4FF6" w:rsidR="001F3B84" w:rsidRDefault="001F3B84" w:rsidP="00995CF1">
      <w:pPr>
        <w:pStyle w:val="ListParagraph"/>
        <w:spacing w:before="120" w:after="120"/>
        <w:ind w:left="360" w:right="-29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ที่ประชุมคณะกรรมการ</w:t>
      </w:r>
      <w:r w:rsidR="00995CF1" w:rsidRPr="00871D2B">
        <w:rPr>
          <w:rFonts w:ascii="Angsana New" w:hAnsi="Angsana New" w:hint="cs"/>
          <w:sz w:val="28"/>
          <w:cs/>
          <w:lang w:val="en-GB"/>
        </w:rPr>
        <w:t>บริษัท</w:t>
      </w:r>
      <w:r w:rsidRPr="00871D2B">
        <w:rPr>
          <w:rFonts w:ascii="Angsana New" w:hAnsi="Angsana New" w:hint="cs"/>
          <w:sz w:val="28"/>
          <w:cs/>
          <w:lang w:val="en-GB"/>
        </w:rPr>
        <w:t>ได้มีมติเห็นชอบให้นำเสนอให้ที่ประชุมวิสามัญผู้ถือหุ้น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1/2562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31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พฤษภาคม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2562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พิจารณาอนุมัติการเพิ่มทุนจดทะเบียนของบริษัท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จำนวน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605,919,620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จากเดิม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ทุนจดทะเบียน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3,029,598,102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เป็น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3,635,517,722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โดยการออกหุ้นสามัญเพิ่มทุนใหม่จำนวน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605,919,620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มูลค่าที่ตราไว้หุ้นละ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เพื่อรองรับการใช้สิทธิตามใบสำคัญแสดงสิทธิที่จะซื้อหุ้นสามัญของบริษัท</w:t>
      </w:r>
      <w:r w:rsidR="00995CF1" w:rsidRPr="00871D2B">
        <w:rPr>
          <w:rFonts w:ascii="Angsana New" w:hAnsi="Angsana New" w:hint="cs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รุ่นที่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4 (</w:t>
      </w:r>
      <w:r w:rsidR="00995CF1">
        <w:rPr>
          <w:rFonts w:ascii="Angsana New" w:hAnsi="Angsana New"/>
          <w:sz w:val="28"/>
        </w:rPr>
        <w:t>“</w:t>
      </w:r>
      <w:r w:rsidRPr="001F3B84">
        <w:rPr>
          <w:rFonts w:ascii="Angsana New" w:hAnsi="Angsana New"/>
          <w:sz w:val="28"/>
        </w:rPr>
        <w:t>7UP-W4</w:t>
      </w:r>
      <w:r w:rsidR="00995CF1">
        <w:rPr>
          <w:rFonts w:ascii="Angsana New" w:hAnsi="Angsana New"/>
          <w:sz w:val="28"/>
        </w:rPr>
        <w:t>”</w:t>
      </w:r>
      <w:r w:rsidRPr="001F3B84">
        <w:rPr>
          <w:rFonts w:ascii="Angsana New" w:hAnsi="Angsana New"/>
          <w:sz w:val="28"/>
        </w:rPr>
        <w:t xml:space="preserve">) </w:t>
      </w:r>
      <w:r w:rsidRPr="00871D2B">
        <w:rPr>
          <w:rFonts w:ascii="Angsana New" w:hAnsi="Angsana New" w:hint="cs"/>
          <w:sz w:val="28"/>
          <w:cs/>
          <w:lang w:val="en-GB"/>
        </w:rPr>
        <w:t>เพื่อจัดสรรให้แก่ผู้ถือหุ้นเดิมตามสัดส่วนการถือหุ้น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(</w:t>
      </w:r>
      <w:r w:rsidRPr="001F3B84">
        <w:rPr>
          <w:rFonts w:ascii="Angsana New" w:hAnsi="Angsana New"/>
          <w:sz w:val="28"/>
        </w:rPr>
        <w:t xml:space="preserve">Rights Offering) </w:t>
      </w:r>
      <w:r w:rsidRPr="00871D2B">
        <w:rPr>
          <w:rFonts w:ascii="Angsana New" w:hAnsi="Angsana New" w:hint="cs"/>
          <w:sz w:val="28"/>
          <w:cs/>
          <w:lang w:val="en-GB"/>
        </w:rPr>
        <w:t>ในอัตราส่วนหุ้นสามัญเดิม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5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ต่อใบสำคัญแสดงสิทธิ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หน่วย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ในราคา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0.05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บาทต่อหน่วย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</w:p>
    <w:p w14:paraId="3E9B6FE8" w14:textId="77777777" w:rsidR="001F3B84" w:rsidRPr="001F3B84" w:rsidRDefault="001F3B84" w:rsidP="001F3B84">
      <w:pPr>
        <w:pStyle w:val="ListParagraph"/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โดยมีราคาการใช้สิทธิดังนี้</w:t>
      </w:r>
    </w:p>
    <w:p w14:paraId="6C20E9ED" w14:textId="77777777" w:rsidR="001F3B84" w:rsidRPr="001F3B84" w:rsidRDefault="001F3B84" w:rsidP="001F3B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การใช้สิทธิ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ราคา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0.50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บาทต่อหุ้น</w:t>
      </w:r>
    </w:p>
    <w:p w14:paraId="45BB1059" w14:textId="77777777" w:rsidR="001F3B84" w:rsidRPr="001F3B84" w:rsidRDefault="001F3B84" w:rsidP="001F3B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การใช้สิทธิ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2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ราคา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1.25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บาทต่อหุ้น</w:t>
      </w:r>
    </w:p>
    <w:p w14:paraId="346F0BDC" w14:textId="77777777" w:rsidR="001F3B84" w:rsidRPr="001F3B84" w:rsidRDefault="001F3B84" w:rsidP="001F3B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</w:rPr>
      </w:pPr>
      <w:r w:rsidRPr="00871D2B">
        <w:rPr>
          <w:rFonts w:ascii="Angsana New" w:hAnsi="Angsana New" w:hint="cs"/>
          <w:sz w:val="28"/>
          <w:cs/>
          <w:lang w:val="en-GB"/>
        </w:rPr>
        <w:t>การใช้สิทธิ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ครั้งที่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3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ราคา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>2.25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บาทต่อหุ้น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</w:p>
    <w:p w14:paraId="2326D57C" w14:textId="0BEDFF59" w:rsidR="000F6F40" w:rsidRDefault="001F3B84" w:rsidP="001F3B84">
      <w:pPr>
        <w:pStyle w:val="ListParagraph"/>
        <w:tabs>
          <w:tab w:val="left" w:pos="450"/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  <w:lang w:val="en-GB"/>
        </w:rPr>
      </w:pPr>
      <w:r w:rsidRPr="001F3B84">
        <w:rPr>
          <w:rFonts w:ascii="Angsana New" w:hAnsi="Angsana New"/>
          <w:sz w:val="28"/>
        </w:rPr>
        <w:t>(</w:t>
      </w:r>
      <w:r w:rsidRPr="00871D2B">
        <w:rPr>
          <w:rFonts w:ascii="Angsana New" w:hAnsi="Angsana New" w:hint="cs"/>
          <w:sz w:val="28"/>
          <w:cs/>
          <w:lang w:val="en-GB"/>
        </w:rPr>
        <w:t>อัตราการใช้สิทธิ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871D2B">
        <w:rPr>
          <w:rFonts w:ascii="Angsana New" w:hAnsi="Angsana New" w:hint="cs"/>
          <w:sz w:val="28"/>
          <w:cs/>
          <w:lang w:val="en-GB"/>
        </w:rPr>
        <w:t>เท่ากับใบสำคัญแสดงสิทธิ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 xml:space="preserve">7UP-W4 1 </w:t>
      </w:r>
      <w:r w:rsidRPr="00871D2B">
        <w:rPr>
          <w:rFonts w:ascii="Angsana New" w:hAnsi="Angsana New" w:hint="cs"/>
          <w:sz w:val="28"/>
          <w:cs/>
          <w:lang w:val="en-GB"/>
        </w:rPr>
        <w:t>หน่วย</w:t>
      </w:r>
      <w:r w:rsidRPr="00871D2B">
        <w:rPr>
          <w:rFonts w:ascii="Angsana New" w:hAnsi="Angsana New"/>
          <w:sz w:val="28"/>
          <w:cs/>
          <w:lang w:val="en-GB"/>
        </w:rPr>
        <w:t xml:space="preserve">: </w:t>
      </w:r>
      <w:r w:rsidRPr="00871D2B">
        <w:rPr>
          <w:rFonts w:ascii="Angsana New" w:hAnsi="Angsana New" w:hint="cs"/>
          <w:sz w:val="28"/>
          <w:cs/>
          <w:lang w:val="en-GB"/>
        </w:rPr>
        <w:t>หุ้นสามัญ</w:t>
      </w:r>
      <w:r w:rsidRPr="00871D2B">
        <w:rPr>
          <w:rFonts w:ascii="Angsana New" w:hAnsi="Angsana New"/>
          <w:sz w:val="28"/>
          <w:cs/>
          <w:lang w:val="en-GB"/>
        </w:rPr>
        <w:t xml:space="preserve"> </w:t>
      </w:r>
      <w:r w:rsidRPr="001F3B84">
        <w:rPr>
          <w:rFonts w:ascii="Angsana New" w:hAnsi="Angsana New"/>
          <w:sz w:val="28"/>
        </w:rPr>
        <w:t xml:space="preserve">1 </w:t>
      </w:r>
      <w:r w:rsidRPr="00871D2B">
        <w:rPr>
          <w:rFonts w:ascii="Angsana New" w:hAnsi="Angsana New" w:hint="cs"/>
          <w:sz w:val="28"/>
          <w:cs/>
          <w:lang w:val="en-GB"/>
        </w:rPr>
        <w:t>หุ้น</w:t>
      </w:r>
      <w:r w:rsidRPr="00871D2B">
        <w:rPr>
          <w:rFonts w:ascii="Angsana New" w:hAnsi="Angsana New"/>
          <w:sz w:val="28"/>
          <w:cs/>
          <w:lang w:val="en-GB"/>
        </w:rPr>
        <w:t>)</w:t>
      </w:r>
    </w:p>
    <w:p w14:paraId="54BBE3D3" w14:textId="77777777" w:rsidR="00A46158" w:rsidRPr="00A46158" w:rsidRDefault="00A46158" w:rsidP="00A46158">
      <w:pPr>
        <w:pStyle w:val="ListParagraph"/>
        <w:spacing w:after="120"/>
        <w:ind w:left="360" w:right="-29"/>
        <w:jc w:val="thaiDistribute"/>
        <w:rPr>
          <w:rFonts w:ascii="Angsana New" w:hAnsi="Angsana New"/>
          <w:sz w:val="28"/>
          <w:lang w:val="en-GB"/>
        </w:rPr>
      </w:pPr>
      <w:r w:rsidRPr="00A46158">
        <w:rPr>
          <w:rFonts w:ascii="Angsana New" w:hAnsi="Angsana New" w:hint="cs"/>
          <w:sz w:val="28"/>
          <w:cs/>
          <w:lang w:val="en-GB"/>
        </w:rPr>
        <w:t>การลดทุน</w:t>
      </w:r>
    </w:p>
    <w:p w14:paraId="4720055F" w14:textId="49550FAB" w:rsidR="00A46158" w:rsidRPr="00A46158" w:rsidRDefault="00A46158" w:rsidP="00A46158">
      <w:pPr>
        <w:pStyle w:val="ListParagraph"/>
        <w:spacing w:before="120" w:after="120"/>
        <w:ind w:left="360" w:right="-29"/>
        <w:jc w:val="thaiDistribute"/>
        <w:rPr>
          <w:rFonts w:ascii="Angsana New" w:hAnsi="Angsana New"/>
          <w:sz w:val="28"/>
          <w:lang w:val="en-GB"/>
        </w:rPr>
      </w:pPr>
      <w:r w:rsidRPr="00A46158">
        <w:rPr>
          <w:rFonts w:ascii="Angsana New" w:hAnsi="Angsana New" w:hint="cs"/>
          <w:sz w:val="28"/>
          <w:cs/>
          <w:lang w:val="en-GB"/>
        </w:rPr>
        <w:t>เมื่อวันที่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15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กรกฎาคม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ที่ประชุมวิสามัญผู้ถือหุ้น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ครั้งที่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>
        <w:rPr>
          <w:rFonts w:ascii="Angsana New" w:hAnsi="Angsana New"/>
          <w:sz w:val="28"/>
        </w:rPr>
        <w:t>1/2563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พิจารณาอนุมัติลดทุนจดทะเบียนของบริษัท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2,142,758,861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จากเดิม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ทุนจดทะเบียน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4,285,571,722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2,142,758,861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และลดทุนจดทะเบียนที่ชำระแล้วของบริษัทจำนวน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1,514,799,051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จากทุนชำระแล้วเดิม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3,029,598,102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1,514,799,051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โดยการลดมูลค่าที่ตราไว้ของหุ้นจากหุ้นละ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1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เป็นหุ้นละ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0.50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โดยการลดทุน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จดทะเบียนและทุนชำระแล้วดังกล่าวจะไม่ส่งผลกระทบต่อจำนวนหุ้นของบริษัทแต่อย่างใด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โดยมีจำนวนหุ้นคงเดิมเท่ากับ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4,285,517,722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</w:p>
    <w:p w14:paraId="327AE0AF" w14:textId="5F46E3D1" w:rsidR="00A46158" w:rsidRPr="00A46158" w:rsidRDefault="00A46158" w:rsidP="00A46158">
      <w:pPr>
        <w:pStyle w:val="ListParagraph"/>
        <w:spacing w:before="120" w:after="120"/>
        <w:ind w:left="360" w:right="-29"/>
        <w:jc w:val="thaiDistribute"/>
        <w:rPr>
          <w:rFonts w:ascii="Angsana New" w:hAnsi="Angsana New"/>
          <w:sz w:val="28"/>
          <w:lang w:val="en-GB"/>
        </w:rPr>
      </w:pPr>
      <w:r w:rsidRPr="00A46158">
        <w:rPr>
          <w:rFonts w:ascii="Angsana New" w:hAnsi="Angsana New" w:hint="cs"/>
          <w:sz w:val="28"/>
          <w:cs/>
          <w:lang w:val="en-GB"/>
        </w:rPr>
        <w:t>ทั้งนี้การลดทุนชำระแล้วจำนวน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1,514,799,051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อันเป็นผลจากการลดมูลค่าหุ้นที่ตราไว้ดังกล่าว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บริษัทจะดำเนินการหักลบกับส่วนต่ำกว่ามูลค่าหุ้นจำนวน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358,566,093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และชดเชยผลขาดทุนสะสมบางส่วน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1,156,232,958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โดยเมื่อมีการชดเชยผลขาดทุนสะสมบางส่วนแล้ว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บริษัทจะมีผลขาดทุนสะสมเหลือจำนวน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55,872,728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ตามงบการเงินเฉพาะกิจการของบริษัทสิ้นสุด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ณ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วันที่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31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มีนาคม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2563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ทั้งนี้การลดทุนจดทะเบียนและทุนชำระแล้วดังกล่าว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จะไม่ส่งผลกระทบต่อจำนวนหุ้นของบริษัทแต่อย่างใด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เนื่องจากเป็นเพียงการหักลบตัวเลขทางบัญชีเท่านั้นตามข้อมูลส่วนของผู้ถือหุ้น</w:t>
      </w:r>
    </w:p>
    <w:p w14:paraId="0C5C9B26" w14:textId="131411DF" w:rsidR="00A46158" w:rsidRDefault="00A46158" w:rsidP="00A46158">
      <w:pPr>
        <w:pStyle w:val="ListParagraph"/>
        <w:spacing w:before="120" w:after="120"/>
        <w:ind w:left="360" w:right="-29"/>
        <w:jc w:val="thaiDistribute"/>
        <w:rPr>
          <w:rFonts w:ascii="Angsana New" w:hAnsi="Angsana New"/>
          <w:sz w:val="28"/>
          <w:lang w:val="en-GB"/>
        </w:rPr>
      </w:pPr>
      <w:r w:rsidRPr="00A46158">
        <w:rPr>
          <w:rFonts w:ascii="Angsana New" w:hAnsi="Angsana New" w:hint="cs"/>
          <w:sz w:val="28"/>
          <w:cs/>
          <w:lang w:val="en-GB"/>
        </w:rPr>
        <w:lastRenderedPageBreak/>
        <w:t>ทั้งนี้การลดทุนโดยการลดมูลค่าหุ้นที่ตราไว้ของบริษัทจาก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1.00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บาทต่อหุ้น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เป็น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0.50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บาทต่อหุ้น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Pr="00A46158">
        <w:rPr>
          <w:rFonts w:ascii="Angsana New" w:hAnsi="Angsana New" w:hint="cs"/>
          <w:sz w:val="28"/>
          <w:cs/>
          <w:lang w:val="en-GB"/>
        </w:rPr>
        <w:t>จะไม่ส่งผลให้บริษัทต้องดำเนินการปรับราคาใช้สิทธิและอัตราการใช้สิทธิใบสำคัญแสดงสิทธิที่จะซื้อหุ้นสามัญของบริษัทรุ่นที่</w:t>
      </w:r>
      <w:r w:rsidRPr="00A46158">
        <w:rPr>
          <w:rFonts w:ascii="Angsana New" w:hAnsi="Angsana New"/>
          <w:sz w:val="28"/>
          <w:cs/>
          <w:lang w:val="en-GB"/>
        </w:rPr>
        <w:t xml:space="preserve"> </w:t>
      </w:r>
      <w:r w:rsidR="00D80E66">
        <w:rPr>
          <w:rFonts w:ascii="Angsana New" w:hAnsi="Angsana New"/>
          <w:sz w:val="28"/>
          <w:lang w:val="en-GB"/>
        </w:rPr>
        <w:t>4</w:t>
      </w:r>
      <w:r w:rsidRPr="00A46158">
        <w:rPr>
          <w:rFonts w:ascii="Angsana New" w:hAnsi="Angsana New"/>
          <w:sz w:val="28"/>
          <w:cs/>
          <w:lang w:val="en-GB"/>
        </w:rPr>
        <w:t xml:space="preserve"> (</w:t>
      </w:r>
      <w:r w:rsidR="00D80E66">
        <w:rPr>
          <w:rFonts w:ascii="Angsana New" w:hAnsi="Angsana New"/>
          <w:sz w:val="28"/>
          <w:lang w:val="en-GB"/>
        </w:rPr>
        <w:t>7</w:t>
      </w:r>
      <w:r w:rsidRPr="00A46158">
        <w:rPr>
          <w:rFonts w:ascii="Angsana New" w:hAnsi="Angsana New"/>
          <w:sz w:val="28"/>
          <w:lang w:val="en-GB"/>
        </w:rPr>
        <w:t>UP-W</w:t>
      </w:r>
      <w:r w:rsidR="00D80E66">
        <w:rPr>
          <w:rFonts w:ascii="Angsana New" w:hAnsi="Angsana New"/>
          <w:sz w:val="28"/>
          <w:lang w:val="en-GB"/>
        </w:rPr>
        <w:t>4</w:t>
      </w:r>
      <w:r w:rsidRPr="00A46158">
        <w:rPr>
          <w:rFonts w:ascii="Angsana New" w:hAnsi="Angsana New"/>
          <w:sz w:val="28"/>
          <w:cs/>
          <w:lang w:val="en-GB"/>
        </w:rPr>
        <w:t xml:space="preserve">) </w:t>
      </w:r>
      <w:r w:rsidRPr="00A46158">
        <w:rPr>
          <w:rFonts w:ascii="Angsana New" w:hAnsi="Angsana New" w:hint="cs"/>
          <w:sz w:val="28"/>
          <w:cs/>
          <w:lang w:val="en-GB"/>
        </w:rPr>
        <w:t>แต่อย่างใด</w:t>
      </w:r>
    </w:p>
    <w:p w14:paraId="23D8B25E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ภาษีเงินได้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B3F7C17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ก่อนภาษีเงินได้สำหรับงวดคูณด้วยอัตราภาษีเฉลี่ยทั้งปีที่ประมาณไว้</w:t>
      </w:r>
      <w:r w:rsidR="00D64CB9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64CB9">
        <w:rPr>
          <w:rFonts w:asciiTheme="majorBidi" w:hAnsiTheme="majorBidi" w:cstheme="majorBidi" w:hint="cs"/>
          <w:color w:val="000000"/>
          <w:spacing w:val="-2"/>
          <w:sz w:val="28"/>
          <w:cs/>
        </w:rPr>
        <w:t>ร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ายได้</w:t>
      </w:r>
      <w:r w:rsidR="00D64CB9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BE454A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ค่าใช้จ่าย</w:t>
      </w:r>
      <w:r w:rsidR="00BE454A">
        <w:rPr>
          <w:rFonts w:asciiTheme="majorBidi" w:hAnsiTheme="majorBidi" w:cstheme="majorBidi"/>
          <w:color w:val="000000"/>
          <w:spacing w:val="-2"/>
          <w:sz w:val="28"/>
        </w:rPr>
        <w:t>)</w:t>
      </w:r>
      <w:r w:rsidR="00D64CB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ภาษีเงินได้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สำหรับงวดสามเดือนและ</w:t>
      </w:r>
      <w:r w:rsidR="00415AC0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เดือนสิ้นสุด</w:t>
      </w:r>
      <w:r w:rsidRPr="00871D2B">
        <w:rPr>
          <w:rFonts w:asciiTheme="majorBidi" w:hAnsiTheme="majorBidi" w:cstheme="majorBidi"/>
          <w:sz w:val="28"/>
          <w:cs/>
          <w:lang w:val="en-GB"/>
        </w:rPr>
        <w:t>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415AC0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415AC0">
        <w:rPr>
          <w:rFonts w:asciiTheme="majorBidi" w:hAnsiTheme="majorBidi" w:cs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และ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>2562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สรุปได้ดังนี้</w:t>
      </w:r>
    </w:p>
    <w:p w14:paraId="5D88642E" w14:textId="77777777" w:rsidR="006637B4" w:rsidRDefault="006637B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90"/>
        <w:gridCol w:w="1080"/>
        <w:gridCol w:w="90"/>
        <w:gridCol w:w="990"/>
        <w:gridCol w:w="90"/>
        <w:gridCol w:w="990"/>
      </w:tblGrid>
      <w:tr w:rsidR="00D5121C" w14:paraId="375B4B0C" w14:textId="77777777" w:rsidTr="00BE454A">
        <w:tc>
          <w:tcPr>
            <w:tcW w:w="4950" w:type="dxa"/>
          </w:tcPr>
          <w:p w14:paraId="1E22EB48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CA8EB65" w14:textId="77777777" w:rsidR="00D5121C" w:rsidRPr="00871D2B" w:rsidRDefault="009B2480">
            <w:pPr>
              <w:ind w:left="180" w:right="5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พันบาท)</w:t>
            </w:r>
          </w:p>
        </w:tc>
      </w:tr>
      <w:tr w:rsidR="00D5121C" w14:paraId="45FB58A6" w14:textId="77777777" w:rsidTr="00BE454A">
        <w:tc>
          <w:tcPr>
            <w:tcW w:w="4950" w:type="dxa"/>
          </w:tcPr>
          <w:p w14:paraId="445ADE88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6D17D2B5" w14:textId="77777777" w:rsidR="00D5121C" w:rsidRPr="00871D2B" w:rsidRDefault="009B2480" w:rsidP="00415AC0">
            <w:pPr>
              <w:ind w:left="18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สาม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415AC0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</w:tr>
      <w:tr w:rsidR="00D5121C" w14:paraId="2E2C996F" w14:textId="77777777" w:rsidTr="00BE454A">
        <w:tc>
          <w:tcPr>
            <w:tcW w:w="4950" w:type="dxa"/>
          </w:tcPr>
          <w:p w14:paraId="5684AB8D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6127F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F0568B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50C7B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45835475" w14:textId="77777777" w:rsidTr="00BE454A">
        <w:tc>
          <w:tcPr>
            <w:tcW w:w="4950" w:type="dxa"/>
          </w:tcPr>
          <w:p w14:paraId="00070D7F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D7045" w14:textId="77777777" w:rsidR="00D5121C" w:rsidRPr="0059710D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9710D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E8C436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C151F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6583275E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A2A92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169012AF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298FED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4AF5E435" w14:textId="77777777" w:rsidTr="00BE454A">
        <w:tc>
          <w:tcPr>
            <w:tcW w:w="4950" w:type="dxa"/>
            <w:vAlign w:val="bottom"/>
          </w:tcPr>
          <w:p w14:paraId="5A4BF2C8" w14:textId="77777777" w:rsidR="00D5121C" w:rsidRPr="00871D2B" w:rsidRDefault="009B2480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DBA2D" w14:textId="77777777" w:rsidR="00D5121C" w:rsidRPr="0059710D" w:rsidRDefault="00D5121C" w:rsidP="005971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9CC09D1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17CFB" w14:textId="77777777" w:rsidR="00D5121C" w:rsidRDefault="00D5121C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5446BCB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836F2" w14:textId="77777777" w:rsidR="00D5121C" w:rsidRDefault="00D5121C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390A07B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E695BDD" w14:textId="77777777" w:rsidR="00D5121C" w:rsidRDefault="00D5121C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5CC099D5" w14:textId="77777777" w:rsidTr="00BE454A">
        <w:tc>
          <w:tcPr>
            <w:tcW w:w="4950" w:type="dxa"/>
            <w:vAlign w:val="bottom"/>
          </w:tcPr>
          <w:p w14:paraId="5640A490" w14:textId="77777777" w:rsidR="00D5121C" w:rsidRDefault="009B2480">
            <w:pPr>
              <w:ind w:right="-43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ภาษีเงินได้นิติบุคคลระหว่างกาล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F603F4" w14:textId="77777777" w:rsidR="00D5121C" w:rsidRPr="0059710D" w:rsidRDefault="0082234E" w:rsidP="0059710D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610260BC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45F5DF" w14:textId="77777777" w:rsidR="00D5121C" w:rsidRDefault="0082234E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15AC0" w:rsidRPr="00415AC0">
              <w:rPr>
                <w:rFonts w:ascii="Angsana New" w:hAnsi="Angsana New"/>
                <w:sz w:val="28"/>
              </w:rPr>
              <w:t>2,215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F6433B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7DF266" w14:textId="77777777" w:rsidR="00D5121C" w:rsidRDefault="0082234E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C8DCDD" w14:textId="77777777" w:rsidR="00D5121C" w:rsidRPr="00871D2B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DF1C3" w14:textId="77777777" w:rsidR="00D5121C" w:rsidRDefault="009B2480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46FD4F8E" w14:textId="77777777" w:rsidTr="00BE454A">
        <w:tc>
          <w:tcPr>
            <w:tcW w:w="4950" w:type="dxa"/>
            <w:vAlign w:val="bottom"/>
          </w:tcPr>
          <w:p w14:paraId="63DA71F8" w14:textId="77777777" w:rsidR="00D5121C" w:rsidRPr="00871D2B" w:rsidRDefault="009B2480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531F05" w14:textId="77777777" w:rsidR="00D5121C" w:rsidRPr="0059710D" w:rsidRDefault="00D5121C" w:rsidP="005971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D9DA2E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940EF8" w14:textId="77777777" w:rsidR="00D5121C" w:rsidRDefault="00D5121C">
            <w:pPr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0F2E63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737430" w14:textId="77777777" w:rsidR="00D5121C" w:rsidRDefault="00D5121C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D3D48AD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9FC9F" w14:textId="77777777" w:rsidR="00D5121C" w:rsidRDefault="00D5121C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D1BBCAE" w14:textId="77777777" w:rsidTr="00BE454A">
        <w:tc>
          <w:tcPr>
            <w:tcW w:w="4950" w:type="dxa"/>
            <w:vAlign w:val="bottom"/>
          </w:tcPr>
          <w:p w14:paraId="7EE1D4B9" w14:textId="77777777" w:rsidR="00D5121C" w:rsidRPr="00871D2B" w:rsidRDefault="009B2480">
            <w:pPr>
              <w:tabs>
                <w:tab w:val="left" w:pos="4362"/>
              </w:tabs>
              <w:ind w:right="-9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AAC1" w14:textId="77777777" w:rsidR="00D5121C" w:rsidRPr="0059710D" w:rsidRDefault="0082234E" w:rsidP="0059710D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1,641</w:t>
            </w:r>
          </w:p>
        </w:tc>
        <w:tc>
          <w:tcPr>
            <w:tcW w:w="90" w:type="dxa"/>
            <w:shd w:val="clear" w:color="auto" w:fill="auto"/>
          </w:tcPr>
          <w:p w14:paraId="0665772C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98A47" w14:textId="77777777" w:rsidR="00D5121C" w:rsidRDefault="00415AC0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065AC7F2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55605" w14:textId="0C4AF5D5" w:rsidR="00D5121C" w:rsidRDefault="00A55CE5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EB1E61E" w14:textId="77777777" w:rsidR="00D5121C" w:rsidRPr="00871D2B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5E0BE" w14:textId="77777777" w:rsidR="00D5121C" w:rsidRDefault="0082234E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15AC0">
              <w:rPr>
                <w:rFonts w:asciiTheme="majorBidi" w:hAnsiTheme="majorBidi" w:cstheme="majorBidi"/>
                <w:sz w:val="28"/>
              </w:rPr>
              <w:t>43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121C" w14:paraId="0DDCD512" w14:textId="77777777" w:rsidTr="00BE454A">
        <w:trPr>
          <w:trHeight w:val="116"/>
        </w:trPr>
        <w:tc>
          <w:tcPr>
            <w:tcW w:w="4950" w:type="dxa"/>
            <w:vAlign w:val="bottom"/>
          </w:tcPr>
          <w:p w14:paraId="1C222905" w14:textId="7A9717E8" w:rsidR="00D5121C" w:rsidRPr="00871D2B" w:rsidRDefault="00D64CB9" w:rsidP="003E640C">
            <w:pPr>
              <w:ind w:left="180" w:right="270" w:hanging="180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รายได้ (ค่าใช้จ่าย) </w:t>
            </w:r>
            <w:r w:rsidR="009B2480"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ภาษีเงินได้ที่แสดงอยู่ในงบกำไ</w:t>
            </w:r>
            <w:r w:rsidR="001B5203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</w:t>
            </w:r>
            <w:r w:rsidR="009B2480"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ขาดทุ</w:t>
            </w:r>
            <w:r w:rsidR="003E640C"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น</w:t>
            </w:r>
            <w:r w:rsidR="009B2480"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และกำไรขาดทุนเบ็ดเสร็จ</w:t>
            </w:r>
            <w:r w:rsidR="009B2480"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8C5511" w14:textId="77777777" w:rsidR="00D5121C" w:rsidRPr="00347457" w:rsidRDefault="0082234E" w:rsidP="0059710D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1,699</w:t>
            </w:r>
          </w:p>
        </w:tc>
        <w:tc>
          <w:tcPr>
            <w:tcW w:w="90" w:type="dxa"/>
            <w:shd w:val="clear" w:color="auto" w:fill="auto"/>
          </w:tcPr>
          <w:p w14:paraId="53A86C7A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67575" w14:textId="77777777" w:rsidR="00D5121C" w:rsidRDefault="0082234E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415AC0">
              <w:rPr>
                <w:rFonts w:asciiTheme="majorBidi" w:hAnsiTheme="majorBidi" w:cstheme="majorBidi"/>
                <w:b/>
                <w:bCs/>
                <w:sz w:val="28"/>
              </w:rPr>
              <w:t>1,386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E51459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A6424" w14:textId="52D78C00" w:rsidR="00D5121C" w:rsidRDefault="00A55CE5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5F06955" w14:textId="77777777" w:rsidR="00D5121C" w:rsidRPr="00871D2B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5BAD3" w14:textId="77777777" w:rsidR="00D5121C" w:rsidRPr="0082234E" w:rsidRDefault="0082234E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2234E">
              <w:rPr>
                <w:rFonts w:asciiTheme="majorBidi" w:hAnsiTheme="majorBidi" w:cstheme="majorBidi"/>
                <w:b/>
                <w:bCs/>
                <w:sz w:val="28"/>
              </w:rPr>
              <w:t>(43)</w:t>
            </w:r>
          </w:p>
        </w:tc>
      </w:tr>
      <w:tr w:rsidR="00D5121C" w14:paraId="76F73378" w14:textId="77777777" w:rsidTr="00BE454A">
        <w:trPr>
          <w:trHeight w:hRule="exact" w:val="288"/>
        </w:trPr>
        <w:tc>
          <w:tcPr>
            <w:tcW w:w="4950" w:type="dxa"/>
            <w:vAlign w:val="bottom"/>
          </w:tcPr>
          <w:p w14:paraId="6BE6D1A8" w14:textId="77777777" w:rsidR="00D5121C" w:rsidRDefault="00D5121C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105FAC4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D71F7DD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83E97C7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4517380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3C8D6E9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6AE96137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16435A24" w14:textId="77777777" w:rsidR="00BE5BE4" w:rsidRDefault="00BE5BE4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0E5E4EE" w14:textId="77777777" w:rsidR="00D5121C" w:rsidRPr="00871D2B" w:rsidRDefault="00D5121C">
            <w:pPr>
              <w:ind w:right="612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8C4DBB" w14:textId="77777777" w:rsidR="00D5121C" w:rsidRDefault="00D5121C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8F05E1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E167D2" w14:textId="77777777" w:rsidR="00D5121C" w:rsidRDefault="00D5121C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58D063" w14:textId="77777777" w:rsidR="00D5121C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F2B6D" w14:textId="77777777" w:rsidR="00D5121C" w:rsidRDefault="00D5121C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71B6AF" w14:textId="77777777" w:rsidR="00D5121C" w:rsidRPr="00871D2B" w:rsidRDefault="00D5121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7A395C" w14:textId="77777777" w:rsidR="00D5121C" w:rsidRDefault="00D5121C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5121C" w14:paraId="75D45938" w14:textId="77777777" w:rsidTr="00BE454A">
        <w:tc>
          <w:tcPr>
            <w:tcW w:w="4950" w:type="dxa"/>
          </w:tcPr>
          <w:p w14:paraId="047E7384" w14:textId="77777777" w:rsidR="00D5121C" w:rsidRDefault="00D5121C">
            <w:pPr>
              <w:ind w:left="270" w:right="-14" w:hanging="27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222383E" w14:textId="77777777" w:rsidR="00D5121C" w:rsidRPr="00871D2B" w:rsidRDefault="009B2480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 พันบาท)</w:t>
            </w:r>
          </w:p>
        </w:tc>
      </w:tr>
      <w:tr w:rsidR="00D5121C" w14:paraId="79C6DAB0" w14:textId="77777777" w:rsidTr="00BE454A">
        <w:tc>
          <w:tcPr>
            <w:tcW w:w="4950" w:type="dxa"/>
          </w:tcPr>
          <w:p w14:paraId="6E6FAA1C" w14:textId="77777777" w:rsidR="00D5121C" w:rsidRDefault="00D5121C">
            <w:pPr>
              <w:ind w:left="270" w:right="-14" w:hanging="27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4CDDF32D" w14:textId="77777777" w:rsidR="00D5121C" w:rsidRPr="00871D2B" w:rsidRDefault="009B2480" w:rsidP="0052460D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415AC0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เก้า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เดือน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52460D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</w:tr>
      <w:tr w:rsidR="00D5121C" w14:paraId="17A0C677" w14:textId="77777777" w:rsidTr="00BE454A">
        <w:tc>
          <w:tcPr>
            <w:tcW w:w="4950" w:type="dxa"/>
          </w:tcPr>
          <w:p w14:paraId="5CC08DDE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F6845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200B1E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72E87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6EAC8F40" w14:textId="77777777" w:rsidTr="008708BD">
        <w:tc>
          <w:tcPr>
            <w:tcW w:w="4950" w:type="dxa"/>
          </w:tcPr>
          <w:p w14:paraId="0DEA7968" w14:textId="77777777" w:rsidR="00D5121C" w:rsidRDefault="00D5121C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04AC4" w14:textId="77777777" w:rsidR="00D5121C" w:rsidRDefault="009B248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</w:rPr>
              <w:t>256</w:t>
            </w:r>
            <w:r w:rsidR="00A521D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81460C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3C83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</w:rPr>
              <w:t>256</w:t>
            </w:r>
            <w:r w:rsidR="00A521DA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6A4334B2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978F7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</w:rPr>
              <w:t>256</w:t>
            </w:r>
            <w:r w:rsidR="00A521D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30B26F94" w14:textId="77777777" w:rsidR="00D5121C" w:rsidRDefault="00D5121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6F3E0F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</w:rPr>
              <w:t>256</w:t>
            </w:r>
            <w:r w:rsidR="00A521DA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D5121C" w14:paraId="0201DE61" w14:textId="77777777" w:rsidTr="008708BD">
        <w:tc>
          <w:tcPr>
            <w:tcW w:w="4950" w:type="dxa"/>
            <w:vAlign w:val="bottom"/>
          </w:tcPr>
          <w:p w14:paraId="6D00873A" w14:textId="77777777" w:rsidR="00D5121C" w:rsidRPr="00871D2B" w:rsidRDefault="009B2480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0BB60" w14:textId="77777777" w:rsidR="00D5121C" w:rsidRDefault="00D5121C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311CBA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27F704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F3C406E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065A0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75E4C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0798C22" w14:textId="77777777" w:rsidR="00D5121C" w:rsidRDefault="00D5121C">
            <w:pPr>
              <w:tabs>
                <w:tab w:val="decimal" w:pos="117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07426067" w14:textId="77777777" w:rsidTr="00BE454A">
        <w:tc>
          <w:tcPr>
            <w:tcW w:w="4950" w:type="dxa"/>
            <w:vAlign w:val="bottom"/>
          </w:tcPr>
          <w:p w14:paraId="1CBCE39E" w14:textId="77777777" w:rsidR="00D5121C" w:rsidRDefault="009B2480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ภาษีเงินได้นิติบุคคลระหว่างกาล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74D69B" w14:textId="77777777" w:rsidR="00D5121C" w:rsidRDefault="0082234E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(12,508)</w:t>
            </w:r>
          </w:p>
        </w:tc>
        <w:tc>
          <w:tcPr>
            <w:tcW w:w="90" w:type="dxa"/>
          </w:tcPr>
          <w:p w14:paraId="3E59B740" w14:textId="77777777" w:rsidR="00D5121C" w:rsidRDefault="00D5121C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7DBE8" w14:textId="77777777" w:rsidR="00D5121C" w:rsidRDefault="0082234E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</w:t>
            </w:r>
            <w:r w:rsidR="00415AC0">
              <w:rPr>
                <w:rFonts w:asciiTheme="majorBidi" w:hAnsiTheme="majorBidi"/>
                <w:sz w:val="28"/>
              </w:rPr>
              <w:t>4,119</w:t>
            </w:r>
            <w:r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7E1C1BF5" w14:textId="77777777" w:rsidR="00D5121C" w:rsidRDefault="00D5121C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698D8D" w14:textId="77777777" w:rsidR="00D5121C" w:rsidRDefault="0082234E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7682454" w14:textId="77777777" w:rsidR="00D5121C" w:rsidRPr="00871D2B" w:rsidRDefault="00D5121C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4676A6" w14:textId="77777777" w:rsidR="00D5121C" w:rsidRDefault="009B2480">
            <w:pPr>
              <w:tabs>
                <w:tab w:val="decimal" w:pos="1170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559EB1AF" w14:textId="77777777" w:rsidTr="00BE454A">
        <w:tc>
          <w:tcPr>
            <w:tcW w:w="4950" w:type="dxa"/>
            <w:vAlign w:val="bottom"/>
          </w:tcPr>
          <w:p w14:paraId="1878F556" w14:textId="77777777" w:rsidR="00D5121C" w:rsidRPr="00871D2B" w:rsidRDefault="009B2480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689FC5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FC6419E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CFFBA0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F50FEE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0D908" w14:textId="77777777" w:rsidR="00D5121C" w:rsidRDefault="00D5121C">
            <w:pPr>
              <w:tabs>
                <w:tab w:val="decimal" w:pos="810"/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442CAE5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16E7582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63967E58" w14:textId="77777777" w:rsidTr="00BE454A">
        <w:tc>
          <w:tcPr>
            <w:tcW w:w="4950" w:type="dxa"/>
            <w:vAlign w:val="bottom"/>
          </w:tcPr>
          <w:p w14:paraId="44135CA6" w14:textId="77777777" w:rsidR="00D5121C" w:rsidRPr="00871D2B" w:rsidRDefault="009B2480">
            <w:pPr>
              <w:ind w:right="-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622B3" w14:textId="77777777" w:rsidR="00D5121C" w:rsidRDefault="0082234E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5,085</w:t>
            </w:r>
          </w:p>
        </w:tc>
        <w:tc>
          <w:tcPr>
            <w:tcW w:w="90" w:type="dxa"/>
          </w:tcPr>
          <w:p w14:paraId="72FDF10F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C9F5" w14:textId="77777777" w:rsidR="00D5121C" w:rsidRDefault="00415AC0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lang w:val="en-GB"/>
              </w:rPr>
              <w:t>5,644</w:t>
            </w:r>
          </w:p>
        </w:tc>
        <w:tc>
          <w:tcPr>
            <w:tcW w:w="90" w:type="dxa"/>
          </w:tcPr>
          <w:p w14:paraId="45F17912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E82CD" w14:textId="7F602FC8" w:rsidR="00D5121C" w:rsidRDefault="0082234E">
            <w:pPr>
              <w:tabs>
                <w:tab w:val="decimal" w:pos="810"/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</w:t>
            </w:r>
            <w:r w:rsidR="00A55CE5">
              <w:rPr>
                <w:rFonts w:asciiTheme="majorBidi" w:hAnsiTheme="majorBidi" w:cstheme="majorBidi"/>
                <w:sz w:val="28"/>
              </w:rPr>
              <w:t>337</w:t>
            </w:r>
          </w:p>
        </w:tc>
        <w:tc>
          <w:tcPr>
            <w:tcW w:w="90" w:type="dxa"/>
          </w:tcPr>
          <w:p w14:paraId="36ACD574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859AF5" w14:textId="77777777" w:rsidR="00D5121C" w:rsidRDefault="009B2480" w:rsidP="00415AC0">
            <w:pPr>
              <w:tabs>
                <w:tab w:val="decimal" w:pos="900"/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hint="eastAsia"/>
                <w:sz w:val="28"/>
                <w:lang w:val="en-GB"/>
              </w:rPr>
              <w:t>1</w:t>
            </w:r>
            <w:r w:rsidR="00415AC0">
              <w:rPr>
                <w:rFonts w:asciiTheme="majorBidi" w:hAnsiTheme="majorBidi" w:cstheme="majorBidi"/>
                <w:sz w:val="28"/>
              </w:rPr>
              <w:t>,857</w:t>
            </w:r>
          </w:p>
        </w:tc>
      </w:tr>
      <w:tr w:rsidR="00D5121C" w14:paraId="6597A394" w14:textId="77777777" w:rsidTr="00BE454A">
        <w:trPr>
          <w:trHeight w:val="116"/>
        </w:trPr>
        <w:tc>
          <w:tcPr>
            <w:tcW w:w="4950" w:type="dxa"/>
            <w:vAlign w:val="bottom"/>
          </w:tcPr>
          <w:p w14:paraId="1F79F1E7" w14:textId="77777777" w:rsidR="00C91D02" w:rsidRDefault="00D64CB9">
            <w:pPr>
              <w:ind w:left="180" w:right="-14" w:hanging="18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รายได้ (ค่าใช้จ่าย) </w:t>
            </w:r>
            <w:r w:rsidR="009B2480"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ภาษีเงินได้ที่แสดงอยู่ในงบกำไรขาดทุน</w:t>
            </w:r>
          </w:p>
          <w:p w14:paraId="2441EF08" w14:textId="77777777" w:rsidR="00D5121C" w:rsidRPr="00871D2B" w:rsidRDefault="009B2480" w:rsidP="00C91D02">
            <w:pPr>
              <w:ind w:left="267" w:right="-1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และกำไร</w:t>
            </w:r>
            <w:r w:rsidR="00A521DA"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ขาดทุน</w:t>
            </w: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เบ็ดเสร็จ</w:t>
            </w:r>
            <w:r w:rsidRPr="00871D2B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BBDA8" w14:textId="77777777" w:rsidR="00D5121C" w:rsidRDefault="0082234E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(7,423)</w:t>
            </w:r>
          </w:p>
        </w:tc>
        <w:tc>
          <w:tcPr>
            <w:tcW w:w="90" w:type="dxa"/>
          </w:tcPr>
          <w:p w14:paraId="76278EE6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20896" w14:textId="77777777" w:rsidR="00D5121C" w:rsidRDefault="00415AC0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1,525</w:t>
            </w:r>
          </w:p>
        </w:tc>
        <w:tc>
          <w:tcPr>
            <w:tcW w:w="90" w:type="dxa"/>
          </w:tcPr>
          <w:p w14:paraId="71304638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2C97A" w14:textId="7A5148B4" w:rsidR="00D5121C" w:rsidRDefault="0082234E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</w:t>
            </w:r>
            <w:r w:rsidR="00A55CE5">
              <w:rPr>
                <w:rFonts w:asciiTheme="majorBidi" w:hAnsiTheme="majorBidi" w:cstheme="majorBidi"/>
                <w:b/>
                <w:bCs/>
                <w:sz w:val="28"/>
              </w:rPr>
              <w:t>337</w:t>
            </w:r>
          </w:p>
        </w:tc>
        <w:tc>
          <w:tcPr>
            <w:tcW w:w="90" w:type="dxa"/>
          </w:tcPr>
          <w:p w14:paraId="59F84654" w14:textId="77777777" w:rsidR="00D5121C" w:rsidRDefault="00D5121C">
            <w:pPr>
              <w:tabs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EEBC5" w14:textId="77777777" w:rsidR="00D5121C" w:rsidRDefault="00415AC0">
            <w:pPr>
              <w:tabs>
                <w:tab w:val="decimal" w:pos="900"/>
                <w:tab w:val="decimal" w:pos="1170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1,857</w:t>
            </w:r>
          </w:p>
        </w:tc>
      </w:tr>
    </w:tbl>
    <w:p w14:paraId="056B5BC1" w14:textId="409A6062" w:rsidR="001F3B84" w:rsidRDefault="001F3B84" w:rsidP="003E640C">
      <w:pPr>
        <w:tabs>
          <w:tab w:val="left" w:pos="540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7D705F79" w14:textId="5B0B96EC" w:rsidR="00575E4D" w:rsidRDefault="00575E4D" w:rsidP="003E640C">
      <w:pPr>
        <w:tabs>
          <w:tab w:val="left" w:pos="540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66A9C036" w14:textId="193FC7B6" w:rsidR="00575E4D" w:rsidRDefault="00575E4D" w:rsidP="003E640C">
      <w:pPr>
        <w:tabs>
          <w:tab w:val="left" w:pos="540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3EDD60C4" w14:textId="4DD61C43" w:rsidR="00575E4D" w:rsidRDefault="00575E4D" w:rsidP="003E640C">
      <w:pPr>
        <w:tabs>
          <w:tab w:val="left" w:pos="540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2A07271C" w14:textId="6F741ECE" w:rsidR="00575E4D" w:rsidRDefault="00575E4D" w:rsidP="003E640C">
      <w:pPr>
        <w:tabs>
          <w:tab w:val="left" w:pos="540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54CEC988" w14:textId="77777777" w:rsidR="00575E4D" w:rsidRPr="003E640C" w:rsidRDefault="00575E4D" w:rsidP="003E640C">
      <w:pPr>
        <w:tabs>
          <w:tab w:val="left" w:pos="540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02ABBFAD" w14:textId="77777777" w:rsidR="00E66F90" w:rsidRPr="00871D2B" w:rsidRDefault="00E66F90" w:rsidP="00E66F90">
      <w:pPr>
        <w:pStyle w:val="ListParagraph"/>
        <w:numPr>
          <w:ilvl w:val="0"/>
          <w:numId w:val="21"/>
        </w:numPr>
        <w:tabs>
          <w:tab w:val="left" w:pos="540"/>
        </w:tabs>
        <w:spacing w:before="240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กำไร</w:t>
      </w:r>
      <w:r w:rsidRPr="00E66F90">
        <w:rPr>
          <w:rFonts w:asciiTheme="majorBidi" w:hAnsiTheme="majorBidi" w:cstheme="majorBidi"/>
          <w:b/>
          <w:bCs/>
          <w:sz w:val="28"/>
        </w:rPr>
        <w:t xml:space="preserve"> (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ขาดทุน</w:t>
      </w:r>
      <w:r w:rsidRPr="00E66F90">
        <w:rPr>
          <w:rFonts w:asciiTheme="majorBidi" w:hAnsiTheme="majorBidi" w:cstheme="majorBidi"/>
          <w:b/>
          <w:bCs/>
          <w:sz w:val="28"/>
        </w:rPr>
        <w:t xml:space="preserve">) 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ต่อหุ้น</w:t>
      </w:r>
    </w:p>
    <w:p w14:paraId="11E50B0B" w14:textId="77777777" w:rsidR="00E66F90" w:rsidRPr="00E66F90" w:rsidRDefault="00E66F90" w:rsidP="00A521DA">
      <w:pPr>
        <w:pStyle w:val="ListParagraph"/>
        <w:spacing w:before="120" w:line="240" w:lineRule="atLeast"/>
        <w:ind w:left="36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กำไร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 (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)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ต่อหุ้นขั้นพื้นฐานส่วนที่เป็นของบริษัทใหญ่คำนวณโดยการหาร</w:t>
      </w:r>
      <w:r w:rsidRPr="00871D2B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กำไร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1AE56B82" w14:textId="77777777" w:rsidR="0006076C" w:rsidRPr="005574B2" w:rsidRDefault="00E66F90" w:rsidP="005574B2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871D2B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6E5A21C8" w14:textId="77777777" w:rsidR="0061562A" w:rsidRDefault="00E66F90" w:rsidP="0061562A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4 (“7UP-W4”)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="00383D9B">
        <w:rPr>
          <w:rFonts w:asciiTheme="majorBidi" w:eastAsia="Times New Roman" w:hAnsiTheme="majorBidi" w:cstheme="majorBidi"/>
          <w:color w:val="000000"/>
          <w:sz w:val="28"/>
        </w:rPr>
        <w:t xml:space="preserve">               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ณ วันที่ </w:t>
      </w:r>
      <w:r w:rsidR="00383D9B">
        <w:rPr>
          <w:rFonts w:asciiTheme="majorBidi" w:eastAsia="Times New Roman" w:hAnsiTheme="majorBidi" w:cstheme="majorBidi"/>
          <w:color w:val="000000"/>
          <w:sz w:val="28"/>
        </w:rPr>
        <w:t>10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2562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3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9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สิงหาคม พ.ศ.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2562</w:t>
      </w:r>
      <w:r w:rsidRPr="00871D2B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)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ในจำนวนไม่เกิน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605,919,620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หน่วย ราคาการใช้สิทธิต่อหุ้นจำนวน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0.05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บาท</w:t>
      </w:r>
      <w:r w:rsidR="005574B2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โดย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อัตราการใช้สิทธิ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1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ใบสำคัญแสดงสิทธิ ต่อ </w:t>
      </w:r>
      <w:r w:rsidR="00383D9B">
        <w:rPr>
          <w:rFonts w:asciiTheme="majorBidi" w:eastAsia="Times New Roman" w:hAnsiTheme="majorBidi" w:cstheme="majorBidi"/>
          <w:color w:val="000000"/>
          <w:sz w:val="28"/>
        </w:rPr>
        <w:t>1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หุ้นสามัญ </w:t>
      </w:r>
      <w:r w:rsidR="005574B2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ซึ่ง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สามารถใช้สิทธิตามใบสำคัญแสดงสิทธิได้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3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ครั้ง โดยมีราคาการใช้สิทธิดังนี้ การใช้สิทธิครั</w:t>
      </w:r>
      <w:r w:rsidR="00383D9B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้ง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 </w:t>
      </w:r>
      <w:r w:rsidR="00383D9B">
        <w:rPr>
          <w:rFonts w:asciiTheme="majorBidi" w:eastAsia="Times New Roman" w:hAnsiTheme="majorBidi" w:cstheme="majorBidi"/>
          <w:color w:val="000000"/>
          <w:sz w:val="28"/>
        </w:rPr>
        <w:t>1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ราคา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0.50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บาทต่อหุ้น การใช้สิทธิครั</w:t>
      </w:r>
      <w:r w:rsidR="00383D9B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้ง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2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ราคา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1.25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บาทต่อหุ้น</w:t>
      </w:r>
      <w:r w:rsidR="005574B2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และ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การใช้สิทธิครั</w:t>
      </w:r>
      <w:r w:rsidR="00383D9B"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้ง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3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ราคา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2.25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บาทต่อหุ้น เริ่มใช้สิทธิครั้งแรกวันที่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2563</w:t>
      </w:r>
    </w:p>
    <w:p w14:paraId="12CEE168" w14:textId="39B36062" w:rsidR="00E66F90" w:rsidRDefault="00E66F90" w:rsidP="0061562A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A46158">
        <w:rPr>
          <w:rFonts w:asciiTheme="majorBidi" w:hAnsiTheme="majorBidi" w:cstheme="majorBidi"/>
          <w:color w:val="000000"/>
          <w:sz w:val="28"/>
        </w:rPr>
        <w:t>3</w:t>
      </w:r>
      <w:r w:rsidRPr="00A46158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Pr="00A46158">
        <w:rPr>
          <w:rFonts w:asciiTheme="majorBidi" w:hAnsiTheme="majorBidi" w:cstheme="majorBidi"/>
          <w:color w:val="000000"/>
          <w:sz w:val="28"/>
        </w:rPr>
        <w:t xml:space="preserve"> </w:t>
      </w:r>
      <w:r w:rsidR="00415AC0" w:rsidRPr="00A46158">
        <w:rPr>
          <w:rFonts w:asciiTheme="majorBidi" w:hAnsiTheme="majorBidi" w:cstheme="majorBidi" w:hint="cs"/>
          <w:color w:val="000000"/>
          <w:sz w:val="28"/>
          <w:cs/>
          <w:lang w:val="en-GB"/>
        </w:rPr>
        <w:t>กันยายน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Pr="00A46158">
        <w:rPr>
          <w:rFonts w:asciiTheme="majorBidi" w:hAnsiTheme="majorBidi" w:cstheme="majorBidi"/>
          <w:color w:val="000000"/>
          <w:sz w:val="28"/>
        </w:rPr>
        <w:t>2563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เป็นใบสำคัญแสดงสิทธิซื้อหุ้นสามัญที่จัดสรรให้แก่</w:t>
      </w:r>
      <w:r w:rsidR="005574B2" w:rsidRPr="00A46158"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       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ผู้ถือหุ้นของบริษัทซึ่งไม่มีผลต่อการคำนวณกำไร </w:t>
      </w:r>
      <w:r w:rsidRPr="00A46158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A46158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A46158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A46158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เนื่องจากราคาตามสิทธิของใบสำคัญแสดงสิทธิที่เหลืออยู่สูงกว่าราคาตลาดเฉลี่ยของหุ้นสามัญของบริษัทในระหว่างงวดสามเดือนและ</w:t>
      </w:r>
      <w:r w:rsidR="0052460D" w:rsidRPr="00A46158">
        <w:rPr>
          <w:rFonts w:asciiTheme="majorBidi" w:hAnsiTheme="majorBidi" w:cstheme="majorBidi" w:hint="cs"/>
          <w:color w:val="000000"/>
          <w:sz w:val="28"/>
          <w:cs/>
          <w:lang w:val="en-GB"/>
        </w:rPr>
        <w:t>เก้า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>เดือนสิ้นสุดวันที่</w:t>
      </w:r>
      <w:r w:rsidRPr="00A46158">
        <w:rPr>
          <w:rFonts w:asciiTheme="majorBidi" w:hAnsiTheme="majorBidi" w:cstheme="majorBidi"/>
          <w:color w:val="000000"/>
          <w:sz w:val="28"/>
        </w:rPr>
        <w:t xml:space="preserve"> 3</w:t>
      </w:r>
      <w:r w:rsidRPr="00A46158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Pr="00A46158">
        <w:rPr>
          <w:rFonts w:asciiTheme="majorBidi" w:hAnsiTheme="majorBidi" w:cstheme="majorBidi"/>
          <w:color w:val="000000"/>
          <w:sz w:val="28"/>
        </w:rPr>
        <w:t xml:space="preserve"> </w:t>
      </w:r>
      <w:r w:rsidR="00415AC0" w:rsidRPr="00A46158">
        <w:rPr>
          <w:rFonts w:asciiTheme="majorBidi" w:hAnsiTheme="majorBidi" w:cstheme="majorBidi" w:hint="cs"/>
          <w:color w:val="000000"/>
          <w:sz w:val="28"/>
          <w:cs/>
          <w:lang w:val="en-GB"/>
        </w:rPr>
        <w:t>กันยายน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Pr="00A46158">
        <w:rPr>
          <w:rFonts w:asciiTheme="majorBidi" w:hAnsiTheme="majorBidi" w:cstheme="majorBidi"/>
          <w:color w:val="000000"/>
          <w:sz w:val="28"/>
        </w:rPr>
        <w:t>256</w:t>
      </w:r>
      <w:r w:rsidRPr="00A46158">
        <w:rPr>
          <w:rFonts w:asciiTheme="majorBidi" w:hAnsiTheme="majorBidi" w:cstheme="majorBidi"/>
          <w:color w:val="000000"/>
          <w:sz w:val="28"/>
          <w:lang w:val="en-GB"/>
        </w:rPr>
        <w:t>3</w:t>
      </w:r>
    </w:p>
    <w:p w14:paraId="25AA0E0D" w14:textId="77777777" w:rsidR="0061562A" w:rsidRDefault="0061562A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07E9D634" w14:textId="77777777" w:rsidR="004C35C0" w:rsidRPr="0061562A" w:rsidRDefault="00E66F90" w:rsidP="0061562A">
      <w:pPr>
        <w:ind w:firstLine="36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61562A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t>กำไรต่อหุ้นขั้นพื้นฐาน สำหรับงวดสามเดือนและ</w:t>
      </w:r>
      <w:r w:rsidR="00415AC0">
        <w:rPr>
          <w:rFonts w:asciiTheme="majorBidi" w:hAnsiTheme="majorBidi" w:cstheme="majorBidi" w:hint="cs"/>
          <w:color w:val="000000"/>
          <w:spacing w:val="2"/>
          <w:sz w:val="28"/>
          <w:cs/>
          <w:lang w:val="en-GB"/>
        </w:rPr>
        <w:t>เก้า</w:t>
      </w:r>
      <w:r w:rsidRPr="0061562A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t>เดือนสิ้นสุด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วันที่ </w:t>
      </w:r>
      <w:r w:rsidRPr="0061562A">
        <w:rPr>
          <w:rFonts w:asciiTheme="majorBidi" w:hAnsiTheme="majorBidi" w:cstheme="majorBidi"/>
          <w:color w:val="000000"/>
          <w:sz w:val="28"/>
        </w:rPr>
        <w:t>3</w:t>
      </w:r>
      <w:r w:rsidRPr="0061562A">
        <w:rPr>
          <w:rFonts w:asciiTheme="majorBidi" w:hAnsiTheme="majorBidi" w:cstheme="majorBidi"/>
          <w:color w:val="000000"/>
          <w:sz w:val="28"/>
          <w:lang w:val="en-GB"/>
        </w:rPr>
        <w:t>0</w:t>
      </w:r>
      <w:r w:rsidRPr="0061562A">
        <w:rPr>
          <w:rFonts w:asciiTheme="majorBidi" w:hAnsiTheme="majorBidi" w:cstheme="majorBidi"/>
          <w:color w:val="000000"/>
          <w:sz w:val="28"/>
        </w:rPr>
        <w:t xml:space="preserve"> </w:t>
      </w:r>
      <w:r w:rsidR="00415AC0">
        <w:rPr>
          <w:rFonts w:asciiTheme="majorBidi" w:hAnsiTheme="majorBidi" w:cstheme="majorBidi" w:hint="cs"/>
          <w:color w:val="000000"/>
          <w:sz w:val="28"/>
          <w:cs/>
          <w:lang w:val="en-GB"/>
        </w:rPr>
        <w:t>กันยายน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Pr="0061562A">
        <w:rPr>
          <w:rFonts w:asciiTheme="majorBidi" w:hAnsiTheme="majorBidi" w:cstheme="majorBidi"/>
          <w:color w:val="000000"/>
          <w:sz w:val="28"/>
        </w:rPr>
        <w:t>2563</w:t>
      </w:r>
      <w:r w:rsidRPr="0061562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Pr="0061562A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t>แสดงดังนี</w:t>
      </w:r>
      <w:r w:rsidR="006221AF" w:rsidRPr="0061562A">
        <w:rPr>
          <w:rFonts w:asciiTheme="majorBidi" w:hAnsiTheme="majorBidi" w:cstheme="majorBidi" w:hint="cs"/>
          <w:color w:val="000000"/>
          <w:spacing w:val="2"/>
          <w:sz w:val="28"/>
          <w:cs/>
          <w:lang w:val="en-GB"/>
        </w:rPr>
        <w:t>้</w:t>
      </w:r>
    </w:p>
    <w:p w14:paraId="30CB3553" w14:textId="77777777" w:rsidR="005574B2" w:rsidRPr="00E66F90" w:rsidRDefault="005574B2" w:rsidP="00E66F90">
      <w:pPr>
        <w:pStyle w:val="ListParagraph"/>
        <w:ind w:left="36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1134"/>
        <w:gridCol w:w="1264"/>
        <w:gridCol w:w="1350"/>
        <w:gridCol w:w="1350"/>
      </w:tblGrid>
      <w:tr w:rsidR="00E66F90" w:rsidRPr="00E66F90" w14:paraId="573E34A0" w14:textId="77777777" w:rsidTr="00E66F90">
        <w:tc>
          <w:tcPr>
            <w:tcW w:w="4712" w:type="dxa"/>
            <w:vAlign w:val="bottom"/>
          </w:tcPr>
          <w:p w14:paraId="7EC97FF9" w14:textId="77777777" w:rsidR="00E66F90" w:rsidRPr="00E66F90" w:rsidRDefault="00E66F90" w:rsidP="001C2C26">
            <w:pPr>
              <w:ind w:left="4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8" w:type="dxa"/>
            <w:gridSpan w:val="2"/>
            <w:vAlign w:val="bottom"/>
          </w:tcPr>
          <w:p w14:paraId="133F76F6" w14:textId="77777777" w:rsidR="00E66F90" w:rsidRPr="00383D9B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4C36674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66F90" w:rsidRPr="00E66F90" w14:paraId="3A5145BD" w14:textId="77777777" w:rsidTr="008020C2">
        <w:tc>
          <w:tcPr>
            <w:tcW w:w="4712" w:type="dxa"/>
            <w:vAlign w:val="bottom"/>
          </w:tcPr>
          <w:p w14:paraId="0875B8B8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73C0F1C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64" w:type="dxa"/>
            <w:vAlign w:val="bottom"/>
          </w:tcPr>
          <w:p w14:paraId="461C7BB7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4DC2ED74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4A1C4A0A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E66F90" w:rsidRPr="00E66F90" w14:paraId="0E0BFC4D" w14:textId="77777777" w:rsidTr="008020C2">
        <w:tc>
          <w:tcPr>
            <w:tcW w:w="4712" w:type="dxa"/>
            <w:vAlign w:val="bottom"/>
          </w:tcPr>
          <w:p w14:paraId="5AED30E9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87A3EE6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64CBD8BE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46CD08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634AE34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6F90" w:rsidRPr="00E66F90" w14:paraId="29BD53CD" w14:textId="77777777" w:rsidTr="008020C2">
        <w:tc>
          <w:tcPr>
            <w:tcW w:w="4712" w:type="dxa"/>
            <w:vAlign w:val="bottom"/>
          </w:tcPr>
          <w:p w14:paraId="7CDACFAA" w14:textId="77777777" w:rsidR="00E66F90" w:rsidRPr="00E66F90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ส่วนแบ่งกำไรสำหรับงวดสามเดือนที่เป็นของผู้ถือหุ้น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715DA7B6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30F7F42B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35EE39F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4F27F9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577B1994" w14:textId="77777777" w:rsidTr="008020C2">
        <w:tc>
          <w:tcPr>
            <w:tcW w:w="4712" w:type="dxa"/>
            <w:vAlign w:val="bottom"/>
          </w:tcPr>
          <w:p w14:paraId="5F4498DE" w14:textId="77777777" w:rsidR="00E66F90" w:rsidRPr="00871D2B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65A95BBB" w14:textId="20C42C71" w:rsidR="00E66F90" w:rsidRPr="0082234E" w:rsidRDefault="0082234E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3</w:t>
            </w:r>
            <w:r w:rsidR="00A55CE5">
              <w:rPr>
                <w:rFonts w:asciiTheme="majorBidi" w:hAnsiTheme="majorBidi" w:cstheme="majorBidi"/>
                <w:sz w:val="28"/>
              </w:rPr>
              <w:t>4</w:t>
            </w:r>
            <w:r w:rsidRPr="0082234E">
              <w:rPr>
                <w:rFonts w:asciiTheme="majorBidi" w:hAnsiTheme="majorBidi" w:cstheme="majorBidi"/>
                <w:sz w:val="28"/>
              </w:rPr>
              <w:t>,</w:t>
            </w:r>
            <w:r w:rsidR="00A55CE5">
              <w:rPr>
                <w:rFonts w:asciiTheme="majorBidi" w:hAnsiTheme="majorBidi" w:cstheme="majorBidi"/>
                <w:sz w:val="28"/>
              </w:rPr>
              <w:t>606</w:t>
            </w:r>
          </w:p>
        </w:tc>
        <w:tc>
          <w:tcPr>
            <w:tcW w:w="1264" w:type="dxa"/>
            <w:vAlign w:val="bottom"/>
          </w:tcPr>
          <w:p w14:paraId="2D310208" w14:textId="3EDAC28D" w:rsidR="00E66F90" w:rsidRPr="0082234E" w:rsidRDefault="00B81487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85</w:t>
            </w:r>
            <w:r>
              <w:rPr>
                <w:rFonts w:asciiTheme="majorBidi" w:hAnsiTheme="majorBidi" w:cstheme="majorBidi"/>
                <w:sz w:val="28"/>
              </w:rPr>
              <w:t>,23</w:t>
            </w:r>
            <w:r w:rsidR="00A55CE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C27B25D" w14:textId="228E896E" w:rsidR="00E66F90" w:rsidRPr="0082234E" w:rsidRDefault="00A55CE5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23</w:t>
            </w:r>
            <w:r w:rsidR="0082234E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727</w:t>
            </w:r>
          </w:p>
        </w:tc>
        <w:tc>
          <w:tcPr>
            <w:tcW w:w="1350" w:type="dxa"/>
            <w:vAlign w:val="bottom"/>
          </w:tcPr>
          <w:p w14:paraId="29F2823D" w14:textId="77777777" w:rsidR="00E66F90" w:rsidRPr="0082234E" w:rsidRDefault="00FB346F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72,848</w:t>
            </w:r>
          </w:p>
        </w:tc>
      </w:tr>
      <w:tr w:rsidR="00E66F90" w:rsidRPr="00E66F90" w14:paraId="3972C189" w14:textId="77777777" w:rsidTr="008020C2">
        <w:tc>
          <w:tcPr>
            <w:tcW w:w="4712" w:type="dxa"/>
            <w:vAlign w:val="bottom"/>
          </w:tcPr>
          <w:p w14:paraId="28911E2E" w14:textId="77777777" w:rsidR="00E66F90" w:rsidRPr="00871D2B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623F9543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3C4E2147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5F76E3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560B0FE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122DAEDA" w14:textId="77777777" w:rsidTr="008020C2">
        <w:tc>
          <w:tcPr>
            <w:tcW w:w="4712" w:type="dxa"/>
            <w:vAlign w:val="bottom"/>
          </w:tcPr>
          <w:p w14:paraId="027786A1" w14:textId="77777777" w:rsidR="00E66F90" w:rsidRPr="00E66F90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3E748A82" w14:textId="0549FCFB" w:rsidR="00E66F90" w:rsidRPr="0082234E" w:rsidRDefault="00A55CE5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82234E" w:rsidRP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091</w:t>
            </w:r>
            <w:r w:rsidR="0082234E" w:rsidRP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1264" w:type="dxa"/>
            <w:vAlign w:val="bottom"/>
          </w:tcPr>
          <w:p w14:paraId="17F263AA" w14:textId="77777777" w:rsidR="00E66F90" w:rsidRPr="0082234E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350" w:type="dxa"/>
            <w:vAlign w:val="bottom"/>
          </w:tcPr>
          <w:p w14:paraId="48E63159" w14:textId="3710A888" w:rsidR="00E66F90" w:rsidRPr="0082234E" w:rsidRDefault="00A55CE5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091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1350" w:type="dxa"/>
            <w:vAlign w:val="bottom"/>
          </w:tcPr>
          <w:p w14:paraId="41FFECD6" w14:textId="77777777" w:rsidR="00E66F90" w:rsidRPr="0082234E" w:rsidRDefault="00E66F90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3,029,598</w:t>
            </w:r>
          </w:p>
        </w:tc>
      </w:tr>
      <w:tr w:rsidR="00E66F90" w:rsidRPr="00E66F90" w14:paraId="004FE530" w14:textId="77777777" w:rsidTr="008020C2">
        <w:tc>
          <w:tcPr>
            <w:tcW w:w="4712" w:type="dxa"/>
            <w:vAlign w:val="bottom"/>
          </w:tcPr>
          <w:p w14:paraId="7D99A441" w14:textId="77777777" w:rsidR="00E66F90" w:rsidRPr="00871D2B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bottom"/>
          </w:tcPr>
          <w:p w14:paraId="0A3F4143" w14:textId="15A2B884" w:rsidR="00E66F90" w:rsidRPr="0082234E" w:rsidRDefault="0082234E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0.0</w:t>
            </w:r>
            <w:r w:rsidR="00A55CE5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264" w:type="dxa"/>
            <w:vAlign w:val="bottom"/>
          </w:tcPr>
          <w:p w14:paraId="37B74D54" w14:textId="77777777" w:rsidR="00E66F90" w:rsidRPr="0082234E" w:rsidRDefault="00FB346F" w:rsidP="00B814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0.02</w:t>
            </w:r>
            <w:r w:rsidR="00B81487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14:paraId="0E1E6CE1" w14:textId="0AEB08BC" w:rsidR="00E66F90" w:rsidRPr="0082234E" w:rsidRDefault="0082234E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</w:t>
            </w:r>
            <w:r w:rsidR="00A55CE5">
              <w:rPr>
                <w:rFonts w:asciiTheme="majorBidi" w:hAnsiTheme="majorBidi" w:cstheme="majorBidi"/>
                <w:sz w:val="28"/>
              </w:rPr>
              <w:t>08</w:t>
            </w:r>
          </w:p>
        </w:tc>
        <w:tc>
          <w:tcPr>
            <w:tcW w:w="1350" w:type="dxa"/>
            <w:vAlign w:val="bottom"/>
          </w:tcPr>
          <w:p w14:paraId="4043B3A7" w14:textId="77777777" w:rsidR="00E66F90" w:rsidRPr="0082234E" w:rsidRDefault="00FB346F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0.024</w:t>
            </w:r>
          </w:p>
        </w:tc>
      </w:tr>
      <w:tr w:rsidR="00E66F90" w:rsidRPr="00E66F90" w14:paraId="0ABBAC82" w14:textId="77777777" w:rsidTr="008020C2">
        <w:tc>
          <w:tcPr>
            <w:tcW w:w="4712" w:type="dxa"/>
            <w:vAlign w:val="bottom"/>
          </w:tcPr>
          <w:p w14:paraId="14181BE9" w14:textId="77777777" w:rsidR="00E66F90" w:rsidRPr="00871D2B" w:rsidRDefault="00E66F90" w:rsidP="006637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BF37955" w14:textId="77777777" w:rsidR="00E66F90" w:rsidRPr="0082234E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4682A939" w14:textId="77777777" w:rsidR="00E66F90" w:rsidRPr="0082234E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DA2B89D" w14:textId="77777777" w:rsidR="00E66F90" w:rsidRPr="0082234E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6912EC3" w14:textId="77777777" w:rsidR="00E66F90" w:rsidRPr="0082234E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6F90" w:rsidRPr="00E66F90" w14:paraId="6F25A71B" w14:textId="77777777" w:rsidTr="008020C2">
        <w:tc>
          <w:tcPr>
            <w:tcW w:w="4712" w:type="dxa"/>
            <w:vAlign w:val="bottom"/>
          </w:tcPr>
          <w:p w14:paraId="5CD5BD82" w14:textId="77777777" w:rsidR="00E66F90" w:rsidRPr="00E66F90" w:rsidRDefault="00FB346F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ส่วนแบ่งกำไรสำหรับงวดเก้า</w:t>
            </w:r>
            <w:r w:rsidR="00E66F90"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0ED40C9B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7F44AC1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E4D402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2A64157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76ED9D5A" w14:textId="77777777" w:rsidTr="008020C2">
        <w:tc>
          <w:tcPr>
            <w:tcW w:w="4712" w:type="dxa"/>
            <w:vAlign w:val="bottom"/>
          </w:tcPr>
          <w:p w14:paraId="1288A46F" w14:textId="77777777" w:rsidR="00E66F90" w:rsidRPr="00871D2B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1F18DFE9" w14:textId="68F2DB31" w:rsidR="00E66F90" w:rsidRPr="0082234E" w:rsidRDefault="0082234E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A55CE5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A55CE5">
              <w:rPr>
                <w:rFonts w:asciiTheme="majorBidi" w:hAnsiTheme="majorBidi" w:cstheme="majorBidi"/>
                <w:sz w:val="28"/>
              </w:rPr>
              <w:t>963</w:t>
            </w:r>
          </w:p>
        </w:tc>
        <w:tc>
          <w:tcPr>
            <w:tcW w:w="1264" w:type="dxa"/>
            <w:vAlign w:val="bottom"/>
          </w:tcPr>
          <w:p w14:paraId="1852C038" w14:textId="0CB8B03B" w:rsidR="00E66F90" w:rsidRPr="0082234E" w:rsidRDefault="00B81487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109,38</w:t>
            </w:r>
            <w:r w:rsidR="00A55CE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9A4DE44" w14:textId="3B48A990" w:rsidR="00E66F90" w:rsidRPr="0082234E" w:rsidRDefault="0082234E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</w:t>
            </w:r>
            <w:r w:rsidR="00A55CE5">
              <w:rPr>
                <w:rFonts w:asciiTheme="majorBidi" w:hAnsiTheme="majorBidi" w:cstheme="majorBidi"/>
                <w:sz w:val="28"/>
                <w:lang w:val="en-GB"/>
              </w:rPr>
              <w:t>6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="00A55CE5">
              <w:rPr>
                <w:rFonts w:asciiTheme="majorBidi" w:hAnsiTheme="majorBidi" w:cstheme="majorBidi"/>
                <w:sz w:val="28"/>
                <w:lang w:val="en-GB"/>
              </w:rPr>
              <w:t>743</w:t>
            </w:r>
          </w:p>
        </w:tc>
        <w:tc>
          <w:tcPr>
            <w:tcW w:w="1350" w:type="dxa"/>
            <w:vAlign w:val="bottom"/>
          </w:tcPr>
          <w:p w14:paraId="04EF99D8" w14:textId="5B472A80" w:rsidR="00E66F90" w:rsidRPr="0082234E" w:rsidRDefault="0026579E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76,56</w:t>
            </w:r>
            <w:r w:rsidR="00A55CE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66F90" w:rsidRPr="00E66F90" w14:paraId="774890D8" w14:textId="77777777" w:rsidTr="008020C2">
        <w:tc>
          <w:tcPr>
            <w:tcW w:w="4712" w:type="dxa"/>
            <w:vAlign w:val="bottom"/>
          </w:tcPr>
          <w:p w14:paraId="14BA7425" w14:textId="77777777" w:rsidR="00E66F90" w:rsidRPr="00871D2B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50065907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1E92341E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9E61CD1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EC676D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E66F90" w:rsidRPr="00E66F90" w14:paraId="4E76B826" w14:textId="77777777" w:rsidTr="008020C2">
        <w:tc>
          <w:tcPr>
            <w:tcW w:w="4712" w:type="dxa"/>
            <w:vAlign w:val="bottom"/>
          </w:tcPr>
          <w:p w14:paraId="35E99CEA" w14:textId="77777777" w:rsidR="00E66F90" w:rsidRPr="00E66F90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5E358CF4" w14:textId="248D2388" w:rsidR="00E66F90" w:rsidRPr="0082234E" w:rsidRDefault="00A55CE5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091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1264" w:type="dxa"/>
            <w:vAlign w:val="bottom"/>
          </w:tcPr>
          <w:p w14:paraId="476D6593" w14:textId="77777777" w:rsidR="00E66F90" w:rsidRPr="0082234E" w:rsidRDefault="0026579E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3,029,598</w:t>
            </w:r>
          </w:p>
        </w:tc>
        <w:tc>
          <w:tcPr>
            <w:tcW w:w="1350" w:type="dxa"/>
            <w:vAlign w:val="bottom"/>
          </w:tcPr>
          <w:p w14:paraId="4ADE98AF" w14:textId="2A10B6C1" w:rsidR="00E66F90" w:rsidRPr="0082234E" w:rsidRDefault="00A55CE5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091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295</w:t>
            </w:r>
          </w:p>
        </w:tc>
        <w:tc>
          <w:tcPr>
            <w:tcW w:w="1350" w:type="dxa"/>
            <w:vAlign w:val="bottom"/>
          </w:tcPr>
          <w:p w14:paraId="58945B12" w14:textId="77777777" w:rsidR="00E66F90" w:rsidRPr="0082234E" w:rsidRDefault="0026579E" w:rsidP="001C2C2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3,029,598</w:t>
            </w:r>
          </w:p>
        </w:tc>
      </w:tr>
      <w:tr w:rsidR="00E66F90" w:rsidRPr="00E66F90" w14:paraId="582C4007" w14:textId="77777777" w:rsidTr="008020C2">
        <w:tc>
          <w:tcPr>
            <w:tcW w:w="4712" w:type="dxa"/>
            <w:vAlign w:val="bottom"/>
          </w:tcPr>
          <w:p w14:paraId="3B837840" w14:textId="77777777" w:rsidR="00E66F90" w:rsidRPr="00871D2B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bottom"/>
          </w:tcPr>
          <w:p w14:paraId="3DA8FF0D" w14:textId="18222389" w:rsidR="00E66F90" w:rsidRPr="0082234E" w:rsidRDefault="0082234E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</w:t>
            </w:r>
            <w:r w:rsidR="00A55CE5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264" w:type="dxa"/>
            <w:vAlign w:val="bottom"/>
          </w:tcPr>
          <w:p w14:paraId="174D5A5C" w14:textId="77777777" w:rsidR="00E66F90" w:rsidRPr="0082234E" w:rsidRDefault="00E66F90" w:rsidP="00B8148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0.0</w:t>
            </w:r>
            <w:r w:rsidR="0026579E" w:rsidRPr="0082234E">
              <w:rPr>
                <w:rFonts w:asciiTheme="majorBidi" w:hAnsiTheme="majorBidi" w:cstheme="majorBidi"/>
                <w:sz w:val="28"/>
              </w:rPr>
              <w:t>3</w:t>
            </w:r>
            <w:r w:rsidR="00B8148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D903D96" w14:textId="5608C903" w:rsidR="00E66F90" w:rsidRPr="0082234E" w:rsidRDefault="0082234E" w:rsidP="001C2C26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</w:t>
            </w:r>
            <w:r w:rsidR="00A55CE5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vAlign w:val="bottom"/>
          </w:tcPr>
          <w:p w14:paraId="719765E0" w14:textId="77777777" w:rsidR="00E66F90" w:rsidRPr="0082234E" w:rsidRDefault="00E66F90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0.0</w:t>
            </w:r>
            <w:r w:rsidR="0026579E" w:rsidRPr="0082234E"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</w:tbl>
    <w:p w14:paraId="60D34BB4" w14:textId="77777777" w:rsidR="006637B4" w:rsidRDefault="006637B4" w:rsidP="00E66F90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2"/>
          <w:sz w:val="28"/>
          <w:lang w:val="en-GB"/>
        </w:rPr>
      </w:pPr>
    </w:p>
    <w:p w14:paraId="250C2351" w14:textId="77777777" w:rsidR="00E66F90" w:rsidRPr="00E66F90" w:rsidRDefault="00E66F90" w:rsidP="00E66F90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871D2B">
        <w:rPr>
          <w:rFonts w:asciiTheme="majorBidi" w:hAnsiTheme="majorBidi" w:cstheme="majorBidi"/>
          <w:color w:val="000000"/>
          <w:spacing w:val="2"/>
          <w:sz w:val="28"/>
          <w:cs/>
          <w:lang w:val="en-GB"/>
        </w:rPr>
        <w:lastRenderedPageBreak/>
        <w:t>กำไรต่อหุ้นปรับลดแสดงดังนี้</w:t>
      </w: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12"/>
        <w:gridCol w:w="1134"/>
        <w:gridCol w:w="1269"/>
        <w:gridCol w:w="1308"/>
        <w:gridCol w:w="1387"/>
      </w:tblGrid>
      <w:tr w:rsidR="00E66F90" w:rsidRPr="00E66F90" w14:paraId="0EA4BE00" w14:textId="77777777" w:rsidTr="00E66F90">
        <w:tc>
          <w:tcPr>
            <w:tcW w:w="4712" w:type="dxa"/>
            <w:vAlign w:val="bottom"/>
          </w:tcPr>
          <w:p w14:paraId="5DB3959E" w14:textId="77777777" w:rsidR="00E66F90" w:rsidRPr="00E66F90" w:rsidRDefault="00E66F90" w:rsidP="001C2C26">
            <w:pPr>
              <w:ind w:left="4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03" w:type="dxa"/>
            <w:gridSpan w:val="2"/>
            <w:vAlign w:val="bottom"/>
          </w:tcPr>
          <w:p w14:paraId="4D7FBB45" w14:textId="77777777" w:rsidR="00E66F90" w:rsidRPr="00383D9B" w:rsidRDefault="00E66F90" w:rsidP="001C2C26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95" w:type="dxa"/>
            <w:gridSpan w:val="2"/>
            <w:vAlign w:val="bottom"/>
          </w:tcPr>
          <w:p w14:paraId="38401CFC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66F90" w:rsidRPr="00E66F90" w14:paraId="6DA80B6F" w14:textId="77777777" w:rsidTr="008020C2">
        <w:tc>
          <w:tcPr>
            <w:tcW w:w="4712" w:type="dxa"/>
            <w:vAlign w:val="bottom"/>
          </w:tcPr>
          <w:p w14:paraId="6119C04B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3F2E339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69" w:type="dxa"/>
            <w:vAlign w:val="bottom"/>
          </w:tcPr>
          <w:p w14:paraId="0803E3B8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08" w:type="dxa"/>
            <w:vAlign w:val="bottom"/>
          </w:tcPr>
          <w:p w14:paraId="1843AD70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87" w:type="dxa"/>
            <w:vAlign w:val="bottom"/>
          </w:tcPr>
          <w:p w14:paraId="77615FE0" w14:textId="77777777" w:rsidR="00E66F90" w:rsidRPr="00383D9B" w:rsidRDefault="00E66F90" w:rsidP="001C2C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383D9B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E66F90" w:rsidRPr="00E66F90" w14:paraId="39FCD222" w14:textId="77777777" w:rsidTr="008020C2">
        <w:tc>
          <w:tcPr>
            <w:tcW w:w="4712" w:type="dxa"/>
            <w:vAlign w:val="bottom"/>
          </w:tcPr>
          <w:p w14:paraId="62CB934A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DE625D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0C705385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4C40BE9A" w14:textId="77777777" w:rsidR="00E66F90" w:rsidRPr="00871D2B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6ADCF701" w14:textId="77777777" w:rsidR="00E66F90" w:rsidRPr="00E66F90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6F90" w:rsidRPr="00E66F90" w14:paraId="3519EC89" w14:textId="77777777" w:rsidTr="008020C2">
        <w:tc>
          <w:tcPr>
            <w:tcW w:w="4712" w:type="dxa"/>
            <w:vAlign w:val="bottom"/>
          </w:tcPr>
          <w:p w14:paraId="33162411" w14:textId="77777777" w:rsidR="00E66F90" w:rsidRPr="00E66F90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ส่วนแบ่งกำไรสำหรับงวดสามเดือนที่เป็นของผู้ถือหุ้น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73725F1D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05B7CB8F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7708CF57" w14:textId="77777777" w:rsidR="00E66F90" w:rsidRPr="00E66F90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280724C2" w14:textId="77777777" w:rsidR="00E66F90" w:rsidRPr="00871D2B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26579E" w:rsidRPr="00E66F90" w14:paraId="444DB761" w14:textId="77777777" w:rsidTr="008020C2">
        <w:tc>
          <w:tcPr>
            <w:tcW w:w="4712" w:type="dxa"/>
            <w:vAlign w:val="bottom"/>
          </w:tcPr>
          <w:p w14:paraId="3E94173D" w14:textId="77777777" w:rsidR="0026579E" w:rsidRPr="00871D2B" w:rsidRDefault="0026579E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524C6656" w14:textId="46E781DE" w:rsidR="0026579E" w:rsidRPr="0082234E" w:rsidRDefault="0082234E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82234E">
              <w:rPr>
                <w:rFonts w:asciiTheme="majorBidi" w:hAnsiTheme="majorBidi" w:cstheme="majorBidi"/>
                <w:sz w:val="28"/>
              </w:rPr>
              <w:t>35,</w:t>
            </w:r>
            <w:r w:rsidR="00204B7D">
              <w:rPr>
                <w:rFonts w:asciiTheme="majorBidi" w:hAnsiTheme="majorBidi" w:cstheme="majorBidi"/>
                <w:sz w:val="28"/>
              </w:rPr>
              <w:t>452</w:t>
            </w:r>
          </w:p>
        </w:tc>
        <w:tc>
          <w:tcPr>
            <w:tcW w:w="1269" w:type="dxa"/>
            <w:vAlign w:val="bottom"/>
          </w:tcPr>
          <w:p w14:paraId="57FECFA7" w14:textId="77777777" w:rsidR="0026579E" w:rsidRPr="0082234E" w:rsidRDefault="0082234E" w:rsidP="0026579E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65710E69" w14:textId="02948D73" w:rsidR="0026579E" w:rsidRPr="0082234E" w:rsidRDefault="00204B7D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572</w:t>
            </w:r>
          </w:p>
        </w:tc>
        <w:tc>
          <w:tcPr>
            <w:tcW w:w="1387" w:type="dxa"/>
            <w:vAlign w:val="bottom"/>
          </w:tcPr>
          <w:p w14:paraId="3D42BCB1" w14:textId="77777777" w:rsidR="0026579E" w:rsidRPr="0082234E" w:rsidRDefault="0082234E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579E" w:rsidRPr="00E66F90" w14:paraId="336EFF35" w14:textId="77777777" w:rsidTr="008020C2">
        <w:tc>
          <w:tcPr>
            <w:tcW w:w="4712" w:type="dxa"/>
            <w:vAlign w:val="bottom"/>
          </w:tcPr>
          <w:p w14:paraId="7480DF59" w14:textId="77777777" w:rsidR="0026579E" w:rsidRPr="00871D2B" w:rsidRDefault="0026579E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0F0554BE" w14:textId="77777777" w:rsidR="0026579E" w:rsidRPr="0082234E" w:rsidRDefault="0026579E" w:rsidP="0026579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5A90B6CB" w14:textId="77777777" w:rsidR="0026579E" w:rsidRPr="0082234E" w:rsidRDefault="0026579E" w:rsidP="002657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7CC1654E" w14:textId="77777777" w:rsidR="0026579E" w:rsidRPr="0082234E" w:rsidRDefault="0026579E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22586031" w14:textId="77777777" w:rsidR="0026579E" w:rsidRPr="0082234E" w:rsidRDefault="0026579E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26579E" w:rsidRPr="00E66F90" w14:paraId="04445B45" w14:textId="77777777" w:rsidTr="008020C2">
        <w:tc>
          <w:tcPr>
            <w:tcW w:w="4712" w:type="dxa"/>
            <w:vAlign w:val="bottom"/>
          </w:tcPr>
          <w:p w14:paraId="44417210" w14:textId="77777777" w:rsidR="0026579E" w:rsidRPr="00E66F90" w:rsidRDefault="0026579E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1DC1B98A" w14:textId="60EA55CE" w:rsidR="0026579E" w:rsidRPr="0082234E" w:rsidRDefault="00204B7D" w:rsidP="00265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138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1269" w:type="dxa"/>
            <w:vAlign w:val="bottom"/>
          </w:tcPr>
          <w:p w14:paraId="2BF7A1ED" w14:textId="77777777" w:rsidR="0026579E" w:rsidRPr="0082234E" w:rsidRDefault="0082234E" w:rsidP="0026579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560BBCD1" w14:textId="24A69A94" w:rsidR="0026579E" w:rsidRPr="0082234E" w:rsidRDefault="00204B7D" w:rsidP="00265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138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1387" w:type="dxa"/>
            <w:vAlign w:val="bottom"/>
          </w:tcPr>
          <w:p w14:paraId="1B576EDA" w14:textId="77777777" w:rsidR="0026579E" w:rsidRPr="0082234E" w:rsidRDefault="0082234E" w:rsidP="00265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579E" w:rsidRPr="00E66F90" w14:paraId="77C91AC8" w14:textId="77777777" w:rsidTr="008020C2">
        <w:tc>
          <w:tcPr>
            <w:tcW w:w="4712" w:type="dxa"/>
            <w:vAlign w:val="bottom"/>
          </w:tcPr>
          <w:p w14:paraId="4D6E10C6" w14:textId="77777777" w:rsidR="0026579E" w:rsidRPr="00871D2B" w:rsidRDefault="0026579E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กำไรต่อหุ้นปรับลด (บาทต่อหุ้น)</w:t>
            </w:r>
          </w:p>
        </w:tc>
        <w:tc>
          <w:tcPr>
            <w:tcW w:w="1134" w:type="dxa"/>
            <w:vAlign w:val="bottom"/>
          </w:tcPr>
          <w:p w14:paraId="12866A4D" w14:textId="4FEAD2F7" w:rsidR="0026579E" w:rsidRPr="0082234E" w:rsidRDefault="0082234E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0.0</w:t>
            </w:r>
            <w:r w:rsidR="00204B7D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269" w:type="dxa"/>
            <w:vAlign w:val="bottom"/>
          </w:tcPr>
          <w:p w14:paraId="49A8D4CD" w14:textId="77777777" w:rsidR="0026579E" w:rsidRPr="0082234E" w:rsidRDefault="0082234E" w:rsidP="002657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6CF8AB97" w14:textId="11D57E1A" w:rsidR="0026579E" w:rsidRPr="0082234E" w:rsidRDefault="0082234E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</w:t>
            </w:r>
            <w:r w:rsidR="00204B7D">
              <w:rPr>
                <w:rFonts w:asciiTheme="majorBidi" w:hAnsiTheme="majorBidi" w:cstheme="majorBidi"/>
                <w:sz w:val="28"/>
              </w:rPr>
              <w:t>08</w:t>
            </w:r>
          </w:p>
        </w:tc>
        <w:tc>
          <w:tcPr>
            <w:tcW w:w="1387" w:type="dxa"/>
            <w:vAlign w:val="bottom"/>
          </w:tcPr>
          <w:p w14:paraId="1ADBA802" w14:textId="77777777" w:rsidR="0026579E" w:rsidRPr="0082234E" w:rsidRDefault="0082234E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6F90" w:rsidRPr="00E66F90" w14:paraId="34CB3A92" w14:textId="77777777" w:rsidTr="008020C2">
        <w:tc>
          <w:tcPr>
            <w:tcW w:w="4712" w:type="dxa"/>
            <w:vAlign w:val="bottom"/>
          </w:tcPr>
          <w:p w14:paraId="7915647D" w14:textId="77777777" w:rsidR="00E66F90" w:rsidRPr="00871D2B" w:rsidRDefault="00E66F90" w:rsidP="006637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4BCF6BC" w14:textId="77777777" w:rsidR="00E66F90" w:rsidRPr="0082234E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205276B8" w14:textId="77777777" w:rsidR="00E66F90" w:rsidRPr="0082234E" w:rsidRDefault="00E66F90" w:rsidP="005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16A14451" w14:textId="77777777" w:rsidR="00E66F90" w:rsidRPr="0082234E" w:rsidRDefault="00E66F90" w:rsidP="001C2C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43C6983D" w14:textId="77777777" w:rsidR="00E66F90" w:rsidRPr="0082234E" w:rsidRDefault="00E66F90" w:rsidP="005574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6F90" w:rsidRPr="00E66F90" w14:paraId="581B77D0" w14:textId="77777777" w:rsidTr="008020C2">
        <w:tc>
          <w:tcPr>
            <w:tcW w:w="4712" w:type="dxa"/>
            <w:vAlign w:val="bottom"/>
          </w:tcPr>
          <w:p w14:paraId="7392C7C8" w14:textId="77777777" w:rsidR="00E66F90" w:rsidRPr="00E66F90" w:rsidRDefault="00E66F90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ส่วนแบ่งกำไรสำหรับงวด</w:t>
            </w:r>
            <w:r w:rsidR="0026579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เก้า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เดือนที่เป็นของผู้ถือหุ้น</w:t>
            </w:r>
          </w:p>
        </w:tc>
        <w:tc>
          <w:tcPr>
            <w:tcW w:w="1134" w:type="dxa"/>
            <w:vAlign w:val="bottom"/>
          </w:tcPr>
          <w:p w14:paraId="61072E34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6B84661E" w14:textId="77777777" w:rsidR="00E66F90" w:rsidRPr="0082234E" w:rsidRDefault="00E66F90" w:rsidP="005574B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514E75F2" w14:textId="77777777" w:rsidR="00E66F90" w:rsidRPr="0082234E" w:rsidRDefault="00E66F90" w:rsidP="001C2C26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4A0FB83A" w14:textId="77777777" w:rsidR="00E66F90" w:rsidRPr="0082234E" w:rsidRDefault="00E66F90" w:rsidP="005574B2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26579E" w:rsidRPr="00E66F90" w14:paraId="398D2BE9" w14:textId="77777777" w:rsidTr="008020C2">
        <w:tc>
          <w:tcPr>
            <w:tcW w:w="4712" w:type="dxa"/>
            <w:vAlign w:val="bottom"/>
          </w:tcPr>
          <w:p w14:paraId="30D0523C" w14:textId="77777777" w:rsidR="0026579E" w:rsidRPr="00871D2B" w:rsidRDefault="0026579E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ของบริษัทใหญ่ (พันบาท)</w:t>
            </w:r>
          </w:p>
        </w:tc>
        <w:tc>
          <w:tcPr>
            <w:tcW w:w="1134" w:type="dxa"/>
            <w:vAlign w:val="bottom"/>
          </w:tcPr>
          <w:p w14:paraId="42EFA24F" w14:textId="1F753CE9" w:rsidR="0026579E" w:rsidRPr="0082234E" w:rsidRDefault="0082234E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281EDD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204B7D">
              <w:rPr>
                <w:rFonts w:asciiTheme="majorBidi" w:hAnsiTheme="majorBidi" w:cstheme="majorBidi"/>
                <w:sz w:val="28"/>
              </w:rPr>
              <w:t>809</w:t>
            </w:r>
          </w:p>
        </w:tc>
        <w:tc>
          <w:tcPr>
            <w:tcW w:w="1269" w:type="dxa"/>
            <w:vAlign w:val="bottom"/>
          </w:tcPr>
          <w:p w14:paraId="7E329AB8" w14:textId="77777777" w:rsidR="0026579E" w:rsidRPr="0082234E" w:rsidRDefault="0082234E" w:rsidP="0026579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766685DE" w14:textId="4D925487" w:rsidR="0026579E" w:rsidRPr="0082234E" w:rsidRDefault="0082234E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204B7D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204B7D">
              <w:rPr>
                <w:rFonts w:asciiTheme="majorBidi" w:hAnsiTheme="majorBidi" w:cstheme="majorBidi"/>
                <w:sz w:val="28"/>
              </w:rPr>
              <w:t>588</w:t>
            </w:r>
          </w:p>
        </w:tc>
        <w:tc>
          <w:tcPr>
            <w:tcW w:w="1387" w:type="dxa"/>
            <w:vAlign w:val="bottom"/>
          </w:tcPr>
          <w:p w14:paraId="562A8DC2" w14:textId="77777777" w:rsidR="0026579E" w:rsidRPr="0082234E" w:rsidRDefault="0082234E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579E" w:rsidRPr="00E66F90" w14:paraId="3A70DAF4" w14:textId="77777777" w:rsidTr="008020C2">
        <w:tc>
          <w:tcPr>
            <w:tcW w:w="4712" w:type="dxa"/>
            <w:vAlign w:val="bottom"/>
          </w:tcPr>
          <w:p w14:paraId="77DA5AB7" w14:textId="77777777" w:rsidR="0026579E" w:rsidRPr="00871D2B" w:rsidRDefault="0026579E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134" w:type="dxa"/>
            <w:vAlign w:val="bottom"/>
          </w:tcPr>
          <w:p w14:paraId="0ED70CDA" w14:textId="77777777" w:rsidR="0026579E" w:rsidRPr="0082234E" w:rsidRDefault="0026579E" w:rsidP="0026579E">
            <w:pPr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dxa"/>
            <w:vAlign w:val="bottom"/>
          </w:tcPr>
          <w:p w14:paraId="6B14D019" w14:textId="77777777" w:rsidR="0026579E" w:rsidRPr="0082234E" w:rsidRDefault="0026579E" w:rsidP="0026579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1880452C" w14:textId="77777777" w:rsidR="0026579E" w:rsidRPr="0082234E" w:rsidRDefault="0026579E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0BEA66A7" w14:textId="77777777" w:rsidR="0026579E" w:rsidRPr="0082234E" w:rsidRDefault="0026579E" w:rsidP="0026579E">
            <w:pPr>
              <w:ind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26579E" w:rsidRPr="00E66F90" w14:paraId="28060AA1" w14:textId="77777777" w:rsidTr="008020C2">
        <w:tc>
          <w:tcPr>
            <w:tcW w:w="4712" w:type="dxa"/>
            <w:vAlign w:val="bottom"/>
          </w:tcPr>
          <w:p w14:paraId="168C84A8" w14:textId="77777777" w:rsidR="0026579E" w:rsidRPr="00E66F90" w:rsidRDefault="0026579E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ผู้ถือหุ้น (พันหุ้น)</w:t>
            </w:r>
          </w:p>
        </w:tc>
        <w:tc>
          <w:tcPr>
            <w:tcW w:w="1134" w:type="dxa"/>
            <w:vAlign w:val="bottom"/>
          </w:tcPr>
          <w:p w14:paraId="27C9D57C" w14:textId="38F5D699" w:rsidR="0026579E" w:rsidRPr="0082234E" w:rsidRDefault="00204B7D" w:rsidP="00265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138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1269" w:type="dxa"/>
            <w:vAlign w:val="bottom"/>
          </w:tcPr>
          <w:p w14:paraId="050FAF39" w14:textId="77777777" w:rsidR="0026579E" w:rsidRPr="0082234E" w:rsidRDefault="0082234E" w:rsidP="0026579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5C1C186" w14:textId="544E7D9E" w:rsidR="0026579E" w:rsidRPr="0082234E" w:rsidRDefault="00204B7D" w:rsidP="00265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138</w:t>
            </w:r>
            <w:r w:rsidR="0082234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1387" w:type="dxa"/>
            <w:vAlign w:val="bottom"/>
          </w:tcPr>
          <w:p w14:paraId="352A04C7" w14:textId="77777777" w:rsidR="0026579E" w:rsidRPr="0082234E" w:rsidRDefault="0082234E" w:rsidP="0026579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579E" w:rsidRPr="00E66F90" w14:paraId="5BEE5F3C" w14:textId="77777777" w:rsidTr="008020C2">
        <w:tc>
          <w:tcPr>
            <w:tcW w:w="4712" w:type="dxa"/>
            <w:vAlign w:val="bottom"/>
          </w:tcPr>
          <w:p w14:paraId="0AD28F25" w14:textId="77777777" w:rsidR="0026579E" w:rsidRPr="00871D2B" w:rsidRDefault="0026579E" w:rsidP="006637B4">
            <w:pPr>
              <w:ind w:left="144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กำไรต่อหุ้นปรับลด (บาทต่อหุ้น)</w:t>
            </w:r>
          </w:p>
        </w:tc>
        <w:tc>
          <w:tcPr>
            <w:tcW w:w="1134" w:type="dxa"/>
            <w:vAlign w:val="bottom"/>
          </w:tcPr>
          <w:p w14:paraId="4ACA2AF3" w14:textId="3881339D" w:rsidR="0026579E" w:rsidRPr="0082234E" w:rsidRDefault="0082234E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0.0</w:t>
            </w:r>
            <w:r w:rsidR="00204B7D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269" w:type="dxa"/>
            <w:vAlign w:val="bottom"/>
          </w:tcPr>
          <w:p w14:paraId="48DE8212" w14:textId="77777777" w:rsidR="0026579E" w:rsidRPr="0082234E" w:rsidRDefault="0082234E" w:rsidP="002657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1B30C58E" w14:textId="024E61BA" w:rsidR="0026579E" w:rsidRPr="0082234E" w:rsidRDefault="0082234E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</w:t>
            </w:r>
            <w:r w:rsidR="00204B7D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87" w:type="dxa"/>
            <w:vAlign w:val="bottom"/>
          </w:tcPr>
          <w:p w14:paraId="3917AA55" w14:textId="77777777" w:rsidR="0026579E" w:rsidRPr="0082234E" w:rsidRDefault="0082234E" w:rsidP="0026579E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2C87143" w14:textId="77777777" w:rsidR="004C35C0" w:rsidRDefault="009B2480" w:rsidP="006221AF">
      <w:pPr>
        <w:spacing w:before="24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ใบสำคัญแสดงสิทธิมีราคาใช้สิทธิสูงกว่าราคาตลาดถัวเฉลี่ยในระหว่างงวด จึงไม่ทำให้เกิดกำไรต่อหุ้นปรับลด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</w:p>
    <w:p w14:paraId="3EAE09D5" w14:textId="77777777" w:rsidR="00D5121C" w:rsidRPr="00B75504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75504">
        <w:rPr>
          <w:rFonts w:asciiTheme="majorBidi" w:hAnsiTheme="majorBidi" w:cstheme="majorBidi"/>
          <w:b/>
          <w:bCs/>
          <w:sz w:val="28"/>
          <w:cs/>
          <w:lang w:val="en-GB"/>
        </w:rPr>
        <w:t>ข้อมูลทางการเงินจำแนกตามส่วนงานและการจำแนกรายได้</w:t>
      </w:r>
      <w:r w:rsidRPr="00B75504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D93BBAB" w14:textId="77777777" w:rsidR="004761F3" w:rsidRDefault="004761F3" w:rsidP="004761F3">
      <w:pPr>
        <w:spacing w:before="120"/>
        <w:ind w:left="360"/>
        <w:jc w:val="both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</w:rPr>
        <w:t>สามเดือนและ</w:t>
      </w:r>
      <w:r>
        <w:rPr>
          <w:rFonts w:asciiTheme="majorBidi" w:hAnsiTheme="majorBidi" w:cstheme="majorBidi" w:hint="cs"/>
          <w:sz w:val="28"/>
          <w:cs/>
        </w:rPr>
        <w:t>เก้า</w:t>
      </w:r>
      <w:r w:rsidRPr="00871D2B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กันยายน</w:t>
      </w:r>
      <w:r w:rsidRPr="00871D2B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2563</w:t>
      </w:r>
      <w:r w:rsidRPr="00871D2B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/>
          <w:sz w:val="28"/>
        </w:rPr>
        <w:t xml:space="preserve">2562 </w:t>
      </w:r>
      <w:r w:rsidRPr="00871D2B">
        <w:rPr>
          <w:rFonts w:asciiTheme="majorBidi" w:hAnsiTheme="majorBidi" w:cstheme="majorBidi"/>
          <w:sz w:val="28"/>
          <w:cs/>
        </w:rPr>
        <w:t xml:space="preserve">กลุ่มบริษัทมี </w:t>
      </w:r>
      <w:r>
        <w:rPr>
          <w:rFonts w:asciiTheme="majorBidi" w:hAnsiTheme="majorBidi" w:cstheme="majorBidi"/>
          <w:sz w:val="28"/>
        </w:rPr>
        <w:t>4</w:t>
      </w:r>
      <w:r w:rsidRPr="00871D2B">
        <w:rPr>
          <w:rFonts w:asciiTheme="majorBidi" w:hAnsiTheme="majorBidi" w:cstheme="majorBidi"/>
          <w:sz w:val="28"/>
          <w:cs/>
        </w:rPr>
        <w:t xml:space="preserve"> ส่วนงานที่รายงาน ได้แก่ </w:t>
      </w:r>
    </w:p>
    <w:p w14:paraId="279389A1" w14:textId="77777777" w:rsidR="004761F3" w:rsidRPr="004761F3" w:rsidRDefault="004761F3" w:rsidP="004761F3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z w:val="28"/>
        </w:rPr>
      </w:pPr>
      <w:r w:rsidRPr="004761F3">
        <w:rPr>
          <w:rFonts w:asciiTheme="majorBidi" w:eastAsia="Times New Roman" w:hAnsiTheme="majorBidi" w:cstheme="majorBidi"/>
          <w:sz w:val="28"/>
          <w:cs/>
          <w:lang w:val="en-GB"/>
        </w:rPr>
        <w:t>ธุรกิจ</w:t>
      </w:r>
      <w:r w:rsidRPr="004761F3">
        <w:rPr>
          <w:rFonts w:asciiTheme="majorBidi" w:eastAsia="Times New Roman" w:hAnsiTheme="majorBidi" w:cstheme="majorBidi" w:hint="cs"/>
          <w:sz w:val="28"/>
          <w:cs/>
        </w:rPr>
        <w:t>สถานีบริการแก๊สและน้ำมัน</w:t>
      </w:r>
    </w:p>
    <w:p w14:paraId="6213BEBA" w14:textId="77777777" w:rsidR="004761F3" w:rsidRPr="004761F3" w:rsidRDefault="004761F3" w:rsidP="004761F3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z w:val="28"/>
        </w:rPr>
      </w:pPr>
      <w:r w:rsidRPr="004761F3">
        <w:rPr>
          <w:rFonts w:asciiTheme="majorBidi" w:eastAsia="Times New Roman" w:hAnsiTheme="majorBidi" w:cstheme="majorBidi"/>
          <w:sz w:val="28"/>
          <w:cs/>
          <w:lang w:val="en-GB"/>
        </w:rPr>
        <w:t>ธุรกิจพลังงานท</w:t>
      </w:r>
      <w:r w:rsidRPr="004761F3">
        <w:rPr>
          <w:rFonts w:asciiTheme="majorBidi" w:eastAsia="Times New Roman" w:hAnsiTheme="majorBidi" w:cstheme="majorBidi" w:hint="cs"/>
          <w:sz w:val="28"/>
          <w:cs/>
          <w:lang w:val="en-GB"/>
        </w:rPr>
        <w:t>ดแทน</w:t>
      </w:r>
    </w:p>
    <w:p w14:paraId="2A88CC39" w14:textId="77777777" w:rsidR="004761F3" w:rsidRPr="004761F3" w:rsidRDefault="004761F3" w:rsidP="004761F3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z w:val="28"/>
        </w:rPr>
      </w:pPr>
      <w:r w:rsidRPr="004761F3">
        <w:rPr>
          <w:rFonts w:asciiTheme="majorBidi" w:eastAsia="Times New Roman" w:hAnsiTheme="majorBidi" w:cstheme="majorBidi"/>
          <w:sz w:val="28"/>
          <w:cs/>
          <w:lang w:val="en-GB"/>
        </w:rPr>
        <w:t>ธุรกิจวิทยุสื่อสาร</w:t>
      </w:r>
      <w:r w:rsidRPr="004761F3">
        <w:rPr>
          <w:rFonts w:asciiTheme="majorBidi" w:eastAsia="Times New Roman" w:hAnsiTheme="majorBidi" w:cstheme="majorBidi" w:hint="cs"/>
          <w:sz w:val="28"/>
          <w:cs/>
          <w:lang w:val="en-GB"/>
        </w:rPr>
        <w:t>โทรคมนาคม</w:t>
      </w:r>
      <w:r w:rsidRPr="004761F3">
        <w:rPr>
          <w:rFonts w:asciiTheme="majorBidi" w:eastAsia="Times New Roman" w:hAnsiTheme="majorBidi" w:cstheme="majorBidi"/>
          <w:sz w:val="28"/>
          <w:cs/>
          <w:lang w:val="en-GB"/>
        </w:rPr>
        <w:t xml:space="preserve">และ </w:t>
      </w:r>
      <w:r w:rsidRPr="004761F3">
        <w:rPr>
          <w:rFonts w:asciiTheme="majorBidi" w:eastAsia="Times New Roman" w:hAnsiTheme="majorBidi" w:cstheme="majorBidi"/>
          <w:sz w:val="28"/>
        </w:rPr>
        <w:t>Internet of Things (IoT)</w:t>
      </w:r>
      <w:r w:rsidRPr="004761F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</w:p>
    <w:p w14:paraId="5D0F7AB3" w14:textId="77777777" w:rsidR="004761F3" w:rsidRPr="004761F3" w:rsidRDefault="004761F3" w:rsidP="004761F3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z w:val="28"/>
        </w:rPr>
      </w:pPr>
      <w:r w:rsidRPr="004761F3">
        <w:rPr>
          <w:rFonts w:asciiTheme="majorBidi" w:eastAsia="Times New Roman" w:hAnsiTheme="majorBidi" w:cstheme="majorBidi" w:hint="cs"/>
          <w:sz w:val="28"/>
          <w:cs/>
          <w:lang w:val="en-GB"/>
        </w:rPr>
        <w:t>ธุรกิจสาธารณูปโภค</w:t>
      </w:r>
    </w:p>
    <w:p w14:paraId="35E3169F" w14:textId="77777777" w:rsidR="004761F3" w:rsidRDefault="004761F3" w:rsidP="004761F3">
      <w:pPr>
        <w:tabs>
          <w:tab w:val="right" w:pos="7200"/>
          <w:tab w:val="right" w:pos="900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1D2B">
        <w:rPr>
          <w:rFonts w:asciiTheme="majorBidi" w:hAnsiTheme="majorBidi" w:cstheme="majorBidi"/>
          <w:b/>
          <w:bCs/>
          <w:i/>
          <w:iCs/>
          <w:sz w:val="28"/>
          <w:cs/>
        </w:rPr>
        <w:t>ส่วนงานภูมิศาสตร์</w:t>
      </w:r>
    </w:p>
    <w:p w14:paraId="63E79352" w14:textId="77777777" w:rsidR="004761F3" w:rsidRDefault="004761F3" w:rsidP="004761F3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Theme="majorBidi" w:hAnsiTheme="majorBidi" w:cstheme="majorBidi"/>
          <w:spacing w:val="-6"/>
          <w:sz w:val="28"/>
        </w:rPr>
      </w:pPr>
      <w:r w:rsidRPr="00871D2B">
        <w:rPr>
          <w:rFonts w:asciiTheme="majorBidi" w:hAnsiTheme="majorBidi" w:cstheme="majorBidi"/>
          <w:spacing w:val="-4"/>
          <w:sz w:val="28"/>
          <w:cs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871D2B">
        <w:rPr>
          <w:rFonts w:asciiTheme="majorBidi" w:hAnsiTheme="majorBidi" w:cstheme="majorBidi"/>
          <w:sz w:val="28"/>
          <w:cs/>
        </w:rPr>
        <w:t>ที่</w:t>
      </w:r>
      <w:r w:rsidRPr="00871D2B">
        <w:rPr>
          <w:rFonts w:asciiTheme="majorBidi" w:hAnsiTheme="majorBidi" w:cstheme="majorBidi"/>
          <w:spacing w:val="-6"/>
          <w:sz w:val="28"/>
          <w:cs/>
        </w:rPr>
        <w:t>มีสาระสำคัญ</w:t>
      </w:r>
      <w:r>
        <w:rPr>
          <w:rFonts w:asciiTheme="majorBidi" w:hAnsiTheme="majorBidi" w:cstheme="majorBidi"/>
          <w:spacing w:val="-6"/>
          <w:sz w:val="28"/>
        </w:rPr>
        <w:t xml:space="preserve"> </w:t>
      </w:r>
    </w:p>
    <w:p w14:paraId="460BAE85" w14:textId="77777777" w:rsidR="004761F3" w:rsidRDefault="004761F3" w:rsidP="004761F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71D2B">
        <w:rPr>
          <w:rFonts w:asciiTheme="majorBidi" w:hAnsiTheme="majorBidi" w:cstheme="majorBidi"/>
          <w:b/>
          <w:bCs/>
          <w:i/>
          <w:iCs/>
          <w:sz w:val="28"/>
          <w:cs/>
        </w:rPr>
        <w:t>ลูกค้ารายใหญ่</w:t>
      </w:r>
    </w:p>
    <w:p w14:paraId="243743BA" w14:textId="4932F636" w:rsidR="00D5121C" w:rsidRDefault="004761F3" w:rsidP="004761F3">
      <w:pPr>
        <w:tabs>
          <w:tab w:val="left" w:pos="2190"/>
        </w:tabs>
        <w:ind w:firstLine="360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hint="cs"/>
          <w:sz w:val="28"/>
          <w:cs/>
        </w:rPr>
        <w:t>สำหรับงวดสามเดือนและ</w:t>
      </w:r>
      <w:r>
        <w:rPr>
          <w:rFonts w:asciiTheme="majorBidi" w:hAnsiTheme="majorBidi" w:hint="cs"/>
          <w:sz w:val="28"/>
          <w:cs/>
        </w:rPr>
        <w:t>เก้า</w:t>
      </w:r>
      <w:r w:rsidRPr="00871D2B">
        <w:rPr>
          <w:rFonts w:asciiTheme="majorBidi" w:hAnsiTheme="majorBidi" w:hint="cs"/>
          <w:sz w:val="28"/>
          <w:cs/>
        </w:rPr>
        <w:t>เดือน</w:t>
      </w:r>
      <w:r w:rsidRPr="00871D2B">
        <w:rPr>
          <w:rFonts w:asciiTheme="majorBidi" w:hAnsiTheme="majorBidi"/>
          <w:sz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กันยายน</w:t>
      </w:r>
      <w:r w:rsidRPr="00871D2B">
        <w:rPr>
          <w:rFonts w:asciiTheme="majorBidi" w:hAnsiTheme="majorBidi" w:cstheme="majorBidi"/>
          <w:spacing w:val="-8"/>
          <w:sz w:val="28"/>
          <w:cs/>
        </w:rPr>
        <w:t xml:space="preserve"> </w:t>
      </w:r>
      <w:r>
        <w:rPr>
          <w:rFonts w:asciiTheme="majorBidi" w:hAnsiTheme="majorBidi" w:cstheme="majorBidi"/>
          <w:spacing w:val="-8"/>
          <w:sz w:val="28"/>
        </w:rPr>
        <w:t>2563</w:t>
      </w:r>
      <w:r w:rsidRPr="00871D2B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/>
          <w:sz w:val="28"/>
        </w:rPr>
        <w:t>2562</w:t>
      </w:r>
      <w:r w:rsidRPr="00871D2B">
        <w:rPr>
          <w:rFonts w:asciiTheme="majorBidi" w:eastAsia="SimSun" w:hAnsiTheme="majorBidi" w:cstheme="majorBidi"/>
          <w:sz w:val="28"/>
          <w:cs/>
        </w:rPr>
        <w:t xml:space="preserve"> กลุ่มบริษัทไม่มีลูกค้ารายใหญ่ที่มีสาระสำคัญ</w:t>
      </w:r>
    </w:p>
    <w:p w14:paraId="772DFA61" w14:textId="77777777" w:rsidR="00D5121C" w:rsidRDefault="00D5121C">
      <w:pPr>
        <w:rPr>
          <w:rFonts w:asciiTheme="majorBidi" w:hAnsiTheme="majorBidi" w:cstheme="majorBidi"/>
          <w:sz w:val="28"/>
        </w:rPr>
      </w:pPr>
    </w:p>
    <w:p w14:paraId="39EB43D7" w14:textId="77777777" w:rsidR="00D5121C" w:rsidRDefault="00D5121C">
      <w:pPr>
        <w:jc w:val="right"/>
        <w:rPr>
          <w:rFonts w:asciiTheme="majorBidi" w:hAnsiTheme="majorBidi" w:cstheme="majorBidi"/>
          <w:sz w:val="28"/>
        </w:rPr>
      </w:pPr>
    </w:p>
    <w:p w14:paraId="11965877" w14:textId="77777777" w:rsidR="00D5121C" w:rsidRDefault="00D5121C">
      <w:pPr>
        <w:rPr>
          <w:rFonts w:asciiTheme="majorBidi" w:hAnsiTheme="majorBidi" w:cstheme="majorBidi"/>
          <w:sz w:val="28"/>
        </w:rPr>
      </w:pPr>
    </w:p>
    <w:p w14:paraId="4FCC7A09" w14:textId="77777777" w:rsidR="00D5121C" w:rsidRDefault="00D5121C">
      <w:pPr>
        <w:rPr>
          <w:rFonts w:asciiTheme="majorBidi" w:hAnsiTheme="majorBidi" w:cstheme="majorBidi"/>
          <w:sz w:val="28"/>
        </w:rPr>
        <w:sectPr w:rsidR="00D5121C" w:rsidSect="00070BCE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720" w:left="1440" w:header="864" w:footer="432" w:gutter="0"/>
          <w:pgNumType w:start="55"/>
          <w:cols w:space="720"/>
          <w:docGrid w:linePitch="326"/>
        </w:sectPr>
      </w:pPr>
    </w:p>
    <w:p w14:paraId="72729CEF" w14:textId="77777777" w:rsidR="00D5121C" w:rsidRDefault="009B248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8"/>
        </w:rPr>
      </w:pPr>
      <w:r w:rsidRPr="00871D2B">
        <w:rPr>
          <w:rFonts w:asciiTheme="majorBidi" w:eastAsia="SimSun" w:hAnsiTheme="majorBidi" w:cstheme="majorBidi"/>
          <w:sz w:val="28"/>
          <w:cs/>
          <w:lang w:val="en-GB"/>
        </w:rPr>
        <w:lastRenderedPageBreak/>
        <w:t>ข้อมูลตามส่วนงานที่รายงานและการจำแนกรายได้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สาม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26579E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eastAsia="SimSun" w:hAnsiTheme="majorBidi" w:cstheme="majorBidi"/>
          <w:sz w:val="28"/>
        </w:rPr>
        <w:t>2563</w:t>
      </w:r>
      <w:r w:rsidRPr="00871D2B">
        <w:rPr>
          <w:rFonts w:asciiTheme="majorBidi" w:eastAsia="SimSun" w:hAnsiTheme="majorBidi" w:cstheme="majorBidi"/>
          <w:sz w:val="28"/>
          <w:cs/>
          <w:lang w:val="en-GB"/>
        </w:rPr>
        <w:t xml:space="preserve"> และ </w:t>
      </w:r>
      <w:r>
        <w:rPr>
          <w:rFonts w:asciiTheme="majorBidi" w:eastAsia="SimSun" w:hAnsiTheme="majorBidi" w:cstheme="majorBidi"/>
          <w:sz w:val="28"/>
        </w:rPr>
        <w:t>2562</w:t>
      </w:r>
      <w:r w:rsidRPr="00871D2B">
        <w:rPr>
          <w:rFonts w:asciiTheme="majorBidi" w:eastAsia="SimSun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1459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344"/>
        <w:gridCol w:w="990"/>
        <w:gridCol w:w="90"/>
        <w:gridCol w:w="886"/>
        <w:gridCol w:w="90"/>
        <w:gridCol w:w="63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194"/>
        <w:gridCol w:w="796"/>
        <w:gridCol w:w="90"/>
        <w:gridCol w:w="1094"/>
      </w:tblGrid>
      <w:tr w:rsidR="00D5121C" w:rsidRPr="006E7164" w14:paraId="294755A1" w14:textId="77777777" w:rsidTr="00010A63">
        <w:trPr>
          <w:trHeight w:val="216"/>
        </w:trPr>
        <w:tc>
          <w:tcPr>
            <w:tcW w:w="3344" w:type="dxa"/>
            <w:vAlign w:val="bottom"/>
          </w:tcPr>
          <w:p w14:paraId="31FB6BB8" w14:textId="77777777" w:rsidR="00D5121C" w:rsidRPr="00010A63" w:rsidRDefault="00D5121C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1250" w:type="dxa"/>
            <w:gridSpan w:val="23"/>
          </w:tcPr>
          <w:p w14:paraId="15604518" w14:textId="77777777" w:rsidR="00D5121C" w:rsidRPr="00010A63" w:rsidRDefault="009B2480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(</w:t>
            </w: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หน่วย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ล้านบาท)</w:t>
            </w:r>
          </w:p>
        </w:tc>
      </w:tr>
      <w:tr w:rsidR="00D5121C" w:rsidRPr="006E7164" w14:paraId="407B7919" w14:textId="77777777" w:rsidTr="00010A63">
        <w:trPr>
          <w:trHeight w:val="252"/>
        </w:trPr>
        <w:tc>
          <w:tcPr>
            <w:tcW w:w="3344" w:type="dxa"/>
            <w:vAlign w:val="bottom"/>
          </w:tcPr>
          <w:p w14:paraId="30ACC5E6" w14:textId="77777777" w:rsidR="00D5121C" w:rsidRPr="00010A63" w:rsidRDefault="00D5121C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1250" w:type="dxa"/>
            <w:gridSpan w:val="23"/>
          </w:tcPr>
          <w:p w14:paraId="6F30DC2C" w14:textId="73AC1A83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งบกำไรขาดทุนและกำไรขาดทุนเบ็ดเสร็จอื่นรวม</w:t>
            </w:r>
            <w:r w:rsidR="00C24200"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สำหรับงวด</w:t>
            </w:r>
            <w:r w:rsidR="00C24200"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สาม</w:t>
            </w:r>
            <w:r w:rsidR="00C24200"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เดือนสิ้นสุดวันที่ </w:t>
            </w:r>
            <w:r w:rsidR="00C24200" w:rsidRPr="00010A63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="00C24200"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 xml:space="preserve"> กันยายน</w:t>
            </w:r>
          </w:p>
        </w:tc>
      </w:tr>
      <w:tr w:rsidR="00D5121C" w:rsidRPr="006E7164" w14:paraId="46AF2550" w14:textId="77777777" w:rsidTr="00010A63">
        <w:trPr>
          <w:trHeight w:val="575"/>
        </w:trPr>
        <w:tc>
          <w:tcPr>
            <w:tcW w:w="3344" w:type="dxa"/>
            <w:vAlign w:val="bottom"/>
          </w:tcPr>
          <w:p w14:paraId="43AA578D" w14:textId="77777777" w:rsidR="00D5121C" w:rsidRPr="00010A63" w:rsidRDefault="00D5121C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9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D9E87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ธุรกิจตัวแทนนายหน้าในการ</w:t>
            </w:r>
          </w:p>
          <w:p w14:paraId="4EE786DF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จัดจำหน่ายแก๊ส 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LPG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32DED29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FF0B2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ธุรกิจพลังงานทางเลือก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6F1BC5A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37A72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ธุรกิจวิทยุสื่อสารและ</w:t>
            </w:r>
          </w:p>
          <w:p w14:paraId="160D58A2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Internet of Things (IoT)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90E03F0" w14:textId="77777777" w:rsidR="00D5121C" w:rsidRPr="00010A63" w:rsidRDefault="00D5121C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9D3CC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8FF0921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ธุรกิจการบำบัดน้ำ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B0E36E3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CA511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รายการปรับปรุงและ</w:t>
            </w:r>
          </w:p>
          <w:p w14:paraId="4C3547BB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94" w:type="dxa"/>
            <w:tcBorders>
              <w:top w:val="single" w:sz="4" w:space="0" w:color="auto"/>
            </w:tcBorders>
            <w:vAlign w:val="bottom"/>
          </w:tcPr>
          <w:p w14:paraId="330DA082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37152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D5121C" w:rsidRPr="006E7164" w14:paraId="1BC01B84" w14:textId="77777777" w:rsidTr="00010A63">
        <w:trPr>
          <w:trHeight w:val="287"/>
        </w:trPr>
        <w:tc>
          <w:tcPr>
            <w:tcW w:w="3344" w:type="dxa"/>
            <w:vAlign w:val="bottom"/>
          </w:tcPr>
          <w:p w14:paraId="483755B0" w14:textId="77777777" w:rsidR="00D5121C" w:rsidRPr="00010A63" w:rsidRDefault="00D5121C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DF22CC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46A821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65ACC06B" w14:textId="77777777" w:rsidR="00D5121C" w:rsidRPr="00010A63" w:rsidRDefault="009B2480">
            <w:pPr>
              <w:pStyle w:val="EnvelopeReturn"/>
              <w:ind w:right="-13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2F5EBF2F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0D940A5" w14:textId="77777777" w:rsidR="00D5121C" w:rsidRPr="00010A63" w:rsidRDefault="009B2480">
            <w:pPr>
              <w:pStyle w:val="EnvelopeReturn"/>
              <w:ind w:right="-8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</w:tcPr>
          <w:p w14:paraId="0991DA3A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6DA635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788E0F80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58FF1" w14:textId="77777777" w:rsidR="00D5121C" w:rsidRPr="00010A63" w:rsidRDefault="009B2480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A006DC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41EEE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339377CA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B67465E" w14:textId="77777777" w:rsidR="00D5121C" w:rsidRPr="00010A63" w:rsidRDefault="009B2480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</w:tcPr>
          <w:p w14:paraId="040350A7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39DB9B" w14:textId="77777777" w:rsidR="00D5121C" w:rsidRPr="00010A63" w:rsidRDefault="009B2480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5CAA80FB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422F574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</w:tcPr>
          <w:p w14:paraId="1C2F1592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5B3EE1" w14:textId="77777777" w:rsidR="00D5121C" w:rsidRPr="00010A63" w:rsidRDefault="009B2480">
            <w:pPr>
              <w:pStyle w:val="EnvelopeReturn"/>
              <w:ind w:right="-4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194" w:type="dxa"/>
          </w:tcPr>
          <w:p w14:paraId="28882A76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0AD1B9DA" w14:textId="77777777" w:rsidR="00D5121C" w:rsidRPr="00010A63" w:rsidRDefault="009B2480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</w:tcPr>
          <w:p w14:paraId="2AD39087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15C4497" w14:textId="77777777" w:rsidR="00D5121C" w:rsidRPr="00010A63" w:rsidRDefault="009B2480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</w:tr>
      <w:tr w:rsidR="00575E4D" w:rsidRPr="006E7164" w14:paraId="6F34A172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37DE8F95" w14:textId="77777777" w:rsidR="00575E4D" w:rsidRPr="00010A63" w:rsidRDefault="00575E4D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371AE5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0D0FC63F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31350686" w14:textId="77777777" w:rsidR="00575E4D" w:rsidRPr="00010A63" w:rsidRDefault="00575E4D">
            <w:pPr>
              <w:pStyle w:val="EnvelopeReturn"/>
              <w:ind w:right="-13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5A481FE4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</w:tcPr>
          <w:p w14:paraId="1BFC462C" w14:textId="77777777" w:rsidR="00575E4D" w:rsidRPr="00010A63" w:rsidRDefault="00575E4D">
            <w:pPr>
              <w:pStyle w:val="EnvelopeReturn"/>
              <w:ind w:right="-8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381CBF61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E6CB53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4E12F5E2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6FCAEC" w14:textId="77777777" w:rsidR="00575E4D" w:rsidRPr="00010A63" w:rsidRDefault="00575E4D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03C8A830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3E8F4DB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5B0650F8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C5D2B03" w14:textId="77777777" w:rsidR="00575E4D" w:rsidRPr="00010A63" w:rsidRDefault="00575E4D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3D47E1AA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9A90CDB" w14:textId="77777777" w:rsidR="00575E4D" w:rsidRPr="00010A63" w:rsidRDefault="00575E4D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355ED5B9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239DB79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50A56C73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53E5A28" w14:textId="77777777" w:rsidR="00575E4D" w:rsidRPr="00010A63" w:rsidRDefault="00575E4D">
            <w:pPr>
              <w:pStyle w:val="EnvelopeReturn"/>
              <w:ind w:right="-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4" w:type="dxa"/>
          </w:tcPr>
          <w:p w14:paraId="74159D53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vAlign w:val="bottom"/>
          </w:tcPr>
          <w:p w14:paraId="7C416F76" w14:textId="77777777" w:rsidR="00575E4D" w:rsidRPr="00010A63" w:rsidRDefault="00575E4D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755DFAE0" w14:textId="77777777" w:rsidR="00575E4D" w:rsidRPr="00010A63" w:rsidRDefault="00575E4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316E4AB4" w14:textId="54E38792" w:rsidR="00575E4D" w:rsidRPr="00010A63" w:rsidRDefault="00575E4D" w:rsidP="00575E4D">
            <w:pPr>
              <w:pStyle w:val="EnvelopeReturn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hint="eastAsia"/>
                <w:sz w:val="23"/>
                <w:szCs w:val="23"/>
                <w:cs/>
              </w:rPr>
              <w:t>“</w:t>
            </w:r>
            <w:r w:rsidRPr="00010A63">
              <w:rPr>
                <w:rFonts w:asciiTheme="majorBidi" w:hAnsiTheme="majorBidi" w:hint="cs"/>
                <w:sz w:val="23"/>
                <w:szCs w:val="23"/>
                <w:cs/>
              </w:rPr>
              <w:t>ปรับปรุงใหม่</w:t>
            </w:r>
            <w:r w:rsidRPr="00010A63">
              <w:rPr>
                <w:rFonts w:asciiTheme="majorBidi" w:hAnsiTheme="majorBidi" w:hint="eastAsia"/>
                <w:sz w:val="23"/>
                <w:szCs w:val="23"/>
                <w:cs/>
              </w:rPr>
              <w:t>”</w:t>
            </w:r>
          </w:p>
        </w:tc>
      </w:tr>
      <w:tr w:rsidR="0068461D" w:rsidRPr="006E7164" w14:paraId="3F0F92B1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33EC5572" w14:textId="77777777" w:rsidR="0068461D" w:rsidRPr="00010A63" w:rsidRDefault="0068461D" w:rsidP="0073531B">
            <w:pPr>
              <w:ind w:left="-9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0C96BCA0" w14:textId="4E22BD55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0DCF012C" w14:textId="77777777" w:rsidR="0068461D" w:rsidRPr="00010A63" w:rsidRDefault="0068461D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shd w:val="clear" w:color="auto" w:fill="auto"/>
          </w:tcPr>
          <w:p w14:paraId="596CAD8E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394AFFBF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14:paraId="0D421017" w14:textId="467D8BBD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A7003B2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64A861F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40857E3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20666B" w14:textId="4D699032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21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061799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C424D3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87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C556C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19E8C2C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744E33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E8C8AD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677FFF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A629E2" w14:textId="77777777" w:rsidR="0068461D" w:rsidRPr="00010A63" w:rsidRDefault="0068461D" w:rsidP="00B814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A1B18D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2517A9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4" w:type="dxa"/>
            <w:shd w:val="clear" w:color="auto" w:fill="auto"/>
            <w:vAlign w:val="center"/>
          </w:tcPr>
          <w:p w14:paraId="41097307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28EBC13" w14:textId="4B567364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278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D1D7ED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55593B1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304</w:t>
            </w:r>
          </w:p>
        </w:tc>
      </w:tr>
      <w:tr w:rsidR="0068461D" w:rsidRPr="006E7164" w14:paraId="4D8F1B83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537B5C47" w14:textId="77777777" w:rsidR="0068461D" w:rsidRPr="00010A63" w:rsidRDefault="0068461D" w:rsidP="0073531B">
            <w:pPr>
              <w:ind w:left="-9" w:right="-465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990" w:type="dxa"/>
            <w:shd w:val="clear" w:color="auto" w:fill="auto"/>
          </w:tcPr>
          <w:p w14:paraId="3E8FF0AD" w14:textId="614675B2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3310F15E" w14:textId="77777777" w:rsidR="0068461D" w:rsidRPr="00010A63" w:rsidRDefault="0068461D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shd w:val="clear" w:color="auto" w:fill="auto"/>
          </w:tcPr>
          <w:p w14:paraId="2C0878CB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5C0ECED3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14:paraId="3F214EA4" w14:textId="0A963D8D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BD2C92F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07D079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98D48B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1EA42C" w14:textId="160F885A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8D175C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C5E324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A790D4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6BEA10" w14:textId="1AFF0F27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FF2182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B54CD2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50F0E6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3694DF" w14:textId="77777777" w:rsidR="0068461D" w:rsidRPr="00010A63" w:rsidRDefault="0068461D" w:rsidP="00B814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FA2FBD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0641E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4" w:type="dxa"/>
            <w:shd w:val="clear" w:color="auto" w:fill="auto"/>
            <w:vAlign w:val="center"/>
          </w:tcPr>
          <w:p w14:paraId="491ADF08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6EB24E0" w14:textId="0676C08D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F27F97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3159201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45</w:t>
            </w:r>
          </w:p>
        </w:tc>
      </w:tr>
      <w:tr w:rsidR="0068461D" w:rsidRPr="006E7164" w14:paraId="375B7EA9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52D8F51E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ต้นทุนการขาย</w:t>
            </w:r>
          </w:p>
        </w:tc>
        <w:tc>
          <w:tcPr>
            <w:tcW w:w="990" w:type="dxa"/>
            <w:shd w:val="clear" w:color="auto" w:fill="auto"/>
          </w:tcPr>
          <w:p w14:paraId="68406A25" w14:textId="2ED5B3CB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125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34FD03" w14:textId="77777777" w:rsidR="0068461D" w:rsidRPr="00010A63" w:rsidRDefault="0068461D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shd w:val="clear" w:color="auto" w:fill="auto"/>
          </w:tcPr>
          <w:p w14:paraId="2DDB2153" w14:textId="39025BBA" w:rsidR="0068461D" w:rsidRPr="00010A63" w:rsidRDefault="0068461D" w:rsidP="0026579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(1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76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9A40B2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14:paraId="1AB0DAD0" w14:textId="5BB54EDA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C7117E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8F6BD88" w14:textId="6B93DFC3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1CB12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684203" w14:textId="6DD3DF20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(1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06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B94A14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5BA4B4" w14:textId="737D1099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(7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CA532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E4B6C4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444EA6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8A2127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26AFC3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31701B" w14:textId="77777777" w:rsidR="0068461D" w:rsidRPr="00010A63" w:rsidRDefault="0068461D" w:rsidP="00B814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A6925B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B4958AB" w14:textId="004BBB1B" w:rsidR="0068461D" w:rsidRPr="00010A63" w:rsidRDefault="002D576E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(3)</w:t>
            </w:r>
          </w:p>
        </w:tc>
        <w:tc>
          <w:tcPr>
            <w:tcW w:w="194" w:type="dxa"/>
            <w:shd w:val="clear" w:color="auto" w:fill="auto"/>
            <w:vAlign w:val="center"/>
          </w:tcPr>
          <w:p w14:paraId="67DB670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70C0EEB" w14:textId="5CD22D85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236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A540FC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2BAE7CD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(255)</w:t>
            </w:r>
          </w:p>
        </w:tc>
      </w:tr>
      <w:tr w:rsidR="0068461D" w:rsidRPr="006E7164" w14:paraId="4F2C49C3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4C16F568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D172B8" w14:textId="697EADE2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2AD1D0" w14:textId="77777777" w:rsidR="0068461D" w:rsidRPr="00010A63" w:rsidRDefault="0068461D" w:rsidP="0073531B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14:paraId="6ABFF1A6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(13)</w:t>
            </w:r>
          </w:p>
        </w:tc>
        <w:tc>
          <w:tcPr>
            <w:tcW w:w="90" w:type="dxa"/>
            <w:shd w:val="clear" w:color="auto" w:fill="auto"/>
          </w:tcPr>
          <w:p w14:paraId="60A66C62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B98C7D6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374D9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A83C3F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C250A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5B68B" w14:textId="42D235EB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22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F8B808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8D3F6" w14:textId="3BA7598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A86208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58254" w14:textId="6F183041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91936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25BDE9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374FB" w14:textId="156EF2ED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91936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DB72CA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F6C4C" w14:textId="77777777" w:rsidR="0068461D" w:rsidRPr="00010A63" w:rsidRDefault="0068461D" w:rsidP="00B814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7A934C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1B5D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4" w:type="dxa"/>
            <w:shd w:val="clear" w:color="auto" w:fill="auto"/>
            <w:vAlign w:val="center"/>
          </w:tcPr>
          <w:p w14:paraId="43598372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488CD" w14:textId="67BD82B5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33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D0F8E4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90331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(25)</w:t>
            </w:r>
          </w:p>
        </w:tc>
      </w:tr>
      <w:tr w:rsidR="0068461D" w:rsidRPr="006E7164" w14:paraId="1F042F0A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7116AB4F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6DE01" w14:textId="3B5456DE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3B6F79D8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23720" w14:textId="507FCE0E" w:rsidR="0068461D" w:rsidRPr="00010A63" w:rsidRDefault="002D576E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7029906D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6A29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EE7E0B4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44A89" w14:textId="41F9FF59" w:rsidR="0068461D" w:rsidRPr="00010A63" w:rsidRDefault="002D576E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9CC2809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28B8F0" w14:textId="578B27C0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4B9699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DD2307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95AD43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24EEEE" w14:textId="42845FBE" w:rsidR="0068461D" w:rsidRPr="00010A63" w:rsidRDefault="00A717B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EF099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F9357" w14:textId="703D7327" w:rsidR="0068461D" w:rsidRPr="00010A63" w:rsidRDefault="00A717B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D42DE6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F19A5D" w14:textId="77777777" w:rsidR="0068461D" w:rsidRPr="00010A63" w:rsidRDefault="0068461D" w:rsidP="00B8148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BB920A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DE6292" w14:textId="39EF831E" w:rsidR="0068461D" w:rsidRPr="00010A63" w:rsidRDefault="002D576E" w:rsidP="009F14B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(3)</w:t>
            </w:r>
          </w:p>
        </w:tc>
        <w:tc>
          <w:tcPr>
            <w:tcW w:w="194" w:type="dxa"/>
            <w:shd w:val="clear" w:color="auto" w:fill="auto"/>
            <w:vAlign w:val="center"/>
          </w:tcPr>
          <w:p w14:paraId="72786C2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DB0531" w14:textId="2539BC51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62F29B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01FAEE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69</w:t>
            </w:r>
          </w:p>
        </w:tc>
      </w:tr>
      <w:tr w:rsidR="0068461D" w:rsidRPr="006E7164" w14:paraId="3400CEB9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627FD6F0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D658E6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C15D240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0C2FB540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D48FD1E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423297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3FA6B3C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8F0AEB1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46AAA99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1F7172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04FEF4A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9BD1A9" w14:textId="77777777" w:rsidR="0068461D" w:rsidRPr="00010A63" w:rsidRDefault="0068461D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C709E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D39DA9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5445D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07529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3F7773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A654F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315B66F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049718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3225343C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851A455" w14:textId="329270A0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1A361B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B9A92DC" w14:textId="76263741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24</w:t>
            </w:r>
          </w:p>
        </w:tc>
      </w:tr>
      <w:tr w:rsidR="0068461D" w:rsidRPr="006E7164" w14:paraId="35091150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1E077004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990" w:type="dxa"/>
            <w:shd w:val="clear" w:color="auto" w:fill="auto"/>
          </w:tcPr>
          <w:p w14:paraId="1E611702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DBC5B21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0E00CBB2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F9322D0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AAB5369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9ABD8C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0A8513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441703E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7BE79F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5718438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EA40CA" w14:textId="77777777" w:rsidR="0068461D" w:rsidRPr="00010A63" w:rsidRDefault="0068461D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BC48D86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E764F88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D5E600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E586C9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B709F5D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A9EA487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31A9EB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46C95C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69A7BF30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35E7C70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D8B306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658BAF5" w14:textId="57079103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68461D" w:rsidRPr="006E7164" w14:paraId="2DD834AF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37E9E867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2385960E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56DA5A5F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shd w:val="clear" w:color="auto" w:fill="auto"/>
          </w:tcPr>
          <w:p w14:paraId="11C9CCB3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05BEAEDF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14:paraId="7F474B31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6D1CA11E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E5DE1B9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72A970B6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55F5B8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1C07A93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2B0E00" w14:textId="77777777" w:rsidR="0068461D" w:rsidRPr="00010A63" w:rsidRDefault="0068461D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C50378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22FAF8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02D6E9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FB61D0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E4591A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3B340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E48CF6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A4AA0B4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2C03E90A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D1001B2" w14:textId="04CBF44C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2)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1DD411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55D782D" w14:textId="10EEFB79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68461D" w:rsidRPr="006E7164" w14:paraId="7C0AA4FC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5A69EB59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C76A401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5E7E78B4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shd w:val="clear" w:color="auto" w:fill="auto"/>
          </w:tcPr>
          <w:p w14:paraId="34E97007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7A7B7FD3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14:paraId="6EE3C633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333778CE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2224E6D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29279267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2834FC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78590E6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148A03" w14:textId="77777777" w:rsidR="0068461D" w:rsidRPr="00010A63" w:rsidRDefault="0068461D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FF99B8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B8C86F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3EE4B0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C21946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C506D5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7EA2E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93D4A85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60A3CA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29783D33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4D08594" w14:textId="0B538BCE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A12D2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84DCEFE" w14:textId="6BC4F018" w:rsidR="0068461D" w:rsidRPr="00010A63" w:rsidRDefault="0068461D" w:rsidP="0068461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(14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68461D" w:rsidRPr="006E7164" w14:paraId="6AC9E1FE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3F685906" w14:textId="42474072" w:rsidR="0068461D" w:rsidRPr="00010A63" w:rsidRDefault="00010A63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hint="cs"/>
                <w:sz w:val="23"/>
                <w:szCs w:val="23"/>
                <w:cs/>
                <w:lang w:val="en-GB"/>
              </w:rPr>
              <w:t>โอนกลับค่าเผื่อเงินกู้ยืมและดอกเบี้ย</w:t>
            </w:r>
          </w:p>
        </w:tc>
        <w:tc>
          <w:tcPr>
            <w:tcW w:w="990" w:type="dxa"/>
            <w:shd w:val="clear" w:color="auto" w:fill="auto"/>
          </w:tcPr>
          <w:p w14:paraId="212C103A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32773AC4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shd w:val="clear" w:color="auto" w:fill="auto"/>
          </w:tcPr>
          <w:p w14:paraId="231645CD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28807FB9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14:paraId="64B0A32A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67705C9F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C9E1BD9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389F36BD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03C182" w14:textId="77777777" w:rsidR="0068461D" w:rsidRPr="00010A63" w:rsidRDefault="0068461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2371B0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CD687F" w14:textId="77777777" w:rsidR="0068461D" w:rsidRPr="00010A63" w:rsidRDefault="0068461D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32E97C5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812CEC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A510BA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7FBC35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643B36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404721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F5A5E4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E9DAB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4577A15A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975C680" w14:textId="40366285" w:rsidR="0068461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4CD6F1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CDECF77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204B7D" w:rsidRPr="006E7164" w14:paraId="355F0C3C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52DA2818" w14:textId="5BD4DD9E" w:rsidR="00204B7D" w:rsidRPr="00010A63" w:rsidRDefault="00A20405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กำไรจากการขายเงินลงทุนในบริษัทย่อย</w:t>
            </w:r>
          </w:p>
        </w:tc>
        <w:tc>
          <w:tcPr>
            <w:tcW w:w="990" w:type="dxa"/>
            <w:shd w:val="clear" w:color="auto" w:fill="auto"/>
          </w:tcPr>
          <w:p w14:paraId="1640F9F6" w14:textId="77777777" w:rsidR="00204B7D" w:rsidRPr="00010A63" w:rsidRDefault="00204B7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55C212A8" w14:textId="77777777" w:rsidR="00204B7D" w:rsidRPr="00010A63" w:rsidRDefault="00204B7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shd w:val="clear" w:color="auto" w:fill="auto"/>
          </w:tcPr>
          <w:p w14:paraId="11528B07" w14:textId="77777777" w:rsidR="00204B7D" w:rsidRPr="00010A63" w:rsidRDefault="00204B7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26AC56C6" w14:textId="77777777" w:rsidR="00204B7D" w:rsidRPr="00010A63" w:rsidRDefault="00204B7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14:paraId="3C89AB7E" w14:textId="77777777" w:rsidR="00204B7D" w:rsidRPr="00010A63" w:rsidRDefault="00204B7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0884D825" w14:textId="77777777" w:rsidR="00204B7D" w:rsidRPr="00010A63" w:rsidRDefault="00204B7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B64AEF9" w14:textId="77777777" w:rsidR="00204B7D" w:rsidRPr="00010A63" w:rsidRDefault="00204B7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109974C1" w14:textId="77777777" w:rsidR="00204B7D" w:rsidRPr="00010A63" w:rsidRDefault="00204B7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20D1F9" w14:textId="77777777" w:rsidR="00204B7D" w:rsidRPr="00010A63" w:rsidRDefault="00204B7D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2430B3" w14:textId="77777777" w:rsidR="00204B7D" w:rsidRPr="00010A63" w:rsidRDefault="00204B7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F6D0470" w14:textId="77777777" w:rsidR="00204B7D" w:rsidRPr="00010A63" w:rsidRDefault="00204B7D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4502C7B" w14:textId="77777777" w:rsidR="00204B7D" w:rsidRPr="00010A63" w:rsidRDefault="00204B7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2C744D2" w14:textId="77777777" w:rsidR="00204B7D" w:rsidRPr="00010A63" w:rsidRDefault="00204B7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1A819D6" w14:textId="77777777" w:rsidR="00204B7D" w:rsidRPr="00010A63" w:rsidRDefault="00204B7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F3EFA5" w14:textId="77777777" w:rsidR="00204B7D" w:rsidRPr="00010A63" w:rsidRDefault="00204B7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3D8307" w14:textId="77777777" w:rsidR="00204B7D" w:rsidRPr="00010A63" w:rsidRDefault="00204B7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D88792" w14:textId="77777777" w:rsidR="00204B7D" w:rsidRPr="00010A63" w:rsidRDefault="00204B7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D5D8C3" w14:textId="77777777" w:rsidR="00204B7D" w:rsidRPr="00010A63" w:rsidRDefault="00204B7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E979D1" w14:textId="77777777" w:rsidR="00204B7D" w:rsidRPr="00010A63" w:rsidRDefault="00204B7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75F343FA" w14:textId="77777777" w:rsidR="00204B7D" w:rsidRPr="00010A63" w:rsidRDefault="00204B7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083D42C" w14:textId="09C1930A" w:rsidR="00204B7D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6F4353" w14:textId="77777777" w:rsidR="00204B7D" w:rsidRPr="00010A63" w:rsidRDefault="00204B7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376887D" w14:textId="7BB92B5D" w:rsidR="00204B7D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137</w:t>
            </w:r>
          </w:p>
        </w:tc>
      </w:tr>
      <w:tr w:rsidR="00A20405" w:rsidRPr="006E7164" w14:paraId="19D41499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445338A5" w14:textId="22617440" w:rsidR="00A20405" w:rsidRPr="00010A63" w:rsidRDefault="00A20405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47B0F393" w14:textId="77777777" w:rsidR="00A20405" w:rsidRPr="00010A63" w:rsidRDefault="00A20405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6A7D1BE0" w14:textId="77777777" w:rsidR="00A20405" w:rsidRPr="00010A63" w:rsidRDefault="00A20405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shd w:val="clear" w:color="auto" w:fill="auto"/>
          </w:tcPr>
          <w:p w14:paraId="5CA35988" w14:textId="77777777" w:rsidR="00A20405" w:rsidRPr="00010A63" w:rsidRDefault="00A20405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01AEAB99" w14:textId="77777777" w:rsidR="00A20405" w:rsidRPr="00010A63" w:rsidRDefault="00A20405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14:paraId="24F9C35B" w14:textId="77777777" w:rsidR="00A20405" w:rsidRPr="00010A63" w:rsidRDefault="00A20405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1CC84B6F" w14:textId="77777777" w:rsidR="00A20405" w:rsidRPr="00010A63" w:rsidRDefault="00A20405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B02B5D8" w14:textId="77777777" w:rsidR="00A20405" w:rsidRPr="00010A63" w:rsidRDefault="00A20405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</w:tcPr>
          <w:p w14:paraId="4206F51D" w14:textId="77777777" w:rsidR="00A20405" w:rsidRPr="00010A63" w:rsidRDefault="00A20405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F6249E" w14:textId="77777777" w:rsidR="00A20405" w:rsidRPr="00010A63" w:rsidRDefault="00A20405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E77506" w14:textId="77777777" w:rsidR="00A20405" w:rsidRPr="00010A63" w:rsidRDefault="00A20405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8146CB" w14:textId="77777777" w:rsidR="00A20405" w:rsidRPr="00010A63" w:rsidRDefault="00A20405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C858488" w14:textId="77777777" w:rsidR="00A20405" w:rsidRPr="00010A63" w:rsidRDefault="00A20405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3A2461" w14:textId="77777777" w:rsidR="00A20405" w:rsidRPr="00010A63" w:rsidRDefault="00A20405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692884F" w14:textId="77777777" w:rsidR="00A20405" w:rsidRPr="00010A63" w:rsidRDefault="00A20405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842E31" w14:textId="77777777" w:rsidR="00A20405" w:rsidRPr="00010A63" w:rsidRDefault="00A20405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FECF26E" w14:textId="77777777" w:rsidR="00A20405" w:rsidRPr="00010A63" w:rsidRDefault="00A20405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1D3DA2" w14:textId="77777777" w:rsidR="00A20405" w:rsidRPr="00010A63" w:rsidRDefault="00A20405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D210E4" w14:textId="77777777" w:rsidR="00A20405" w:rsidRPr="00010A63" w:rsidRDefault="00A20405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DEFF01" w14:textId="77777777" w:rsidR="00A20405" w:rsidRPr="00010A63" w:rsidRDefault="00A20405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02E99B1D" w14:textId="77777777" w:rsidR="00A20405" w:rsidRPr="00010A63" w:rsidRDefault="00A20405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6F06187" w14:textId="0FB56E48" w:rsidR="00A20405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DA6883" w14:textId="77777777" w:rsidR="00A20405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BE84CB7" w14:textId="4ABDD404" w:rsidR="00A20405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(7)</w:t>
            </w:r>
          </w:p>
        </w:tc>
      </w:tr>
      <w:tr w:rsidR="0068461D" w:rsidRPr="006E7164" w14:paraId="4EF6B33A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5DEFBE57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165ED31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E49459E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6C00AFEA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16984F6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81ED35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19F9CAE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34AAFD3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3483215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B60FFE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905E3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7C1144" w14:textId="77777777" w:rsidR="0068461D" w:rsidRPr="00010A63" w:rsidRDefault="0068461D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AF4601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1D6836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3339CE9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176074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1DBF265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EEE5A1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EC42A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C4FEF7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0A7639D4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5234C" w14:textId="3C1755F9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(</w:t>
            </w:r>
            <w:r w:rsidR="00204B7D" w:rsidRPr="00010A6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</w:t>
            </w:r>
            <w:r w:rsidRPr="00010A6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781E09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509D3" w14:textId="3F728D5F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68461D" w:rsidRPr="006E7164" w14:paraId="56E54DF2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69468E29" w14:textId="3E33C0F5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 xml:space="preserve">กำไรก่อนรายได้ </w:t>
            </w: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</w:t>
            </w:r>
            <w:r w:rsidR="00010A63" w:rsidRPr="00010A6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ค่าใช้จ่าย</w:t>
            </w: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) </w:t>
            </w:r>
            <w:r w:rsidRPr="00010A6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2C8AFC8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80C734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10AF7304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5DC1C9F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842D421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6D0E410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6C9E6C4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AA6ECCE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D7817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68F6C69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3E9D02" w14:textId="77777777" w:rsidR="0068461D" w:rsidRPr="00010A63" w:rsidRDefault="0068461D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81A3DA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BC0709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66B62B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67578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96A473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2F9CA8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999A7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C6D0D7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5B46C89B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ACFEE" w14:textId="059F9B34" w:rsidR="0068461D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57AD5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187D9" w14:textId="5B0FC1E6" w:rsidR="0068461D" w:rsidRPr="00010A63" w:rsidRDefault="00A20405" w:rsidP="0068461D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</w:t>
            </w:r>
          </w:p>
        </w:tc>
      </w:tr>
      <w:tr w:rsidR="0068461D" w:rsidRPr="006E7164" w14:paraId="7A201E31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35EC2D02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pacing w:val="-8"/>
                <w:sz w:val="23"/>
                <w:szCs w:val="23"/>
                <w:cs/>
                <w:lang w:val="en-GB"/>
              </w:rPr>
              <w:t>รายได้</w:t>
            </w:r>
            <w:r w:rsidRPr="00010A63">
              <w:rPr>
                <w:rFonts w:asciiTheme="majorBidi" w:hAnsiTheme="majorBidi" w:cstheme="majorBidi"/>
                <w:spacing w:val="-8"/>
                <w:sz w:val="23"/>
                <w:szCs w:val="23"/>
                <w:lang w:val="en-GB"/>
              </w:rPr>
              <w:t xml:space="preserve"> (</w:t>
            </w:r>
            <w:r w:rsidRPr="00010A63">
              <w:rPr>
                <w:rFonts w:asciiTheme="majorBidi" w:hAnsiTheme="majorBidi" w:cstheme="majorBidi" w:hint="cs"/>
                <w:spacing w:val="-8"/>
                <w:sz w:val="23"/>
                <w:szCs w:val="23"/>
                <w:cs/>
                <w:lang w:val="en-GB"/>
              </w:rPr>
              <w:t>ค่าใช้จ่าย</w:t>
            </w:r>
            <w:r w:rsidRPr="00010A63">
              <w:rPr>
                <w:rFonts w:asciiTheme="majorBidi" w:hAnsiTheme="majorBidi" w:cstheme="majorBidi"/>
                <w:spacing w:val="-8"/>
                <w:sz w:val="23"/>
                <w:szCs w:val="23"/>
                <w:lang w:val="en-GB"/>
              </w:rPr>
              <w:t xml:space="preserve">) </w:t>
            </w:r>
            <w:r w:rsidRPr="00010A63">
              <w:rPr>
                <w:rFonts w:asciiTheme="majorBidi" w:hAnsiTheme="majorBidi" w:cstheme="majorBidi" w:hint="cs"/>
                <w:spacing w:val="-8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0877560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7AEC0F0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762C819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47465DC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07460E5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BB5FEF8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003386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69785C3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F3421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3C23A6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304FA8" w14:textId="77777777" w:rsidR="0068461D" w:rsidRPr="00010A63" w:rsidRDefault="0068461D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66C83E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0DCECD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C34EB1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AE82F7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CE30D15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799FD0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F4EFD0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A0E523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4F83631B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7E7DD227" w14:textId="5FA6E0BC" w:rsidR="0068461D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F43015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1E570AB" w14:textId="7DB61936" w:rsidR="0068461D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68461D"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68461D" w:rsidRPr="006E7164" w14:paraId="7FFE3E0F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3D334858" w14:textId="7844DAD1" w:rsidR="0068461D" w:rsidRPr="00010A63" w:rsidRDefault="00010A63" w:rsidP="0073531B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hint="cs"/>
                <w:spacing w:val="-8"/>
                <w:sz w:val="23"/>
                <w:szCs w:val="23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736B2C43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18DED70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6CDADF7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3BCBDB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AC6E056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A990853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BE14420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BFF4FA6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9F6CD9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B1F76A2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16E85C" w14:textId="77777777" w:rsidR="0068461D" w:rsidRPr="00010A63" w:rsidRDefault="0068461D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DD0484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02EF6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3A820A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F8C03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8F3D8C0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CF0980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AC65D8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2CBCA24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2F16832C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DB2FC64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892DCB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7AE97B0" w14:textId="3D2F158E" w:rsidR="0068461D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68461D" w:rsidRPr="006E7164" w14:paraId="310A45E6" w14:textId="77777777" w:rsidTr="00010A63">
        <w:trPr>
          <w:trHeight w:val="132"/>
        </w:trPr>
        <w:tc>
          <w:tcPr>
            <w:tcW w:w="3344" w:type="dxa"/>
            <w:vAlign w:val="center"/>
          </w:tcPr>
          <w:p w14:paraId="579FC0DB" w14:textId="77777777" w:rsidR="0068461D" w:rsidRPr="00010A63" w:rsidRDefault="0068461D" w:rsidP="0073531B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  <w:t>กำไร</w:t>
            </w:r>
            <w:r w:rsidRPr="00010A6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สุทธิ</w:t>
            </w: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  <w:t>สำหรับงวด</w:t>
            </w:r>
          </w:p>
        </w:tc>
        <w:tc>
          <w:tcPr>
            <w:tcW w:w="990" w:type="dxa"/>
            <w:shd w:val="clear" w:color="auto" w:fill="auto"/>
          </w:tcPr>
          <w:p w14:paraId="26B671B2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0346ED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368DECC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DC1559F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CFEB1F7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1FE3EA6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1B65221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A797E13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E680AF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E394FD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D77877" w14:textId="77777777" w:rsidR="0068461D" w:rsidRPr="00010A63" w:rsidRDefault="0068461D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8353CCE" w14:textId="77777777" w:rsidR="0068461D" w:rsidRPr="00010A63" w:rsidRDefault="0068461D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6A80EE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9E0F8FD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BCC32D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9850D8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622A7C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04C3D7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DA056A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4" w:type="dxa"/>
            <w:shd w:val="clear" w:color="auto" w:fill="auto"/>
            <w:vAlign w:val="center"/>
          </w:tcPr>
          <w:p w14:paraId="250EAC72" w14:textId="77777777" w:rsidR="0068461D" w:rsidRPr="00010A63" w:rsidRDefault="0068461D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FA4B7C" w14:textId="2D0AAEF0" w:rsidR="0068461D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2EA51F" w14:textId="77777777" w:rsidR="0068461D" w:rsidRPr="00010A63" w:rsidRDefault="0068461D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815E44" w14:textId="49C5BCC8" w:rsidR="0068461D" w:rsidRPr="00010A63" w:rsidRDefault="00A20405" w:rsidP="0068461D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</w:t>
            </w:r>
          </w:p>
        </w:tc>
      </w:tr>
    </w:tbl>
    <w:p w14:paraId="7DEF86FD" w14:textId="77777777" w:rsidR="00010A63" w:rsidRDefault="00010A6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8"/>
          <w:lang w:val="en-GB"/>
        </w:rPr>
      </w:pPr>
    </w:p>
    <w:p w14:paraId="7228514F" w14:textId="5C352594" w:rsidR="00D5121C" w:rsidRDefault="009B248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8"/>
        </w:rPr>
      </w:pPr>
      <w:r w:rsidRPr="00871D2B">
        <w:rPr>
          <w:rFonts w:asciiTheme="majorBidi" w:eastAsia="SimSun" w:hAnsiTheme="majorBidi" w:cstheme="majorBidi"/>
          <w:sz w:val="28"/>
          <w:cs/>
          <w:lang w:val="en-GB"/>
        </w:rPr>
        <w:lastRenderedPageBreak/>
        <w:t>ข้อมูลตามส่วนงานที่รายงานและการจำแนกรายได้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 w:rsidR="006316A8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30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6316A8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eastAsia="SimSun" w:hAnsiTheme="majorBidi" w:cstheme="majorBidi"/>
          <w:sz w:val="28"/>
        </w:rPr>
        <w:t>2563</w:t>
      </w:r>
      <w:r w:rsidRPr="00871D2B">
        <w:rPr>
          <w:rFonts w:asciiTheme="majorBidi" w:eastAsia="SimSun" w:hAnsiTheme="majorBidi" w:cstheme="majorBidi"/>
          <w:sz w:val="28"/>
          <w:cs/>
          <w:lang w:val="en-GB"/>
        </w:rPr>
        <w:t xml:space="preserve"> และ </w:t>
      </w:r>
      <w:r>
        <w:rPr>
          <w:rFonts w:asciiTheme="majorBidi" w:eastAsia="SimSun" w:hAnsiTheme="majorBidi" w:cstheme="majorBidi"/>
          <w:sz w:val="28"/>
        </w:rPr>
        <w:t>2562</w:t>
      </w:r>
      <w:r w:rsidRPr="00871D2B">
        <w:rPr>
          <w:rFonts w:asciiTheme="majorBidi" w:eastAsia="SimSun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14594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344"/>
        <w:gridCol w:w="990"/>
        <w:gridCol w:w="90"/>
        <w:gridCol w:w="886"/>
        <w:gridCol w:w="90"/>
        <w:gridCol w:w="630"/>
        <w:gridCol w:w="90"/>
        <w:gridCol w:w="81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1094"/>
      </w:tblGrid>
      <w:tr w:rsidR="00D5121C" w:rsidRPr="00F35ABF" w14:paraId="03236116" w14:textId="77777777" w:rsidTr="006550EE">
        <w:trPr>
          <w:trHeight w:val="132"/>
        </w:trPr>
        <w:tc>
          <w:tcPr>
            <w:tcW w:w="3344" w:type="dxa"/>
            <w:vAlign w:val="bottom"/>
          </w:tcPr>
          <w:p w14:paraId="0FC42BDA" w14:textId="77777777" w:rsidR="00D5121C" w:rsidRPr="00010A63" w:rsidRDefault="00D5121C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1250" w:type="dxa"/>
            <w:gridSpan w:val="23"/>
          </w:tcPr>
          <w:p w14:paraId="73D31040" w14:textId="77777777" w:rsidR="00D5121C" w:rsidRPr="00010A63" w:rsidRDefault="009B2480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(</w:t>
            </w: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หน่วย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ล้านบาท)</w:t>
            </w:r>
          </w:p>
        </w:tc>
      </w:tr>
      <w:tr w:rsidR="00D5121C" w:rsidRPr="00F35ABF" w14:paraId="07832A7E" w14:textId="77777777" w:rsidTr="006550EE">
        <w:trPr>
          <w:trHeight w:val="132"/>
        </w:trPr>
        <w:tc>
          <w:tcPr>
            <w:tcW w:w="3344" w:type="dxa"/>
            <w:vAlign w:val="bottom"/>
          </w:tcPr>
          <w:p w14:paraId="7F5049F4" w14:textId="77777777" w:rsidR="00D5121C" w:rsidRPr="00010A63" w:rsidRDefault="00D5121C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1250" w:type="dxa"/>
            <w:gridSpan w:val="23"/>
          </w:tcPr>
          <w:p w14:paraId="463201FD" w14:textId="3B4700BA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งบกำไรขาดทุนและกำไรขาดทุนเบ็ดเสร็จอื่นรวม</w:t>
            </w:r>
            <w:r w:rsidR="00010A63"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สำหรับงวด</w:t>
            </w:r>
            <w:r w:rsidR="00010A63"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เก้า</w:t>
            </w:r>
            <w:r w:rsidR="00010A63"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เดือนสิ้นสุดวันที่ </w:t>
            </w:r>
            <w:r w:rsidR="00010A63" w:rsidRPr="00010A63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="00010A63"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 xml:space="preserve"> กันยายน</w:t>
            </w:r>
          </w:p>
        </w:tc>
      </w:tr>
      <w:tr w:rsidR="00D5121C" w:rsidRPr="00F35ABF" w14:paraId="6F651F46" w14:textId="77777777" w:rsidTr="006550EE">
        <w:trPr>
          <w:trHeight w:val="132"/>
        </w:trPr>
        <w:tc>
          <w:tcPr>
            <w:tcW w:w="3344" w:type="dxa"/>
            <w:vAlign w:val="bottom"/>
          </w:tcPr>
          <w:p w14:paraId="5A3CA96A" w14:textId="77777777" w:rsidR="00D5121C" w:rsidRPr="00010A63" w:rsidRDefault="00D5121C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19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C4097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ธุรกิจตัวแทนนายหน้าในการ</w:t>
            </w:r>
          </w:p>
          <w:p w14:paraId="7686CF12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จัดจำหน่ายแก๊ส 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LPG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CC2ED29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10F0B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ธุรกิจพลังงานทางเลือก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27AE7F9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2002A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ธุรกิจวิทยุสื่อสารและ</w:t>
            </w:r>
          </w:p>
          <w:p w14:paraId="136D3AC1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Internet of Things (IoT)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073BC61" w14:textId="77777777" w:rsidR="00D5121C" w:rsidRPr="00010A63" w:rsidRDefault="00D5121C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EACE7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0C07AF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ธุรกิจการบำบัดน้ำ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98FC8BF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5311C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รายการปรับปรุงและ</w:t>
            </w:r>
          </w:p>
          <w:p w14:paraId="6409E453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A89263B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C9CB9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D5121C" w:rsidRPr="00F35ABF" w14:paraId="02C70319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156DB7DE" w14:textId="77777777" w:rsidR="00D5121C" w:rsidRPr="00010A63" w:rsidRDefault="00D5121C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3387CE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EDC09B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3802BAD3" w14:textId="77777777" w:rsidR="00D5121C" w:rsidRPr="00010A63" w:rsidRDefault="009B2480">
            <w:pPr>
              <w:pStyle w:val="EnvelopeReturn"/>
              <w:ind w:right="-13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5BC5F330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40F5DAA" w14:textId="77777777" w:rsidR="00D5121C" w:rsidRPr="00010A63" w:rsidRDefault="009B2480">
            <w:pPr>
              <w:pStyle w:val="EnvelopeReturn"/>
              <w:ind w:right="-8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</w:tcPr>
          <w:p w14:paraId="6C892BCE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627100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0C95EDE3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3CB9E" w14:textId="77777777" w:rsidR="00D5121C" w:rsidRPr="00010A63" w:rsidRDefault="009B2480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376867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D28EF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140839C9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A9D8925" w14:textId="77777777" w:rsidR="00D5121C" w:rsidRPr="00010A63" w:rsidRDefault="009B2480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</w:tcPr>
          <w:p w14:paraId="28A321F7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55ACC30" w14:textId="77777777" w:rsidR="00D5121C" w:rsidRPr="00010A63" w:rsidRDefault="009B2480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5757FD8A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A6887F" w14:textId="77777777" w:rsidR="00D5121C" w:rsidRPr="00010A63" w:rsidRDefault="009B248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</w:tcPr>
          <w:p w14:paraId="40CF6985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0FF70B" w14:textId="77777777" w:rsidR="00D5121C" w:rsidRPr="00010A63" w:rsidRDefault="009B2480">
            <w:pPr>
              <w:pStyle w:val="EnvelopeReturn"/>
              <w:ind w:right="-4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  <w:tc>
          <w:tcPr>
            <w:tcW w:w="90" w:type="dxa"/>
          </w:tcPr>
          <w:p w14:paraId="2F855822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92E300" w14:textId="77777777" w:rsidR="00D5121C" w:rsidRPr="00010A63" w:rsidRDefault="009B2480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  <w:tc>
          <w:tcPr>
            <w:tcW w:w="90" w:type="dxa"/>
          </w:tcPr>
          <w:p w14:paraId="031B37E4" w14:textId="77777777" w:rsidR="00D5121C" w:rsidRPr="00010A63" w:rsidRDefault="00D5121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63BE4D8" w14:textId="77777777" w:rsidR="00D5121C" w:rsidRPr="00010A63" w:rsidRDefault="009B2480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2562</w:t>
            </w:r>
          </w:p>
        </w:tc>
      </w:tr>
      <w:tr w:rsidR="006550EE" w:rsidRPr="00F35ABF" w14:paraId="5C8C20E9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4C62C396" w14:textId="77777777" w:rsidR="006550EE" w:rsidRPr="00010A63" w:rsidRDefault="006550EE">
            <w:pPr>
              <w:ind w:left="717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F63035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16A40526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2D663682" w14:textId="77777777" w:rsidR="006550EE" w:rsidRPr="00010A63" w:rsidRDefault="006550EE">
            <w:pPr>
              <w:pStyle w:val="EnvelopeReturn"/>
              <w:ind w:right="-13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4545D971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0" w:type="dxa"/>
          </w:tcPr>
          <w:p w14:paraId="23B39114" w14:textId="77777777" w:rsidR="006550EE" w:rsidRPr="00010A63" w:rsidRDefault="006550EE">
            <w:pPr>
              <w:pStyle w:val="EnvelopeReturn"/>
              <w:ind w:right="-8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3AD17B9E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11801D97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7AFBDE60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8F15BE" w14:textId="77777777" w:rsidR="006550EE" w:rsidRPr="00010A63" w:rsidRDefault="006550EE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2B41E015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93E591A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07ECFB43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96FF163" w14:textId="77777777" w:rsidR="006550EE" w:rsidRPr="00010A63" w:rsidRDefault="006550EE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468C37B5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C42054E" w14:textId="77777777" w:rsidR="006550EE" w:rsidRPr="00010A63" w:rsidRDefault="006550EE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5BD2400D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BF00DD6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334F9FC9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0B1C215" w14:textId="77777777" w:rsidR="006550EE" w:rsidRPr="00010A63" w:rsidRDefault="006550EE">
            <w:pPr>
              <w:pStyle w:val="EnvelopeReturn"/>
              <w:ind w:right="-4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0E6F4DDD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F0ACD88" w14:textId="77777777" w:rsidR="006550EE" w:rsidRPr="00010A63" w:rsidRDefault="006550EE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" w:type="dxa"/>
          </w:tcPr>
          <w:p w14:paraId="3C7BC7BA" w14:textId="77777777" w:rsidR="006550EE" w:rsidRPr="00010A63" w:rsidRDefault="006550EE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73AA04EE" w14:textId="6DEE4634" w:rsidR="006550EE" w:rsidRPr="00010A63" w:rsidRDefault="006550EE">
            <w:pPr>
              <w:pStyle w:val="EnvelopeReturn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hint="eastAsia"/>
                <w:sz w:val="23"/>
                <w:szCs w:val="23"/>
                <w:cs/>
              </w:rPr>
              <w:t>“</w:t>
            </w:r>
            <w:r w:rsidRPr="00010A63">
              <w:rPr>
                <w:rFonts w:asciiTheme="majorBidi" w:hAnsiTheme="majorBidi" w:hint="cs"/>
                <w:sz w:val="23"/>
                <w:szCs w:val="23"/>
                <w:cs/>
              </w:rPr>
              <w:t>ปรับปรุงใหม่</w:t>
            </w:r>
            <w:r w:rsidRPr="00010A63">
              <w:rPr>
                <w:rFonts w:asciiTheme="majorBidi" w:hAnsiTheme="majorBidi" w:hint="eastAsia"/>
                <w:sz w:val="23"/>
                <w:szCs w:val="23"/>
                <w:cs/>
              </w:rPr>
              <w:t>”</w:t>
            </w:r>
          </w:p>
        </w:tc>
      </w:tr>
      <w:tr w:rsidR="003F3E16" w:rsidRPr="00F35ABF" w14:paraId="3971A8D6" w14:textId="77777777" w:rsidTr="00010A63">
        <w:trPr>
          <w:trHeight w:val="132"/>
        </w:trPr>
        <w:tc>
          <w:tcPr>
            <w:tcW w:w="3344" w:type="dxa"/>
            <w:vAlign w:val="bottom"/>
          </w:tcPr>
          <w:p w14:paraId="27CE8B48" w14:textId="77777777" w:rsidR="003F3E16" w:rsidRPr="00010A63" w:rsidRDefault="003F3E16" w:rsidP="003F3E16">
            <w:pPr>
              <w:ind w:left="-9" w:right="-17"/>
              <w:rPr>
                <w:rFonts w:asciiTheme="majorBidi" w:eastAsia="SimSun" w:hAnsiTheme="majorBidi" w:cstheme="majorBidi"/>
                <w:sz w:val="23"/>
                <w:szCs w:val="23"/>
                <w:cs/>
                <w:lang w:val="en-GB" w:eastAsia="zh-CN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39C221A6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6791BBA3" w14:textId="77777777" w:rsidR="003F3E16" w:rsidRPr="00010A63" w:rsidRDefault="003F3E16" w:rsidP="003F3E16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shd w:val="clear" w:color="auto" w:fill="auto"/>
          </w:tcPr>
          <w:p w14:paraId="5CD8505A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718F7B5D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287C837E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4BCD310B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19DF5CA6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28F20421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9525D3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D90690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3DDA645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406462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657C9BD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E30BBC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460E5A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A171A2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910CA5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29F0A01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4FB010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223EA3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C9D17A" w14:textId="64688AC0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71</w:t>
            </w:r>
            <w:r w:rsidR="006550EE" w:rsidRPr="00010A63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75FC20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0564A6A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666</w:t>
            </w:r>
          </w:p>
        </w:tc>
      </w:tr>
      <w:tr w:rsidR="003F3E16" w:rsidRPr="00F35ABF" w14:paraId="61E69FC5" w14:textId="77777777" w:rsidTr="006550EE">
        <w:trPr>
          <w:trHeight w:val="132"/>
        </w:trPr>
        <w:tc>
          <w:tcPr>
            <w:tcW w:w="3344" w:type="dxa"/>
            <w:vAlign w:val="bottom"/>
          </w:tcPr>
          <w:p w14:paraId="5866FBF9" w14:textId="77777777" w:rsidR="003F3E16" w:rsidRPr="00010A63" w:rsidRDefault="003F3E16" w:rsidP="003F3E16">
            <w:pPr>
              <w:ind w:left="-9" w:right="-465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990" w:type="dxa"/>
            <w:shd w:val="clear" w:color="auto" w:fill="auto"/>
          </w:tcPr>
          <w:p w14:paraId="01DD5E52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90" w:type="dxa"/>
            <w:shd w:val="clear" w:color="auto" w:fill="auto"/>
          </w:tcPr>
          <w:p w14:paraId="2478219E" w14:textId="77777777" w:rsidR="003F3E16" w:rsidRPr="00010A63" w:rsidRDefault="003F3E16" w:rsidP="003F3E16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shd w:val="clear" w:color="auto" w:fill="auto"/>
          </w:tcPr>
          <w:p w14:paraId="2FAE7C39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53E06EAC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64029FC3" w14:textId="66687200" w:rsidR="003F3E16" w:rsidRPr="00010A63" w:rsidRDefault="00A2040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3B7EF87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526CF944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A37CC5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F66DF4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E5020E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8CB9D0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C13B87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157126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42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A2A71A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F18AA7" w14:textId="6B306A25" w:rsidR="003F3E16" w:rsidRPr="00010A63" w:rsidRDefault="0068461D" w:rsidP="0068461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610C53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2295F5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DFAEA0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3AE2B3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17DE2B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B2FC19" w14:textId="141863AE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7E3B2C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5B0FCFF" w14:textId="5D4E4C96" w:rsidR="003F3E16" w:rsidRPr="00010A63" w:rsidRDefault="003F3E16" w:rsidP="0068461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10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</w:tr>
      <w:tr w:rsidR="003F3E16" w:rsidRPr="00F35ABF" w14:paraId="43B44514" w14:textId="77777777" w:rsidTr="006550EE">
        <w:trPr>
          <w:trHeight w:val="132"/>
        </w:trPr>
        <w:tc>
          <w:tcPr>
            <w:tcW w:w="3344" w:type="dxa"/>
            <w:vAlign w:val="bottom"/>
          </w:tcPr>
          <w:p w14:paraId="34E6440C" w14:textId="77777777" w:rsidR="003F3E16" w:rsidRPr="00010A63" w:rsidRDefault="003F3E16" w:rsidP="003F3E16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ต้นทุนการขาย</w:t>
            </w:r>
          </w:p>
        </w:tc>
        <w:tc>
          <w:tcPr>
            <w:tcW w:w="990" w:type="dxa"/>
            <w:shd w:val="clear" w:color="auto" w:fill="auto"/>
          </w:tcPr>
          <w:p w14:paraId="00CD5FE6" w14:textId="031A26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(42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E49E5E" w14:textId="77777777" w:rsidR="003F3E16" w:rsidRPr="00010A63" w:rsidRDefault="003F3E16" w:rsidP="003F3E16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shd w:val="clear" w:color="auto" w:fill="auto"/>
          </w:tcPr>
          <w:p w14:paraId="1A9C759C" w14:textId="7DFB401D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(45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58B178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089D3398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(13)</w:t>
            </w:r>
          </w:p>
        </w:tc>
        <w:tc>
          <w:tcPr>
            <w:tcW w:w="90" w:type="dxa"/>
            <w:shd w:val="clear" w:color="auto" w:fill="auto"/>
          </w:tcPr>
          <w:p w14:paraId="11D11062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1C6E41FE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13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E65E33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B8BBD2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(180)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0A3358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607875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90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FF9F0E7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29BA3F0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ECF5BE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89C65C5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F9180C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1C6A43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256761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FBC250" w14:textId="1889B639" w:rsidR="003F3E16" w:rsidRPr="00010A63" w:rsidRDefault="002D576E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(3)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5A5B3E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6B2DBD" w14:textId="7986E3DA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(61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C6B229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8AD842B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(559)</w:t>
            </w:r>
          </w:p>
        </w:tc>
      </w:tr>
      <w:tr w:rsidR="003F3E16" w:rsidRPr="00F35ABF" w14:paraId="1DD02966" w14:textId="77777777" w:rsidTr="006550EE">
        <w:trPr>
          <w:trHeight w:val="132"/>
        </w:trPr>
        <w:tc>
          <w:tcPr>
            <w:tcW w:w="3344" w:type="dxa"/>
            <w:vAlign w:val="bottom"/>
          </w:tcPr>
          <w:p w14:paraId="75CAF9D6" w14:textId="77777777" w:rsidR="003F3E16" w:rsidRPr="00010A63" w:rsidRDefault="003F3E16" w:rsidP="003F3E16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DF8453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(20)</w:t>
            </w:r>
          </w:p>
        </w:tc>
        <w:tc>
          <w:tcPr>
            <w:tcW w:w="90" w:type="dxa"/>
            <w:shd w:val="clear" w:color="auto" w:fill="auto"/>
          </w:tcPr>
          <w:p w14:paraId="47E4281D" w14:textId="77777777" w:rsidR="003F3E16" w:rsidRPr="00010A63" w:rsidRDefault="003F3E16" w:rsidP="003F3E16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14:paraId="16E3B0B6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(40)</w:t>
            </w:r>
          </w:p>
        </w:tc>
        <w:tc>
          <w:tcPr>
            <w:tcW w:w="90" w:type="dxa"/>
            <w:shd w:val="clear" w:color="auto" w:fill="auto"/>
          </w:tcPr>
          <w:p w14:paraId="37FEF73B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B5F665A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E67552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2F907A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C648F3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967B2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(52)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3BF433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42EE2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16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574C39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4026B" w14:textId="73CA288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ADA94D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4AE24" w14:textId="77777777" w:rsidR="003F3E16" w:rsidRPr="00010A63" w:rsidRDefault="0068461D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(10)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D95347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C871C" w14:textId="77777777" w:rsidR="003F3E16" w:rsidRPr="00010A63" w:rsidRDefault="002F2FD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B81F7B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C7125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AD92E0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86DB9" w14:textId="67376D87" w:rsidR="003F3E16" w:rsidRPr="00010A63" w:rsidRDefault="002F2FD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(9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C61D96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9D2FE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(66)</w:t>
            </w:r>
          </w:p>
        </w:tc>
      </w:tr>
      <w:tr w:rsidR="003F3E16" w:rsidRPr="00F35ABF" w14:paraId="53F5BA61" w14:textId="77777777" w:rsidTr="006550EE">
        <w:trPr>
          <w:trHeight w:val="132"/>
        </w:trPr>
        <w:tc>
          <w:tcPr>
            <w:tcW w:w="3344" w:type="dxa"/>
            <w:vAlign w:val="bottom"/>
          </w:tcPr>
          <w:p w14:paraId="55D100B3" w14:textId="77777777" w:rsidR="003F3E16" w:rsidRPr="00010A63" w:rsidRDefault="003F3E16" w:rsidP="003F3E16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4BA47" w14:textId="42B5268A" w:rsidR="003F3E16" w:rsidRPr="00010A63" w:rsidRDefault="00A2040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90</w:t>
            </w:r>
          </w:p>
        </w:tc>
        <w:tc>
          <w:tcPr>
            <w:tcW w:w="90" w:type="dxa"/>
            <w:shd w:val="clear" w:color="auto" w:fill="auto"/>
          </w:tcPr>
          <w:p w14:paraId="0C3B1B2D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E379B" w14:textId="2E24E44D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10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4F8203B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958FE" w14:textId="2DE566B0" w:rsidR="003F3E16" w:rsidRPr="00010A63" w:rsidRDefault="00A2040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1D7CEC8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4A592" w14:textId="77777777" w:rsidR="003F3E16" w:rsidRPr="00010A63" w:rsidRDefault="002F2FD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BF0C6DB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0979D9" w14:textId="77777777" w:rsidR="003F3E16" w:rsidRPr="00010A63" w:rsidRDefault="002F2FD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994862D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EC2811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C9E51A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66D084" w14:textId="4AD848A1" w:rsidR="003F3E16" w:rsidRPr="00010A63" w:rsidRDefault="002F2FD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5A2907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E4B98C" w14:textId="1C07746D" w:rsidR="003F3E16" w:rsidRPr="00010A63" w:rsidRDefault="00A2040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AF1F0E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4724D8" w14:textId="77777777" w:rsidR="003F3E16" w:rsidRPr="00010A63" w:rsidRDefault="002F2FD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5D3442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AA8DE3" w14:textId="313E2955" w:rsidR="003F3E16" w:rsidRPr="00010A63" w:rsidRDefault="002D576E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(3)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120300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09E00F" w14:textId="30D192F7" w:rsidR="003F3E16" w:rsidRPr="00010A63" w:rsidRDefault="002F2FD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E556BF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3DB92C" w14:textId="5A5BAC23" w:rsidR="003F3E16" w:rsidRPr="00010A63" w:rsidRDefault="003F3E16" w:rsidP="002F2FD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14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</w:tr>
      <w:tr w:rsidR="0073531B" w:rsidRPr="00F35ABF" w14:paraId="3DC574B1" w14:textId="77777777" w:rsidTr="006550EE">
        <w:trPr>
          <w:trHeight w:val="132"/>
        </w:trPr>
        <w:tc>
          <w:tcPr>
            <w:tcW w:w="3344" w:type="dxa"/>
            <w:vAlign w:val="bottom"/>
          </w:tcPr>
          <w:p w14:paraId="2B8CB4C4" w14:textId="77777777" w:rsidR="0073531B" w:rsidRPr="00010A63" w:rsidRDefault="0073531B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FFF8BF5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9A91E28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07F6AA71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CF57696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FD3218D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1BAD585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79E2B1A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9E871D7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642670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E236EA8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58DFF4" w14:textId="77777777" w:rsidR="0073531B" w:rsidRPr="00010A63" w:rsidRDefault="0073531B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C943A9A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99112C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4348426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BE845E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E8C678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12A588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655E99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EAF343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834FD2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99F624" w14:textId="71CEFDE4" w:rsidR="0073531B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84AE87" w14:textId="77777777" w:rsidR="0073531B" w:rsidRPr="00010A63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C2836A7" w14:textId="75351119" w:rsidR="0073531B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79</w:t>
            </w:r>
          </w:p>
        </w:tc>
      </w:tr>
      <w:tr w:rsidR="00F35ABF" w:rsidRPr="00F35ABF" w14:paraId="76C74A3B" w14:textId="77777777" w:rsidTr="006550EE">
        <w:trPr>
          <w:trHeight w:val="132"/>
        </w:trPr>
        <w:tc>
          <w:tcPr>
            <w:tcW w:w="3344" w:type="dxa"/>
            <w:vAlign w:val="bottom"/>
          </w:tcPr>
          <w:p w14:paraId="5B1A83D7" w14:textId="77777777" w:rsidR="00F35ABF" w:rsidRPr="00010A63" w:rsidRDefault="00F35ABF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990" w:type="dxa"/>
            <w:shd w:val="clear" w:color="auto" w:fill="auto"/>
          </w:tcPr>
          <w:p w14:paraId="2340AB45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2F73995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6168AF7E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8214E9E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0D1C5B7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A9AA772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A166919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8CAE19F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3E8ABF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C5D9022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6F64E2" w14:textId="77777777" w:rsidR="00F35ABF" w:rsidRPr="00010A63" w:rsidRDefault="00F35ABF" w:rsidP="0073531B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87E07BF" w14:textId="77777777" w:rsidR="00F35ABF" w:rsidRPr="00010A63" w:rsidRDefault="00F35ABF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FBF577" w14:textId="77777777" w:rsidR="00F35ABF" w:rsidRPr="00010A63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04B038" w14:textId="77777777" w:rsidR="00F35ABF" w:rsidRPr="00010A63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E933F4" w14:textId="77777777" w:rsidR="00F35ABF" w:rsidRPr="00010A63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7AE8CB" w14:textId="77777777" w:rsidR="00F35ABF" w:rsidRPr="00010A63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3415C5C" w14:textId="77777777" w:rsidR="00F35ABF" w:rsidRPr="00010A63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D80FA21" w14:textId="77777777" w:rsidR="00F35ABF" w:rsidRPr="00010A63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08B37C" w14:textId="77777777" w:rsidR="00F35ABF" w:rsidRPr="00010A63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0DA5A50" w14:textId="77777777" w:rsidR="00F35ABF" w:rsidRPr="00010A63" w:rsidRDefault="00F35ABF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C786BA" w14:textId="3AB9AA29" w:rsidR="00F35ABF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10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887B56" w14:textId="77777777" w:rsidR="00F35ABF" w:rsidRPr="00010A63" w:rsidRDefault="00F35ABF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6F0966B" w14:textId="48C66A0D" w:rsidR="00F35ABF" w:rsidRPr="00010A63" w:rsidRDefault="00A20405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</w:tr>
      <w:tr w:rsidR="0073531B" w:rsidRPr="00F35ABF" w14:paraId="309CD014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56779E96" w14:textId="77777777" w:rsidR="0073531B" w:rsidRPr="00010A63" w:rsidRDefault="0073531B" w:rsidP="0073531B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460BC2B9" w14:textId="77777777" w:rsidR="0073531B" w:rsidRPr="00010A63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C3A1211" w14:textId="77777777" w:rsidR="0073531B" w:rsidRPr="00010A63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shd w:val="clear" w:color="auto" w:fill="auto"/>
          </w:tcPr>
          <w:p w14:paraId="6AD3EE5D" w14:textId="77777777" w:rsidR="0073531B" w:rsidRPr="00010A63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F6C5DF8" w14:textId="77777777" w:rsidR="0073531B" w:rsidRPr="00010A63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5B5DDA6B" w14:textId="77777777" w:rsidR="0073531B" w:rsidRPr="00010A63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A912738" w14:textId="77777777" w:rsidR="0073531B" w:rsidRPr="00010A63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6D9A5BD8" w14:textId="77777777" w:rsidR="0073531B" w:rsidRPr="00010A63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5C258C4" w14:textId="77777777" w:rsidR="0073531B" w:rsidRPr="00010A63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D4353E" w14:textId="77777777" w:rsidR="0073531B" w:rsidRPr="00010A63" w:rsidRDefault="0073531B" w:rsidP="0073531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0B3D6D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405763" w14:textId="77777777" w:rsidR="0073531B" w:rsidRPr="00010A63" w:rsidRDefault="0073531B" w:rsidP="0073531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065542B" w14:textId="77777777" w:rsidR="0073531B" w:rsidRPr="00010A63" w:rsidRDefault="0073531B" w:rsidP="0073531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5AE257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BAA12F2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6A5CAF7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686C13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0708F8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EFD36E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8F0BC9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C3FC47" w14:textId="77777777" w:rsidR="0073531B" w:rsidRPr="00010A63" w:rsidRDefault="0073531B" w:rsidP="0073531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B21CF7" w14:textId="77777777" w:rsidR="0073531B" w:rsidRPr="00010A63" w:rsidRDefault="002F2FD6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(38)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0DFC29" w14:textId="77777777" w:rsidR="0073531B" w:rsidRPr="00010A63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38F6EDD" w14:textId="77777777" w:rsidR="0073531B" w:rsidRPr="00010A63" w:rsidRDefault="0073531B" w:rsidP="0073531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F3E16"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23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3F3E16" w:rsidRPr="00F35ABF" w14:paraId="3F8AA298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0AE76729" w14:textId="77777777" w:rsidR="003F3E16" w:rsidRPr="00010A63" w:rsidRDefault="003F3E16" w:rsidP="003F3E16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6A6D45D7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D1D40EA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shd w:val="clear" w:color="auto" w:fill="auto"/>
          </w:tcPr>
          <w:p w14:paraId="66503BDB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F151B4C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57C50B2C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D4A8BA6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6FDC3206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D77FE66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677063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E4F5E02" w14:textId="77777777" w:rsidR="003F3E16" w:rsidRPr="00010A63" w:rsidRDefault="003F3E16" w:rsidP="003F3E1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D6369D" w14:textId="77777777" w:rsidR="003F3E16" w:rsidRPr="00010A63" w:rsidRDefault="003F3E16" w:rsidP="003F3E16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F9EE3D" w14:textId="77777777" w:rsidR="003F3E16" w:rsidRPr="00010A63" w:rsidRDefault="003F3E16" w:rsidP="003F3E1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3585C3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0593705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9A0A8F6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37EBFCF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9124E5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411D9C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19E142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E38262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0DC88A" w14:textId="60644636" w:rsidR="003F3E16" w:rsidRPr="00010A63" w:rsidRDefault="002F2FD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(18</w:t>
            </w:r>
            <w:r w:rsidR="002D576E"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D30EED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78F08E29" w14:textId="475B6722" w:rsidR="003F3E16" w:rsidRPr="00010A63" w:rsidRDefault="003F3E16" w:rsidP="002F2FD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F2FD6"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A20405" w:rsidRPr="00010A63">
              <w:rPr>
                <w:rFonts w:asciiTheme="majorBidi" w:hAnsiTheme="majorBidi" w:cstheme="majorBidi"/>
                <w:sz w:val="23"/>
                <w:szCs w:val="23"/>
              </w:rPr>
              <w:t>69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A20405" w:rsidRPr="00F35ABF" w14:paraId="197F65B1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0E511386" w14:textId="24A62CA0" w:rsidR="00A20405" w:rsidRPr="00010A63" w:rsidRDefault="009D6125" w:rsidP="00010A63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โอนกลับค่าเผื่อเงินกู้ยืมและดอกเบี้ย</w:t>
            </w:r>
          </w:p>
        </w:tc>
        <w:tc>
          <w:tcPr>
            <w:tcW w:w="990" w:type="dxa"/>
            <w:shd w:val="clear" w:color="auto" w:fill="auto"/>
          </w:tcPr>
          <w:p w14:paraId="5766AF4E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96022F2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shd w:val="clear" w:color="auto" w:fill="auto"/>
          </w:tcPr>
          <w:p w14:paraId="18296F10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89687CA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11E41518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60A02D9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791C2375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7893D9C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0D581E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5FA7DEB" w14:textId="77777777" w:rsidR="00A20405" w:rsidRPr="00010A63" w:rsidRDefault="00A20405" w:rsidP="003F3E1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BD8681" w14:textId="77777777" w:rsidR="00A20405" w:rsidRPr="00010A63" w:rsidRDefault="00A20405" w:rsidP="003F3E16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DDA614" w14:textId="77777777" w:rsidR="00A20405" w:rsidRPr="00010A63" w:rsidRDefault="00A20405" w:rsidP="003F3E1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393558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C02FE8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FAC74D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BBC9DA6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F8F0DA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23CA54D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9E471A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1A78E6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9D0232" w14:textId="44B94D4D" w:rsidR="00A20405" w:rsidRPr="00010A63" w:rsidRDefault="009D612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6A0E8F" w14:textId="77777777" w:rsidR="00A20405" w:rsidRPr="00010A63" w:rsidRDefault="00A2040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15BD47FD" w14:textId="13D757F2" w:rsidR="00A20405" w:rsidRPr="00010A63" w:rsidRDefault="009D612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</w:tr>
      <w:tr w:rsidR="003F3E16" w:rsidRPr="00F35ABF" w14:paraId="214A4338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448C8A0B" w14:textId="4E24FFF4" w:rsidR="003F3E16" w:rsidRPr="00010A63" w:rsidRDefault="003F3E16" w:rsidP="003F3E16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โอนกลับค่าเผื่อ</w:t>
            </w:r>
            <w:r w:rsidR="009D6125"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การลดมูลค่าเงินมัดจำ</w:t>
            </w:r>
          </w:p>
        </w:tc>
        <w:tc>
          <w:tcPr>
            <w:tcW w:w="990" w:type="dxa"/>
            <w:shd w:val="clear" w:color="auto" w:fill="auto"/>
          </w:tcPr>
          <w:p w14:paraId="5E98A641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12EF8C9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shd w:val="clear" w:color="auto" w:fill="auto"/>
          </w:tcPr>
          <w:p w14:paraId="220B0373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B9010BF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00DF2B2F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C885B9B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662EFF42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40363ED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1D4E46" w14:textId="77777777" w:rsidR="003F3E16" w:rsidRPr="00010A63" w:rsidRDefault="003F3E16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50785E" w14:textId="77777777" w:rsidR="003F3E16" w:rsidRPr="00010A63" w:rsidRDefault="003F3E16" w:rsidP="003F3E1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269D0C" w14:textId="77777777" w:rsidR="003F3E16" w:rsidRPr="00010A63" w:rsidRDefault="003F3E16" w:rsidP="003F3E16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638DB4" w14:textId="77777777" w:rsidR="003F3E16" w:rsidRPr="00010A63" w:rsidRDefault="003F3E16" w:rsidP="003F3E1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402303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8BDDCA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C874F6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43BCE65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569C80A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62C0F30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4F58F6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14BBDE" w14:textId="77777777" w:rsidR="003F3E16" w:rsidRPr="00010A63" w:rsidRDefault="003F3E16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782013" w14:textId="77777777" w:rsidR="003F3E16" w:rsidRPr="00010A63" w:rsidRDefault="002F2FD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732615" w14:textId="77777777" w:rsidR="003F3E16" w:rsidRPr="00010A63" w:rsidRDefault="003F3E16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F88E1C6" w14:textId="62F42E7B" w:rsidR="003F3E16" w:rsidRPr="00010A63" w:rsidRDefault="009D612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50</w:t>
            </w:r>
          </w:p>
        </w:tc>
      </w:tr>
      <w:tr w:rsidR="00A20405" w:rsidRPr="00F35ABF" w14:paraId="2E1F5E77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4052A28E" w14:textId="6D2ACE7D" w:rsidR="00A20405" w:rsidRPr="00010A63" w:rsidRDefault="009D6125" w:rsidP="003F3E16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กำไรจากการขายเงินลงทุนในบริษัทย่อย</w:t>
            </w:r>
          </w:p>
        </w:tc>
        <w:tc>
          <w:tcPr>
            <w:tcW w:w="990" w:type="dxa"/>
            <w:shd w:val="clear" w:color="auto" w:fill="auto"/>
          </w:tcPr>
          <w:p w14:paraId="3D32F49B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6DEC209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shd w:val="clear" w:color="auto" w:fill="auto"/>
          </w:tcPr>
          <w:p w14:paraId="0AC6CA69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74FCA48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1B0FDF1C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AEEFC6E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4D56D7D6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7A2F859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1E2C5F" w14:textId="77777777" w:rsidR="00A20405" w:rsidRPr="00010A63" w:rsidRDefault="00A20405" w:rsidP="003F3E1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A9921A3" w14:textId="77777777" w:rsidR="00A20405" w:rsidRPr="00010A63" w:rsidRDefault="00A20405" w:rsidP="003F3E1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FAC3DFD" w14:textId="77777777" w:rsidR="00A20405" w:rsidRPr="00010A63" w:rsidRDefault="00A20405" w:rsidP="003F3E16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D2C93C" w14:textId="77777777" w:rsidR="00A20405" w:rsidRPr="00010A63" w:rsidRDefault="00A20405" w:rsidP="003F3E1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7ED0BA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1A1F73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355B3E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8FA128C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A6411A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11C5DC9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46AB9B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322D01" w14:textId="77777777" w:rsidR="00A20405" w:rsidRPr="00010A63" w:rsidRDefault="00A20405" w:rsidP="003F3E1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F55514" w14:textId="4CA81586" w:rsidR="00A20405" w:rsidRPr="00010A63" w:rsidRDefault="009D612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CDD8AE" w14:textId="77777777" w:rsidR="00A20405" w:rsidRPr="00010A63" w:rsidRDefault="00A2040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2FE3AB7" w14:textId="19441278" w:rsidR="00A20405" w:rsidRPr="00010A63" w:rsidRDefault="009D6125" w:rsidP="003F3E1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137</w:t>
            </w:r>
          </w:p>
        </w:tc>
      </w:tr>
      <w:tr w:rsidR="00010A63" w:rsidRPr="00F35ABF" w14:paraId="14D35E9F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362AA761" w14:textId="6FD641AF" w:rsidR="00010A63" w:rsidRPr="00010A63" w:rsidRDefault="00010A63" w:rsidP="00010A63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1D63FCFF" w14:textId="77777777" w:rsidR="00010A63" w:rsidRPr="00010A63" w:rsidRDefault="00010A63" w:rsidP="00010A6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FED846D" w14:textId="77777777" w:rsidR="00010A63" w:rsidRPr="00010A63" w:rsidRDefault="00010A63" w:rsidP="00010A6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86" w:type="dxa"/>
            <w:shd w:val="clear" w:color="auto" w:fill="auto"/>
          </w:tcPr>
          <w:p w14:paraId="75FE0F81" w14:textId="77777777" w:rsidR="00010A63" w:rsidRPr="00010A63" w:rsidRDefault="00010A63" w:rsidP="00010A6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EA5B3C3" w14:textId="77777777" w:rsidR="00010A63" w:rsidRPr="00010A63" w:rsidRDefault="00010A63" w:rsidP="00010A6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30" w:type="dxa"/>
            <w:shd w:val="clear" w:color="auto" w:fill="auto"/>
          </w:tcPr>
          <w:p w14:paraId="25EE08E6" w14:textId="77777777" w:rsidR="00010A63" w:rsidRPr="00010A63" w:rsidRDefault="00010A63" w:rsidP="00010A6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7D816DA" w14:textId="77777777" w:rsidR="00010A63" w:rsidRPr="00010A63" w:rsidRDefault="00010A63" w:rsidP="00010A6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77F184FB" w14:textId="77777777" w:rsidR="00010A63" w:rsidRPr="00010A63" w:rsidRDefault="00010A63" w:rsidP="00010A6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7877E95" w14:textId="77777777" w:rsidR="00010A63" w:rsidRPr="00010A63" w:rsidRDefault="00010A63" w:rsidP="00010A6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0FD518" w14:textId="77777777" w:rsidR="00010A63" w:rsidRPr="00010A63" w:rsidRDefault="00010A63" w:rsidP="00010A6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E6EF80D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22EC7CB" w14:textId="77777777" w:rsidR="00010A63" w:rsidRPr="00010A63" w:rsidRDefault="00010A63" w:rsidP="00010A63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7B36BA4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357BEC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3DFE4A0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52AA70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1615C23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186F32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76ED21D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7F939B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64E5875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A44E5A" w14:textId="12C9B281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5EC856" w14:textId="3F7C3704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738459D" w14:textId="380FC7CB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(9)</w:t>
            </w:r>
          </w:p>
        </w:tc>
      </w:tr>
      <w:tr w:rsidR="00010A63" w:rsidRPr="00F35ABF" w14:paraId="2709D9B6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39019077" w14:textId="77777777" w:rsidR="00010A63" w:rsidRPr="00010A63" w:rsidRDefault="00010A63" w:rsidP="00010A63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C0FE5E6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8F352AA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09B720BF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17002D2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1291E69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180801B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9BF5D1C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D63B1B9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A5C2AC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62A30BA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9C2D28" w14:textId="77777777" w:rsidR="00010A63" w:rsidRPr="00010A63" w:rsidRDefault="00010A63" w:rsidP="00010A6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7D2C5A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1B43DA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306BCCA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856CDF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AE7888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52EB39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16C02D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D7495A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25D4B7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5435" w14:textId="469F731F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(30)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D16C64" w14:textId="7777777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80AF9" w14:textId="7777777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14</w:t>
            </w:r>
            <w:r w:rsidRPr="00010A6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010A63" w:rsidRPr="00F35ABF" w14:paraId="5AFF373B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3FF1DA22" w14:textId="5E60B7E8" w:rsidR="00010A63" w:rsidRPr="00010A63" w:rsidRDefault="00010A63" w:rsidP="00010A63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 xml:space="preserve">กำไรก่อนรายได้ </w:t>
            </w: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ค่าใช้จ่าย</w:t>
            </w: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) </w:t>
            </w:r>
            <w:r w:rsidRPr="00010A6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C4A1AFA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1F9AD62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627D43CB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A9EAF9E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4C42E52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531C53F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168EA56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70F2C705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CA0C98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51EDC5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1B9482" w14:textId="77777777" w:rsidR="00010A63" w:rsidRPr="00010A63" w:rsidRDefault="00010A63" w:rsidP="00010A6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51CEEF5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07FB87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74951AB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CEEEFB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B2CF33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1C3C454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4F8B1A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985450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E7792C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06D57" w14:textId="2897420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0F9312" w14:textId="7777777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A0C1B" w14:textId="088E2CE5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97</w:t>
            </w:r>
          </w:p>
        </w:tc>
      </w:tr>
      <w:tr w:rsidR="00010A63" w:rsidRPr="00F35ABF" w14:paraId="6DC049AA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0BF6C0F5" w14:textId="77777777" w:rsidR="00010A63" w:rsidRPr="00010A63" w:rsidRDefault="00010A63" w:rsidP="00010A63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pacing w:val="-8"/>
                <w:sz w:val="23"/>
                <w:szCs w:val="23"/>
                <w:cs/>
                <w:lang w:val="en-GB"/>
              </w:rPr>
              <w:t>รายได้</w:t>
            </w:r>
            <w:r w:rsidRPr="00010A63">
              <w:rPr>
                <w:rFonts w:asciiTheme="majorBidi" w:hAnsiTheme="majorBidi" w:cstheme="majorBidi"/>
                <w:spacing w:val="-8"/>
                <w:sz w:val="23"/>
                <w:szCs w:val="23"/>
                <w:lang w:val="en-GB"/>
              </w:rPr>
              <w:t xml:space="preserve"> </w:t>
            </w:r>
            <w:r w:rsidRPr="00010A63">
              <w:rPr>
                <w:rFonts w:asciiTheme="majorBidi" w:hAnsiTheme="majorBidi" w:cstheme="majorBidi"/>
                <w:spacing w:val="-8"/>
                <w:sz w:val="23"/>
                <w:szCs w:val="23"/>
              </w:rPr>
              <w:t>(</w:t>
            </w:r>
            <w:r w:rsidRPr="00010A63">
              <w:rPr>
                <w:rFonts w:asciiTheme="majorBidi" w:hAnsiTheme="majorBidi" w:cstheme="majorBidi" w:hint="cs"/>
                <w:spacing w:val="-8"/>
                <w:sz w:val="23"/>
                <w:szCs w:val="23"/>
                <w:cs/>
                <w:lang w:val="en-GB"/>
              </w:rPr>
              <w:t>ค่าใช้จ่าย</w:t>
            </w:r>
            <w:r w:rsidRPr="00010A63">
              <w:rPr>
                <w:rFonts w:asciiTheme="majorBidi" w:hAnsiTheme="majorBidi" w:cstheme="majorBidi"/>
                <w:spacing w:val="-8"/>
                <w:sz w:val="23"/>
                <w:szCs w:val="23"/>
              </w:rPr>
              <w:t xml:space="preserve">) </w:t>
            </w:r>
            <w:r w:rsidRPr="00010A63">
              <w:rPr>
                <w:rFonts w:asciiTheme="majorBidi" w:hAnsiTheme="majorBidi" w:cstheme="majorBidi" w:hint="cs"/>
                <w:spacing w:val="-8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4552769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1D5A7A9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1C8DC0EF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52F4FB1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310FBFE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D9FE5B6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A3C57ED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80603A7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C6EE5D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FB357AD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E376548" w14:textId="77777777" w:rsidR="00010A63" w:rsidRPr="00010A63" w:rsidRDefault="00010A63" w:rsidP="00010A6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E356868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F30AD0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3F2ADC5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014119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B2B3073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EE99D8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690ED3A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E9AA5A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392831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C7D66A" w14:textId="46AF2DF2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(8)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796897" w14:textId="7777777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3AE38A8" w14:textId="7777777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2</w:t>
            </w:r>
          </w:p>
        </w:tc>
      </w:tr>
      <w:tr w:rsidR="00010A63" w:rsidRPr="00F35ABF" w14:paraId="73464CD3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04D6E749" w14:textId="14A8E97A" w:rsidR="00010A63" w:rsidRPr="00010A63" w:rsidRDefault="007E657C" w:rsidP="00010A63">
            <w:pPr>
              <w:ind w:left="-9" w:right="-17" w:firstLine="17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7E657C">
              <w:rPr>
                <w:rFonts w:asciiTheme="majorBidi" w:hAnsiTheme="majorBidi" w:hint="cs"/>
                <w:sz w:val="23"/>
                <w:szCs w:val="23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43739DFB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45808472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6E65D038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2F1E722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53CE7AF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C90E05E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CFC4E0A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064AB1F3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99625C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95F4E44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4A87CF" w14:textId="77777777" w:rsidR="00010A63" w:rsidRPr="00010A63" w:rsidRDefault="00010A63" w:rsidP="00010A6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E48C267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56B7B8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D2E090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FDE288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3E85CBD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43A96A0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B15B68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0C721C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826108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146FA" w14:textId="7777777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9C9AD8" w14:textId="7777777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D28E3" w14:textId="7777777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0A63"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</w:p>
        </w:tc>
      </w:tr>
      <w:tr w:rsidR="00010A63" w:rsidRPr="00F35ABF" w14:paraId="5EEB5033" w14:textId="77777777" w:rsidTr="006550EE">
        <w:trPr>
          <w:trHeight w:val="132"/>
        </w:trPr>
        <w:tc>
          <w:tcPr>
            <w:tcW w:w="3344" w:type="dxa"/>
            <w:vAlign w:val="center"/>
          </w:tcPr>
          <w:p w14:paraId="6AFE3BFA" w14:textId="77777777" w:rsidR="00010A63" w:rsidRPr="00010A63" w:rsidRDefault="00010A63" w:rsidP="00010A63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  <w:t>กำไ</w:t>
            </w:r>
            <w:r w:rsidRPr="00010A6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รสุทธิ</w:t>
            </w: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  <w:t>สำหรับงวด</w:t>
            </w:r>
          </w:p>
        </w:tc>
        <w:tc>
          <w:tcPr>
            <w:tcW w:w="990" w:type="dxa"/>
            <w:shd w:val="clear" w:color="auto" w:fill="auto"/>
          </w:tcPr>
          <w:p w14:paraId="364FD371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F6F6600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5FA8E092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CBC2152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857304B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3E45722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9EF7B6F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35F2120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868D42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BE60581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6DE841" w14:textId="77777777" w:rsidR="00010A63" w:rsidRPr="00010A63" w:rsidRDefault="00010A63" w:rsidP="00010A6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73B68A" w14:textId="77777777" w:rsidR="00010A63" w:rsidRPr="00010A63" w:rsidRDefault="00010A63" w:rsidP="00010A6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2EBD6D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B25E1A6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4EA299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EC0CD2E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8C3274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7876B0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6E2303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422B90" w14:textId="77777777" w:rsidR="00010A63" w:rsidRPr="00010A63" w:rsidRDefault="00010A63" w:rsidP="00010A6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8E2EB9" w14:textId="18A0FD93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A328E7" w14:textId="77777777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64FA84" w14:textId="46E8D3BA" w:rsidR="00010A63" w:rsidRPr="00010A63" w:rsidRDefault="00010A63" w:rsidP="00010A6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010A6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100</w:t>
            </w:r>
          </w:p>
        </w:tc>
      </w:tr>
    </w:tbl>
    <w:p w14:paraId="0470A1DA" w14:textId="77777777" w:rsidR="00D5121C" w:rsidRDefault="00D5121C">
      <w:pPr>
        <w:rPr>
          <w:rFonts w:asciiTheme="majorBidi" w:hAnsiTheme="majorBidi" w:cstheme="majorBidi"/>
          <w:sz w:val="28"/>
        </w:rPr>
        <w:sectPr w:rsidR="00D5121C">
          <w:headerReference w:type="default" r:id="rId18"/>
          <w:footerReference w:type="default" r:id="rId19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chapStyle="1"/>
          <w:cols w:space="720"/>
        </w:sectPr>
      </w:pPr>
    </w:p>
    <w:p w14:paraId="6FFDDC31" w14:textId="77777777" w:rsidR="00D5121C" w:rsidRDefault="009B2480" w:rsidP="00724A6D">
      <w:pPr>
        <w:pStyle w:val="ListParagraph"/>
        <w:numPr>
          <w:ilvl w:val="0"/>
          <w:numId w:val="21"/>
        </w:numPr>
        <w:tabs>
          <w:tab w:val="left" w:pos="720"/>
        </w:tabs>
        <w:spacing w:line="240" w:lineRule="atLeast"/>
        <w:ind w:left="0" w:firstLine="187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ภาระผูกพันและหนี้สินที่อาจเกิดขึ้น</w:t>
      </w:r>
    </w:p>
    <w:p w14:paraId="78F5463F" w14:textId="77777777" w:rsidR="00D5121C" w:rsidRDefault="009B2480">
      <w:pPr>
        <w:tabs>
          <w:tab w:val="left" w:pos="630"/>
          <w:tab w:val="left" w:pos="810"/>
        </w:tabs>
        <w:spacing w:before="120" w:after="120"/>
        <w:ind w:left="7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และบริษัทย่อย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7494E83A" w14:textId="77777777" w:rsidR="00D5121C" w:rsidRDefault="009B2480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3</w:t>
      </w:r>
      <w:r w:rsidR="000B179A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  <w:r>
        <w:rPr>
          <w:rFonts w:asciiTheme="majorBidi" w:hAnsiTheme="majorBidi" w:cstheme="majorBidi"/>
          <w:color w:val="000000"/>
          <w:spacing w:val="-2"/>
          <w:sz w:val="28"/>
        </w:rPr>
        <w:t>.1.1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ภาระผูกพันเกี่ยวกับสัญญาเช่าดำเนินงานระยะยาว</w:t>
      </w:r>
    </w:p>
    <w:p w14:paraId="0F9DF754" w14:textId="77777777" w:rsidR="00D5121C" w:rsidRDefault="009B2480" w:rsidP="00F84307">
      <w:pPr>
        <w:spacing w:before="120" w:after="120"/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บริษัทและบริษัทย่อยได้เข้าทำสัญญาเช่าดำเนินงานระยะยาวที่เกี่ยวข้องกับการเช่าที่ดิน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>
        <w:rPr>
          <w:rFonts w:asciiTheme="majorBidi" w:hAnsiTheme="majorBidi" w:cstheme="majorBidi"/>
          <w:sz w:val="28"/>
        </w:rPr>
        <w:t>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ถึง </w:t>
      </w:r>
      <w:r>
        <w:rPr>
          <w:rFonts w:asciiTheme="majorBidi" w:hAnsiTheme="majorBidi" w:cstheme="majorBidi"/>
          <w:sz w:val="28"/>
        </w:rPr>
        <w:t xml:space="preserve">30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ปี </w:t>
      </w:r>
    </w:p>
    <w:p w14:paraId="3A26078A" w14:textId="77777777" w:rsidR="00D5121C" w:rsidRDefault="009B2480">
      <w:pPr>
        <w:spacing w:after="240"/>
        <w:ind w:left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ระยะยาว ดังนี้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144"/>
        <w:gridCol w:w="1152"/>
        <w:gridCol w:w="144"/>
        <w:gridCol w:w="1152"/>
        <w:gridCol w:w="144"/>
        <w:gridCol w:w="1152"/>
      </w:tblGrid>
      <w:tr w:rsidR="00D5121C" w14:paraId="643A0E96" w14:textId="77777777">
        <w:tc>
          <w:tcPr>
            <w:tcW w:w="8550" w:type="dxa"/>
            <w:gridSpan w:val="8"/>
          </w:tcPr>
          <w:p w14:paraId="5FFC118C" w14:textId="77777777" w:rsidR="00D5121C" w:rsidRPr="00871D2B" w:rsidRDefault="009B2480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หน่วย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 xml:space="preserve">: </w:t>
            </w:r>
            <w:r w:rsidRPr="00871D2B">
              <w:rPr>
                <w:rFonts w:asciiTheme="majorBidi" w:hAnsiTheme="majorBidi" w:hint="cs"/>
                <w:sz w:val="28"/>
                <w:cs/>
                <w:lang w:val="en-GB"/>
              </w:rPr>
              <w:t>ล้านบาท</w:t>
            </w:r>
            <w:r w:rsidRPr="00871D2B">
              <w:rPr>
                <w:rFonts w:asciiTheme="majorBidi" w:hAnsiTheme="majorBidi"/>
                <w:sz w:val="28"/>
                <w:cs/>
                <w:lang w:val="en-GB"/>
              </w:rPr>
              <w:t>)</w:t>
            </w:r>
          </w:p>
        </w:tc>
      </w:tr>
      <w:tr w:rsidR="00D5121C" w14:paraId="7FADEFA0" w14:textId="77777777">
        <w:tc>
          <w:tcPr>
            <w:tcW w:w="3510" w:type="dxa"/>
          </w:tcPr>
          <w:p w14:paraId="224E6B75" w14:textId="77777777" w:rsidR="00D5121C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357D2E9D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44" w:type="dxa"/>
          </w:tcPr>
          <w:p w14:paraId="1E71FEF9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164F6A4E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76F45A70" w14:textId="77777777">
        <w:tc>
          <w:tcPr>
            <w:tcW w:w="3510" w:type="dxa"/>
          </w:tcPr>
          <w:p w14:paraId="4ECEBD4B" w14:textId="77777777" w:rsidR="00D5121C" w:rsidRPr="00871D2B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40BCF0" w14:textId="77777777" w:rsidR="00D5121C" w:rsidRDefault="009B2480" w:rsidP="00DB0BEC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DB0BE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A9D2319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583CBD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" w:type="dxa"/>
          </w:tcPr>
          <w:p w14:paraId="591F0383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D6A52A" w14:textId="77777777" w:rsidR="00D5121C" w:rsidRPr="00871D2B" w:rsidRDefault="009B2480" w:rsidP="00DB0BEC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DB0BE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68AF74D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3E23E7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D5121C" w14:paraId="3437A2A9" w14:textId="77777777">
        <w:tc>
          <w:tcPr>
            <w:tcW w:w="3510" w:type="dxa"/>
          </w:tcPr>
          <w:p w14:paraId="173E6EE7" w14:textId="77777777" w:rsidR="00D5121C" w:rsidRPr="00871D2B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316344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6EBA0F40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E80B80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4" w:type="dxa"/>
          </w:tcPr>
          <w:p w14:paraId="4B0E1414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25105D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06F1BC78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D804AA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18B43B7A" w14:textId="77777777">
        <w:tc>
          <w:tcPr>
            <w:tcW w:w="3510" w:type="dxa"/>
          </w:tcPr>
          <w:p w14:paraId="5567EA03" w14:textId="77777777" w:rsidR="00D5121C" w:rsidRPr="00871D2B" w:rsidRDefault="009B2480">
            <w:pPr>
              <w:ind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จ่ายชำระ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8963EA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47CAADEC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7F0D20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36276F06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DB1053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6C0DFD24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B548BC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2EB164ED" w14:textId="77777777" w:rsidTr="00F02452">
        <w:tc>
          <w:tcPr>
            <w:tcW w:w="3510" w:type="dxa"/>
          </w:tcPr>
          <w:p w14:paraId="555A6F71" w14:textId="77777777" w:rsidR="00D5121C" w:rsidRPr="00871D2B" w:rsidRDefault="009B2480">
            <w:pPr>
              <w:ind w:left="270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9721DC4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9ECA843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7001E29" w14:textId="77777777" w:rsidR="00D5121C" w:rsidRDefault="009B2480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44" w:type="dxa"/>
            <w:shd w:val="clear" w:color="auto" w:fill="auto"/>
          </w:tcPr>
          <w:p w14:paraId="2A91BC46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3F097CE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4" w:type="dxa"/>
          </w:tcPr>
          <w:p w14:paraId="2FFC9387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07B465C8" w14:textId="77777777" w:rsidR="00D5121C" w:rsidRDefault="009B2480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5121C" w14:paraId="3BCA3E1F" w14:textId="77777777" w:rsidTr="00F02452">
        <w:tc>
          <w:tcPr>
            <w:tcW w:w="3510" w:type="dxa"/>
          </w:tcPr>
          <w:p w14:paraId="6679A592" w14:textId="77777777" w:rsidR="00D5121C" w:rsidRPr="00871D2B" w:rsidRDefault="009B2480">
            <w:pPr>
              <w:ind w:left="270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63D1CB32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26D325B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23183D5" w14:textId="77777777" w:rsidR="00D5121C" w:rsidRDefault="009B2480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120</w:t>
            </w:r>
          </w:p>
        </w:tc>
        <w:tc>
          <w:tcPr>
            <w:tcW w:w="144" w:type="dxa"/>
            <w:shd w:val="clear" w:color="auto" w:fill="auto"/>
          </w:tcPr>
          <w:p w14:paraId="309B53C1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1E8E7A2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4" w:type="dxa"/>
          </w:tcPr>
          <w:p w14:paraId="6F0B077E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152B5E38" w14:textId="77777777" w:rsidR="00D5121C" w:rsidRPr="00871D2B" w:rsidRDefault="009B2480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5121C" w14:paraId="4B88661E" w14:textId="77777777" w:rsidTr="00F02452">
        <w:tc>
          <w:tcPr>
            <w:tcW w:w="3510" w:type="dxa"/>
          </w:tcPr>
          <w:p w14:paraId="58BDF271" w14:textId="77777777" w:rsidR="00D5121C" w:rsidRPr="00871D2B" w:rsidRDefault="009B2480">
            <w:pPr>
              <w:ind w:left="270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0A0AC853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AB3C183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D13A29F" w14:textId="77777777" w:rsidR="00D5121C" w:rsidRDefault="009B2480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234</w:t>
            </w:r>
          </w:p>
        </w:tc>
        <w:tc>
          <w:tcPr>
            <w:tcW w:w="144" w:type="dxa"/>
            <w:shd w:val="clear" w:color="auto" w:fill="auto"/>
          </w:tcPr>
          <w:p w14:paraId="3552740C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73AB25F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4" w:type="dxa"/>
          </w:tcPr>
          <w:p w14:paraId="61D9C153" w14:textId="77777777" w:rsidR="00D5121C" w:rsidRPr="00871D2B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</w:tcPr>
          <w:p w14:paraId="79DA6CAF" w14:textId="77777777" w:rsidR="00D5121C" w:rsidRDefault="009B2480">
            <w:pPr>
              <w:tabs>
                <w:tab w:val="decimal" w:pos="608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4AC26025" w14:textId="77777777" w:rsidR="00D5121C" w:rsidRDefault="00D5121C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DEF3DB7" w14:textId="77777777" w:rsidR="00D5121C" w:rsidRDefault="009B2480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3</w:t>
      </w:r>
      <w:r w:rsidR="000B179A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  <w:r>
        <w:rPr>
          <w:rFonts w:asciiTheme="majorBidi" w:hAnsiTheme="majorBidi" w:cstheme="majorBidi"/>
          <w:color w:val="000000"/>
          <w:spacing w:val="-2"/>
          <w:sz w:val="28"/>
        </w:rPr>
        <w:t>.1.2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ภาระผูกพันเกี่ยวกับสัญญาบริการ</w:t>
      </w:r>
    </w:p>
    <w:p w14:paraId="7E1F59E3" w14:textId="77777777" w:rsidR="00D5121C" w:rsidRPr="00871D2B" w:rsidRDefault="009B2480" w:rsidP="00846E9F">
      <w:pPr>
        <w:spacing w:before="120"/>
        <w:ind w:left="720" w:right="-29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บริษัทและบริษัทย่อยมีจำนวนเงินที่ต้องจ่ายในอนาคตทั้งสิ้นภายใต้สัญญาบริการ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 w:hint="cs"/>
          <w:sz w:val="28"/>
          <w:lang w:val="en-GB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="00DB0BEC">
        <w:rPr>
          <w:rFonts w:asciiTheme="majorBidi" w:hAnsiTheme="majorBidi" w:cstheme="majorBidi" w:hint="cs"/>
          <w:sz w:val="28"/>
          <w:cs/>
        </w:rPr>
        <w:t>กันยายน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>31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2562</w:t>
      </w:r>
      <w:r w:rsidR="00F35ABF">
        <w:rPr>
          <w:rFonts w:asciiTheme="majorBidi" w:hAnsiTheme="majorBidi" w:cstheme="majorBidi"/>
          <w:sz w:val="28"/>
        </w:rPr>
        <w:t xml:space="preserve"> </w:t>
      </w:r>
      <w:r w:rsidR="00F35ABF" w:rsidRPr="00871D2B">
        <w:rPr>
          <w:rFonts w:asciiTheme="majorBidi" w:hAnsiTheme="majorBidi" w:cstheme="majorBidi" w:hint="cs"/>
          <w:sz w:val="28"/>
          <w:cs/>
          <w:lang w:val="en-GB"/>
        </w:rPr>
        <w:t>ดังนี้</w:t>
      </w:r>
    </w:p>
    <w:p w14:paraId="13C85373" w14:textId="77777777" w:rsidR="00D5121C" w:rsidRDefault="009B2480">
      <w:pPr>
        <w:ind w:left="720" w:right="-29"/>
        <w:jc w:val="right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sz w:val="28"/>
        </w:rPr>
        <w:t>(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หน่วย</w:t>
      </w:r>
      <w:r>
        <w:rPr>
          <w:rFonts w:asciiTheme="majorBidi" w:hAnsiTheme="majorBidi" w:cstheme="majorBidi"/>
          <w:sz w:val="28"/>
        </w:rPr>
        <w:t xml:space="preserve">: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ล้านบาท</w:t>
      </w:r>
      <w:r>
        <w:rPr>
          <w:rFonts w:asciiTheme="majorBidi" w:hAnsiTheme="majorBidi" w:cstheme="majorBidi"/>
          <w:sz w:val="28"/>
        </w:rPr>
        <w:t>)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70"/>
        <w:gridCol w:w="180"/>
        <w:gridCol w:w="1098"/>
        <w:gridCol w:w="144"/>
        <w:gridCol w:w="1188"/>
        <w:gridCol w:w="180"/>
        <w:gridCol w:w="1080"/>
      </w:tblGrid>
      <w:tr w:rsidR="00D5121C" w14:paraId="33C2DB14" w14:textId="77777777">
        <w:tc>
          <w:tcPr>
            <w:tcW w:w="3510" w:type="dxa"/>
          </w:tcPr>
          <w:p w14:paraId="07363188" w14:textId="77777777" w:rsidR="00D5121C" w:rsidRDefault="00D5121C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4516DE36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44" w:type="dxa"/>
          </w:tcPr>
          <w:p w14:paraId="1957931D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4FB37CAD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015793C1" w14:textId="77777777">
        <w:tc>
          <w:tcPr>
            <w:tcW w:w="3510" w:type="dxa"/>
          </w:tcPr>
          <w:p w14:paraId="555B6D20" w14:textId="77777777" w:rsidR="00D5121C" w:rsidRPr="00871D2B" w:rsidRDefault="00D5121C">
            <w:pPr>
              <w:ind w:left="132" w:right="-29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763CD1" w14:textId="77777777" w:rsidR="00D5121C" w:rsidRDefault="009B2480" w:rsidP="00DB0BE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DB0BE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607EFBF" w14:textId="77777777" w:rsidR="00D5121C" w:rsidRPr="00871D2B" w:rsidRDefault="00D5121C">
            <w:pPr>
              <w:ind w:right="4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98559B6" w14:textId="77777777" w:rsidR="00D5121C" w:rsidRPr="00871D2B" w:rsidRDefault="009B2480">
            <w:pPr>
              <w:ind w:right="4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44" w:type="dxa"/>
          </w:tcPr>
          <w:p w14:paraId="6BCF8776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38CACBC" w14:textId="77777777" w:rsidR="00D5121C" w:rsidRDefault="009B2480" w:rsidP="00DB0BEC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DB0BE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6CB6D4F" w14:textId="77777777" w:rsidR="00D5121C" w:rsidRPr="00871D2B" w:rsidRDefault="00D5121C">
            <w:pPr>
              <w:ind w:right="4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2D2E58" w14:textId="77777777" w:rsidR="00D5121C" w:rsidRPr="00871D2B" w:rsidRDefault="009B2480">
            <w:pPr>
              <w:ind w:right="49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ธันวาคม</w:t>
            </w:r>
          </w:p>
        </w:tc>
      </w:tr>
      <w:tr w:rsidR="00D5121C" w14:paraId="4739A9DD" w14:textId="77777777">
        <w:tc>
          <w:tcPr>
            <w:tcW w:w="3510" w:type="dxa"/>
          </w:tcPr>
          <w:p w14:paraId="17CC05EB" w14:textId="77777777" w:rsidR="00D5121C" w:rsidRPr="00871D2B" w:rsidRDefault="00D5121C">
            <w:pPr>
              <w:ind w:left="132" w:right="-29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0BC1B2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 w:rsidRPr="00871D2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180" w:type="dxa"/>
          </w:tcPr>
          <w:p w14:paraId="231286EC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8CEBEE0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Pr="00871D2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  <w:tc>
          <w:tcPr>
            <w:tcW w:w="144" w:type="dxa"/>
          </w:tcPr>
          <w:p w14:paraId="4E7D5CDF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A60AFC4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 w:rsidRPr="00871D2B">
              <w:rPr>
                <w:rFonts w:ascii="Angsana New" w:hAnsi="Angsana New" w:hint="cs"/>
                <w:sz w:val="28"/>
                <w:lang w:val="en-GB"/>
              </w:rPr>
              <w:t>3</w:t>
            </w:r>
          </w:p>
        </w:tc>
        <w:tc>
          <w:tcPr>
            <w:tcW w:w="180" w:type="dxa"/>
          </w:tcPr>
          <w:p w14:paraId="2A43BEC8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FACA90" w14:textId="77777777" w:rsidR="00D5121C" w:rsidRDefault="009B248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Pr="00871D2B">
              <w:rPr>
                <w:rFonts w:ascii="Angsana New" w:hAnsi="Angsana New" w:hint="cs"/>
                <w:sz w:val="28"/>
                <w:lang w:val="en-GB"/>
              </w:rPr>
              <w:t>2</w:t>
            </w:r>
          </w:p>
        </w:tc>
      </w:tr>
      <w:tr w:rsidR="00D5121C" w14:paraId="731FF8C8" w14:textId="77777777">
        <w:tc>
          <w:tcPr>
            <w:tcW w:w="3510" w:type="dxa"/>
          </w:tcPr>
          <w:p w14:paraId="0A365BEE" w14:textId="77777777" w:rsidR="00D5121C" w:rsidRPr="00871D2B" w:rsidRDefault="009B2480">
            <w:pPr>
              <w:ind w:left="132" w:right="-29" w:hanging="13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>จ่ายชำระ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71685D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33BDACC0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E9909FC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2020BFEC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36F7D21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07201DE7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27E242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5121C" w14:paraId="7DBDD1A0" w14:textId="77777777" w:rsidTr="003E2AA6">
        <w:tc>
          <w:tcPr>
            <w:tcW w:w="3510" w:type="dxa"/>
          </w:tcPr>
          <w:p w14:paraId="2C9805C5" w14:textId="77777777" w:rsidR="00D5121C" w:rsidRPr="00871D2B" w:rsidRDefault="009B2480">
            <w:pPr>
              <w:ind w:left="492" w:right="-29" w:hanging="13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ภายใน </w:t>
            </w:r>
            <w:r>
              <w:rPr>
                <w:rFonts w:ascii="Angsana New" w:hAnsi="Angsana New"/>
                <w:sz w:val="28"/>
              </w:rPr>
              <w:t>1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5F222CCF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D1DDDA9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DCD7BC7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F1263E7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F8F49E4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</w:tcPr>
          <w:p w14:paraId="471299C7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A23AFD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</w:rPr>
              <w:t>1</w:t>
            </w:r>
          </w:p>
        </w:tc>
      </w:tr>
      <w:tr w:rsidR="00D5121C" w14:paraId="1BE5325C" w14:textId="77777777" w:rsidTr="003E2AA6">
        <w:tc>
          <w:tcPr>
            <w:tcW w:w="3510" w:type="dxa"/>
          </w:tcPr>
          <w:p w14:paraId="761FDF88" w14:textId="77777777" w:rsidR="00D5121C" w:rsidRPr="00871D2B" w:rsidRDefault="009B2480">
            <w:pPr>
              <w:ind w:left="492" w:right="-29" w:hanging="132"/>
              <w:rPr>
                <w:rFonts w:ascii="Angsana New" w:hAnsi="Angsana New"/>
                <w:sz w:val="28"/>
                <w:cs/>
                <w:lang w:val="en-GB"/>
              </w:rPr>
            </w:pP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มากกว่า </w:t>
            </w:r>
            <w:r>
              <w:rPr>
                <w:rFonts w:ascii="Angsana New" w:hAnsi="Angsana New"/>
                <w:sz w:val="28"/>
              </w:rPr>
              <w:t>1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ปี แต่ไม่เกิน </w:t>
            </w:r>
            <w:r>
              <w:rPr>
                <w:rFonts w:ascii="Angsana New" w:hAnsi="Angsana New"/>
                <w:sz w:val="28"/>
              </w:rPr>
              <w:t>5</w:t>
            </w:r>
            <w:r w:rsidRPr="00871D2B">
              <w:rPr>
                <w:rFonts w:ascii="Angsana New" w:hAnsi="Angsana New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3FCF60B6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BE0D26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30B14EA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1B2E31FF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5640C712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</w:tcPr>
          <w:p w14:paraId="0E21E9AA" w14:textId="77777777" w:rsidR="00D5121C" w:rsidRDefault="00D5121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0DD65B" w14:textId="77777777" w:rsidR="00D5121C" w:rsidRPr="00871D2B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2C9A9F8" w14:textId="77777777" w:rsidR="00D5121C" w:rsidRPr="00871D2B" w:rsidRDefault="009B24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br w:type="page"/>
      </w:r>
    </w:p>
    <w:p w14:paraId="4D8A71EC" w14:textId="77777777" w:rsidR="00D5121C" w:rsidRDefault="009B2480">
      <w:pPr>
        <w:spacing w:before="240"/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lastRenderedPageBreak/>
        <w:t>3</w:t>
      </w:r>
      <w:r w:rsidR="000B179A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  <w:r>
        <w:rPr>
          <w:rFonts w:asciiTheme="majorBidi" w:hAnsiTheme="majorBidi" w:cstheme="majorBidi"/>
          <w:color w:val="000000"/>
          <w:spacing w:val="-2"/>
          <w:sz w:val="28"/>
        </w:rPr>
        <w:t>.2</w:t>
      </w:r>
      <w:r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การค้ำประกัน</w:t>
      </w:r>
    </w:p>
    <w:p w14:paraId="53415AFA" w14:textId="77777777" w:rsidR="00D5121C" w:rsidRDefault="009B2480" w:rsidP="00846E9F">
      <w:pPr>
        <w:spacing w:before="120"/>
        <w:ind w:left="734" w:right="-29" w:hanging="54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lang w:val="en-GB"/>
        </w:rPr>
        <w:t>3</w:t>
      </w:r>
      <w:r w:rsidR="000B179A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ab/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หนังสือค้ำประกันธนาคาร </w:t>
      </w:r>
    </w:p>
    <w:p w14:paraId="0D4C0669" w14:textId="77777777" w:rsidR="00D5121C" w:rsidRDefault="009B2480" w:rsidP="00846E9F">
      <w:pPr>
        <w:spacing w:before="120" w:after="240"/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 w:hint="cs"/>
          <w:sz w:val="28"/>
          <w:lang w:val="en-GB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="00DB0BEC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และวันที่ </w:t>
      </w:r>
      <w:r>
        <w:rPr>
          <w:rFonts w:asciiTheme="majorBidi" w:hAnsiTheme="majorBidi" w:cstheme="majorBidi"/>
          <w:sz w:val="28"/>
        </w:rPr>
        <w:t>31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/>
          <w:sz w:val="28"/>
          <w:cs/>
        </w:rPr>
        <w:t xml:space="preserve"> บริษัทและบริษัทย่อย มีหนังสือค้ำประกันซึ่งออกโดยธนาคารในนามบริษัทและบริษัทย่อย ดังนี้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152"/>
        <w:gridCol w:w="144"/>
        <w:gridCol w:w="1152"/>
        <w:gridCol w:w="144"/>
        <w:gridCol w:w="1152"/>
        <w:gridCol w:w="144"/>
        <w:gridCol w:w="1152"/>
      </w:tblGrid>
      <w:tr w:rsidR="00D5121C" w14:paraId="5A8598C8" w14:textId="77777777">
        <w:tc>
          <w:tcPr>
            <w:tcW w:w="3510" w:type="dxa"/>
          </w:tcPr>
          <w:p w14:paraId="389E989A" w14:textId="77777777" w:rsidR="00D5121C" w:rsidRDefault="00D5121C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</w:tcPr>
          <w:p w14:paraId="37511719" w14:textId="77777777" w:rsidR="00D5121C" w:rsidRPr="00871D2B" w:rsidRDefault="00D5121C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4" w:type="dxa"/>
          </w:tcPr>
          <w:p w14:paraId="3CEFFB0A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</w:tcPr>
          <w:p w14:paraId="5D7E8A1E" w14:textId="77777777" w:rsidR="00D5121C" w:rsidRPr="00871D2B" w:rsidRDefault="009B248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ล้านบาท)</w:t>
            </w:r>
          </w:p>
        </w:tc>
      </w:tr>
      <w:tr w:rsidR="00D5121C" w14:paraId="02B90F56" w14:textId="77777777">
        <w:tc>
          <w:tcPr>
            <w:tcW w:w="3510" w:type="dxa"/>
          </w:tcPr>
          <w:p w14:paraId="52432279" w14:textId="77777777" w:rsidR="00D5121C" w:rsidRDefault="00D5121C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48E526C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44" w:type="dxa"/>
          </w:tcPr>
          <w:p w14:paraId="12FCEA9B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0BC0E90B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5121C" w14:paraId="70FF9C13" w14:textId="77777777">
        <w:tc>
          <w:tcPr>
            <w:tcW w:w="3510" w:type="dxa"/>
          </w:tcPr>
          <w:p w14:paraId="108DFC89" w14:textId="77777777" w:rsidR="00D5121C" w:rsidRPr="00871D2B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</w:tcPr>
          <w:p w14:paraId="321DC048" w14:textId="77777777" w:rsidR="00D5121C" w:rsidRPr="00871D2B" w:rsidRDefault="009B2480" w:rsidP="00DB0BEC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B0BE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" w:type="dxa"/>
          </w:tcPr>
          <w:p w14:paraId="3A665097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022E80CF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" w:type="dxa"/>
          </w:tcPr>
          <w:p w14:paraId="4D103168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01444312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B0BEC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" w:type="dxa"/>
          </w:tcPr>
          <w:p w14:paraId="32CDBD51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</w:tcPr>
          <w:p w14:paraId="19E4939D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D5121C" w14:paraId="4CC5D186" w14:textId="77777777">
        <w:tc>
          <w:tcPr>
            <w:tcW w:w="3510" w:type="dxa"/>
          </w:tcPr>
          <w:p w14:paraId="191389A4" w14:textId="77777777" w:rsidR="00D5121C" w:rsidRPr="00871D2B" w:rsidRDefault="00D5121C">
            <w:pPr>
              <w:ind w:left="132"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9416B2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55377464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791657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4" w:type="dxa"/>
          </w:tcPr>
          <w:p w14:paraId="7F5AE4AA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033E86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" w:type="dxa"/>
          </w:tcPr>
          <w:p w14:paraId="608282C1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DF0B6C" w14:textId="77777777" w:rsidR="00D5121C" w:rsidRDefault="009B2480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6F37B442" w14:textId="77777777">
        <w:tc>
          <w:tcPr>
            <w:tcW w:w="3510" w:type="dxa"/>
          </w:tcPr>
          <w:p w14:paraId="5C03F0B9" w14:textId="77777777" w:rsidR="00D5121C" w:rsidRPr="00871D2B" w:rsidRDefault="009B2480">
            <w:pPr>
              <w:ind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ประกันการปฏิบัติงานตามสัญญา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36CA64" w14:textId="77777777" w:rsidR="00D5121C" w:rsidRDefault="002F2FD6" w:rsidP="00DB0BEC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36FF285C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BC1694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4BBB1EB5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95D1CE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21</w:t>
            </w:r>
          </w:p>
        </w:tc>
        <w:tc>
          <w:tcPr>
            <w:tcW w:w="144" w:type="dxa"/>
          </w:tcPr>
          <w:p w14:paraId="629EB3AF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603755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D5121C" w14:paraId="5D8C9F9B" w14:textId="77777777">
        <w:tc>
          <w:tcPr>
            <w:tcW w:w="3510" w:type="dxa"/>
          </w:tcPr>
          <w:p w14:paraId="470B35E5" w14:textId="77777777" w:rsidR="00D5121C" w:rsidRPr="00871D2B" w:rsidRDefault="009B2480">
            <w:pPr>
              <w:ind w:right="-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ประกันการใช้ไฟฟ้าและอื่น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1F7E04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1732218B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3D8CE9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4953C86C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3CA1CA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44" w:type="dxa"/>
          </w:tcPr>
          <w:p w14:paraId="671791F4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473A1A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5121C" w14:paraId="45F1CE95" w14:textId="77777777">
        <w:tc>
          <w:tcPr>
            <w:tcW w:w="3510" w:type="dxa"/>
          </w:tcPr>
          <w:p w14:paraId="76D3E4EE" w14:textId="77777777" w:rsidR="00D5121C" w:rsidRPr="00871D2B" w:rsidRDefault="009B2480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286AE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0DF5A3BF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78465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06BEDE67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6C260" w14:textId="77777777" w:rsidR="00D5121C" w:rsidRDefault="002F2FD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22</w:t>
            </w:r>
          </w:p>
        </w:tc>
        <w:tc>
          <w:tcPr>
            <w:tcW w:w="144" w:type="dxa"/>
          </w:tcPr>
          <w:p w14:paraId="783BB61D" w14:textId="77777777" w:rsidR="00D5121C" w:rsidRPr="00871D2B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5C65D30" w14:textId="77777777" w:rsidR="00D5121C" w:rsidRDefault="009B2480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</w:t>
            </w:r>
          </w:p>
        </w:tc>
      </w:tr>
    </w:tbl>
    <w:p w14:paraId="688F034B" w14:textId="77777777" w:rsidR="00D5121C" w:rsidRDefault="000B179A">
      <w:pPr>
        <w:spacing w:before="240"/>
        <w:ind w:left="720" w:right="-29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  <w:lang w:val="en-GB"/>
        </w:rPr>
        <w:t>3</w:t>
      </w:r>
      <w:r>
        <w:rPr>
          <w:rFonts w:asciiTheme="majorBidi" w:hAnsiTheme="majorBidi" w:cstheme="majorBidi" w:hint="cs"/>
          <w:sz w:val="28"/>
          <w:cs/>
        </w:rPr>
        <w:t>4</w:t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lang w:val="en-GB"/>
        </w:rPr>
        <w:t>.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B248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B2480"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การค้ำประกันระหว่างกิจการที่เกี่ยวข้องกัน</w:t>
      </w:r>
    </w:p>
    <w:p w14:paraId="517E33EE" w14:textId="7295EBAD" w:rsidR="00D5121C" w:rsidRDefault="009B2480">
      <w:pPr>
        <w:spacing w:before="120"/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 w:hint="cs"/>
          <w:sz w:val="28"/>
          <w:cs/>
          <w:lang w:val="en-GB"/>
        </w:rPr>
        <w:t>ณ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 w:hint="cs"/>
          <w:sz w:val="28"/>
          <w:lang w:val="en-GB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="00DB0BEC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2563</w:t>
      </w:r>
      <w:r w:rsidRPr="00871D2B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บริษัทและ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>กรรมการของกลุ่ม</w:t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บริษัทมีภาระผูกพันต่อธนาคารในการค้ำประกันวงเงินสินเชื่อให้แก่บริษัท แซม วอเตอร์ ซัพพลาย จำกัด</w:t>
      </w:r>
      <w:r w:rsidR="002D576E">
        <w:rPr>
          <w:rFonts w:asciiTheme="majorBidi" w:hAnsiTheme="majorBidi" w:cstheme="majorBidi" w:hint="cs"/>
          <w:sz w:val="28"/>
          <w:cs/>
          <w:lang w:val="en-GB"/>
        </w:rPr>
        <w:t xml:space="preserve"> และ</w:t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 พระแสงกรีน พาวเวอร์ จำกัด ซึ่งเป็นบริษัทย่อยจำนวนเงินรวม</w:t>
      </w:r>
      <w:r w:rsidR="00F35ABF"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2D576E">
        <w:rPr>
          <w:rFonts w:asciiTheme="majorBidi" w:hAnsiTheme="majorBidi" w:cstheme="majorBidi"/>
          <w:sz w:val="28"/>
        </w:rPr>
        <w:t>225</w:t>
      </w:r>
      <w:r w:rsidRPr="00412E92"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sz w:val="28"/>
          <w:cs/>
          <w:lang w:val="en-GB"/>
        </w:rPr>
        <w:t xml:space="preserve"> (</w:t>
      </w:r>
      <w:r w:rsidRPr="00871D2B">
        <w:rPr>
          <w:rFonts w:asciiTheme="majorBidi" w:hAnsiTheme="majorBidi" w:hint="cs"/>
          <w:sz w:val="28"/>
          <w:cs/>
          <w:lang w:val="en-GB"/>
        </w:rPr>
        <w:t>วันที่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 w:rsidRPr="00871D2B">
        <w:rPr>
          <w:rFonts w:asciiTheme="majorBidi" w:hAnsiTheme="majorBidi" w:hint="cs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2562: </w:t>
      </w:r>
      <w:r w:rsidRPr="00871D2B">
        <w:rPr>
          <w:rFonts w:asciiTheme="majorBidi" w:hAnsiTheme="majorBidi" w:hint="cs"/>
          <w:sz w:val="28"/>
          <w:cs/>
          <w:lang w:val="en-GB"/>
        </w:rPr>
        <w:t>จำนวน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 xml:space="preserve">351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sz w:val="28"/>
          <w:cs/>
          <w:lang w:val="en-GB"/>
        </w:rPr>
        <w:t>)</w:t>
      </w:r>
    </w:p>
    <w:p w14:paraId="719B0993" w14:textId="77777777" w:rsidR="00D5121C" w:rsidRDefault="009B2480" w:rsidP="00846E9F">
      <w:pPr>
        <w:spacing w:before="120" w:after="240"/>
        <w:ind w:left="72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 </w:t>
      </w:r>
    </w:p>
    <w:p w14:paraId="63CB3D9E" w14:textId="77777777" w:rsidR="00D5121C" w:rsidRDefault="009B2480" w:rsidP="00846E9F">
      <w:pPr>
        <w:spacing w:before="240" w:after="120"/>
        <w:ind w:left="734" w:right="-29" w:hanging="547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 w:hint="cs"/>
          <w:sz w:val="28"/>
          <w:lang w:val="en-GB"/>
        </w:rPr>
        <w:t>3</w:t>
      </w:r>
      <w:r w:rsidR="000B179A">
        <w:rPr>
          <w:rFonts w:asciiTheme="majorBidi" w:hAnsiTheme="majorBidi" w:cstheme="majorBidi" w:hint="cs"/>
          <w:sz w:val="28"/>
          <w:cs/>
        </w:rPr>
        <w:t>4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ab/>
      </w:r>
      <w:r w:rsidRPr="00871D2B">
        <w:rPr>
          <w:rFonts w:asciiTheme="majorBidi" w:hAnsiTheme="majorBidi" w:cstheme="majorBidi"/>
          <w:sz w:val="28"/>
          <w:cs/>
          <w:lang w:val="en-GB"/>
        </w:rPr>
        <w:t>ภาระผูกพันอื่น</w:t>
      </w:r>
    </w:p>
    <w:p w14:paraId="0707C1ED" w14:textId="77777777" w:rsidR="00D5121C" w:rsidRDefault="009B2480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sz w:val="28"/>
          <w:lang w:val="en-GB"/>
        </w:rPr>
        <w:t>3</w:t>
      </w:r>
      <w:r w:rsidR="000B179A">
        <w:rPr>
          <w:rFonts w:asciiTheme="majorBidi" w:hAnsiTheme="majorBidi" w:cstheme="majorBidi" w:hint="cs"/>
          <w:sz w:val="28"/>
          <w:cs/>
        </w:rPr>
        <w:t>4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1</w:t>
      </w:r>
      <w:r w:rsidRPr="00871D2B">
        <w:rPr>
          <w:rFonts w:asciiTheme="majorBidi" w:hAnsiTheme="majorBidi" w:cstheme="majorBidi"/>
          <w:sz w:val="28"/>
          <w:lang w:val="en-GB"/>
        </w:rPr>
        <w:tab/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เมื่อวันที่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มกราคม</w:t>
      </w:r>
      <w:r>
        <w:rPr>
          <w:rFonts w:asciiTheme="majorBidi" w:hAnsiTheme="majorBidi"/>
          <w:color w:val="000000"/>
          <w:spacing w:val="-2"/>
          <w:sz w:val="28"/>
        </w:rPr>
        <w:t xml:space="preserve"> 2559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บริษัท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พระแสงกรีน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พาวเวอร์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จำกัด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ซึ่งเป็นบริษัทย่อย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เพื่อบำรุงรักษาระบบผลิตก๊าซ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อุปกรณ์นำก๊าซไปใช้ประโยชน์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เครื่องกำเนิดไฟฟ้า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รวมทั้งจัดหาบุคลากรควบคุมและดูแลระบบผลิตไฟฟ้าจากก๊าซชีวภาพ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โดยมีค่าใช้จ่ายทั้งสิ้น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ล้านบาท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ภายใต้เงื่อนไขของสัญญาดังกล่าว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บริษัทย่อยมีภาระผูกพันที่ต้องจ่ายค่าจ้างควบคุมและบำรุงรักษาเป็นรายเดือน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ตามอัตราที่ระบุในสัญญา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สัญญาดังกล่าวมีผลบังคับใช้ตั้งแต่วันที่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มกราคม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2559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สิ้นสุดวันที่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ธันวาคม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2563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ๆ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รอบ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5</w:t>
      </w:r>
      <w:r w:rsidRPr="00871D2B">
        <w:rPr>
          <w:rFonts w:asciiTheme="majorBidi" w:hAnsiTheme="majorBidi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ปี</w:t>
      </w:r>
    </w:p>
    <w:p w14:paraId="4FA7474F" w14:textId="77777777" w:rsidR="00D5121C" w:rsidRDefault="00D5121C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5F6793F7" w14:textId="77777777" w:rsidR="00D5121C" w:rsidRDefault="00D5121C">
      <w:pPr>
        <w:spacing w:after="240"/>
        <w:ind w:left="720" w:hanging="54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23A444A5" w14:textId="77777777" w:rsidR="00D5121C" w:rsidRDefault="009B2480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 w:hint="cs"/>
          <w:sz w:val="28"/>
          <w:lang w:val="en-GB"/>
        </w:rPr>
        <w:lastRenderedPageBreak/>
        <w:t>3</w:t>
      </w:r>
      <w:r w:rsidR="000B179A">
        <w:rPr>
          <w:rFonts w:asciiTheme="majorBidi" w:hAnsiTheme="majorBidi" w:cstheme="majorBidi" w:hint="cs"/>
          <w:sz w:val="28"/>
          <w:cs/>
        </w:rPr>
        <w:t>4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2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บริษัท พระแสงกรีน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  <w:cs/>
        </w:rPr>
        <w:t>พาวเวอร์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855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5367"/>
        <w:gridCol w:w="1456"/>
        <w:gridCol w:w="238"/>
        <w:gridCol w:w="1489"/>
      </w:tblGrid>
      <w:tr w:rsidR="00D5121C" w14:paraId="09A29767" w14:textId="77777777">
        <w:trPr>
          <w:trHeight w:val="409"/>
        </w:trPr>
        <w:tc>
          <w:tcPr>
            <w:tcW w:w="8550" w:type="dxa"/>
            <w:gridSpan w:val="4"/>
            <w:vAlign w:val="bottom"/>
          </w:tcPr>
          <w:p w14:paraId="6FEA4694" w14:textId="77777777" w:rsidR="00D5121C" w:rsidRDefault="009B2480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ล้านบาท)</w:t>
            </w:r>
          </w:p>
        </w:tc>
      </w:tr>
      <w:tr w:rsidR="00D5121C" w14:paraId="7AE4370A" w14:textId="77777777">
        <w:trPr>
          <w:trHeight w:val="409"/>
        </w:trPr>
        <w:tc>
          <w:tcPr>
            <w:tcW w:w="5367" w:type="dxa"/>
            <w:vAlign w:val="bottom"/>
          </w:tcPr>
          <w:p w14:paraId="3D96F2CE" w14:textId="77777777" w:rsidR="00D5121C" w:rsidRPr="00871D2B" w:rsidRDefault="00D5121C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62ED9F00" w14:textId="77777777" w:rsidR="00D5121C" w:rsidRDefault="009B2480" w:rsidP="00132BF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871D2B">
              <w:rPr>
                <w:rFonts w:asciiTheme="majorBidi" w:hAnsiTheme="majorBidi" w:cstheme="majorBidi" w:hint="cs"/>
                <w:sz w:val="28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132BF4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กันยายน</w:t>
            </w:r>
            <w:r w:rsidRPr="00871D2B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8" w:type="dxa"/>
          </w:tcPr>
          <w:p w14:paraId="50F9BEDB" w14:textId="77777777" w:rsidR="00D5121C" w:rsidRPr="00871D2B" w:rsidRDefault="00D5121C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181BBB11" w14:textId="77777777" w:rsidR="00D5121C" w:rsidRDefault="009B2480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5121C" w14:paraId="04B5AF8A" w14:textId="77777777">
        <w:trPr>
          <w:trHeight w:val="395"/>
        </w:trPr>
        <w:tc>
          <w:tcPr>
            <w:tcW w:w="5367" w:type="dxa"/>
          </w:tcPr>
          <w:p w14:paraId="20207FDC" w14:textId="77777777" w:rsidR="00D5121C" w:rsidRPr="00871D2B" w:rsidRDefault="009B2480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>จ่ายชำระ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19D5CCE7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A227350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6AEA325" w14:textId="77777777" w:rsidR="00D5121C" w:rsidRDefault="00D5121C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5121C" w14:paraId="47DBAE9E" w14:textId="77777777">
        <w:trPr>
          <w:trHeight w:val="409"/>
        </w:trPr>
        <w:tc>
          <w:tcPr>
            <w:tcW w:w="5367" w:type="dxa"/>
          </w:tcPr>
          <w:p w14:paraId="491C0697" w14:textId="77777777" w:rsidR="00D5121C" w:rsidRPr="00871D2B" w:rsidRDefault="009B2480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ภายใน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335B74E" w14:textId="77777777" w:rsidR="00D5121C" w:rsidRDefault="002F2FD6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238" w:type="dxa"/>
          </w:tcPr>
          <w:p w14:paraId="4EC60D1E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1EF21350" w14:textId="77777777" w:rsidR="00D5121C" w:rsidRDefault="009B248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5121C" w14:paraId="4BC516F2" w14:textId="77777777">
        <w:trPr>
          <w:trHeight w:val="409"/>
        </w:trPr>
        <w:tc>
          <w:tcPr>
            <w:tcW w:w="5367" w:type="dxa"/>
          </w:tcPr>
          <w:p w14:paraId="51C6B2F9" w14:textId="77777777" w:rsidR="00D5121C" w:rsidRPr="00871D2B" w:rsidRDefault="009B2480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871D2B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CD08D" w14:textId="77777777" w:rsidR="00D5121C" w:rsidRPr="00871D2B" w:rsidRDefault="002F2FD6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7</w:t>
            </w:r>
          </w:p>
        </w:tc>
        <w:tc>
          <w:tcPr>
            <w:tcW w:w="238" w:type="dxa"/>
          </w:tcPr>
          <w:p w14:paraId="22697FC0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456AA03" w14:textId="77777777" w:rsidR="00D5121C" w:rsidRPr="00871D2B" w:rsidRDefault="009B248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D5121C" w14:paraId="10438655" w14:textId="77777777">
        <w:trPr>
          <w:trHeight w:val="409"/>
        </w:trPr>
        <w:tc>
          <w:tcPr>
            <w:tcW w:w="5367" w:type="dxa"/>
          </w:tcPr>
          <w:p w14:paraId="630E244B" w14:textId="77777777" w:rsidR="00D5121C" w:rsidRPr="00871D2B" w:rsidRDefault="009B2480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33E0B" w14:textId="77777777" w:rsidR="00D5121C" w:rsidRPr="00871D2B" w:rsidRDefault="002F2FD6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11</w:t>
            </w:r>
          </w:p>
        </w:tc>
        <w:tc>
          <w:tcPr>
            <w:tcW w:w="238" w:type="dxa"/>
          </w:tcPr>
          <w:p w14:paraId="1BBFFBF2" w14:textId="77777777" w:rsidR="00D5121C" w:rsidRDefault="00D5121C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2F31457D" w14:textId="77777777" w:rsidR="00D5121C" w:rsidRDefault="009B248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</w:t>
            </w:r>
          </w:p>
        </w:tc>
      </w:tr>
    </w:tbl>
    <w:p w14:paraId="09852E05" w14:textId="77777777" w:rsidR="00D5121C" w:rsidRDefault="009B2480" w:rsidP="00846E9F">
      <w:pPr>
        <w:spacing w:before="240" w:after="120"/>
        <w:ind w:left="720" w:right="-43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>
        <w:rPr>
          <w:rFonts w:asciiTheme="majorBidi" w:hAnsiTheme="majorBidi" w:cstheme="majorBidi"/>
          <w:sz w:val="28"/>
        </w:rPr>
        <w:t>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>
        <w:rPr>
          <w:rFonts w:asciiTheme="majorBidi" w:hAnsiTheme="majorBidi" w:cstheme="majorBidi"/>
          <w:sz w:val="28"/>
        </w:rPr>
        <w:t xml:space="preserve">2559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2563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อย่างไรก็ตาม เมื่อวันที่ </w:t>
      </w:r>
      <w:r>
        <w:rPr>
          <w:rFonts w:asciiTheme="majorBidi" w:hAnsiTheme="majorBidi" w:cstheme="majorBidi"/>
          <w:sz w:val="28"/>
        </w:rPr>
        <w:t xml:space="preserve">1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เมษายน </w:t>
      </w:r>
      <w:r>
        <w:rPr>
          <w:rFonts w:asciiTheme="majorBidi" w:hAnsiTheme="majorBidi" w:cstheme="majorBidi"/>
          <w:sz w:val="28"/>
        </w:rPr>
        <w:t xml:space="preserve">2561 </w:t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>
        <w:rPr>
          <w:rFonts w:asciiTheme="majorBidi" w:hAnsiTheme="majorBidi" w:cstheme="majorBidi"/>
          <w:sz w:val="28"/>
        </w:rPr>
        <w:t xml:space="preserve"> 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เมษายน </w:t>
      </w:r>
      <w:r>
        <w:rPr>
          <w:rFonts w:asciiTheme="majorBidi" w:hAnsiTheme="majorBidi" w:cstheme="majorBidi"/>
          <w:sz w:val="28"/>
        </w:rPr>
        <w:t xml:space="preserve">2561 </w:t>
      </w:r>
      <w:r w:rsidRPr="00871D2B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>
        <w:rPr>
          <w:rFonts w:asciiTheme="majorBidi" w:hAnsiTheme="majorBidi" w:cstheme="majorBidi"/>
          <w:sz w:val="28"/>
        </w:rPr>
        <w:t xml:space="preserve"> 31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>
        <w:rPr>
          <w:rFonts w:asciiTheme="majorBidi" w:hAnsiTheme="majorBidi" w:cstheme="majorBidi"/>
          <w:sz w:val="28"/>
        </w:rPr>
        <w:t xml:space="preserve">2566 </w:t>
      </w:r>
      <w:r w:rsidRPr="00871D2B">
        <w:rPr>
          <w:rFonts w:asciiTheme="majorBidi" w:hAnsiTheme="majorBidi" w:cstheme="majorBidi"/>
          <w:sz w:val="28"/>
          <w:cs/>
          <w:lang w:val="en-GB"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>ๆ</w:t>
      </w:r>
      <w:r>
        <w:rPr>
          <w:rFonts w:asciiTheme="majorBidi" w:hAnsiTheme="majorBidi" w:cstheme="majorBidi"/>
          <w:sz w:val="28"/>
        </w:rPr>
        <w:t xml:space="preserve"> 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รอบ </w:t>
      </w:r>
      <w:r>
        <w:rPr>
          <w:rFonts w:asciiTheme="majorBidi" w:hAnsiTheme="majorBidi" w:cstheme="majorBidi"/>
          <w:sz w:val="28"/>
        </w:rPr>
        <w:t>5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ปี</w:t>
      </w:r>
    </w:p>
    <w:p w14:paraId="55431FB3" w14:textId="77777777" w:rsidR="00D5121C" w:rsidRDefault="009B2480" w:rsidP="00701B62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 w:hint="cs"/>
          <w:sz w:val="28"/>
          <w:lang w:val="en-GB"/>
        </w:rPr>
        <w:t>3</w:t>
      </w:r>
      <w:r w:rsidR="000B179A">
        <w:rPr>
          <w:rFonts w:asciiTheme="majorBidi" w:hAnsiTheme="majorBidi" w:cstheme="majorBidi" w:hint="cs"/>
          <w:sz w:val="28"/>
          <w:cs/>
        </w:rPr>
        <w:t>4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>.</w:t>
      </w:r>
      <w:r>
        <w:rPr>
          <w:rFonts w:asciiTheme="majorBidi" w:hAnsiTheme="majorBidi" w:cstheme="majorBidi"/>
          <w:sz w:val="28"/>
        </w:rPr>
        <w:t>3</w:t>
      </w:r>
      <w:r w:rsidRPr="00871D2B">
        <w:rPr>
          <w:rFonts w:asciiTheme="majorBidi" w:hAnsiTheme="majorBidi" w:cstheme="majorBidi"/>
          <w:sz w:val="28"/>
          <w:lang w:val="en-GB"/>
        </w:rPr>
        <w:tab/>
      </w:r>
      <w:r w:rsidRPr="00871D2B">
        <w:rPr>
          <w:rFonts w:asciiTheme="majorBidi" w:hAnsiTheme="majorBidi" w:cstheme="majorBidi"/>
          <w:sz w:val="28"/>
          <w:cs/>
          <w:lang w:val="en-GB"/>
        </w:rPr>
        <w:t>บริษัท พระแสงกรีน พาวเวอร์ จำกัด ซึ่งเป็นบริษัทย่อยมีภาระผูกพันที่จะต้องจ่าย</w:t>
      </w:r>
      <w:r w:rsidR="00F35ABF" w:rsidRPr="00871D2B">
        <w:rPr>
          <w:rFonts w:asciiTheme="majorBidi" w:hAnsiTheme="majorBidi" w:cstheme="majorBidi" w:hint="cs"/>
          <w:sz w:val="28"/>
          <w:cs/>
          <w:lang w:val="en-GB"/>
        </w:rPr>
        <w:t>เงิน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ภายใต้สัญญาซื้อขายน้ำเสียกับบริษัทที่เกี่ยวข้องกันแห่งหนึ่งโดยสัญญามีอายุ </w:t>
      </w:r>
      <w:r>
        <w:rPr>
          <w:rFonts w:asciiTheme="majorBidi" w:hAnsiTheme="majorBidi" w:cstheme="majorBidi"/>
          <w:sz w:val="28"/>
        </w:rPr>
        <w:t>15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ปี และสามารถต่อสัญญาเพิ่มคราวละ </w:t>
      </w:r>
      <w:r>
        <w:rPr>
          <w:rFonts w:asciiTheme="majorBidi" w:hAnsiTheme="majorBidi" w:cstheme="majorBidi"/>
          <w:sz w:val="28"/>
        </w:rPr>
        <w:t>10</w:t>
      </w:r>
      <w:r w:rsidRPr="00871D2B">
        <w:rPr>
          <w:rFonts w:asciiTheme="majorBidi" w:hAnsiTheme="majorBidi" w:cstheme="majorBidi"/>
          <w:sz w:val="28"/>
          <w:cs/>
          <w:lang w:val="en-GB"/>
        </w:rPr>
        <w:t xml:space="preserve"> ปี</w:t>
      </w:r>
    </w:p>
    <w:p w14:paraId="0B24047A" w14:textId="77777777" w:rsidR="00D5121C" w:rsidRDefault="009B2480">
      <w:pPr>
        <w:pStyle w:val="ListParagraph"/>
        <w:numPr>
          <w:ilvl w:val="0"/>
          <w:numId w:val="2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การวัดมูลค่ายุติธรรมของเครื่องมือทางการเงิน</w:t>
      </w:r>
    </w:p>
    <w:p w14:paraId="7FCC65C1" w14:textId="77777777" w:rsidR="00D5121C" w:rsidRDefault="009B248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รายการสินทรัพย์ทางการเงินบาง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รายการ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ของกลุ่มบริษัทมีการวัดมูลค่าด้วยมูลค่ายุติธรรมในงบแสดงฐานะการเงิน ณ วัน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สิ้นรอบระยะเวลารายงาน </w:t>
      </w:r>
    </w:p>
    <w:p w14:paraId="5F68881C" w14:textId="77777777" w:rsidR="00701B62" w:rsidRDefault="009B248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p w14:paraId="483A82B2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7B4CF6B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E85ECCD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2DA3F67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9BF1E78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400C972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D3CEAF7" w14:textId="77777777" w:rsidR="001702C0" w:rsidRDefault="001702C0" w:rsidP="001702C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50EC352" w14:textId="77777777" w:rsidR="00D5121C" w:rsidRDefault="009B2480">
      <w:pPr>
        <w:spacing w:before="120" w:after="120"/>
        <w:ind w:left="360"/>
        <w:jc w:val="right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lastRenderedPageBreak/>
        <w:t>(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หน่วย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พันบาท</w:t>
      </w:r>
      <w:r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22"/>
        <w:gridCol w:w="878"/>
        <w:gridCol w:w="22"/>
        <w:gridCol w:w="90"/>
        <w:gridCol w:w="900"/>
        <w:gridCol w:w="180"/>
        <w:gridCol w:w="900"/>
        <w:gridCol w:w="90"/>
        <w:gridCol w:w="990"/>
        <w:gridCol w:w="90"/>
        <w:gridCol w:w="1080"/>
        <w:gridCol w:w="90"/>
        <w:gridCol w:w="1980"/>
      </w:tblGrid>
      <w:tr w:rsidR="00D5121C" w:rsidRPr="00EE7668" w14:paraId="3006807B" w14:textId="77777777" w:rsidTr="00F35ABF">
        <w:trPr>
          <w:cantSplit/>
          <w:trHeight w:val="112"/>
        </w:trPr>
        <w:tc>
          <w:tcPr>
            <w:tcW w:w="1598" w:type="dxa"/>
            <w:shd w:val="clear" w:color="auto" w:fill="auto"/>
            <w:vAlign w:val="bottom"/>
          </w:tcPr>
          <w:p w14:paraId="62680677" w14:textId="77777777" w:rsidR="00D5121C" w:rsidRDefault="00D5121C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22" w:type="dxa"/>
          </w:tcPr>
          <w:p w14:paraId="4BCCEFBA" w14:textId="77777777" w:rsidR="00D5121C" w:rsidRDefault="00D5121C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58D03" w14:textId="77777777" w:rsidR="00D5121C" w:rsidRPr="00EE7668" w:rsidRDefault="009B2480">
            <w:pPr>
              <w:jc w:val="center"/>
              <w:rPr>
                <w:rFonts w:asciiTheme="majorBidi" w:eastAsia="Times New Roman" w:hAnsiTheme="majorBidi" w:cstheme="majorBidi"/>
                <w:spacing w:val="-10"/>
                <w:szCs w:val="24"/>
              </w:rPr>
            </w:pPr>
            <w:r w:rsidRPr="00871D2B">
              <w:rPr>
                <w:rFonts w:asciiTheme="majorBidi" w:eastAsia="Times New Roman" w:hAnsiTheme="majorBidi" w:cstheme="majorBidi"/>
                <w:spacing w:val="-1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25CF68C9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20F39F71" w14:textId="77777777" w:rsidR="00D5121C" w:rsidRPr="00EE7668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3D388346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3C10EA5F" w14:textId="77777777" w:rsidR="00D5121C" w:rsidRPr="00EE7668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ลำดับชั้นมูลค่ายุติธรรม</w:t>
            </w:r>
          </w:p>
        </w:tc>
        <w:tc>
          <w:tcPr>
            <w:tcW w:w="90" w:type="dxa"/>
            <w:vMerge w:val="restart"/>
          </w:tcPr>
          <w:p w14:paraId="6FFC2576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vMerge w:val="restart"/>
          </w:tcPr>
          <w:p w14:paraId="37360FBC" w14:textId="77777777" w:rsidR="00D5121C" w:rsidRPr="00871D2B" w:rsidRDefault="009B2480">
            <w:pPr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เทคนิคการประเมินมูลค่าและข้อมูลที่ใช้ในการวัดมูลค่ายุติธรรม</w:t>
            </w:r>
          </w:p>
        </w:tc>
      </w:tr>
      <w:tr w:rsidR="00D5121C" w:rsidRPr="00EE7668" w14:paraId="60E064A8" w14:textId="77777777" w:rsidTr="00F35ABF">
        <w:trPr>
          <w:cantSplit/>
          <w:trHeight w:val="112"/>
        </w:trPr>
        <w:tc>
          <w:tcPr>
            <w:tcW w:w="1598" w:type="dxa"/>
            <w:shd w:val="clear" w:color="auto" w:fill="auto"/>
            <w:vAlign w:val="bottom"/>
          </w:tcPr>
          <w:p w14:paraId="047BB8B7" w14:textId="77777777" w:rsidR="00D5121C" w:rsidRPr="00871D2B" w:rsidRDefault="009B2480">
            <w:pPr>
              <w:jc w:val="center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2" w:type="dxa"/>
          </w:tcPr>
          <w:p w14:paraId="196A09A4" w14:textId="77777777" w:rsidR="00D5121C" w:rsidRPr="00EE7668" w:rsidRDefault="00D5121C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0A528" w14:textId="77777777" w:rsidR="00D5121C" w:rsidRPr="00EE7668" w:rsidRDefault="009B2480" w:rsidP="00132BF4">
            <w:pPr>
              <w:jc w:val="center"/>
              <w:rPr>
                <w:rFonts w:asciiTheme="majorBidi" w:eastAsia="Times New Roman" w:hAnsiTheme="majorBidi" w:cstheme="majorBidi"/>
                <w:szCs w:val="24"/>
              </w:rPr>
            </w:pPr>
            <w:r w:rsidRPr="00EE7668">
              <w:rPr>
                <w:rFonts w:asciiTheme="majorBidi" w:eastAsia="Times New Roman" w:hAnsiTheme="majorBidi" w:cstheme="majorBidi"/>
                <w:szCs w:val="24"/>
              </w:rPr>
              <w:t>3</w:t>
            </w:r>
            <w:r w:rsidRPr="00871D2B">
              <w:rPr>
                <w:rFonts w:asciiTheme="majorBidi" w:eastAsia="Times New Roman" w:hAnsiTheme="majorBidi" w:cstheme="majorBidi" w:hint="cs"/>
                <w:szCs w:val="24"/>
                <w:lang w:val="en-GB"/>
              </w:rPr>
              <w:t>0</w:t>
            </w:r>
            <w:r w:rsidRPr="00EE7668">
              <w:rPr>
                <w:rFonts w:asciiTheme="majorBidi" w:eastAsia="Times New Roman" w:hAnsiTheme="majorBidi" w:cstheme="majorBidi"/>
                <w:szCs w:val="24"/>
              </w:rPr>
              <w:t xml:space="preserve"> </w:t>
            </w:r>
            <w:r w:rsidR="00132BF4">
              <w:rPr>
                <w:rFonts w:asciiTheme="majorBidi" w:eastAsia="Times New Roman" w:hAnsiTheme="majorBidi" w:cstheme="majorBidi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Times New Roman" w:hAnsiTheme="majorBidi" w:cstheme="majorBidi"/>
                <w:szCs w:val="24"/>
                <w:lang w:val="en-GB"/>
              </w:rPr>
              <w:t>2563</w:t>
            </w:r>
          </w:p>
        </w:tc>
        <w:tc>
          <w:tcPr>
            <w:tcW w:w="112" w:type="dxa"/>
            <w:gridSpan w:val="2"/>
            <w:tcBorders>
              <w:top w:val="single" w:sz="4" w:space="0" w:color="auto"/>
            </w:tcBorders>
          </w:tcPr>
          <w:p w14:paraId="77CCBB6E" w14:textId="77777777" w:rsidR="00D5121C" w:rsidRPr="00EE7668" w:rsidRDefault="00D5121C">
            <w:pPr>
              <w:jc w:val="center"/>
              <w:rPr>
                <w:rFonts w:asciiTheme="majorBidi" w:eastAsia="Times New Roman" w:hAnsiTheme="majorBidi" w:cstheme="majorBidi"/>
                <w:spacing w:val="-10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F6B3E" w14:textId="77777777" w:rsidR="00D5121C" w:rsidRPr="00EE7668" w:rsidRDefault="009B2480">
            <w:pPr>
              <w:jc w:val="center"/>
              <w:rPr>
                <w:rFonts w:asciiTheme="majorBidi" w:eastAsia="Times New Roman" w:hAnsiTheme="majorBidi" w:cstheme="majorBidi"/>
                <w:spacing w:val="-10"/>
                <w:szCs w:val="24"/>
                <w:cs/>
                <w:lang w:val="th-TH"/>
              </w:rPr>
            </w:pPr>
            <w:r w:rsidRPr="00871D2B">
              <w:rPr>
                <w:rFonts w:asciiTheme="majorBidi" w:eastAsia="Times New Roman" w:hAnsiTheme="majorBidi" w:cstheme="majorBidi"/>
                <w:spacing w:val="-10"/>
                <w:szCs w:val="24"/>
                <w:lang w:val="en-GB"/>
              </w:rPr>
              <w:t xml:space="preserve">31 </w:t>
            </w:r>
            <w:r w:rsidRPr="00871D2B">
              <w:rPr>
                <w:rFonts w:asciiTheme="majorBidi" w:eastAsia="Times New Roman" w:hAnsiTheme="majorBidi" w:cstheme="majorBidi"/>
                <w:spacing w:val="-10"/>
                <w:szCs w:val="24"/>
                <w:cs/>
                <w:lang w:val="en-GB"/>
              </w:rPr>
              <w:t xml:space="preserve">ธันวาคม </w:t>
            </w:r>
            <w:r w:rsidRPr="00871D2B">
              <w:rPr>
                <w:rFonts w:asciiTheme="majorBidi" w:eastAsia="Times New Roman" w:hAnsiTheme="majorBidi" w:cstheme="majorBidi"/>
                <w:spacing w:val="-10"/>
                <w:szCs w:val="24"/>
                <w:lang w:val="en-GB"/>
              </w:rPr>
              <w:t>2562</w:t>
            </w:r>
          </w:p>
        </w:tc>
        <w:tc>
          <w:tcPr>
            <w:tcW w:w="180" w:type="dxa"/>
          </w:tcPr>
          <w:p w14:paraId="1001DBCE" w14:textId="77777777" w:rsidR="00D5121C" w:rsidRPr="00871D2B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A1CBE" w14:textId="77777777" w:rsidR="00D5121C" w:rsidRPr="00EE7668" w:rsidRDefault="00132BF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E7668">
              <w:rPr>
                <w:rFonts w:asciiTheme="majorBidi" w:eastAsia="Times New Roman" w:hAnsiTheme="majorBidi" w:cstheme="majorBidi"/>
                <w:szCs w:val="24"/>
              </w:rPr>
              <w:t>3</w:t>
            </w:r>
            <w:r w:rsidRPr="00871D2B">
              <w:rPr>
                <w:rFonts w:asciiTheme="majorBidi" w:eastAsia="Times New Roman" w:hAnsiTheme="majorBidi" w:cstheme="majorBidi" w:hint="cs"/>
                <w:szCs w:val="24"/>
                <w:lang w:val="en-GB"/>
              </w:rPr>
              <w:t>0</w:t>
            </w:r>
            <w:r w:rsidRPr="00EE7668">
              <w:rPr>
                <w:rFonts w:asciiTheme="majorBidi" w:eastAsia="Times New Roman" w:hAnsiTheme="majorBidi" w:cstheme="majorBidi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Cs w:val="24"/>
                <w:cs/>
                <w:lang w:val="en-GB"/>
              </w:rPr>
              <w:t>กันยายน</w:t>
            </w: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 xml:space="preserve"> </w:t>
            </w:r>
            <w:r w:rsidRPr="00871D2B">
              <w:rPr>
                <w:rFonts w:asciiTheme="majorBidi" w:eastAsia="Times New Roman" w:hAnsiTheme="majorBidi" w:cstheme="majorBidi"/>
                <w:szCs w:val="24"/>
                <w:lang w:val="en-GB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0D73A0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9895C" w14:textId="77777777" w:rsidR="00D5121C" w:rsidRPr="00EE7668" w:rsidRDefault="009B2480">
            <w:pPr>
              <w:jc w:val="center"/>
              <w:rPr>
                <w:rFonts w:asciiTheme="majorBidi" w:eastAsia="Times New Roman" w:hAnsiTheme="majorBidi" w:cstheme="majorBidi"/>
                <w:szCs w:val="24"/>
                <w:cs/>
              </w:rPr>
            </w:pPr>
            <w:r w:rsidRPr="00871D2B">
              <w:rPr>
                <w:rFonts w:asciiTheme="majorBidi" w:eastAsia="Times New Roman" w:hAnsiTheme="majorBidi" w:cstheme="majorBidi"/>
                <w:szCs w:val="24"/>
                <w:lang w:val="en-GB"/>
              </w:rPr>
              <w:t xml:space="preserve">31 </w:t>
            </w: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 xml:space="preserve">ธันวาคม </w:t>
            </w:r>
            <w:r w:rsidRPr="00871D2B">
              <w:rPr>
                <w:rFonts w:asciiTheme="majorBidi" w:eastAsia="Times New Roman" w:hAnsiTheme="majorBidi" w:cstheme="majorBidi"/>
                <w:szCs w:val="24"/>
                <w:lang w:val="en-GB"/>
              </w:rPr>
              <w:t>2562</w:t>
            </w:r>
          </w:p>
        </w:tc>
        <w:tc>
          <w:tcPr>
            <w:tcW w:w="90" w:type="dxa"/>
          </w:tcPr>
          <w:p w14:paraId="27B745CC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3CFD5F81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Merge/>
          </w:tcPr>
          <w:p w14:paraId="5F459AC6" w14:textId="77777777" w:rsidR="00D5121C" w:rsidRPr="00EE7668" w:rsidRDefault="00D5121C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vMerge/>
          </w:tcPr>
          <w:p w14:paraId="0C4F7FA4" w14:textId="77777777" w:rsidR="00D5121C" w:rsidRPr="00871D2B" w:rsidRDefault="00D5121C">
            <w:pPr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</w:tr>
      <w:tr w:rsidR="00D5121C" w:rsidRPr="00EE7668" w14:paraId="06A893F8" w14:textId="77777777" w:rsidTr="002F2FD6">
        <w:trPr>
          <w:cantSplit/>
          <w:trHeight w:val="120"/>
        </w:trPr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</w:tcPr>
          <w:p w14:paraId="1B827612" w14:textId="77777777" w:rsidR="00FC1673" w:rsidRPr="00FC1673" w:rsidRDefault="0073531B" w:rsidP="00FC167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184" w:right="68" w:hanging="180"/>
              <w:textAlignment w:val="auto"/>
              <w:rPr>
                <w:rFonts w:asciiTheme="majorBidi" w:eastAsia="Times New Roman" w:hAnsiTheme="majorBidi"/>
                <w:szCs w:val="24"/>
                <w:cs/>
                <w:lang w:val="th-TH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>สินทรัพย์ทางการเงิน</w:t>
            </w:r>
          </w:p>
          <w:p w14:paraId="76F85FBC" w14:textId="77777777" w:rsidR="00D5121C" w:rsidRPr="00871D2B" w:rsidRDefault="0073531B" w:rsidP="00FC1673">
            <w:pPr>
              <w:overflowPunct/>
              <w:autoSpaceDE/>
              <w:autoSpaceDN/>
              <w:adjustRightInd/>
              <w:ind w:left="184" w:right="68" w:firstLine="79"/>
              <w:textAlignment w:val="auto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>หมุนเวียนอื่น</w:t>
            </w:r>
          </w:p>
        </w:tc>
        <w:tc>
          <w:tcPr>
            <w:tcW w:w="22" w:type="dxa"/>
          </w:tcPr>
          <w:p w14:paraId="317DAF47" w14:textId="77777777" w:rsidR="00D5121C" w:rsidRPr="00EE7668" w:rsidRDefault="00D5121C">
            <w:pPr>
              <w:tabs>
                <w:tab w:val="decimal" w:pos="977"/>
              </w:tabs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3DB9F38F" w14:textId="77777777" w:rsidR="00DE753D" w:rsidRDefault="00DE753D" w:rsidP="002F2FD6">
            <w:pPr>
              <w:tabs>
                <w:tab w:val="decimal" w:pos="977"/>
              </w:tabs>
              <w:ind w:right="65"/>
              <w:rPr>
                <w:rFonts w:asciiTheme="majorBidi" w:eastAsia="Times New Roman" w:hAnsiTheme="majorBidi"/>
                <w:szCs w:val="24"/>
              </w:rPr>
            </w:pPr>
          </w:p>
          <w:p w14:paraId="21C19AB4" w14:textId="77777777" w:rsidR="002F2FD6" w:rsidRPr="001169F7" w:rsidRDefault="002F2FD6" w:rsidP="002F2FD6">
            <w:pPr>
              <w:tabs>
                <w:tab w:val="decimal" w:pos="977"/>
              </w:tabs>
              <w:ind w:right="65"/>
              <w:rPr>
                <w:rFonts w:asciiTheme="majorBidi" w:eastAsia="Times New Roman" w:hAnsiTheme="majorBidi"/>
                <w:szCs w:val="24"/>
              </w:rPr>
            </w:pPr>
            <w:r>
              <w:rPr>
                <w:rFonts w:asciiTheme="majorBidi" w:eastAsia="Times New Roman" w:hAnsiTheme="majorBidi"/>
                <w:szCs w:val="24"/>
              </w:rPr>
              <w:t>6,714</w:t>
            </w:r>
          </w:p>
        </w:tc>
        <w:tc>
          <w:tcPr>
            <w:tcW w:w="112" w:type="dxa"/>
            <w:gridSpan w:val="2"/>
            <w:vAlign w:val="bottom"/>
          </w:tcPr>
          <w:p w14:paraId="1B58B87F" w14:textId="77777777" w:rsidR="00D5121C" w:rsidRPr="001169F7" w:rsidRDefault="00D5121C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AA9017" w14:textId="77777777" w:rsidR="00D5121C" w:rsidRPr="001169F7" w:rsidRDefault="00FC1673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  <w:r w:rsidRPr="001169F7">
              <w:rPr>
                <w:rFonts w:asciiTheme="majorBidi" w:eastAsia="Times New Roman" w:hAnsiTheme="majorBidi"/>
                <w:szCs w:val="24"/>
              </w:rPr>
              <w:t>7,371</w:t>
            </w:r>
          </w:p>
          <w:p w14:paraId="6B66A5C8" w14:textId="77777777" w:rsidR="00FC1673" w:rsidRPr="001169F7" w:rsidRDefault="00FC1673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  <w:p w14:paraId="5BF2EB48" w14:textId="77777777" w:rsidR="00FC1673" w:rsidRPr="001169F7" w:rsidRDefault="00FC1673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390C4A" w14:textId="77777777" w:rsidR="00D5121C" w:rsidRPr="001169F7" w:rsidRDefault="00D5121C" w:rsidP="001169F7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993245" w14:textId="77777777" w:rsidR="00D5121C" w:rsidRDefault="00D5121C" w:rsidP="002F2FD6">
            <w:pPr>
              <w:ind w:left="37" w:right="65"/>
              <w:jc w:val="right"/>
              <w:rPr>
                <w:rFonts w:asciiTheme="majorBidi" w:eastAsia="Times New Roman" w:hAnsiTheme="majorBidi"/>
                <w:szCs w:val="24"/>
              </w:rPr>
            </w:pPr>
          </w:p>
          <w:p w14:paraId="142A7489" w14:textId="77777777" w:rsidR="002F2FD6" w:rsidRPr="001169F7" w:rsidRDefault="002F2FD6" w:rsidP="002F2FD6">
            <w:pPr>
              <w:ind w:left="37" w:right="65"/>
              <w:jc w:val="right"/>
              <w:rPr>
                <w:rFonts w:asciiTheme="majorBidi" w:eastAsia="Times New Roman" w:hAnsiTheme="majorBidi"/>
                <w:szCs w:val="24"/>
              </w:rPr>
            </w:pPr>
            <w:r>
              <w:rPr>
                <w:rFonts w:asciiTheme="majorBidi" w:eastAsia="Times New Roman" w:hAnsiTheme="majorBidi"/>
                <w:szCs w:val="24"/>
              </w:rPr>
              <w:t>6,714</w:t>
            </w:r>
          </w:p>
        </w:tc>
        <w:tc>
          <w:tcPr>
            <w:tcW w:w="90" w:type="dxa"/>
            <w:vAlign w:val="bottom"/>
          </w:tcPr>
          <w:p w14:paraId="3BC55BB9" w14:textId="77777777" w:rsidR="00D5121C" w:rsidRPr="001169F7" w:rsidRDefault="00D5121C" w:rsidP="001169F7">
            <w:pPr>
              <w:ind w:left="37"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D5CABA4" w14:textId="77777777" w:rsidR="00FC1673" w:rsidRDefault="00FC1673" w:rsidP="00B83736">
            <w:pPr>
              <w:ind w:left="-90" w:right="65" w:firstLine="127"/>
              <w:jc w:val="right"/>
              <w:rPr>
                <w:rFonts w:asciiTheme="majorBidi" w:eastAsia="Times New Roman" w:hAnsiTheme="majorBidi"/>
                <w:szCs w:val="24"/>
              </w:rPr>
            </w:pPr>
            <w:r>
              <w:rPr>
                <w:rFonts w:asciiTheme="majorBidi" w:eastAsia="Times New Roman" w:hAnsiTheme="majorBidi"/>
                <w:szCs w:val="24"/>
              </w:rPr>
              <w:t>7,371</w:t>
            </w:r>
          </w:p>
          <w:p w14:paraId="0731677B" w14:textId="77777777" w:rsidR="00FC1673" w:rsidRDefault="00FC1673" w:rsidP="001169F7">
            <w:pPr>
              <w:ind w:left="-90" w:right="65" w:firstLine="127"/>
              <w:jc w:val="center"/>
              <w:rPr>
                <w:rFonts w:asciiTheme="majorBidi" w:eastAsia="Times New Roman" w:hAnsiTheme="majorBidi"/>
                <w:szCs w:val="24"/>
              </w:rPr>
            </w:pPr>
          </w:p>
          <w:p w14:paraId="0D5B964E" w14:textId="77777777" w:rsidR="00D5121C" w:rsidRPr="001169F7" w:rsidRDefault="00D5121C" w:rsidP="001169F7">
            <w:pPr>
              <w:ind w:left="-90" w:right="65" w:firstLine="127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DA1DFCB" w14:textId="77777777" w:rsidR="00D5121C" w:rsidRPr="001169F7" w:rsidRDefault="00D5121C" w:rsidP="001169F7">
            <w:pPr>
              <w:ind w:left="37"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6131DBB" w14:textId="77777777" w:rsidR="00DE753D" w:rsidRDefault="009B2480" w:rsidP="00DE753D">
            <w:pPr>
              <w:tabs>
                <w:tab w:val="decimal" w:pos="718"/>
              </w:tabs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Times New Roman" w:hAnsiTheme="majorBidi"/>
                <w:szCs w:val="24"/>
              </w:rPr>
            </w:pPr>
            <w:r w:rsidRPr="001169F7">
              <w:rPr>
                <w:rFonts w:asciiTheme="majorBidi" w:eastAsia="Times New Roman" w:hAnsiTheme="majorBidi" w:hint="cs"/>
                <w:szCs w:val="24"/>
                <w:cs/>
              </w:rPr>
              <w:t xml:space="preserve">ระดับที่ </w:t>
            </w:r>
            <w:r w:rsidRPr="001169F7">
              <w:rPr>
                <w:rFonts w:asciiTheme="majorBidi" w:eastAsia="Times New Roman" w:hAnsiTheme="majorBidi" w:hint="cs"/>
                <w:szCs w:val="24"/>
              </w:rPr>
              <w:t>1</w:t>
            </w:r>
          </w:p>
          <w:p w14:paraId="76683E23" w14:textId="77777777" w:rsidR="00DE753D" w:rsidRPr="001169F7" w:rsidRDefault="00DE753D" w:rsidP="00DE753D">
            <w:pPr>
              <w:tabs>
                <w:tab w:val="decimal" w:pos="718"/>
              </w:tabs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824AF31" w14:textId="77777777" w:rsidR="00D5121C" w:rsidRPr="00EE7668" w:rsidRDefault="00D5121C">
            <w:pPr>
              <w:ind w:left="37" w:right="495"/>
              <w:rPr>
                <w:rFonts w:asciiTheme="majorBidi" w:eastAsia="Times New Roman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261A29F" w14:textId="77777777" w:rsidR="00D5121C" w:rsidRPr="00871D2B" w:rsidRDefault="009B2480">
            <w:pPr>
              <w:ind w:left="270" w:hanging="180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ราคาเสนอซื้อของตลาด</w:t>
            </w:r>
            <w:r w:rsidRPr="00871D2B">
              <w:rPr>
                <w:rFonts w:asciiTheme="majorBidi" w:eastAsia="Times New Roman" w:hAnsiTheme="majorBidi" w:cstheme="majorBidi" w:hint="cs"/>
                <w:szCs w:val="24"/>
                <w:cs/>
                <w:lang w:val="en-GB"/>
              </w:rPr>
              <w:t>หลั</w:t>
            </w:r>
            <w:r w:rsidRPr="00871D2B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กทรัพย์แห่งประเทศไทย ณ สิ้นวันทำการสุดท้ายของงวดบัญชี</w:t>
            </w:r>
          </w:p>
        </w:tc>
      </w:tr>
      <w:tr w:rsidR="00D5121C" w:rsidRPr="00EE7668" w14:paraId="3CA1EF78" w14:textId="77777777" w:rsidTr="00F35ABF">
        <w:trPr>
          <w:cantSplit/>
          <w:trHeight w:val="120"/>
        </w:trPr>
        <w:tc>
          <w:tcPr>
            <w:tcW w:w="1598" w:type="dxa"/>
            <w:shd w:val="clear" w:color="auto" w:fill="auto"/>
          </w:tcPr>
          <w:p w14:paraId="0C413B48" w14:textId="77777777" w:rsidR="00FC1673" w:rsidRPr="00FC1673" w:rsidRDefault="0073531B" w:rsidP="0073531B">
            <w:pPr>
              <w:numPr>
                <w:ilvl w:val="0"/>
                <w:numId w:val="2"/>
              </w:numPr>
              <w:tabs>
                <w:tab w:val="left" w:pos="270"/>
              </w:tabs>
              <w:overflowPunct/>
              <w:autoSpaceDE/>
              <w:autoSpaceDN/>
              <w:adjustRightInd/>
              <w:ind w:left="184" w:right="68" w:hanging="180"/>
              <w:textAlignment w:val="auto"/>
              <w:rPr>
                <w:rFonts w:asciiTheme="majorBidi" w:eastAsia="Times New Roman" w:hAnsiTheme="majorBidi" w:cstheme="majorBidi"/>
                <w:szCs w:val="24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>สินทรัพย์ทางการเงิน</w:t>
            </w:r>
          </w:p>
          <w:p w14:paraId="3D8BF6BF" w14:textId="77777777" w:rsidR="00D5121C" w:rsidRPr="00871D2B" w:rsidRDefault="0073531B" w:rsidP="00FC1673">
            <w:pPr>
              <w:tabs>
                <w:tab w:val="left" w:pos="353"/>
              </w:tabs>
              <w:overflowPunct/>
              <w:autoSpaceDE/>
              <w:autoSpaceDN/>
              <w:adjustRightInd/>
              <w:ind w:left="353" w:right="68" w:hanging="90"/>
              <w:textAlignment w:val="auto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>ไม่หมุนเวียนอื่น</w:t>
            </w:r>
          </w:p>
        </w:tc>
        <w:tc>
          <w:tcPr>
            <w:tcW w:w="22" w:type="dxa"/>
          </w:tcPr>
          <w:p w14:paraId="3D85E311" w14:textId="77777777" w:rsidR="00D5121C" w:rsidRPr="00EE7668" w:rsidRDefault="00D5121C">
            <w:pPr>
              <w:tabs>
                <w:tab w:val="decimal" w:pos="616"/>
              </w:tabs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464C94F" w14:textId="77777777" w:rsidR="00D5121C" w:rsidRPr="00EE7668" w:rsidRDefault="002F2FD6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  <w:r>
              <w:rPr>
                <w:rFonts w:asciiTheme="majorBidi" w:eastAsia="Times New Roman" w:hAnsiTheme="majorBidi"/>
                <w:szCs w:val="24"/>
              </w:rPr>
              <w:t>56,539</w:t>
            </w:r>
          </w:p>
        </w:tc>
        <w:tc>
          <w:tcPr>
            <w:tcW w:w="90" w:type="dxa"/>
            <w:vAlign w:val="center"/>
          </w:tcPr>
          <w:p w14:paraId="398BB623" w14:textId="77777777" w:rsidR="00D5121C" w:rsidRPr="00EE7668" w:rsidRDefault="00D5121C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FD73FC5" w14:textId="77777777" w:rsidR="00D5121C" w:rsidRPr="00EE7668" w:rsidRDefault="009B2480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  <w:r w:rsidRPr="00EE7668">
              <w:rPr>
                <w:rFonts w:asciiTheme="majorBidi" w:eastAsia="Times New Roman" w:hAnsiTheme="majorBidi"/>
                <w:szCs w:val="24"/>
              </w:rPr>
              <w:t>24,801</w:t>
            </w:r>
          </w:p>
        </w:tc>
        <w:tc>
          <w:tcPr>
            <w:tcW w:w="180" w:type="dxa"/>
            <w:vAlign w:val="center"/>
          </w:tcPr>
          <w:p w14:paraId="3FB6475A" w14:textId="77777777" w:rsidR="00D5121C" w:rsidRPr="00871D2B" w:rsidRDefault="00D5121C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4EDC18EB" w14:textId="77777777" w:rsidR="00D5121C" w:rsidRPr="00EE7668" w:rsidRDefault="002F2FD6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  <w:r>
              <w:rPr>
                <w:rFonts w:asciiTheme="majorBidi" w:eastAsia="Times New Roman" w:hAnsi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B4C550" w14:textId="77777777" w:rsidR="00D5121C" w:rsidRPr="00EE7668" w:rsidRDefault="00D5121C">
            <w:pPr>
              <w:tabs>
                <w:tab w:val="decimal" w:pos="977"/>
              </w:tabs>
              <w:ind w:right="65"/>
              <w:jc w:val="center"/>
              <w:rPr>
                <w:rFonts w:asciiTheme="majorBidi" w:eastAsia="Times New Roman" w:hAnsi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E027503" w14:textId="77777777" w:rsidR="00D5121C" w:rsidRPr="00871D2B" w:rsidRDefault="009B2480">
            <w:pPr>
              <w:tabs>
                <w:tab w:val="decimal" w:pos="977"/>
              </w:tabs>
              <w:ind w:right="65" w:firstLine="311"/>
              <w:jc w:val="center"/>
              <w:rPr>
                <w:rFonts w:asciiTheme="majorBidi" w:eastAsia="Times New Roman" w:hAnsiTheme="majorBidi"/>
                <w:szCs w:val="24"/>
                <w:cs/>
                <w:lang w:val="en-GB"/>
              </w:rPr>
            </w:pPr>
            <w:r w:rsidRPr="00871D2B">
              <w:rPr>
                <w:rFonts w:asciiTheme="majorBidi" w:eastAsia="Times New Roman" w:hAnsiTheme="majorBidi" w:hint="cs"/>
                <w:szCs w:val="24"/>
                <w:lang w:val="en-GB"/>
              </w:rPr>
              <w:t>-</w:t>
            </w:r>
          </w:p>
        </w:tc>
        <w:tc>
          <w:tcPr>
            <w:tcW w:w="90" w:type="dxa"/>
            <w:vAlign w:val="center"/>
          </w:tcPr>
          <w:p w14:paraId="6F4FE41B" w14:textId="77777777" w:rsidR="00D5121C" w:rsidRPr="00EE7668" w:rsidRDefault="00D5121C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Times New Roman" w:hAnsiTheme="majorBidi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6EECEED" w14:textId="77777777" w:rsidR="00D5121C" w:rsidRPr="00EE7668" w:rsidRDefault="00FC1673" w:rsidP="00FC1673">
            <w:pPr>
              <w:tabs>
                <w:tab w:val="decimal" w:pos="718"/>
              </w:tabs>
              <w:overflowPunct/>
              <w:autoSpaceDE/>
              <w:autoSpaceDN/>
              <w:adjustRightInd/>
              <w:ind w:left="178" w:right="65"/>
              <w:textAlignment w:val="auto"/>
              <w:rPr>
                <w:rFonts w:asciiTheme="majorBidi" w:eastAsia="Times New Roman" w:hAnsiTheme="majorBidi"/>
                <w:szCs w:val="24"/>
              </w:rPr>
            </w:pPr>
            <w:r>
              <w:rPr>
                <w:rFonts w:asciiTheme="majorBidi" w:eastAsia="Times New Roman" w:hAnsiTheme="majorBidi"/>
                <w:szCs w:val="24"/>
              </w:rPr>
              <w:t xml:space="preserve"> </w:t>
            </w:r>
            <w:r w:rsidR="009B2480" w:rsidRPr="00871D2B">
              <w:rPr>
                <w:rFonts w:asciiTheme="majorBidi" w:eastAsia="Times New Roman" w:hAnsiTheme="majorBidi" w:hint="cs"/>
                <w:szCs w:val="24"/>
                <w:cs/>
                <w:lang w:val="en-GB"/>
              </w:rPr>
              <w:t xml:space="preserve">ระดับที่ </w:t>
            </w:r>
            <w:r w:rsidR="009B2480" w:rsidRPr="00871D2B">
              <w:rPr>
                <w:rFonts w:asciiTheme="majorBidi" w:eastAsia="Times New Roman" w:hAnsiTheme="majorBidi" w:hint="cs"/>
                <w:szCs w:val="24"/>
                <w:lang w:val="en-GB"/>
              </w:rPr>
              <w:t>3</w:t>
            </w:r>
          </w:p>
        </w:tc>
        <w:tc>
          <w:tcPr>
            <w:tcW w:w="90" w:type="dxa"/>
          </w:tcPr>
          <w:p w14:paraId="72854252" w14:textId="77777777" w:rsidR="00D5121C" w:rsidRPr="00EE7668" w:rsidRDefault="00D5121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0" w:type="dxa"/>
          </w:tcPr>
          <w:p w14:paraId="7D4E3706" w14:textId="77777777" w:rsidR="00D5121C" w:rsidRPr="00EE7668" w:rsidRDefault="009B2480">
            <w:pPr>
              <w:overflowPunct/>
              <w:autoSpaceDE/>
              <w:autoSpaceDN/>
              <w:adjustRightInd/>
              <w:ind w:left="270" w:hanging="182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71D2B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ราคาประเมินโดยผู้ประเมินอิสระภายนอกด้วยวิธีราคาวิเคราะห์รายได้</w:t>
            </w:r>
          </w:p>
        </w:tc>
      </w:tr>
    </w:tbl>
    <w:p w14:paraId="2B6CA609" w14:textId="77777777" w:rsidR="00D5121C" w:rsidRPr="00EE7668" w:rsidRDefault="009B2480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     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0D63748" w14:textId="50E8911C" w:rsidR="009F7DA5" w:rsidRDefault="009B2480" w:rsidP="00DF0DAF">
      <w:pPr>
        <w:pStyle w:val="ListParagraph"/>
        <w:numPr>
          <w:ilvl w:val="0"/>
          <w:numId w:val="21"/>
        </w:numPr>
        <w:spacing w:before="240" w:line="240" w:lineRule="atLeast"/>
        <w:jc w:val="thaiDistribute"/>
        <w:rPr>
          <w:rFonts w:asciiTheme="majorBidi" w:hAnsiTheme="majorBidi" w:cstheme="majorBidi"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เหตุการณ์</w:t>
      </w: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ภาย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หลังรอบระยะ</w:t>
      </w: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t>เวลา</w:t>
      </w: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t>รายงาน</w:t>
      </w:r>
    </w:p>
    <w:p w14:paraId="7A47D5F3" w14:textId="4DCDE5B5" w:rsidR="00DF0DAF" w:rsidRPr="00DF0DAF" w:rsidRDefault="00DF0DAF" w:rsidP="00DF0DAF">
      <w:pPr>
        <w:pStyle w:val="ListParagraph"/>
        <w:numPr>
          <w:ilvl w:val="1"/>
          <w:numId w:val="21"/>
        </w:numPr>
        <w:spacing w:before="240" w:line="240" w:lineRule="atLeast"/>
        <w:jc w:val="thaiDistribute"/>
        <w:rPr>
          <w:rFonts w:asciiTheme="majorBidi" w:hAnsiTheme="majorBidi" w:cstheme="majorBidi"/>
          <w:sz w:val="28"/>
        </w:rPr>
      </w:pPr>
      <w:r w:rsidRPr="00DF0DAF">
        <w:rPr>
          <w:rFonts w:asciiTheme="majorBidi" w:hAnsiTheme="majorBidi" w:hint="cs"/>
          <w:sz w:val="28"/>
          <w:cs/>
        </w:rPr>
        <w:t>หุ้นกู้แปลงสภาพ</w:t>
      </w:r>
    </w:p>
    <w:p w14:paraId="6EF23C6C" w14:textId="76E2806D" w:rsidR="00DF0DAF" w:rsidRDefault="00DF0DAF" w:rsidP="00DF0DAF">
      <w:pPr>
        <w:pStyle w:val="ListParagraph"/>
        <w:spacing w:before="240" w:line="240" w:lineRule="atLeast"/>
        <w:ind w:left="900"/>
        <w:jc w:val="thaiDistribute"/>
        <w:rPr>
          <w:rFonts w:asciiTheme="majorBidi" w:hAnsiTheme="majorBidi"/>
          <w:sz w:val="28"/>
        </w:rPr>
      </w:pPr>
      <w:r w:rsidRPr="00DF0DAF">
        <w:rPr>
          <w:rFonts w:asciiTheme="majorBidi" w:hAnsiTheme="majorBidi" w:hint="cs"/>
          <w:sz w:val="28"/>
          <w:cs/>
        </w:rPr>
        <w:t>เมื่อวันที่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8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ตุลาคม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 xml:space="preserve">2563 </w:t>
      </w:r>
      <w:r w:rsidRPr="00DF0DAF">
        <w:rPr>
          <w:rFonts w:asciiTheme="majorBidi" w:hAnsiTheme="majorBidi" w:hint="cs"/>
          <w:sz w:val="28"/>
          <w:cs/>
        </w:rPr>
        <w:t>บริษัทได้ออกและเสนอขายหุ้นกู้แปลงสภาพที่ออกใหม่ของบริษัทตามสัญญาการออกหุ้นกู้แปลงสภาพ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ครั้งที่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10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จำนวน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10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ล้านบาท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และหุ้นกู้แปลงสภาพดังกล่าวจะครบกำหนดอายุในวันที่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14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กรกฎาคม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2566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เว้นแต่จะมีการใช้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สิทธิแปลงสภาพก่อนครบกำหนดไถ่ถอน</w:t>
      </w:r>
    </w:p>
    <w:p w14:paraId="40F80038" w14:textId="26536767" w:rsidR="00DF0DAF" w:rsidRPr="00DF0DAF" w:rsidRDefault="00DF0DAF" w:rsidP="00DF0DAF">
      <w:pPr>
        <w:pStyle w:val="ListParagraph"/>
        <w:spacing w:before="240" w:line="240" w:lineRule="atLeast"/>
        <w:ind w:left="900"/>
        <w:jc w:val="thaiDistribute"/>
        <w:rPr>
          <w:rFonts w:asciiTheme="majorBidi" w:hAnsiTheme="majorBidi" w:cstheme="majorBidi"/>
          <w:sz w:val="28"/>
        </w:rPr>
      </w:pPr>
      <w:r w:rsidRPr="00DF0DAF">
        <w:rPr>
          <w:rFonts w:asciiTheme="majorBidi" w:hAnsiTheme="majorBidi" w:hint="cs"/>
          <w:sz w:val="28"/>
          <w:cs/>
        </w:rPr>
        <w:t>เมื่อวันที่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14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ตุลาคม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2563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บริษัทได้ออกและเสนอขายหุ้นกู้แปลงสภาพที่ออกใหม่ของบริษัทตามสัญญาการออกหุ้นกู้แปลงสภาพ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ครั้งที่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11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จำนวน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20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ล้านบาท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และหุ้นกู้แปลงสภาพดังกล่าวจะครบกำหนดอายุในวันที่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14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กรกฎาคม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2566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เว้นแต่จะมีการใช้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สิทธิแปลงสภาพก่อนครบกำหนดไถ่ถอน</w:t>
      </w:r>
    </w:p>
    <w:p w14:paraId="052D3D83" w14:textId="75DC6067" w:rsidR="00DF0DAF" w:rsidRPr="00DF0DAF" w:rsidRDefault="00DF0DAF" w:rsidP="00DF0DAF">
      <w:pPr>
        <w:pStyle w:val="ListParagraph"/>
        <w:spacing w:before="240" w:line="240" w:lineRule="atLeast"/>
        <w:ind w:left="900"/>
        <w:jc w:val="thaiDistribute"/>
        <w:rPr>
          <w:rFonts w:asciiTheme="majorBidi" w:hAnsiTheme="majorBidi" w:cstheme="majorBidi"/>
          <w:sz w:val="28"/>
        </w:rPr>
      </w:pPr>
      <w:r w:rsidRPr="00DF0DAF">
        <w:rPr>
          <w:rFonts w:asciiTheme="majorBidi" w:hAnsiTheme="majorBidi" w:hint="cs"/>
          <w:sz w:val="28"/>
          <w:cs/>
        </w:rPr>
        <w:t>เมื่อวันที่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20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ตุลาคม</w:t>
      </w:r>
      <w:r w:rsidR="0099225D">
        <w:rPr>
          <w:rFonts w:asciiTheme="majorBidi" w:hAnsiTheme="majorBidi"/>
          <w:sz w:val="28"/>
        </w:rPr>
        <w:t xml:space="preserve"> 2563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บริษัทได้ออกและเสนอขายหุ้นกู้แปลงสภาพที่ออกใหม่ของบริษัทตามสัญญาการออกหุ้นกู้แปลงสภาพ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ครั้งที่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12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จำนวน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20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ล้านบาท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และหุ้นกู้แปลงสภาพดังกล่าวจะครบกำหนดอายุในวันที่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14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กรกฎาคม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2566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เว้นแต่จะมีการใช้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สิทธิแปลงสภาพก่อนครบกำหนดไถ่ถอน</w:t>
      </w:r>
    </w:p>
    <w:p w14:paraId="5633F92B" w14:textId="4F33A3F1" w:rsidR="00DF0DAF" w:rsidRPr="00DF0DAF" w:rsidRDefault="00DF0DAF" w:rsidP="00DF0DAF">
      <w:pPr>
        <w:pStyle w:val="ListParagraph"/>
        <w:spacing w:before="240" w:line="240" w:lineRule="atLeast"/>
        <w:ind w:left="900"/>
        <w:jc w:val="thaiDistribute"/>
        <w:rPr>
          <w:rFonts w:asciiTheme="majorBidi" w:hAnsiTheme="majorBidi" w:cstheme="majorBidi"/>
          <w:sz w:val="28"/>
        </w:rPr>
      </w:pPr>
      <w:r w:rsidRPr="00DF0DAF">
        <w:rPr>
          <w:rFonts w:asciiTheme="majorBidi" w:hAnsiTheme="majorBidi" w:hint="cs"/>
          <w:sz w:val="28"/>
          <w:cs/>
        </w:rPr>
        <w:t>เมื่อวันที่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22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ตุลาคม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2563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บริษัทได้ออกและเสนอขายหุ้นกู้แปลงสภาพที่ออกใหม่ของบริษัทตามสัญญาการออกหุ้นกู้แปลงสภาพ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ครั้งที่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13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จำนวน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25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ล้านบาท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และหุ้นกู้แปลงสภาพดังกล่าวจะครบกำหนดอายุในวันที่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14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กรกฎาคม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2566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เว้นแต่จะมีการใช้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สิทธิแปลงสภาพก่อนครบกำหนดไถ่ถอน</w:t>
      </w:r>
    </w:p>
    <w:p w14:paraId="4A465F45" w14:textId="0A47E19C" w:rsidR="00DF0DAF" w:rsidRPr="00DF0DAF" w:rsidRDefault="00DF0DAF" w:rsidP="00DF0DAF">
      <w:pPr>
        <w:pStyle w:val="ListParagraph"/>
        <w:numPr>
          <w:ilvl w:val="1"/>
          <w:numId w:val="21"/>
        </w:numPr>
        <w:spacing w:before="240" w:line="240" w:lineRule="atLeast"/>
        <w:jc w:val="thaiDistribute"/>
        <w:rPr>
          <w:rFonts w:asciiTheme="majorBidi" w:hAnsiTheme="majorBidi" w:cstheme="majorBidi"/>
          <w:sz w:val="28"/>
        </w:rPr>
      </w:pPr>
      <w:r w:rsidRPr="00DF0DAF">
        <w:rPr>
          <w:rFonts w:asciiTheme="majorBidi" w:hAnsiTheme="majorBidi" w:hint="cs"/>
          <w:sz w:val="28"/>
          <w:cs/>
        </w:rPr>
        <w:t>การเพิ่มทุน</w:t>
      </w:r>
    </w:p>
    <w:p w14:paraId="2513A584" w14:textId="29644789" w:rsidR="00206DF4" w:rsidRPr="00DF0DAF" w:rsidRDefault="00DF0DAF" w:rsidP="00DF0DAF">
      <w:pPr>
        <w:pStyle w:val="ListParagraph"/>
        <w:spacing w:before="240" w:line="240" w:lineRule="atLeast"/>
        <w:ind w:left="900"/>
        <w:jc w:val="thaiDistribute"/>
        <w:rPr>
          <w:rFonts w:asciiTheme="majorBidi" w:hAnsiTheme="majorBidi" w:cstheme="majorBidi"/>
          <w:sz w:val="28"/>
        </w:rPr>
      </w:pPr>
      <w:r w:rsidRPr="00DF0DAF">
        <w:rPr>
          <w:rFonts w:asciiTheme="majorBidi" w:hAnsiTheme="majorBidi" w:hint="cs"/>
          <w:sz w:val="28"/>
          <w:cs/>
        </w:rPr>
        <w:t>เมื่อวันที่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27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ตุลาคม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2563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ที่ประชุมวิสามัญผู้ถือหุ้น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ครั้งที่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2/2563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ของบริษัทได้มีมติอนุมัติการเพิ่มทุนจดทะเบียนบริษัท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จากเดิมทุนจดทะเบียน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</w:t>
      </w:r>
      <w:r w:rsidRPr="00DF0DAF">
        <w:rPr>
          <w:rFonts w:asciiTheme="majorBidi" w:hAnsiTheme="majorBidi" w:cstheme="majorBidi"/>
          <w:sz w:val="28"/>
        </w:rPr>
        <w:t>,</w:t>
      </w:r>
      <w:r w:rsidRPr="00DF0DAF">
        <w:rPr>
          <w:rFonts w:asciiTheme="majorBidi" w:hAnsiTheme="majorBidi"/>
          <w:sz w:val="28"/>
          <w:cs/>
        </w:rPr>
        <w:t>142</w:t>
      </w:r>
      <w:r w:rsidRPr="00DF0DAF">
        <w:rPr>
          <w:rFonts w:asciiTheme="majorBidi" w:hAnsiTheme="majorBidi" w:cstheme="majorBidi"/>
          <w:sz w:val="28"/>
        </w:rPr>
        <w:t>,</w:t>
      </w:r>
      <w:r w:rsidRPr="00DF0DAF">
        <w:rPr>
          <w:rFonts w:asciiTheme="majorBidi" w:hAnsiTheme="majorBidi"/>
          <w:sz w:val="28"/>
          <w:cs/>
        </w:rPr>
        <w:t>758</w:t>
      </w:r>
      <w:r w:rsidRPr="00DF0DAF">
        <w:rPr>
          <w:rFonts w:asciiTheme="majorBidi" w:hAnsiTheme="majorBidi" w:cstheme="majorBidi"/>
          <w:sz w:val="28"/>
        </w:rPr>
        <w:t>,</w:t>
      </w:r>
      <w:r w:rsidR="0099225D">
        <w:rPr>
          <w:rFonts w:asciiTheme="majorBidi" w:hAnsiTheme="majorBidi"/>
          <w:sz w:val="28"/>
        </w:rPr>
        <w:t>861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บาท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เป็น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</w:t>
      </w:r>
      <w:r w:rsidRPr="00DF0DAF">
        <w:rPr>
          <w:rFonts w:asciiTheme="majorBidi" w:hAnsiTheme="majorBidi" w:cstheme="majorBidi"/>
          <w:sz w:val="28"/>
        </w:rPr>
        <w:t>,</w:t>
      </w:r>
      <w:r w:rsidRPr="00DF0DAF">
        <w:rPr>
          <w:rFonts w:asciiTheme="majorBidi" w:hAnsiTheme="majorBidi"/>
          <w:sz w:val="28"/>
          <w:cs/>
        </w:rPr>
        <w:t>567</w:t>
      </w:r>
      <w:r w:rsidRPr="00DF0DAF">
        <w:rPr>
          <w:rFonts w:asciiTheme="majorBidi" w:hAnsiTheme="majorBidi" w:cstheme="majorBidi"/>
          <w:sz w:val="28"/>
        </w:rPr>
        <w:t>,</w:t>
      </w:r>
      <w:r w:rsidRPr="00DF0DAF">
        <w:rPr>
          <w:rFonts w:asciiTheme="majorBidi" w:hAnsiTheme="majorBidi"/>
          <w:sz w:val="28"/>
          <w:cs/>
        </w:rPr>
        <w:t>758</w:t>
      </w:r>
      <w:r w:rsidRPr="00DF0DAF">
        <w:rPr>
          <w:rFonts w:asciiTheme="majorBidi" w:hAnsiTheme="majorBidi" w:cstheme="majorBidi"/>
          <w:sz w:val="28"/>
        </w:rPr>
        <w:t>,</w:t>
      </w:r>
      <w:r w:rsidR="0099225D">
        <w:rPr>
          <w:rFonts w:asciiTheme="majorBidi" w:hAnsiTheme="majorBidi" w:cstheme="majorBidi"/>
          <w:sz w:val="28"/>
        </w:rPr>
        <w:t>861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บาท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โดยการออกหุ้นสามัญเพิ่มทุนจำนวน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lastRenderedPageBreak/>
        <w:t>850</w:t>
      </w:r>
      <w:r w:rsidRPr="00DF0DAF">
        <w:rPr>
          <w:rFonts w:asciiTheme="majorBidi" w:hAnsiTheme="majorBidi" w:cstheme="majorBidi"/>
          <w:sz w:val="28"/>
        </w:rPr>
        <w:t>,</w:t>
      </w:r>
      <w:r w:rsidRPr="00DF0DAF">
        <w:rPr>
          <w:rFonts w:asciiTheme="majorBidi" w:hAnsiTheme="majorBidi"/>
          <w:sz w:val="28"/>
          <w:cs/>
        </w:rPr>
        <w:t>000</w:t>
      </w:r>
      <w:r w:rsidRPr="00DF0DAF">
        <w:rPr>
          <w:rFonts w:asciiTheme="majorBidi" w:hAnsiTheme="majorBidi" w:cstheme="majorBidi"/>
          <w:sz w:val="28"/>
        </w:rPr>
        <w:t>,</w:t>
      </w:r>
      <w:r w:rsidR="0099225D">
        <w:rPr>
          <w:rFonts w:asciiTheme="majorBidi" w:hAnsiTheme="majorBidi" w:cstheme="majorBidi"/>
          <w:sz w:val="28"/>
        </w:rPr>
        <w:t>000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หุ้น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มูลค่าที่ตราไว้หุ้นละ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0.50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บาท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ซึ่งบริษัทได้ดำเนินการจดทะเบียนเปลี่ยนแปลงทุนจดทะเบียนต่อกรมพัฒนาธุรกิจการค้า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กระทรวงพาณิชย์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เมื่อวันที่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30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ตุลาคม</w:t>
      </w:r>
      <w:r w:rsidRPr="00DF0DAF">
        <w:rPr>
          <w:rFonts w:asciiTheme="majorBidi" w:hAnsiTheme="majorBidi"/>
          <w:sz w:val="28"/>
          <w:cs/>
        </w:rPr>
        <w:t xml:space="preserve"> </w:t>
      </w:r>
      <w:r w:rsidR="0099225D">
        <w:rPr>
          <w:rFonts w:asciiTheme="majorBidi" w:hAnsiTheme="majorBidi"/>
          <w:sz w:val="28"/>
        </w:rPr>
        <w:t>2563</w:t>
      </w:r>
      <w:r w:rsidRPr="00DF0DAF">
        <w:rPr>
          <w:rFonts w:asciiTheme="majorBidi" w:hAnsiTheme="majorBidi"/>
          <w:sz w:val="28"/>
          <w:cs/>
        </w:rPr>
        <w:t xml:space="preserve"> </w:t>
      </w:r>
      <w:r w:rsidRPr="00DF0DAF">
        <w:rPr>
          <w:rFonts w:asciiTheme="majorBidi" w:hAnsiTheme="majorBidi" w:hint="cs"/>
          <w:sz w:val="28"/>
          <w:cs/>
        </w:rPr>
        <w:t>เป็นที่เรียบร้อยแล้ว</w:t>
      </w:r>
    </w:p>
    <w:sectPr w:rsidR="00206DF4" w:rsidRPr="00DF0DAF" w:rsidSect="007D0FFF">
      <w:headerReference w:type="default" r:id="rId20"/>
      <w:footerReference w:type="default" r:id="rId21"/>
      <w:footnotePr>
        <w:pos w:val="sectEnd"/>
      </w:footnotePr>
      <w:endnotePr>
        <w:numFmt w:val="decimal"/>
        <w:numStart w:val="0"/>
      </w:endnotePr>
      <w:pgSz w:w="11909" w:h="16834" w:code="9"/>
      <w:pgMar w:top="1440" w:right="1224" w:bottom="144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3EC57" w14:textId="77777777" w:rsidR="007224AD" w:rsidRDefault="007224AD">
      <w:pPr>
        <w:rPr>
          <w:rFonts w:hint="eastAsia"/>
        </w:rPr>
      </w:pPr>
      <w:r>
        <w:separator/>
      </w:r>
    </w:p>
  </w:endnote>
  <w:endnote w:type="continuationSeparator" w:id="0">
    <w:p w14:paraId="1F2FC912" w14:textId="77777777" w:rsidR="007224AD" w:rsidRDefault="007224AD">
      <w:pPr>
        <w:rPr>
          <w:rFonts w:hint="eastAsia"/>
        </w:rPr>
      </w:pPr>
      <w:r>
        <w:continuationSeparator/>
      </w:r>
    </w:p>
  </w:endnote>
  <w:endnote w:type="continuationNotice" w:id="1">
    <w:p w14:paraId="7573B5F2" w14:textId="77777777" w:rsidR="007224AD" w:rsidRDefault="007224AD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2D494" w14:textId="77777777" w:rsidR="007224AD" w:rsidRDefault="007224AD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66207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C1249EE" w14:textId="77777777" w:rsidR="007224AD" w:rsidRDefault="007224AD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 w:rsidR="002420AC">
          <w:rPr>
            <w:rFonts w:asciiTheme="majorBidi" w:hAnsiTheme="majorBidi" w:cstheme="majorBidi"/>
            <w:noProof/>
            <w:sz w:val="28"/>
          </w:rPr>
          <w:t>37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4AB1762" w14:textId="77777777" w:rsidR="007224AD" w:rsidRDefault="007224AD">
    <w:pPr>
      <w:pStyle w:val="Footer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C525B" w14:textId="77777777" w:rsidR="007224AD" w:rsidRDefault="007224AD">
    <w:pPr>
      <w:pStyle w:val="Footer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1263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82E923E" w14:textId="77777777" w:rsidR="007224AD" w:rsidRDefault="007224AD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 w:rsidR="002420AC">
          <w:rPr>
            <w:rFonts w:asciiTheme="majorBidi" w:hAnsiTheme="majorBidi" w:cstheme="majorBidi"/>
            <w:noProof/>
            <w:sz w:val="28"/>
          </w:rPr>
          <w:t>71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DAD4212" w14:textId="77777777" w:rsidR="007224AD" w:rsidRDefault="007224AD">
    <w:pPr>
      <w:pStyle w:val="Footer"/>
      <w:jc w:val="center"/>
      <w:rPr>
        <w:rFonts w:asciiTheme="majorBidi" w:hAnsiTheme="majorBidi" w:cstheme="majorBidi"/>
        <w:noProof/>
        <w:sz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6C45966" w14:textId="77777777" w:rsidR="007224AD" w:rsidRDefault="007224AD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/>
            <w:sz w:val="28"/>
          </w:rPr>
          <w:fldChar w:fldCharType="begin"/>
        </w:r>
        <w:r>
          <w:rPr>
            <w:rFonts w:asciiTheme="majorBidi" w:hAnsiTheme="majorBidi" w:cstheme="majorBidi"/>
            <w:sz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</w:rPr>
          <w:fldChar w:fldCharType="separate"/>
        </w:r>
        <w:r w:rsidR="002420AC">
          <w:rPr>
            <w:rFonts w:asciiTheme="majorBidi" w:hAnsiTheme="majorBidi" w:cstheme="majorBidi"/>
            <w:noProof/>
            <w:sz w:val="28"/>
          </w:rPr>
          <w:t>76</w:t>
        </w:r>
        <w:r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5A68D06" w14:textId="77777777" w:rsidR="007224AD" w:rsidRDefault="007224AD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5CB77" w14:textId="77777777" w:rsidR="007224AD" w:rsidRDefault="007224AD">
      <w:pPr>
        <w:rPr>
          <w:rFonts w:hint="eastAsia"/>
        </w:rPr>
      </w:pPr>
      <w:r>
        <w:separator/>
      </w:r>
    </w:p>
  </w:footnote>
  <w:footnote w:type="continuationSeparator" w:id="0">
    <w:p w14:paraId="4B02FA9D" w14:textId="77777777" w:rsidR="007224AD" w:rsidRDefault="007224AD">
      <w:pPr>
        <w:rPr>
          <w:rFonts w:hint="eastAsia"/>
        </w:rPr>
      </w:pPr>
      <w:r>
        <w:continuationSeparator/>
      </w:r>
    </w:p>
  </w:footnote>
  <w:footnote w:type="continuationNotice" w:id="1">
    <w:p w14:paraId="7E566CF8" w14:textId="77777777" w:rsidR="007224AD" w:rsidRDefault="007224AD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8EEA9" w14:textId="77777777" w:rsidR="007224AD" w:rsidRDefault="007224AD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A1446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0" w:name="_Hlk39673241"/>
    <w:r>
      <w:rPr>
        <w:rFonts w:ascii="Angsana New" w:hAnsi="Angsana New"/>
        <w:b/>
        <w:bCs/>
        <w:sz w:val="28"/>
        <w:cs/>
      </w:rPr>
      <w:t>บริษัท เซเว่น ยูทิลิตี้ส์ แอนด์ พาวเวอร์ จำกัด (มหาชน) และบริษัทย่อย</w:t>
    </w:r>
  </w:p>
  <w:p w14:paraId="44987248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27651E7B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งวดสามเดือนและเก้าเดือน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2563</w:t>
    </w:r>
  </w:p>
  <w:p w14:paraId="6D4F24DB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bookmarkEnd w:id="0"/>
  <w:p w14:paraId="1045CD0A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BD11F" w14:textId="77777777" w:rsidR="007224AD" w:rsidRDefault="007224AD">
    <w:pPr>
      <w:pStyle w:val="Header"/>
      <w:rPr>
        <w:rFonts w:hint="eastAsi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576ED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บริษัท เซเว่น ยูทิลิตี้ส์ แอนด์ พาวเวอร์ จำกัด (มหาชน) และบริษัทย่อย</w:t>
    </w:r>
  </w:p>
  <w:p w14:paraId="6F5037F7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737FDEB6" w14:textId="77777777" w:rsidR="007224AD" w:rsidRDefault="007224AD" w:rsidP="004439B7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งวดสามเดือนและเก้าเดือน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2563</w:t>
    </w:r>
  </w:p>
  <w:p w14:paraId="0B8FE02F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29982C7D" w14:textId="77777777" w:rsidR="007224AD" w:rsidRDefault="007224AD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825E1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บริษัท เซเว่น ยูทิลิตี้ส์ แอนด์ พาวเวอร์ จำกัด (มหาชน) และบริษัทย่อย</w:t>
    </w:r>
  </w:p>
  <w:p w14:paraId="596204AD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205A35D2" w14:textId="77777777" w:rsidR="007224AD" w:rsidRDefault="007224AD" w:rsidP="004439B7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>
      <w:rPr>
        <w:rFonts w:ascii="Angsana New" w:hAnsi="Angsana New" w:hint="cs"/>
        <w:b/>
        <w:bCs/>
        <w:sz w:val="28"/>
        <w:cs/>
      </w:rPr>
      <w:t>งวดสามเดือนและเก้าเดือน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กันยายน </w:t>
    </w:r>
    <w:r>
      <w:rPr>
        <w:rFonts w:ascii="Angsana New" w:hAnsi="Angsana New"/>
        <w:b/>
        <w:bCs/>
        <w:sz w:val="28"/>
      </w:rPr>
      <w:t>2563</w:t>
    </w:r>
  </w:p>
  <w:p w14:paraId="3FCF6C04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136FAE2C" w14:textId="77777777" w:rsidR="007224AD" w:rsidRDefault="007224AD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94D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AE6164"/>
    <w:multiLevelType w:val="multilevel"/>
    <w:tmpl w:val="EE749DA2"/>
    <w:lvl w:ilvl="0">
      <w:start w:val="1"/>
      <w:numFmt w:val="none"/>
      <w:lvlText w:val="8.1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E0B3C8B"/>
    <w:multiLevelType w:val="hybridMultilevel"/>
    <w:tmpl w:val="D47C25DA"/>
    <w:lvl w:ilvl="0" w:tplc="DBD6399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FA47CC1"/>
    <w:multiLevelType w:val="multilevel"/>
    <w:tmpl w:val="B5A29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B33C82"/>
    <w:multiLevelType w:val="multilevel"/>
    <w:tmpl w:val="636E0CC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687"/>
      <w:numFmt w:val="bullet"/>
      <w:lvlText w:val="-"/>
      <w:lvlJc w:val="left"/>
      <w:pPr>
        <w:ind w:left="1080" w:hanging="720"/>
      </w:pPr>
      <w:rPr>
        <w:rFonts w:ascii="Angsana New" w:eastAsia="Malgun Gothic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C35F92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8" w15:restartNumberingAfterBreak="0">
    <w:nsid w:val="23D969D3"/>
    <w:multiLevelType w:val="hybridMultilevel"/>
    <w:tmpl w:val="3DAC3B3C"/>
    <w:lvl w:ilvl="0" w:tplc="B6B6E986">
      <w:start w:val="4"/>
      <w:numFmt w:val="bullet"/>
      <w:lvlText w:val="-"/>
      <w:lvlJc w:val="left"/>
      <w:pPr>
        <w:ind w:left="90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C55B40"/>
    <w:multiLevelType w:val="multilevel"/>
    <w:tmpl w:val="F28EB586"/>
    <w:lvl w:ilvl="0">
      <w:start w:val="1"/>
      <w:numFmt w:val="none"/>
      <w:lvlText w:val="8.2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0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1" w15:restartNumberingAfterBreak="0">
    <w:nsid w:val="2748286C"/>
    <w:multiLevelType w:val="hybridMultilevel"/>
    <w:tmpl w:val="A7BA0BCC"/>
    <w:lvl w:ilvl="0" w:tplc="E98E7C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95BEF"/>
    <w:multiLevelType w:val="hybridMultilevel"/>
    <w:tmpl w:val="3BC8E9F8"/>
    <w:lvl w:ilvl="0" w:tplc="A00EE586">
      <w:start w:val="1"/>
      <w:numFmt w:val="decimal"/>
      <w:lvlText w:val="36.%1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712C6"/>
    <w:multiLevelType w:val="multilevel"/>
    <w:tmpl w:val="6B74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6" w15:restartNumberingAfterBreak="0">
    <w:nsid w:val="4BA702B6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1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25629"/>
    <w:multiLevelType w:val="hybridMultilevel"/>
    <w:tmpl w:val="30187DC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4DEC13A8"/>
    <w:multiLevelType w:val="multilevel"/>
    <w:tmpl w:val="B5A29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ECB03EC"/>
    <w:multiLevelType w:val="multilevel"/>
    <w:tmpl w:val="96B4E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51AB53EC"/>
    <w:multiLevelType w:val="hybridMultilevel"/>
    <w:tmpl w:val="888E0F72"/>
    <w:lvl w:ilvl="0" w:tplc="B8E6E4AE">
      <w:start w:val="143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4" w15:restartNumberingAfterBreak="0">
    <w:nsid w:val="59B13286"/>
    <w:multiLevelType w:val="multilevel"/>
    <w:tmpl w:val="42983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1D440A9"/>
    <w:multiLevelType w:val="multilevel"/>
    <w:tmpl w:val="3F74A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787046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135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DE8346F"/>
    <w:multiLevelType w:val="multilevel"/>
    <w:tmpl w:val="5A143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2" w15:restartNumberingAfterBreak="0">
    <w:nsid w:val="7082762B"/>
    <w:multiLevelType w:val="multilevel"/>
    <w:tmpl w:val="27DA5D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0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5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3498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4218" w:hanging="360"/>
      </w:pPr>
    </w:lvl>
    <w:lvl w:ilvl="2" w:tplc="0409001B" w:tentative="1">
      <w:start w:val="1"/>
      <w:numFmt w:val="lowerRoman"/>
      <w:lvlText w:val="%3."/>
      <w:lvlJc w:val="right"/>
      <w:pPr>
        <w:ind w:left="4938" w:hanging="180"/>
      </w:pPr>
    </w:lvl>
    <w:lvl w:ilvl="3" w:tplc="0409000F" w:tentative="1">
      <w:start w:val="1"/>
      <w:numFmt w:val="decimal"/>
      <w:lvlText w:val="%4."/>
      <w:lvlJc w:val="left"/>
      <w:pPr>
        <w:ind w:left="5658" w:hanging="360"/>
      </w:pPr>
    </w:lvl>
    <w:lvl w:ilvl="4" w:tplc="04090019" w:tentative="1">
      <w:start w:val="1"/>
      <w:numFmt w:val="lowerLetter"/>
      <w:lvlText w:val="%5."/>
      <w:lvlJc w:val="left"/>
      <w:pPr>
        <w:ind w:left="6378" w:hanging="360"/>
      </w:pPr>
    </w:lvl>
    <w:lvl w:ilvl="5" w:tplc="0409001B" w:tentative="1">
      <w:start w:val="1"/>
      <w:numFmt w:val="lowerRoman"/>
      <w:lvlText w:val="%6."/>
      <w:lvlJc w:val="right"/>
      <w:pPr>
        <w:ind w:left="7098" w:hanging="180"/>
      </w:pPr>
    </w:lvl>
    <w:lvl w:ilvl="6" w:tplc="0409000F" w:tentative="1">
      <w:start w:val="1"/>
      <w:numFmt w:val="decimal"/>
      <w:lvlText w:val="%7."/>
      <w:lvlJc w:val="left"/>
      <w:pPr>
        <w:ind w:left="7818" w:hanging="360"/>
      </w:pPr>
    </w:lvl>
    <w:lvl w:ilvl="7" w:tplc="04090019" w:tentative="1">
      <w:start w:val="1"/>
      <w:numFmt w:val="lowerLetter"/>
      <w:lvlText w:val="%8."/>
      <w:lvlJc w:val="left"/>
      <w:pPr>
        <w:ind w:left="8538" w:hanging="360"/>
      </w:pPr>
    </w:lvl>
    <w:lvl w:ilvl="8" w:tplc="0409001B" w:tentative="1">
      <w:start w:val="1"/>
      <w:numFmt w:val="lowerRoman"/>
      <w:lvlText w:val="%9."/>
      <w:lvlJc w:val="right"/>
      <w:pPr>
        <w:ind w:left="9258" w:hanging="180"/>
      </w:pPr>
    </w:lvl>
  </w:abstractNum>
  <w:abstractNum w:abstractNumId="36" w15:restartNumberingAfterBreak="0">
    <w:nsid w:val="7546517A"/>
    <w:multiLevelType w:val="multilevel"/>
    <w:tmpl w:val="BACCDBAC"/>
    <w:lvl w:ilvl="0">
      <w:start w:val="1"/>
      <w:numFmt w:val="none"/>
      <w:lvlText w:val="8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6462A6F"/>
    <w:multiLevelType w:val="hybridMultilevel"/>
    <w:tmpl w:val="45A8ABDC"/>
    <w:lvl w:ilvl="0" w:tplc="032E5DBA">
      <w:start w:val="687"/>
      <w:numFmt w:val="bullet"/>
      <w:lvlText w:val="-"/>
      <w:lvlJc w:val="left"/>
      <w:pPr>
        <w:ind w:left="449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abstractNum w:abstractNumId="38" w15:restartNumberingAfterBreak="0">
    <w:nsid w:val="77676B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030503"/>
    <w:multiLevelType w:val="multilevel"/>
    <w:tmpl w:val="BACCDBAC"/>
    <w:lvl w:ilvl="0">
      <w:start w:val="1"/>
      <w:numFmt w:val="none"/>
      <w:lvlText w:val="8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CFF24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E5C5482"/>
    <w:multiLevelType w:val="hybridMultilevel"/>
    <w:tmpl w:val="19C620D8"/>
    <w:lvl w:ilvl="0" w:tplc="D880223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5"/>
  </w:num>
  <w:num w:numId="3">
    <w:abstractNumId w:val="7"/>
  </w:num>
  <w:num w:numId="4">
    <w:abstractNumId w:val="16"/>
  </w:num>
  <w:num w:numId="5">
    <w:abstractNumId w:val="0"/>
  </w:num>
  <w:num w:numId="6">
    <w:abstractNumId w:val="4"/>
  </w:num>
  <w:num w:numId="7">
    <w:abstractNumId w:val="32"/>
  </w:num>
  <w:num w:numId="8">
    <w:abstractNumId w:val="10"/>
  </w:num>
  <w:num w:numId="9">
    <w:abstractNumId w:val="21"/>
  </w:num>
  <w:num w:numId="10">
    <w:abstractNumId w:val="3"/>
  </w:num>
  <w:num w:numId="11">
    <w:abstractNumId w:val="25"/>
  </w:num>
  <w:num w:numId="12">
    <w:abstractNumId w:val="34"/>
  </w:num>
  <w:num w:numId="13">
    <w:abstractNumId w:val="31"/>
  </w:num>
  <w:num w:numId="14">
    <w:abstractNumId w:val="15"/>
  </w:num>
  <w:num w:numId="15">
    <w:abstractNumId w:val="28"/>
  </w:num>
  <w:num w:numId="16">
    <w:abstractNumId w:val="2"/>
  </w:num>
  <w:num w:numId="17">
    <w:abstractNumId w:val="23"/>
  </w:num>
  <w:num w:numId="18">
    <w:abstractNumId w:val="17"/>
  </w:num>
  <w:num w:numId="19">
    <w:abstractNumId w:val="26"/>
  </w:num>
  <w:num w:numId="20">
    <w:abstractNumId w:val="29"/>
  </w:num>
  <w:num w:numId="21">
    <w:abstractNumId w:val="6"/>
  </w:num>
  <w:num w:numId="22">
    <w:abstractNumId w:val="42"/>
  </w:num>
  <w:num w:numId="23">
    <w:abstractNumId w:val="20"/>
  </w:num>
  <w:num w:numId="24">
    <w:abstractNumId w:val="39"/>
  </w:num>
  <w:num w:numId="25">
    <w:abstractNumId w:val="5"/>
  </w:num>
  <w:num w:numId="26">
    <w:abstractNumId w:val="19"/>
  </w:num>
  <w:num w:numId="27">
    <w:abstractNumId w:val="30"/>
  </w:num>
  <w:num w:numId="28">
    <w:abstractNumId w:val="14"/>
  </w:num>
  <w:num w:numId="29">
    <w:abstractNumId w:val="24"/>
  </w:num>
  <w:num w:numId="30">
    <w:abstractNumId w:val="27"/>
  </w:num>
  <w:num w:numId="31">
    <w:abstractNumId w:val="36"/>
  </w:num>
  <w:num w:numId="32">
    <w:abstractNumId w:val="40"/>
  </w:num>
  <w:num w:numId="33">
    <w:abstractNumId w:val="1"/>
  </w:num>
  <w:num w:numId="34">
    <w:abstractNumId w:val="41"/>
  </w:num>
  <w:num w:numId="35">
    <w:abstractNumId w:val="38"/>
  </w:num>
  <w:num w:numId="36">
    <w:abstractNumId w:val="9"/>
  </w:num>
  <w:num w:numId="37">
    <w:abstractNumId w:val="33"/>
  </w:num>
  <w:num w:numId="38">
    <w:abstractNumId w:val="8"/>
  </w:num>
  <w:num w:numId="39">
    <w:abstractNumId w:val="22"/>
  </w:num>
  <w:num w:numId="40">
    <w:abstractNumId w:val="12"/>
  </w:num>
  <w:num w:numId="41">
    <w:abstractNumId w:val="11"/>
  </w:num>
  <w:num w:numId="42">
    <w:abstractNumId w:val="37"/>
  </w:num>
  <w:num w:numId="43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0D5121C"/>
    <w:rsid w:val="000017F1"/>
    <w:rsid w:val="0001045E"/>
    <w:rsid w:val="00010A63"/>
    <w:rsid w:val="00013748"/>
    <w:rsid w:val="00017229"/>
    <w:rsid w:val="0002012B"/>
    <w:rsid w:val="000220E4"/>
    <w:rsid w:val="00026E39"/>
    <w:rsid w:val="00035990"/>
    <w:rsid w:val="00043D61"/>
    <w:rsid w:val="0006076C"/>
    <w:rsid w:val="000666AF"/>
    <w:rsid w:val="00070BCE"/>
    <w:rsid w:val="00084AA7"/>
    <w:rsid w:val="0009174E"/>
    <w:rsid w:val="00092307"/>
    <w:rsid w:val="000B0018"/>
    <w:rsid w:val="000B13F6"/>
    <w:rsid w:val="000B1666"/>
    <w:rsid w:val="000B179A"/>
    <w:rsid w:val="000C0388"/>
    <w:rsid w:val="000C21BF"/>
    <w:rsid w:val="000F3244"/>
    <w:rsid w:val="000F6F40"/>
    <w:rsid w:val="001075F6"/>
    <w:rsid w:val="001107AF"/>
    <w:rsid w:val="00111698"/>
    <w:rsid w:val="001169F7"/>
    <w:rsid w:val="00116B1F"/>
    <w:rsid w:val="00132BF4"/>
    <w:rsid w:val="00143C5E"/>
    <w:rsid w:val="001443C9"/>
    <w:rsid w:val="00146333"/>
    <w:rsid w:val="00151453"/>
    <w:rsid w:val="00161F81"/>
    <w:rsid w:val="001702C0"/>
    <w:rsid w:val="0017424C"/>
    <w:rsid w:val="001855F0"/>
    <w:rsid w:val="001930C5"/>
    <w:rsid w:val="001A1872"/>
    <w:rsid w:val="001A3C90"/>
    <w:rsid w:val="001B30B4"/>
    <w:rsid w:val="001B35C8"/>
    <w:rsid w:val="001B5203"/>
    <w:rsid w:val="001B7BE3"/>
    <w:rsid w:val="001C2C26"/>
    <w:rsid w:val="001D00A0"/>
    <w:rsid w:val="001F19F0"/>
    <w:rsid w:val="001F3B84"/>
    <w:rsid w:val="00201A70"/>
    <w:rsid w:val="00204B7D"/>
    <w:rsid w:val="00206DF4"/>
    <w:rsid w:val="002224A8"/>
    <w:rsid w:val="002241AA"/>
    <w:rsid w:val="00227E57"/>
    <w:rsid w:val="002300E0"/>
    <w:rsid w:val="00236EDB"/>
    <w:rsid w:val="002420AC"/>
    <w:rsid w:val="00242504"/>
    <w:rsid w:val="0026135B"/>
    <w:rsid w:val="002613A5"/>
    <w:rsid w:val="0026579E"/>
    <w:rsid w:val="0027117A"/>
    <w:rsid w:val="00274CDE"/>
    <w:rsid w:val="00281EDD"/>
    <w:rsid w:val="002838CF"/>
    <w:rsid w:val="002952BD"/>
    <w:rsid w:val="002966E6"/>
    <w:rsid w:val="002B12CA"/>
    <w:rsid w:val="002B5119"/>
    <w:rsid w:val="002B678E"/>
    <w:rsid w:val="002C4E29"/>
    <w:rsid w:val="002C6C7A"/>
    <w:rsid w:val="002D576E"/>
    <w:rsid w:val="002E363B"/>
    <w:rsid w:val="002E5B9B"/>
    <w:rsid w:val="002F1016"/>
    <w:rsid w:val="002F1B0E"/>
    <w:rsid w:val="002F2FD6"/>
    <w:rsid w:val="002F75BC"/>
    <w:rsid w:val="0030485B"/>
    <w:rsid w:val="00310961"/>
    <w:rsid w:val="00314F40"/>
    <w:rsid w:val="00320650"/>
    <w:rsid w:val="00326111"/>
    <w:rsid w:val="00344B33"/>
    <w:rsid w:val="00347457"/>
    <w:rsid w:val="00347CCC"/>
    <w:rsid w:val="003556B3"/>
    <w:rsid w:val="00361A5D"/>
    <w:rsid w:val="00363C98"/>
    <w:rsid w:val="00363F8F"/>
    <w:rsid w:val="00374989"/>
    <w:rsid w:val="003749A2"/>
    <w:rsid w:val="0037560A"/>
    <w:rsid w:val="0038016F"/>
    <w:rsid w:val="003836F5"/>
    <w:rsid w:val="00383D9B"/>
    <w:rsid w:val="00385F38"/>
    <w:rsid w:val="00394A2F"/>
    <w:rsid w:val="003A5441"/>
    <w:rsid w:val="003A657C"/>
    <w:rsid w:val="003B22A7"/>
    <w:rsid w:val="003C0CB2"/>
    <w:rsid w:val="003D6EFC"/>
    <w:rsid w:val="003D7778"/>
    <w:rsid w:val="003E2AA6"/>
    <w:rsid w:val="003E640C"/>
    <w:rsid w:val="003F1BF4"/>
    <w:rsid w:val="003F3E16"/>
    <w:rsid w:val="00403AA9"/>
    <w:rsid w:val="00403B07"/>
    <w:rsid w:val="00412E92"/>
    <w:rsid w:val="00415AC0"/>
    <w:rsid w:val="00427C58"/>
    <w:rsid w:val="00440BFF"/>
    <w:rsid w:val="004439B7"/>
    <w:rsid w:val="004509D8"/>
    <w:rsid w:val="00453E68"/>
    <w:rsid w:val="00464D09"/>
    <w:rsid w:val="004761F3"/>
    <w:rsid w:val="004836B0"/>
    <w:rsid w:val="004865CE"/>
    <w:rsid w:val="0049181A"/>
    <w:rsid w:val="004A0F4F"/>
    <w:rsid w:val="004B600C"/>
    <w:rsid w:val="004B7015"/>
    <w:rsid w:val="004C134D"/>
    <w:rsid w:val="004C35C0"/>
    <w:rsid w:val="004D1269"/>
    <w:rsid w:val="004D1BB7"/>
    <w:rsid w:val="004D7B59"/>
    <w:rsid w:val="004E1C14"/>
    <w:rsid w:val="004E1E12"/>
    <w:rsid w:val="004F2B94"/>
    <w:rsid w:val="004F2EFA"/>
    <w:rsid w:val="004F6BCF"/>
    <w:rsid w:val="00501782"/>
    <w:rsid w:val="00505FCA"/>
    <w:rsid w:val="00512D76"/>
    <w:rsid w:val="0052023D"/>
    <w:rsid w:val="0052460D"/>
    <w:rsid w:val="00525464"/>
    <w:rsid w:val="0053244D"/>
    <w:rsid w:val="00543282"/>
    <w:rsid w:val="00544A82"/>
    <w:rsid w:val="005518ED"/>
    <w:rsid w:val="005574B2"/>
    <w:rsid w:val="005648FB"/>
    <w:rsid w:val="00575E4D"/>
    <w:rsid w:val="0059710D"/>
    <w:rsid w:val="00597854"/>
    <w:rsid w:val="005A2067"/>
    <w:rsid w:val="005A4A64"/>
    <w:rsid w:val="005B1162"/>
    <w:rsid w:val="005B14B9"/>
    <w:rsid w:val="005D076C"/>
    <w:rsid w:val="005D19E4"/>
    <w:rsid w:val="005F2190"/>
    <w:rsid w:val="005F71D5"/>
    <w:rsid w:val="0060712B"/>
    <w:rsid w:val="00610CDF"/>
    <w:rsid w:val="00614FCB"/>
    <w:rsid w:val="0061562A"/>
    <w:rsid w:val="006221AF"/>
    <w:rsid w:val="006316A8"/>
    <w:rsid w:val="00632FE4"/>
    <w:rsid w:val="006351C8"/>
    <w:rsid w:val="00642319"/>
    <w:rsid w:val="006435F2"/>
    <w:rsid w:val="00646C5A"/>
    <w:rsid w:val="006550EE"/>
    <w:rsid w:val="0065629A"/>
    <w:rsid w:val="00660EDF"/>
    <w:rsid w:val="006637B4"/>
    <w:rsid w:val="00674B9A"/>
    <w:rsid w:val="00681973"/>
    <w:rsid w:val="0068461D"/>
    <w:rsid w:val="00690D77"/>
    <w:rsid w:val="006A2530"/>
    <w:rsid w:val="006A5B21"/>
    <w:rsid w:val="006B6964"/>
    <w:rsid w:val="006B70BD"/>
    <w:rsid w:val="006B75CE"/>
    <w:rsid w:val="006C08F4"/>
    <w:rsid w:val="006C21BC"/>
    <w:rsid w:val="006C274C"/>
    <w:rsid w:val="006C6475"/>
    <w:rsid w:val="006C7AD2"/>
    <w:rsid w:val="006D1845"/>
    <w:rsid w:val="006E2A72"/>
    <w:rsid w:val="006E7164"/>
    <w:rsid w:val="00701B62"/>
    <w:rsid w:val="00713461"/>
    <w:rsid w:val="0071721E"/>
    <w:rsid w:val="007175AF"/>
    <w:rsid w:val="007203FF"/>
    <w:rsid w:val="007224AD"/>
    <w:rsid w:val="00724A6D"/>
    <w:rsid w:val="0072507E"/>
    <w:rsid w:val="007274EA"/>
    <w:rsid w:val="007278EF"/>
    <w:rsid w:val="00732B32"/>
    <w:rsid w:val="0073531B"/>
    <w:rsid w:val="00736AE7"/>
    <w:rsid w:val="0073793D"/>
    <w:rsid w:val="00741EB5"/>
    <w:rsid w:val="00754113"/>
    <w:rsid w:val="0075550D"/>
    <w:rsid w:val="00755CDC"/>
    <w:rsid w:val="00772241"/>
    <w:rsid w:val="007726F7"/>
    <w:rsid w:val="00773E62"/>
    <w:rsid w:val="00790A13"/>
    <w:rsid w:val="007D0FFF"/>
    <w:rsid w:val="007E1273"/>
    <w:rsid w:val="007E510E"/>
    <w:rsid w:val="007E657C"/>
    <w:rsid w:val="007F5E07"/>
    <w:rsid w:val="008020C2"/>
    <w:rsid w:val="00802D3C"/>
    <w:rsid w:val="00803D59"/>
    <w:rsid w:val="00804356"/>
    <w:rsid w:val="00817BDF"/>
    <w:rsid w:val="0082234E"/>
    <w:rsid w:val="00827761"/>
    <w:rsid w:val="008345E2"/>
    <w:rsid w:val="008421EF"/>
    <w:rsid w:val="008440DA"/>
    <w:rsid w:val="00846E9F"/>
    <w:rsid w:val="00851FE4"/>
    <w:rsid w:val="0085783D"/>
    <w:rsid w:val="008601C0"/>
    <w:rsid w:val="00860C7A"/>
    <w:rsid w:val="008708BD"/>
    <w:rsid w:val="008713B8"/>
    <w:rsid w:val="00871D2B"/>
    <w:rsid w:val="0087388F"/>
    <w:rsid w:val="00892B1B"/>
    <w:rsid w:val="008A4B12"/>
    <w:rsid w:val="008A79BC"/>
    <w:rsid w:val="008B30F1"/>
    <w:rsid w:val="008C135B"/>
    <w:rsid w:val="008C2E3D"/>
    <w:rsid w:val="008C4842"/>
    <w:rsid w:val="008C5951"/>
    <w:rsid w:val="008C5CE9"/>
    <w:rsid w:val="008C7328"/>
    <w:rsid w:val="008D4B53"/>
    <w:rsid w:val="008E3785"/>
    <w:rsid w:val="008F41E7"/>
    <w:rsid w:val="008F7043"/>
    <w:rsid w:val="0091026C"/>
    <w:rsid w:val="00911941"/>
    <w:rsid w:val="00914C66"/>
    <w:rsid w:val="00927AE1"/>
    <w:rsid w:val="00934503"/>
    <w:rsid w:val="00944CF7"/>
    <w:rsid w:val="009457CB"/>
    <w:rsid w:val="0095529E"/>
    <w:rsid w:val="00966B12"/>
    <w:rsid w:val="00983557"/>
    <w:rsid w:val="00985709"/>
    <w:rsid w:val="0099225D"/>
    <w:rsid w:val="00995CF1"/>
    <w:rsid w:val="009B053E"/>
    <w:rsid w:val="009B2480"/>
    <w:rsid w:val="009B6EB5"/>
    <w:rsid w:val="009D2A62"/>
    <w:rsid w:val="009D3709"/>
    <w:rsid w:val="009D6125"/>
    <w:rsid w:val="009E74BE"/>
    <w:rsid w:val="009F14B8"/>
    <w:rsid w:val="009F41EF"/>
    <w:rsid w:val="009F7DA5"/>
    <w:rsid w:val="00A01A5D"/>
    <w:rsid w:val="00A0761A"/>
    <w:rsid w:val="00A12673"/>
    <w:rsid w:val="00A164BA"/>
    <w:rsid w:val="00A20405"/>
    <w:rsid w:val="00A23C5D"/>
    <w:rsid w:val="00A32C21"/>
    <w:rsid w:val="00A35A4A"/>
    <w:rsid w:val="00A35DA9"/>
    <w:rsid w:val="00A44C78"/>
    <w:rsid w:val="00A44F85"/>
    <w:rsid w:val="00A46158"/>
    <w:rsid w:val="00A521DA"/>
    <w:rsid w:val="00A55CE5"/>
    <w:rsid w:val="00A717B5"/>
    <w:rsid w:val="00A74CD5"/>
    <w:rsid w:val="00A752D6"/>
    <w:rsid w:val="00A76DD8"/>
    <w:rsid w:val="00A76EAC"/>
    <w:rsid w:val="00A95B93"/>
    <w:rsid w:val="00AC18EF"/>
    <w:rsid w:val="00AC780F"/>
    <w:rsid w:val="00AD326E"/>
    <w:rsid w:val="00AE33A4"/>
    <w:rsid w:val="00AE7AA9"/>
    <w:rsid w:val="00AF090E"/>
    <w:rsid w:val="00B0159D"/>
    <w:rsid w:val="00B06388"/>
    <w:rsid w:val="00B165BC"/>
    <w:rsid w:val="00B2335C"/>
    <w:rsid w:val="00B25342"/>
    <w:rsid w:val="00B36598"/>
    <w:rsid w:val="00B37FF6"/>
    <w:rsid w:val="00B430B4"/>
    <w:rsid w:val="00B449DB"/>
    <w:rsid w:val="00B61328"/>
    <w:rsid w:val="00B72A7F"/>
    <w:rsid w:val="00B75504"/>
    <w:rsid w:val="00B81487"/>
    <w:rsid w:val="00B83139"/>
    <w:rsid w:val="00B83736"/>
    <w:rsid w:val="00BA093E"/>
    <w:rsid w:val="00BE4104"/>
    <w:rsid w:val="00BE454A"/>
    <w:rsid w:val="00BE5BE4"/>
    <w:rsid w:val="00C02208"/>
    <w:rsid w:val="00C06958"/>
    <w:rsid w:val="00C12889"/>
    <w:rsid w:val="00C21255"/>
    <w:rsid w:val="00C23C72"/>
    <w:rsid w:val="00C24200"/>
    <w:rsid w:val="00C25179"/>
    <w:rsid w:val="00C25DBB"/>
    <w:rsid w:val="00C33434"/>
    <w:rsid w:val="00C347AC"/>
    <w:rsid w:val="00C6101B"/>
    <w:rsid w:val="00C61D85"/>
    <w:rsid w:val="00C77FFB"/>
    <w:rsid w:val="00C91D02"/>
    <w:rsid w:val="00C94056"/>
    <w:rsid w:val="00C953A7"/>
    <w:rsid w:val="00C96B7B"/>
    <w:rsid w:val="00C97F55"/>
    <w:rsid w:val="00CA4241"/>
    <w:rsid w:val="00CB6ABF"/>
    <w:rsid w:val="00CD2AE7"/>
    <w:rsid w:val="00CE0168"/>
    <w:rsid w:val="00CE1730"/>
    <w:rsid w:val="00CE4723"/>
    <w:rsid w:val="00CE5A41"/>
    <w:rsid w:val="00CE6C32"/>
    <w:rsid w:val="00CF3730"/>
    <w:rsid w:val="00D032B6"/>
    <w:rsid w:val="00D0388D"/>
    <w:rsid w:val="00D147E5"/>
    <w:rsid w:val="00D21E7B"/>
    <w:rsid w:val="00D22C12"/>
    <w:rsid w:val="00D32DA7"/>
    <w:rsid w:val="00D337B3"/>
    <w:rsid w:val="00D45B09"/>
    <w:rsid w:val="00D50A74"/>
    <w:rsid w:val="00D5121C"/>
    <w:rsid w:val="00D64CB9"/>
    <w:rsid w:val="00D665CE"/>
    <w:rsid w:val="00D80E66"/>
    <w:rsid w:val="00D83934"/>
    <w:rsid w:val="00D847B4"/>
    <w:rsid w:val="00D871C0"/>
    <w:rsid w:val="00D917A8"/>
    <w:rsid w:val="00D972C9"/>
    <w:rsid w:val="00D97AA2"/>
    <w:rsid w:val="00DA1CE1"/>
    <w:rsid w:val="00DA1E1F"/>
    <w:rsid w:val="00DB0BEC"/>
    <w:rsid w:val="00DB102A"/>
    <w:rsid w:val="00DC3187"/>
    <w:rsid w:val="00DC5DFC"/>
    <w:rsid w:val="00DD2077"/>
    <w:rsid w:val="00DE753D"/>
    <w:rsid w:val="00DF0DAF"/>
    <w:rsid w:val="00DF105F"/>
    <w:rsid w:val="00DF421F"/>
    <w:rsid w:val="00E02B34"/>
    <w:rsid w:val="00E1133F"/>
    <w:rsid w:val="00E12A85"/>
    <w:rsid w:val="00E12AC0"/>
    <w:rsid w:val="00E15820"/>
    <w:rsid w:val="00E17C19"/>
    <w:rsid w:val="00E24092"/>
    <w:rsid w:val="00E60FA5"/>
    <w:rsid w:val="00E6571A"/>
    <w:rsid w:val="00E66466"/>
    <w:rsid w:val="00E66F90"/>
    <w:rsid w:val="00E710B8"/>
    <w:rsid w:val="00E73301"/>
    <w:rsid w:val="00E91F53"/>
    <w:rsid w:val="00EA04F3"/>
    <w:rsid w:val="00EA6D89"/>
    <w:rsid w:val="00EB44D7"/>
    <w:rsid w:val="00EB6B06"/>
    <w:rsid w:val="00EC42BA"/>
    <w:rsid w:val="00ED335B"/>
    <w:rsid w:val="00ED4CA6"/>
    <w:rsid w:val="00EE02BF"/>
    <w:rsid w:val="00EE6AD9"/>
    <w:rsid w:val="00EE7668"/>
    <w:rsid w:val="00EF1ED2"/>
    <w:rsid w:val="00F0112C"/>
    <w:rsid w:val="00F02452"/>
    <w:rsid w:val="00F02C9A"/>
    <w:rsid w:val="00F1058C"/>
    <w:rsid w:val="00F211F1"/>
    <w:rsid w:val="00F23993"/>
    <w:rsid w:val="00F32E49"/>
    <w:rsid w:val="00F35ABF"/>
    <w:rsid w:val="00F40C23"/>
    <w:rsid w:val="00F41093"/>
    <w:rsid w:val="00F43D1C"/>
    <w:rsid w:val="00F51AB0"/>
    <w:rsid w:val="00F61A4C"/>
    <w:rsid w:val="00F61E5E"/>
    <w:rsid w:val="00F71335"/>
    <w:rsid w:val="00F73569"/>
    <w:rsid w:val="00F84307"/>
    <w:rsid w:val="00F85812"/>
    <w:rsid w:val="00F91936"/>
    <w:rsid w:val="00FA5B85"/>
    <w:rsid w:val="00FB346F"/>
    <w:rsid w:val="00FC1673"/>
    <w:rsid w:val="00FC20A4"/>
    <w:rsid w:val="00FC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BC691B7"/>
  <w15:docId w15:val="{67425A51-6675-4B26-8C21-E4B0306C2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FF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0FFF"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7D0FFF"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D0FFF"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D0FFF"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7D0FFF"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7D0FFF"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7D0FFF"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7D0FFF"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7D0FFF"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D0FF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7D0FFF"/>
  </w:style>
  <w:style w:type="paragraph" w:styleId="Header">
    <w:name w:val="header"/>
    <w:aliases w:val=" Char"/>
    <w:basedOn w:val="Normal"/>
    <w:link w:val="HeaderChar"/>
    <w:uiPriority w:val="99"/>
    <w:rsid w:val="007D0FFF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7D0FFF"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7D0FFF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7D0FFF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rsid w:val="007D0FFF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7D0FFF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D0FFF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7D0FFF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sid w:val="007D0FFF"/>
    <w:rPr>
      <w:color w:val="0000FF"/>
      <w:u w:val="single"/>
    </w:rPr>
  </w:style>
  <w:style w:type="paragraph" w:customStyle="1" w:styleId="Char">
    <w:name w:val="Char"/>
    <w:basedOn w:val="Normal"/>
    <w:rsid w:val="007D0F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7D0FFF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7D0FFF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rsid w:val="007D0FF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D0FF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rsid w:val="007D0FF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7D0FFF"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rsid w:val="007D0F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7D0FFF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7D0FFF"/>
    <w:pPr>
      <w:ind w:left="720"/>
    </w:pPr>
  </w:style>
  <w:style w:type="paragraph" w:customStyle="1" w:styleId="Default">
    <w:name w:val="Default"/>
    <w:rsid w:val="007D0FF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7D0F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7D0FFF"/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7D0FFF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rsid w:val="007D0F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sid w:val="007D0FFF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sid w:val="007D0FFF"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sid w:val="007D0FFF"/>
    <w:rPr>
      <w:b/>
      <w:bCs/>
    </w:rPr>
  </w:style>
  <w:style w:type="character" w:styleId="Emphasis">
    <w:name w:val="Emphasis"/>
    <w:uiPriority w:val="20"/>
    <w:qFormat/>
    <w:rsid w:val="007D0FF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D0FFF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D0F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FF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FFF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F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FFF"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rsid w:val="007D0FF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rsid w:val="007D0FFF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rsid w:val="007D0F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sid w:val="007D0FFF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sid w:val="007D0FFF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7D0FFF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sid w:val="007D0FFF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sid w:val="007D0FFF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sid w:val="007D0FFF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sid w:val="007D0FFF"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sid w:val="007D0FFF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sid w:val="007D0FFF"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sid w:val="007D0FFF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sid w:val="007D0FFF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rsid w:val="007D0FFF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7D0FFF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D0FFF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7D0FFF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sid w:val="007D0FFF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7D0FFF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sid w:val="007D0FFF"/>
    <w:rPr>
      <w:color w:val="800080"/>
      <w:u w:val="single"/>
    </w:rPr>
  </w:style>
  <w:style w:type="paragraph" w:styleId="Revision">
    <w:name w:val="Revision"/>
    <w:hidden/>
    <w:uiPriority w:val="99"/>
    <w:semiHidden/>
    <w:rsid w:val="007D0FFF"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sid w:val="007D0FFF"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rsid w:val="007D0FFF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D0FFF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D0F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D0FFF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D0FFF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7D0F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D0F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D0F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7D0FFF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2B5119"/>
  </w:style>
  <w:style w:type="character" w:customStyle="1" w:styleId="spellingerror">
    <w:name w:val="spellingerror"/>
    <w:basedOn w:val="DefaultParagraphFont"/>
    <w:rsid w:val="00017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0" ma:contentTypeDescription="สร้างเอกสารใหม่" ma:contentTypeScope="" ma:versionID="06885865c928513172c9470f05fb9b13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14da37f8883262310ddf11a36be0000d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D27BFA-DCA8-4554-89D9-A2C99F336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A5A7F100-5CE9-49A5-9578-47A724E1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298</TotalTime>
  <Pages>62</Pages>
  <Words>18692</Words>
  <Characters>76115</Characters>
  <Application>Microsoft Office Word</Application>
  <DocSecurity>0</DocSecurity>
  <Lines>634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 อี-เทรดดิ้ง จำกัด</vt:lpstr>
    </vt:vector>
  </TitlesOfParts>
  <Company>Ernst &amp; Young</Company>
  <LinksUpToDate>false</LinksUpToDate>
  <CharactersWithSpaces>94618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Songchom Naprachanden</cp:lastModifiedBy>
  <cp:revision>21</cp:revision>
  <cp:lastPrinted>2020-11-12T03:24:00Z</cp:lastPrinted>
  <dcterms:created xsi:type="dcterms:W3CDTF">2020-11-10T11:20:00Z</dcterms:created>
  <dcterms:modified xsi:type="dcterms:W3CDTF">2020-11-12T03:40:00Z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