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5518B" w14:textId="77777777"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1E42BE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</w:p>
    <w:p w14:paraId="40024F18" w14:textId="77777777" w:rsidR="00AE3212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33A119CC" w14:textId="77777777" w:rsidR="00AE3212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466764ED" w14:textId="77777777" w:rsidR="00863A51" w:rsidRDefault="00863A51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14:paraId="0797AC52" w14:textId="77777777"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bookmarkStart w:id="0" w:name="_GoBack"/>
      <w:bookmarkEnd w:id="0"/>
    </w:p>
    <w:p w14:paraId="60BA7F8F" w14:textId="77777777" w:rsidR="0039708F" w:rsidRPr="00044C14" w:rsidRDefault="0039708F" w:rsidP="0039708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6DBC6C82" w14:textId="02B89684" w:rsidR="003130B5" w:rsidRDefault="00506DCA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7E72EA71" w14:textId="05DD4844" w:rsidR="003E6522" w:rsidRPr="0074537F" w:rsidRDefault="003E6522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4537F">
        <w:rPr>
          <w:rFonts w:ascii="Angsana New" w:hAnsi="Angsana New" w:hint="cs"/>
          <w:sz w:val="30"/>
          <w:szCs w:val="30"/>
          <w:cs/>
        </w:rPr>
        <w:t>ทุนเรือนหุ้น</w:t>
      </w:r>
      <w:r w:rsidR="0066359E" w:rsidRPr="0074537F">
        <w:rPr>
          <w:rFonts w:ascii="Angsana New" w:hAnsi="Angsana New"/>
          <w:sz w:val="30"/>
          <w:szCs w:val="30"/>
        </w:rPr>
        <w:t xml:space="preserve"> </w:t>
      </w:r>
    </w:p>
    <w:p w14:paraId="6370BCF6" w14:textId="60B416C5" w:rsidR="003E6522" w:rsidRPr="0074537F" w:rsidRDefault="003E6522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4537F">
        <w:rPr>
          <w:rFonts w:ascii="Angsana New" w:hAnsi="Angsana New" w:hint="cs"/>
          <w:sz w:val="30"/>
          <w:szCs w:val="30"/>
          <w:cs/>
        </w:rPr>
        <w:t>กำไรต่อหุ้นขั้นพื้นฐาน</w:t>
      </w:r>
    </w:p>
    <w:p w14:paraId="51C168B3" w14:textId="457F9D61" w:rsidR="00095AFB" w:rsidRPr="00F92953" w:rsidRDefault="00095AFB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92953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709BB614" w14:textId="48866964" w:rsidR="002B65B3" w:rsidRDefault="002B65B3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20A50B0A" w14:textId="77777777" w:rsidR="00F437D5" w:rsidRPr="00793FCC" w:rsidRDefault="009D4435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93FCC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  <w:r w:rsidR="006077F3" w:rsidRPr="00793FCC">
        <w:rPr>
          <w:rFonts w:ascii="Angsana New" w:hAnsi="Angsana New"/>
          <w:sz w:val="30"/>
          <w:szCs w:val="30"/>
          <w:cs/>
        </w:rPr>
        <w:tab/>
      </w:r>
    </w:p>
    <w:p w14:paraId="2545E6F5" w14:textId="77777777" w:rsidR="00425F32" w:rsidRPr="00793FCC" w:rsidRDefault="00425F32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820175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6F42679F" w14:textId="2FB74423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EF0F62" w:rsidRPr="0074537F">
        <w:rPr>
          <w:rFonts w:ascii="Angsana New" w:hAnsi="Angsana New"/>
          <w:sz w:val="30"/>
          <w:szCs w:val="30"/>
          <w:cs/>
        </w:rPr>
        <w:t>เมื่อวันที่</w:t>
      </w:r>
      <w:r w:rsidR="00EF0F62" w:rsidRPr="0074537F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74537F">
        <w:rPr>
          <w:rFonts w:ascii="Angsana New" w:hAnsi="Angsana New"/>
          <w:sz w:val="30"/>
          <w:szCs w:val="30"/>
        </w:rPr>
        <w:t>1</w:t>
      </w:r>
      <w:r w:rsidR="00DE5A38" w:rsidRPr="0074537F">
        <w:rPr>
          <w:rFonts w:ascii="Angsana New" w:hAnsi="Angsana New"/>
          <w:sz w:val="30"/>
          <w:szCs w:val="30"/>
        </w:rPr>
        <w:t>2</w:t>
      </w:r>
      <w:r w:rsidR="007B556A" w:rsidRPr="0074537F">
        <w:rPr>
          <w:rFonts w:ascii="Angsana New" w:hAnsi="Angsana New"/>
          <w:sz w:val="30"/>
          <w:szCs w:val="30"/>
        </w:rPr>
        <w:t xml:space="preserve"> </w:t>
      </w:r>
      <w:r w:rsidR="00DE5A38" w:rsidRPr="0074537F">
        <w:rPr>
          <w:rFonts w:ascii="Angsana New" w:hAnsi="Angsana New" w:hint="cs"/>
          <w:sz w:val="30"/>
          <w:szCs w:val="30"/>
          <w:cs/>
        </w:rPr>
        <w:t>พฤศจิกายน</w:t>
      </w:r>
      <w:r w:rsidR="00505D8A" w:rsidRPr="0074537F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74537F">
        <w:rPr>
          <w:rFonts w:ascii="Angsana New" w:hAnsi="Angsana New"/>
          <w:sz w:val="30"/>
          <w:szCs w:val="30"/>
        </w:rPr>
        <w:t>2563</w:t>
      </w:r>
    </w:p>
    <w:p w14:paraId="618E40FC" w14:textId="77777777" w:rsidR="00FB1617" w:rsidRPr="00820175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95FF810" w14:textId="77777777" w:rsidR="00DE1932" w:rsidRPr="00684A1B" w:rsidRDefault="00EB5726" w:rsidP="000A7342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84A1B">
        <w:rPr>
          <w:rFonts w:ascii="Angsana New" w:hAnsi="Angsana New"/>
          <w:b/>
          <w:bCs/>
          <w:sz w:val="30"/>
          <w:szCs w:val="30"/>
          <w:cs/>
        </w:rPr>
        <w:t xml:space="preserve">ข้อมูลทั่วไป </w:t>
      </w:r>
    </w:p>
    <w:p w14:paraId="61BC4298" w14:textId="77777777" w:rsidR="00FB1617" w:rsidRPr="00820175" w:rsidRDefault="00FB1617" w:rsidP="00734C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E53B7AF" w14:textId="77777777" w:rsidR="00215B36" w:rsidRPr="009D2125" w:rsidRDefault="00EB5726" w:rsidP="000A7342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17458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6F25C3" w:rsidRPr="00117458">
        <w:rPr>
          <w:rFonts w:ascii="Angsana New" w:hAnsi="Angsana New" w:hint="cs"/>
          <w:spacing w:val="-2"/>
          <w:sz w:val="30"/>
          <w:szCs w:val="30"/>
          <w:cs/>
        </w:rPr>
        <w:t>ซีลิค คอร์พ</w:t>
      </w:r>
      <w:r w:rsidRPr="00117458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117458">
        <w:rPr>
          <w:rFonts w:ascii="Angsana New" w:hAnsi="Angsana New"/>
          <w:spacing w:val="-2"/>
          <w:sz w:val="30"/>
          <w:szCs w:val="30"/>
        </w:rPr>
        <w:t xml:space="preserve"> </w:t>
      </w:r>
      <w:r w:rsidRPr="00117458">
        <w:rPr>
          <w:rFonts w:ascii="Angsana New" w:hAnsi="Angsana New"/>
          <w:spacing w:val="-2"/>
          <w:sz w:val="30"/>
          <w:szCs w:val="30"/>
          <w:cs/>
        </w:rPr>
        <w:t xml:space="preserve">(มหาชน) </w:t>
      </w:r>
      <w:r w:rsidRPr="00117458">
        <w:rPr>
          <w:rFonts w:ascii="Angsana New" w:hAnsi="Angsana New"/>
          <w:spacing w:val="-2"/>
          <w:sz w:val="30"/>
          <w:szCs w:val="30"/>
        </w:rPr>
        <w:t>“</w:t>
      </w:r>
      <w:r w:rsidRPr="00117458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117458">
        <w:rPr>
          <w:rFonts w:ascii="Angsana New" w:hAnsi="Angsana New"/>
          <w:spacing w:val="-2"/>
          <w:sz w:val="30"/>
          <w:szCs w:val="30"/>
        </w:rPr>
        <w:t xml:space="preserve">” </w:t>
      </w:r>
      <w:r w:rsidRPr="00117458">
        <w:rPr>
          <w:rFonts w:ascii="Angsana New" w:hAnsi="Angsana New"/>
          <w:spacing w:val="-2"/>
          <w:sz w:val="30"/>
          <w:szCs w:val="30"/>
          <w:cs/>
        </w:rPr>
        <w:t>เป็นนิติบุคคลที่จัดตั้งขึ้นและจดทะเบียน</w:t>
      </w:r>
      <w:r w:rsidR="00117458" w:rsidRPr="00117458">
        <w:rPr>
          <w:rFonts w:ascii="Angsana New" w:hAnsi="Angsana New"/>
          <w:spacing w:val="-2"/>
          <w:sz w:val="30"/>
          <w:szCs w:val="30"/>
          <w:cs/>
        </w:rPr>
        <w:t>กับตลาดหลักทรัพย์</w:t>
      </w:r>
      <w:r w:rsidR="00117458" w:rsidRPr="00117458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117458" w:rsidRPr="00117458">
        <w:rPr>
          <w:rFonts w:ascii="Angsana New" w:hAnsi="Angsana New" w:hint="cs"/>
          <w:spacing w:val="-2"/>
          <w:sz w:val="30"/>
          <w:szCs w:val="30"/>
          <w:cs/>
          <w:lang w:val="en-US"/>
        </w:rPr>
        <w:t>เอ็ม เอ ไอ</w:t>
      </w:r>
      <w:r w:rsidRPr="00684A1B">
        <w:rPr>
          <w:rFonts w:ascii="Angsana New" w:hAnsi="Angsana New"/>
          <w:sz w:val="30"/>
          <w:szCs w:val="30"/>
          <w:cs/>
        </w:rPr>
        <w:t>ในประเทศไทย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="00117458" w:rsidRPr="00684A1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A2236" w:rsidRPr="006A2236">
        <w:rPr>
          <w:rFonts w:ascii="Angsana New" w:hAnsi="Angsana New"/>
          <w:sz w:val="30"/>
          <w:szCs w:val="30"/>
          <w:lang w:val="en-US"/>
        </w:rPr>
        <w:t>18</w:t>
      </w:r>
      <w:r w:rsidR="00117458" w:rsidRPr="00684A1B">
        <w:rPr>
          <w:rFonts w:ascii="Angsana New" w:hAnsi="Angsana New" w:hint="cs"/>
          <w:sz w:val="30"/>
          <w:szCs w:val="30"/>
          <w:cs/>
          <w:lang w:val="en-US"/>
        </w:rPr>
        <w:t xml:space="preserve"> ตุลาคม </w:t>
      </w:r>
      <w:r w:rsidR="006A2236" w:rsidRPr="006A2236">
        <w:rPr>
          <w:rFonts w:ascii="Angsana New" w:hAnsi="Angsana New"/>
          <w:sz w:val="30"/>
          <w:szCs w:val="30"/>
          <w:lang w:val="en-US"/>
        </w:rPr>
        <w:t>2559</w:t>
      </w:r>
      <w:r w:rsidR="00117458">
        <w:rPr>
          <w:rFonts w:ascii="Angsana New" w:hAnsi="Angsana New" w:hint="cs"/>
          <w:sz w:val="30"/>
          <w:szCs w:val="30"/>
          <w:cs/>
          <w:lang w:val="en-US"/>
        </w:rPr>
        <w:t xml:space="preserve"> โดย</w:t>
      </w:r>
      <w:r w:rsidRPr="00684A1B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117458">
        <w:rPr>
          <w:rFonts w:ascii="Angsana New" w:hAnsi="Angsana New" w:hint="cs"/>
          <w:sz w:val="30"/>
          <w:szCs w:val="30"/>
          <w:cs/>
        </w:rPr>
        <w:t>ของบริษัท</w:t>
      </w:r>
      <w:r w:rsidR="009D2125">
        <w:rPr>
          <w:rFonts w:ascii="Angsana New" w:hAnsi="Angsana New" w:hint="cs"/>
          <w:sz w:val="30"/>
          <w:szCs w:val="30"/>
          <w:cs/>
          <w:lang w:val="en-US"/>
        </w:rPr>
        <w:t xml:space="preserve">ตั้งอยู่เลขที่ </w:t>
      </w:r>
      <w:r w:rsidR="006A2236" w:rsidRPr="006A2236">
        <w:rPr>
          <w:rFonts w:ascii="Angsana New" w:hAnsi="Angsana New"/>
          <w:sz w:val="30"/>
          <w:szCs w:val="30"/>
          <w:lang w:val="en-US"/>
        </w:rPr>
        <w:t>270</w:t>
      </w:r>
      <w:r w:rsidR="009D2125" w:rsidRPr="00684A1B">
        <w:rPr>
          <w:rFonts w:ascii="Angsana New" w:hAnsi="Angsana New"/>
          <w:sz w:val="30"/>
          <w:szCs w:val="30"/>
          <w:cs/>
        </w:rPr>
        <w:t xml:space="preserve"> ถนนเลียบคลอง</w:t>
      </w:r>
      <w:r w:rsidR="00117458">
        <w:rPr>
          <w:rFonts w:ascii="Angsana New" w:hAnsi="Angsana New"/>
          <w:sz w:val="30"/>
          <w:szCs w:val="30"/>
          <w:cs/>
        </w:rPr>
        <w:br/>
      </w:r>
      <w:r w:rsidR="009D2125" w:rsidRPr="00684A1B">
        <w:rPr>
          <w:rFonts w:ascii="Angsana New" w:hAnsi="Angsana New"/>
          <w:sz w:val="30"/>
          <w:szCs w:val="30"/>
          <w:cs/>
        </w:rPr>
        <w:t>ภาษีเจริญฝั่งใต้ แขวงหนองแขม เขตหนองแขม กรุงเทพมหานคร ประเทศไทย</w:t>
      </w:r>
    </w:p>
    <w:p w14:paraId="3CBA6EB8" w14:textId="77777777" w:rsidR="00FB1617" w:rsidRPr="00820175" w:rsidRDefault="00EB5726" w:rsidP="000A7342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color w:val="FF0000"/>
          <w:lang w:val="en-US"/>
        </w:rPr>
      </w:pPr>
      <w:r w:rsidRPr="00684A1B">
        <w:rPr>
          <w:rFonts w:ascii="Angsana New" w:hAnsi="Angsana New"/>
          <w:color w:val="FF0000"/>
          <w:sz w:val="30"/>
          <w:szCs w:val="30"/>
          <w:cs/>
        </w:rPr>
        <w:t xml:space="preserve"> </w:t>
      </w:r>
    </w:p>
    <w:p w14:paraId="573660E2" w14:textId="201970B1" w:rsidR="00F27548" w:rsidRPr="00684A1B" w:rsidRDefault="00F27548" w:rsidP="00FA7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ผู้ถือหุ้นรายใหญ่ในระหว่างงวดได้แก่ </w:t>
      </w:r>
      <w:r w:rsidRPr="00684A1B">
        <w:rPr>
          <w:rFonts w:asciiTheme="majorBidi" w:hAnsiTheme="majorBidi" w:cstheme="majorBidi" w:hint="cs"/>
          <w:sz w:val="30"/>
          <w:szCs w:val="30"/>
          <w:cs/>
          <w:lang w:eastAsia="x-none"/>
        </w:rPr>
        <w:t>นายณรงค์ สุวัฒน</w:t>
      </w:r>
      <w:r w:rsidRPr="00B3096F">
        <w:rPr>
          <w:rFonts w:asciiTheme="majorBidi" w:hAnsiTheme="majorBidi" w:cstheme="majorBidi" w:hint="cs"/>
          <w:sz w:val="30"/>
          <w:szCs w:val="30"/>
          <w:cs/>
          <w:lang w:eastAsia="x-none"/>
        </w:rPr>
        <w:t>พิมพ์</w:t>
      </w:r>
      <w:r w:rsidRPr="00B3096F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(ถือหุ้นร้อยละ </w:t>
      </w:r>
      <w:r w:rsidR="006A2236" w:rsidRPr="00B3096F">
        <w:rPr>
          <w:rFonts w:asciiTheme="majorBidi" w:hAnsiTheme="majorBidi" w:cstheme="majorBidi"/>
          <w:sz w:val="30"/>
          <w:szCs w:val="30"/>
          <w:lang w:eastAsia="x-none"/>
        </w:rPr>
        <w:t>29</w:t>
      </w:r>
      <w:r w:rsidRPr="00B3096F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6A2236" w:rsidRPr="00B3096F">
        <w:rPr>
          <w:rFonts w:asciiTheme="majorBidi" w:hAnsiTheme="majorBidi" w:cstheme="majorBidi"/>
          <w:sz w:val="30"/>
          <w:szCs w:val="30"/>
          <w:lang w:eastAsia="x-none"/>
        </w:rPr>
        <w:t>64</w:t>
      </w:r>
      <w:r w:rsidRPr="00B3096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74537F">
        <w:rPr>
          <w:rFonts w:asciiTheme="majorBidi" w:hAnsiTheme="majorBidi" w:cstheme="majorBidi"/>
          <w:sz w:val="30"/>
          <w:szCs w:val="30"/>
          <w:cs/>
          <w:lang w:val="x-none" w:eastAsia="x-none"/>
        </w:rPr>
        <w:t>และ</w:t>
      </w:r>
      <w:r w:rsidRPr="0074537F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นายเอก สุวัฒนพิมพ์</w:t>
      </w:r>
      <w:r w:rsidRPr="0074537F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  <w:t xml:space="preserve">(ถือหุ้นร้อยละ </w:t>
      </w:r>
      <w:r w:rsidR="006A2236" w:rsidRPr="0074537F">
        <w:rPr>
          <w:rFonts w:asciiTheme="majorBidi" w:hAnsiTheme="majorBidi" w:cstheme="majorBidi"/>
          <w:sz w:val="30"/>
          <w:szCs w:val="30"/>
          <w:lang w:eastAsia="x-none"/>
        </w:rPr>
        <w:t>25</w:t>
      </w:r>
      <w:r w:rsidR="00117458" w:rsidRPr="0074537F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B3096F" w:rsidRPr="0074537F">
        <w:rPr>
          <w:rFonts w:asciiTheme="majorBidi" w:hAnsiTheme="majorBidi" w:cstheme="majorBidi"/>
          <w:sz w:val="30"/>
          <w:szCs w:val="30"/>
          <w:lang w:eastAsia="x-none"/>
        </w:rPr>
        <w:t>68</w:t>
      </w:r>
      <w:r w:rsidRPr="0074537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74537F">
        <w:rPr>
          <w:rFonts w:asciiTheme="majorBidi" w:hAnsiTheme="majorBidi" w:cstheme="majorBidi"/>
          <w:sz w:val="30"/>
          <w:szCs w:val="30"/>
          <w:cs/>
          <w:lang w:val="x-none" w:eastAsia="x-none"/>
        </w:rPr>
        <w:t>ซึ่ง</w:t>
      </w:r>
      <w:r w:rsidRPr="0074537F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บุคคลทั้งสองเป็นกรรมการของบริษัท</w:t>
      </w:r>
    </w:p>
    <w:p w14:paraId="5C2FA859" w14:textId="77777777" w:rsidR="00903490" w:rsidRPr="00820175" w:rsidRDefault="00903490" w:rsidP="00FC2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2B5A4DE7" w14:textId="16D0653D" w:rsidR="00031441" w:rsidRPr="00684A1B" w:rsidRDefault="00EB5726" w:rsidP="000A7342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84A1B">
        <w:rPr>
          <w:rFonts w:ascii="Angsana New" w:hAnsi="Angsana New"/>
          <w:sz w:val="30"/>
          <w:szCs w:val="30"/>
          <w:cs/>
        </w:rPr>
        <w:t>บริษัท</w:t>
      </w:r>
      <w:r w:rsidR="00173C16">
        <w:rPr>
          <w:rFonts w:ascii="Angsana New" w:hAnsi="Angsana New" w:hint="cs"/>
          <w:sz w:val="30"/>
          <w:szCs w:val="30"/>
          <w:cs/>
          <w:lang w:val="en-US"/>
        </w:rPr>
        <w:t xml:space="preserve">และบริษัทย่อย </w:t>
      </w:r>
      <w:r w:rsidR="00B82144">
        <w:rPr>
          <w:rFonts w:ascii="Angsana New" w:hAnsi="Angsana New" w:hint="cs"/>
          <w:sz w:val="30"/>
          <w:szCs w:val="30"/>
          <w:cs/>
          <w:lang w:val="en-US"/>
        </w:rPr>
        <w:t>(</w:t>
      </w:r>
      <w:r w:rsidR="00B82144">
        <w:rPr>
          <w:rFonts w:ascii="Angsana New" w:hAnsi="Angsana New"/>
          <w:sz w:val="30"/>
          <w:szCs w:val="30"/>
          <w:lang w:val="en-US"/>
        </w:rPr>
        <w:t>“</w:t>
      </w:r>
      <w:r w:rsidR="00B82144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กลุ่มบริษัท”) </w:t>
      </w:r>
      <w:r w:rsidRPr="00684A1B">
        <w:rPr>
          <w:rFonts w:ascii="Angsana New" w:hAnsi="Angsana New"/>
          <w:sz w:val="30"/>
          <w:szCs w:val="30"/>
          <w:cs/>
          <w:lang w:val="th-TH"/>
        </w:rPr>
        <w:t>ดำเนินธุรกิจหลักเกี่ยวกับการ</w:t>
      </w:r>
      <w:bookmarkStart w:id="1" w:name="_Hlk7509253"/>
      <w:r w:rsidRPr="00684A1B">
        <w:rPr>
          <w:rFonts w:ascii="Angsana New" w:hAnsi="Angsana New"/>
          <w:sz w:val="30"/>
          <w:szCs w:val="30"/>
          <w:cs/>
          <w:lang w:val="th-TH"/>
        </w:rPr>
        <w:t>ผลิตและจำหน่าย</w:t>
      </w:r>
      <w:r w:rsidR="006E7ABB" w:rsidRPr="00684A1B">
        <w:rPr>
          <w:rFonts w:ascii="Angsana New" w:hAnsi="Angsana New" w:hint="cs"/>
          <w:sz w:val="30"/>
          <w:szCs w:val="30"/>
          <w:cs/>
          <w:lang w:val="th-TH"/>
        </w:rPr>
        <w:t xml:space="preserve">กาวซึ่งใช้ในอุตสาหกรรมประเภทต่างๆ </w:t>
      </w:r>
      <w:bookmarkEnd w:id="1"/>
      <w:r w:rsidR="006B562D">
        <w:rPr>
          <w:rFonts w:ascii="Angsana New" w:hAnsi="Angsana New" w:hint="cs"/>
          <w:sz w:val="30"/>
          <w:szCs w:val="30"/>
          <w:cs/>
          <w:lang w:val="th-TH"/>
        </w:rPr>
        <w:t>รวมถึง</w:t>
      </w:r>
      <w:r w:rsidR="00176288">
        <w:rPr>
          <w:rFonts w:ascii="Angsana New" w:hAnsi="Angsana New" w:hint="cs"/>
          <w:sz w:val="30"/>
          <w:szCs w:val="30"/>
          <w:cs/>
          <w:lang w:val="th-TH"/>
        </w:rPr>
        <w:t>ฉลาก</w:t>
      </w:r>
      <w:r w:rsidR="008C1C08">
        <w:rPr>
          <w:rFonts w:ascii="Angsana New" w:hAnsi="Angsana New" w:hint="cs"/>
          <w:sz w:val="30"/>
          <w:szCs w:val="30"/>
          <w:cs/>
          <w:lang w:val="th-TH"/>
        </w:rPr>
        <w:t>ที่มีกาวในตัว</w:t>
      </w:r>
      <w:r w:rsidR="006B562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A7F23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สำหรับตลาดทั้งในและต่างประเทศ </w:t>
      </w:r>
      <w:r w:rsidRPr="00684A1B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2446BC">
        <w:rPr>
          <w:rFonts w:ascii="Angsana New" w:hAnsi="Angsana New"/>
          <w:sz w:val="30"/>
          <w:szCs w:val="30"/>
          <w:cs/>
        </w:rPr>
        <w:br/>
      </w:r>
      <w:r w:rsidR="007B2800">
        <w:rPr>
          <w:rFonts w:ascii="Angsana New" w:hAnsi="Angsana New"/>
          <w:sz w:val="30"/>
          <w:szCs w:val="30"/>
          <w:lang w:val="en-US"/>
        </w:rPr>
        <w:t>30</w:t>
      </w:r>
      <w:r w:rsidR="006E7ABB" w:rsidRPr="00684A1B">
        <w:rPr>
          <w:rFonts w:ascii="Angsana New" w:hAnsi="Angsana New"/>
          <w:sz w:val="30"/>
          <w:szCs w:val="30"/>
          <w:lang w:val="en-US"/>
        </w:rPr>
        <w:t xml:space="preserve"> </w:t>
      </w:r>
      <w:r w:rsidR="00F562EB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6E7ABB" w:rsidRPr="00684A1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B2800">
        <w:rPr>
          <w:rFonts w:ascii="Angsana New" w:hAnsi="Angsana New"/>
          <w:sz w:val="30"/>
          <w:szCs w:val="30"/>
          <w:lang w:val="en-US"/>
        </w:rPr>
        <w:t>2563</w:t>
      </w:r>
      <w:r w:rsidR="00B847D1" w:rsidRPr="00684A1B">
        <w:rPr>
          <w:rFonts w:ascii="Angsana New" w:hAnsi="Angsana New" w:hint="cs"/>
          <w:sz w:val="30"/>
          <w:szCs w:val="30"/>
          <w:cs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 xml:space="preserve">และ </w:t>
      </w:r>
      <w:r w:rsidR="006A2236" w:rsidRPr="006A2236">
        <w:rPr>
          <w:rFonts w:ascii="Angsana New" w:hAnsi="Angsana New"/>
          <w:sz w:val="30"/>
          <w:szCs w:val="30"/>
          <w:lang w:val="en-US"/>
        </w:rPr>
        <w:t>31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 xml:space="preserve">ธันวาคม </w:t>
      </w:r>
      <w:r w:rsidR="006A2236" w:rsidRPr="006A2236">
        <w:rPr>
          <w:rFonts w:ascii="Angsana New" w:hAnsi="Angsana New"/>
          <w:sz w:val="30"/>
          <w:szCs w:val="30"/>
          <w:lang w:val="en-US"/>
        </w:rPr>
        <w:t>2562</w:t>
      </w:r>
      <w:r w:rsidR="00B847D1" w:rsidRPr="00684A1B">
        <w:rPr>
          <w:rFonts w:ascii="Angsana New" w:hAnsi="Angsana New" w:hint="cs"/>
          <w:sz w:val="30"/>
          <w:szCs w:val="30"/>
          <w:cs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มีดังนี้</w:t>
      </w:r>
    </w:p>
    <w:p w14:paraId="426B5C27" w14:textId="77777777" w:rsidR="00031441" w:rsidRPr="00820175" w:rsidRDefault="00031441" w:rsidP="005D0F6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3060"/>
        <w:gridCol w:w="900"/>
        <w:gridCol w:w="990"/>
        <w:gridCol w:w="990"/>
      </w:tblGrid>
      <w:tr w:rsidR="000C0955" w:rsidRPr="00684A1B" w14:paraId="45B58977" w14:textId="77777777" w:rsidTr="0074537F">
        <w:trPr>
          <w:trHeight w:val="413"/>
          <w:tblHeader/>
        </w:trPr>
        <w:tc>
          <w:tcPr>
            <w:tcW w:w="3150" w:type="dxa"/>
            <w:vMerge w:val="restart"/>
          </w:tcPr>
          <w:p w14:paraId="2BBB17B7" w14:textId="77777777" w:rsidR="000C0955" w:rsidRPr="00BC0FF3" w:rsidRDefault="000C0955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F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060" w:type="dxa"/>
            <w:vMerge w:val="restart"/>
          </w:tcPr>
          <w:p w14:paraId="43898F43" w14:textId="77777777"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900" w:type="dxa"/>
            <w:vMerge w:val="restart"/>
          </w:tcPr>
          <w:p w14:paraId="0F49D7A2" w14:textId="77777777" w:rsidR="00BC0FF3" w:rsidRDefault="000C0955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ประเทศที่</w:t>
            </w:r>
          </w:p>
          <w:p w14:paraId="1EE2109C" w14:textId="77777777" w:rsidR="00487103" w:rsidRPr="00BC0FF3" w:rsidRDefault="000C0955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กิจการ</w:t>
            </w:r>
          </w:p>
          <w:p w14:paraId="61A3F155" w14:textId="50C484DD" w:rsidR="000C0955" w:rsidRPr="00BC0FF3" w:rsidRDefault="000C0955" w:rsidP="00321209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จัดต</w:t>
            </w:r>
            <w:r w:rsidR="00B2002A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ั้</w:t>
            </w: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ง</w:t>
            </w:r>
          </w:p>
        </w:tc>
        <w:tc>
          <w:tcPr>
            <w:tcW w:w="1980" w:type="dxa"/>
            <w:gridSpan w:val="2"/>
          </w:tcPr>
          <w:p w14:paraId="696E40B7" w14:textId="77777777"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บริษัทถือหุ้นร้อยละ</w:t>
            </w:r>
          </w:p>
        </w:tc>
      </w:tr>
      <w:tr w:rsidR="000C0955" w:rsidRPr="00855BEC" w14:paraId="1B8AD03E" w14:textId="77777777" w:rsidTr="0074537F">
        <w:trPr>
          <w:trHeight w:val="749"/>
          <w:tblHeader/>
        </w:trPr>
        <w:tc>
          <w:tcPr>
            <w:tcW w:w="3150" w:type="dxa"/>
            <w:vMerge/>
          </w:tcPr>
          <w:p w14:paraId="60678407" w14:textId="77777777" w:rsidR="000C0955" w:rsidRPr="00BC0FF3" w:rsidRDefault="000C0955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vMerge/>
          </w:tcPr>
          <w:p w14:paraId="7E40ECA9" w14:textId="77777777"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  <w:vMerge/>
          </w:tcPr>
          <w:p w14:paraId="1BC413B8" w14:textId="77777777"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5DE45671" w14:textId="4271A3F4" w:rsidR="00AD7AB9" w:rsidRPr="00AD7AB9" w:rsidRDefault="00AD7AB9" w:rsidP="00AD7AB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</w:pPr>
            <w:r w:rsidRPr="00AD7AB9">
              <w:rPr>
                <w:rFonts w:ascii="Angsana New" w:eastAsia="Calibri" w:hAnsi="Angsana New" w:hint="cs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>30</w:t>
            </w:r>
            <w:r w:rsidRPr="00AD7AB9">
              <w:rPr>
                <w:rFonts w:ascii="Angsana New" w:eastAsia="Calibri" w:hAnsi="Angsana New"/>
                <w:b/>
                <w:bCs/>
                <w:spacing w:val="-2"/>
                <w:sz w:val="28"/>
                <w:szCs w:val="28"/>
                <w:lang w:val="en-US" w:eastAsia="en-US"/>
              </w:rPr>
              <w:t xml:space="preserve"> </w:t>
            </w:r>
            <w:r w:rsidR="00D66A8C">
              <w:rPr>
                <w:rFonts w:ascii="Angsana New" w:eastAsia="Calibri" w:hAnsi="Angsana New" w:hint="cs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>กันยายน</w:t>
            </w:r>
          </w:p>
          <w:p w14:paraId="339640BB" w14:textId="77777777" w:rsidR="000C0955" w:rsidRPr="00BC0FF3" w:rsidRDefault="006A2236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A2236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 w:eastAsia="en-US"/>
              </w:rPr>
              <w:t>25</w:t>
            </w:r>
            <w:r w:rsidRPr="006A2236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990" w:type="dxa"/>
          </w:tcPr>
          <w:p w14:paraId="263E2086" w14:textId="77777777" w:rsidR="000C0955" w:rsidRPr="00BC0FF3" w:rsidRDefault="006A2236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A2236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="000C0955"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="000C0955"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</w:p>
          <w:p w14:paraId="38727F4F" w14:textId="77777777" w:rsidR="000C0955" w:rsidRPr="00BC0FF3" w:rsidRDefault="006A2236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A2236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2562</w:t>
            </w:r>
          </w:p>
        </w:tc>
      </w:tr>
      <w:tr w:rsidR="00C84504" w:rsidRPr="00855BEC" w14:paraId="5F62CA13" w14:textId="77777777" w:rsidTr="0074537F">
        <w:tc>
          <w:tcPr>
            <w:tcW w:w="3150" w:type="dxa"/>
            <w:shd w:val="clear" w:color="auto" w:fill="auto"/>
          </w:tcPr>
          <w:p w14:paraId="3763AC7F" w14:textId="77777777" w:rsidR="00C84504" w:rsidRPr="00BC0FF3" w:rsidRDefault="00C84504" w:rsidP="00C84504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C0F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อี</w:t>
            </w:r>
            <w:r w:rsidRPr="00BC0FF3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วี</w:t>
            </w:r>
            <w:r w:rsidRPr="00BC0FF3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เอ อินเตอร์เนชั่นแนล</w:t>
            </w:r>
            <w:r w:rsidRPr="00BC0F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60" w:type="dxa"/>
          </w:tcPr>
          <w:p w14:paraId="05DD530A" w14:textId="77777777" w:rsidR="00C84504" w:rsidRPr="00BC0FF3" w:rsidRDefault="00C84504" w:rsidP="00C84504">
            <w:pPr>
              <w:widowControl w:val="0"/>
              <w:spacing w:line="240" w:lineRule="auto"/>
              <w:ind w:left="155" w:right="-210" w:hanging="15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ขายส่งเคมีภัณฑ์ทางอุตสาหกรรม</w:t>
            </w:r>
          </w:p>
        </w:tc>
        <w:tc>
          <w:tcPr>
            <w:tcW w:w="900" w:type="dxa"/>
            <w:shd w:val="clear" w:color="auto" w:fill="auto"/>
          </w:tcPr>
          <w:p w14:paraId="16C76460" w14:textId="77777777" w:rsidR="00C84504" w:rsidRPr="00BC0FF3" w:rsidRDefault="00C84504" w:rsidP="00C84504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7A62841F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990" w:type="dxa"/>
          </w:tcPr>
          <w:p w14:paraId="3073A3E1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C84504" w:rsidRPr="00855BEC" w14:paraId="05403212" w14:textId="77777777" w:rsidTr="0074537F">
        <w:tc>
          <w:tcPr>
            <w:tcW w:w="3150" w:type="dxa"/>
            <w:shd w:val="clear" w:color="auto" w:fill="auto"/>
          </w:tcPr>
          <w:p w14:paraId="6BEF24D9" w14:textId="77777777" w:rsidR="00C84504" w:rsidRPr="00BC0FF3" w:rsidRDefault="00C84504" w:rsidP="00C84504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พีเอ็มซี เลเบิล แมททีเรียลส์</w:t>
            </w:r>
            <w:r w:rsidRPr="00BC0FF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60" w:type="dxa"/>
          </w:tcPr>
          <w:p w14:paraId="506592E4" w14:textId="77777777" w:rsidR="00C84504" w:rsidRPr="00BC0FF3" w:rsidRDefault="00C84504" w:rsidP="00C84504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7509270"/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ผลิตและ</w:t>
            </w:r>
            <w:r w:rsidRPr="00D0282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bookmarkEnd w:id="2"/>
            <w:r w:rsidR="00D02823" w:rsidRPr="00D028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ฉลากที่มีกาวในตัว</w:t>
            </w:r>
          </w:p>
        </w:tc>
        <w:tc>
          <w:tcPr>
            <w:tcW w:w="900" w:type="dxa"/>
            <w:shd w:val="clear" w:color="auto" w:fill="auto"/>
          </w:tcPr>
          <w:p w14:paraId="63C10A9F" w14:textId="77777777" w:rsidR="00C84504" w:rsidRPr="00BC0FF3" w:rsidRDefault="00C84504" w:rsidP="00D02823">
            <w:pPr>
              <w:widowControl w:val="0"/>
              <w:tabs>
                <w:tab w:val="clear" w:pos="907"/>
                <w:tab w:val="clear" w:pos="2580"/>
                <w:tab w:val="left" w:pos="780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7FC14EC6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35F7FA0A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C84504" w:rsidRPr="00855BEC" w14:paraId="2368A4A8" w14:textId="77777777" w:rsidTr="0074537F">
        <w:tc>
          <w:tcPr>
            <w:tcW w:w="3150" w:type="dxa"/>
            <w:shd w:val="clear" w:color="auto" w:fill="auto"/>
          </w:tcPr>
          <w:p w14:paraId="0ACD8740" w14:textId="77777777" w:rsidR="00C84504" w:rsidRPr="00BC0FF3" w:rsidRDefault="00C84504" w:rsidP="00C84504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PMC Label Materials Pte. Ltd.</w:t>
            </w:r>
          </w:p>
        </w:tc>
        <w:tc>
          <w:tcPr>
            <w:tcW w:w="3060" w:type="dxa"/>
          </w:tcPr>
          <w:p w14:paraId="09CA6A42" w14:textId="77777777" w:rsidR="00C84504" w:rsidRPr="00BC0FF3" w:rsidRDefault="00C84504" w:rsidP="00C84504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="00D02823" w:rsidRPr="00D028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ฉลากที่มีกาวในตัว</w:t>
            </w:r>
          </w:p>
        </w:tc>
        <w:tc>
          <w:tcPr>
            <w:tcW w:w="900" w:type="dxa"/>
            <w:shd w:val="clear" w:color="auto" w:fill="auto"/>
          </w:tcPr>
          <w:p w14:paraId="355B2ECF" w14:textId="77777777" w:rsidR="00C84504" w:rsidRPr="00BC0FF3" w:rsidRDefault="00C84504" w:rsidP="00C84504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061F83F5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100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</w:tcPr>
          <w:p w14:paraId="02160FCC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100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DC5C28" w:rsidRPr="00855BEC" w14:paraId="0D03F61B" w14:textId="77777777" w:rsidTr="0074537F">
        <w:tc>
          <w:tcPr>
            <w:tcW w:w="3150" w:type="dxa"/>
            <w:shd w:val="clear" w:color="auto" w:fill="auto"/>
          </w:tcPr>
          <w:p w14:paraId="44AD180F" w14:textId="2DDED2FF" w:rsidR="00DC5C28" w:rsidRPr="00BC0FF3" w:rsidRDefault="00DC5C28" w:rsidP="00C84504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</w:rPr>
            </w:pPr>
            <w:r w:rsidRPr="00DC5C28">
              <w:rPr>
                <w:rFonts w:ascii="Angsana New" w:hAnsi="Angsana New"/>
                <w:sz w:val="28"/>
                <w:szCs w:val="28"/>
              </w:rPr>
              <w:t>S</w:t>
            </w:r>
            <w:r w:rsidR="00505250">
              <w:rPr>
                <w:rFonts w:ascii="Angsana New" w:hAnsi="Angsana New"/>
                <w:sz w:val="28"/>
                <w:szCs w:val="28"/>
              </w:rPr>
              <w:t>elic</w:t>
            </w:r>
            <w:r w:rsidRPr="00DC5C28">
              <w:rPr>
                <w:rFonts w:ascii="Angsana New" w:hAnsi="Angsana New"/>
                <w:sz w:val="28"/>
                <w:szCs w:val="28"/>
              </w:rPr>
              <w:t xml:space="preserve"> A</w:t>
            </w:r>
            <w:r w:rsidR="00505250">
              <w:rPr>
                <w:rFonts w:ascii="Angsana New" w:hAnsi="Angsana New"/>
                <w:sz w:val="28"/>
                <w:szCs w:val="28"/>
              </w:rPr>
              <w:t>ustralia</w:t>
            </w:r>
            <w:r w:rsidRPr="00DC5C28">
              <w:rPr>
                <w:rFonts w:ascii="Angsana New" w:hAnsi="Angsana New"/>
                <w:sz w:val="28"/>
                <w:szCs w:val="28"/>
              </w:rPr>
              <w:t xml:space="preserve"> P</w:t>
            </w:r>
            <w:r w:rsidR="00505250">
              <w:rPr>
                <w:rFonts w:ascii="Angsana New" w:hAnsi="Angsana New"/>
                <w:sz w:val="28"/>
                <w:szCs w:val="28"/>
              </w:rPr>
              <w:t>ty</w:t>
            </w:r>
            <w:r w:rsidRPr="00DC5C28">
              <w:rPr>
                <w:rFonts w:ascii="Angsana New" w:hAnsi="Angsana New"/>
                <w:sz w:val="28"/>
                <w:szCs w:val="28"/>
              </w:rPr>
              <w:t xml:space="preserve"> L</w:t>
            </w:r>
            <w:r w:rsidR="00505250">
              <w:rPr>
                <w:rFonts w:ascii="Angsana New" w:hAnsi="Angsana New"/>
                <w:sz w:val="28"/>
                <w:szCs w:val="28"/>
              </w:rPr>
              <w:t>td</w:t>
            </w:r>
          </w:p>
        </w:tc>
        <w:tc>
          <w:tcPr>
            <w:tcW w:w="3060" w:type="dxa"/>
          </w:tcPr>
          <w:p w14:paraId="3F80CFDD" w14:textId="4A883A7B" w:rsidR="00DC5C28" w:rsidRPr="00BC0FF3" w:rsidRDefault="00DC5C28" w:rsidP="00C84504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DC5C28">
              <w:rPr>
                <w:rFonts w:ascii="Angsana New" w:hAnsi="Angsana New"/>
                <w:sz w:val="28"/>
                <w:szCs w:val="28"/>
                <w:cs/>
              </w:rPr>
              <w:t>จำหน่ายฉลากที่มีกาวในตัวและเคมีภัณฑ์ทางอุตสาหกรรม</w:t>
            </w:r>
          </w:p>
        </w:tc>
        <w:tc>
          <w:tcPr>
            <w:tcW w:w="900" w:type="dxa"/>
            <w:shd w:val="clear" w:color="auto" w:fill="auto"/>
          </w:tcPr>
          <w:p w14:paraId="4BB33803" w14:textId="6EFF4E4B" w:rsidR="00DC5C28" w:rsidRPr="00BC0FF3" w:rsidRDefault="00DC5C28" w:rsidP="00920149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C28">
              <w:rPr>
                <w:rFonts w:ascii="Angsana New" w:hAnsi="Angsan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990" w:type="dxa"/>
          </w:tcPr>
          <w:p w14:paraId="3578A60E" w14:textId="7B329B96" w:rsidR="00DC5C28" w:rsidRPr="006A2236" w:rsidRDefault="00DC5C28" w:rsidP="00DC5C28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100</w:t>
            </w:r>
            <w:r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</w:tcPr>
          <w:p w14:paraId="70872E31" w14:textId="1440C3F0" w:rsidR="00DC5C28" w:rsidRPr="006A2236" w:rsidRDefault="00DC5C28" w:rsidP="00DC5C28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0818692" w14:textId="77777777" w:rsidR="00DC5865" w:rsidRPr="00820175" w:rsidRDefault="00DC5865" w:rsidP="000A7342">
      <w:pPr>
        <w:pStyle w:val="Heading9"/>
        <w:ind w:left="540"/>
        <w:rPr>
          <w:rFonts w:ascii="Angsana New" w:hAnsi="Angsana New"/>
          <w:b/>
          <w:bCs/>
          <w:lang w:val="en-US"/>
        </w:rPr>
      </w:pPr>
    </w:p>
    <w:p w14:paraId="041448BD" w14:textId="77777777" w:rsidR="00DE1932" w:rsidRPr="00684A1B" w:rsidRDefault="00B15330" w:rsidP="000A7342">
      <w:pPr>
        <w:pStyle w:val="Heading9"/>
        <w:numPr>
          <w:ilvl w:val="0"/>
          <w:numId w:val="7"/>
        </w:numPr>
        <w:tabs>
          <w:tab w:val="clear" w:pos="360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</w:t>
      </w:r>
      <w:r w:rsidR="00331D1E" w:rsidRPr="00684A1B">
        <w:rPr>
          <w:rFonts w:ascii="Angsana New" w:hAnsi="Angsana New"/>
          <w:b/>
          <w:bCs/>
          <w:sz w:val="30"/>
          <w:szCs w:val="30"/>
          <w:cs/>
        </w:rPr>
        <w:t xml:space="preserve">ณฑ์การจัดทำงบการเงินระหว่างกาล </w:t>
      </w:r>
    </w:p>
    <w:p w14:paraId="193728E5" w14:textId="77777777" w:rsidR="00CB087A" w:rsidRPr="00820175" w:rsidRDefault="00CB087A" w:rsidP="000A734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4289AEF" w14:textId="77777777" w:rsidR="00930FDB" w:rsidRPr="00DB2BF5" w:rsidRDefault="00930FDB" w:rsidP="000A7342">
      <w:pPr>
        <w:pStyle w:val="ListParagraph"/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2BF5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4CCB72B" w14:textId="77777777" w:rsidR="00B15330" w:rsidRPr="00820175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0C89B25" w14:textId="2E9F4110" w:rsidR="00DB2BF5" w:rsidRDefault="006628E5" w:rsidP="00DC5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AF4891E" w14:textId="77777777" w:rsidR="00331D1E" w:rsidRPr="00684A1B" w:rsidRDefault="001D1B4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lastRenderedPageBreak/>
        <w:t>งบการเงิน</w:t>
      </w:r>
      <w:r w:rsidR="00C5753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84A1B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DB2BF5">
        <w:rPr>
          <w:rFonts w:ascii="Angsana New" w:hAnsi="Angsana New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DB2BF5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D32B08" w:rsidRPr="00684A1B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6A2236" w:rsidRPr="006A2236">
        <w:rPr>
          <w:rFonts w:ascii="Angsana New" w:hAnsi="Angsana New"/>
          <w:sz w:val="30"/>
          <w:szCs w:val="30"/>
        </w:rPr>
        <w:t>31</w:t>
      </w:r>
      <w:r w:rsidR="00D32B08" w:rsidRPr="00684A1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A2236" w:rsidRPr="006A2236">
        <w:rPr>
          <w:rFonts w:ascii="Angsana New" w:hAnsi="Angsana New"/>
          <w:sz w:val="30"/>
          <w:szCs w:val="30"/>
        </w:rPr>
        <w:t>2562</w:t>
      </w:r>
    </w:p>
    <w:p w14:paraId="123D4A53" w14:textId="77777777" w:rsidR="00620A24" w:rsidRPr="00141737" w:rsidRDefault="00620A2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2"/>
          <w:szCs w:val="22"/>
          <w:cs/>
        </w:rPr>
      </w:pPr>
    </w:p>
    <w:p w14:paraId="54590088" w14:textId="24F836CA" w:rsidR="00632449" w:rsidRPr="000143EE" w:rsidRDefault="00632449" w:rsidP="00611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0143EE">
        <w:rPr>
          <w:rFonts w:ascii="Angsana New" w:hAnsi="Angsana New" w:hint="cs"/>
          <w:sz w:val="30"/>
          <w:szCs w:val="30"/>
          <w:cs/>
        </w:rPr>
        <w:t>กลุ่มบริษัทถือปฏิบัติ</w:t>
      </w:r>
      <w:r w:rsidR="00D92FDB" w:rsidRPr="000143EE">
        <w:rPr>
          <w:rFonts w:ascii="Angsana New" w:hAnsi="Angsana New" w:hint="cs"/>
          <w:sz w:val="30"/>
          <w:szCs w:val="30"/>
          <w:cs/>
        </w:rPr>
        <w:t>ตามมาตรฐานการรายงานทางการเงินกลุ่มเครื่องมือทางการเงินเป็นครั้งแรกซึ่งไม่มีผลกระทบต่องบการเงินอย่างมีสาระสำคัญ และ</w:t>
      </w:r>
      <w:r w:rsidRPr="000143E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 ฉบับที่</w:t>
      </w:r>
      <w:r w:rsidR="008A554C">
        <w:rPr>
          <w:rFonts w:ascii="Angsana New" w:hAnsi="Angsana New"/>
          <w:sz w:val="30"/>
          <w:szCs w:val="30"/>
        </w:rPr>
        <w:t xml:space="preserve"> 16</w:t>
      </w:r>
      <w:r w:rsidRPr="000143EE">
        <w:rPr>
          <w:rFonts w:ascii="Angsana New" w:hAnsi="Angsana New" w:hint="cs"/>
          <w:sz w:val="30"/>
          <w:szCs w:val="30"/>
        </w:rPr>
        <w:t xml:space="preserve"> </w:t>
      </w:r>
      <w:r w:rsidRPr="000143EE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143EE">
        <w:rPr>
          <w:rFonts w:ascii="Angsana New" w:hAnsi="Angsana New" w:hint="cs"/>
          <w:i/>
          <w:iCs/>
          <w:sz w:val="30"/>
          <w:szCs w:val="30"/>
          <w:cs/>
        </w:rPr>
        <w:t xml:space="preserve">สัญญาเช่า </w:t>
      </w:r>
      <w:r w:rsidRPr="000143EE">
        <w:rPr>
          <w:rFonts w:ascii="Angsana New" w:hAnsi="Angsana New" w:hint="cs"/>
          <w:sz w:val="30"/>
          <w:szCs w:val="30"/>
          <w:cs/>
        </w:rPr>
        <w:t>(</w:t>
      </w:r>
      <w:r w:rsidRPr="000143EE">
        <w:rPr>
          <w:rFonts w:ascii="Angsana New" w:hAnsi="Angsana New" w:hint="cs"/>
          <w:sz w:val="30"/>
          <w:szCs w:val="30"/>
        </w:rPr>
        <w:t xml:space="preserve">TFRS </w:t>
      </w:r>
      <w:r w:rsidR="006A2236" w:rsidRPr="006A2236">
        <w:rPr>
          <w:rFonts w:ascii="Angsana New" w:hAnsi="Angsana New" w:hint="cs"/>
          <w:sz w:val="30"/>
          <w:szCs w:val="30"/>
        </w:rPr>
        <w:t>16</w:t>
      </w:r>
      <w:r w:rsidRPr="000143EE">
        <w:rPr>
          <w:rFonts w:ascii="Angsana New" w:hAnsi="Angsana New" w:hint="cs"/>
          <w:sz w:val="30"/>
          <w:szCs w:val="30"/>
          <w:cs/>
        </w:rPr>
        <w:t>)</w:t>
      </w:r>
      <w:r w:rsidRPr="000143E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2754B">
        <w:rPr>
          <w:rFonts w:ascii="Angsana New" w:hAnsi="Angsana New"/>
          <w:i/>
          <w:iCs/>
          <w:sz w:val="30"/>
          <w:szCs w:val="30"/>
          <w:cs/>
        </w:rPr>
        <w:br/>
      </w:r>
      <w:r w:rsidRPr="000143EE">
        <w:rPr>
          <w:rFonts w:ascii="Angsana New" w:hAnsi="Angsana New" w:hint="cs"/>
          <w:sz w:val="30"/>
          <w:szCs w:val="30"/>
          <w:cs/>
        </w:rPr>
        <w:t>เป็นครั้ง</w:t>
      </w:r>
      <w:r w:rsidRPr="001B0490">
        <w:rPr>
          <w:rFonts w:ascii="Angsana New" w:hAnsi="Angsana New" w:hint="cs"/>
          <w:sz w:val="30"/>
          <w:szCs w:val="30"/>
          <w:cs/>
        </w:rPr>
        <w:t>แรก</w:t>
      </w:r>
      <w:r w:rsidR="00C5753F" w:rsidRPr="001B0490">
        <w:rPr>
          <w:rFonts w:ascii="Angsana New" w:hAnsi="Angsana New" w:hint="cs"/>
          <w:sz w:val="30"/>
          <w:szCs w:val="30"/>
          <w:cs/>
        </w:rPr>
        <w:t>และ</w:t>
      </w:r>
      <w:r w:rsidRPr="001B0490">
        <w:rPr>
          <w:rFonts w:ascii="Angsana New" w:hAnsi="Angsana New" w:hint="cs"/>
          <w:sz w:val="30"/>
          <w:szCs w:val="30"/>
          <w:cs/>
        </w:rPr>
        <w:t>ได้เปิดเผย</w:t>
      </w:r>
      <w:r w:rsidRPr="000143EE">
        <w:rPr>
          <w:rFonts w:ascii="Angsana New" w:hAnsi="Angsana New" w:hint="cs"/>
          <w:sz w:val="30"/>
          <w:szCs w:val="30"/>
          <w:cs/>
        </w:rPr>
        <w:t xml:space="preserve">ผลกระทบจากการเปลี่ยนแปลงนโยบายการบัญชีไว้ในหมายเหตุข้อ </w:t>
      </w:r>
      <w:r w:rsidR="006A2236" w:rsidRPr="006A2236">
        <w:rPr>
          <w:rFonts w:ascii="Angsana New" w:hAnsi="Angsana New" w:hint="cs"/>
          <w:sz w:val="30"/>
          <w:szCs w:val="30"/>
        </w:rPr>
        <w:t>3</w:t>
      </w:r>
    </w:p>
    <w:p w14:paraId="75764BF4" w14:textId="12B9AE76" w:rsidR="001273F8" w:rsidRDefault="001273F8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7866A42E" w14:textId="2FF88159" w:rsidR="00615BB4" w:rsidRPr="00615BB4" w:rsidRDefault="00615BB4" w:rsidP="00B16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6BE6">
        <w:rPr>
          <w:rFonts w:ascii="Angsana New" w:hAnsi="Angsana New"/>
          <w:spacing w:val="-2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</w:t>
      </w:r>
      <w:r w:rsidR="00B16BE6"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Pr="00B16BE6">
        <w:rPr>
          <w:rFonts w:ascii="Angsana New" w:hAnsi="Angsana New"/>
          <w:spacing w:val="-2"/>
          <w:sz w:val="30"/>
          <w:szCs w:val="30"/>
          <w:cs/>
        </w:rPr>
        <w:t>งบการเงินจากการถือปฏิบัติตามมาตรฐานการรายงานทางการเงินที่ปรับปรุงใหม่เหล่านี้ ซึ่งคาดว่าไม่มี</w:t>
      </w:r>
      <w:r w:rsidRPr="00615BB4">
        <w:rPr>
          <w:rFonts w:ascii="Angsana New" w:hAnsi="Angsana New"/>
          <w:sz w:val="30"/>
          <w:szCs w:val="30"/>
          <w:cs/>
        </w:rPr>
        <w:t>ผลกระทบที่มีสาระสำคัญต่องบการเงินในงวดที่ถือปฏิบัติ</w:t>
      </w:r>
    </w:p>
    <w:p w14:paraId="0FB1B8E2" w14:textId="77777777" w:rsidR="00615BB4" w:rsidRPr="00141737" w:rsidRDefault="00615BB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564CB4B8" w14:textId="77777777" w:rsidR="00852DA2" w:rsidRPr="00DB2BF5" w:rsidRDefault="00852DA2" w:rsidP="000A7342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2BF5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57BDD208" w14:textId="77777777" w:rsidR="00852DA2" w:rsidRPr="00141737" w:rsidRDefault="00852DA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22"/>
          <w:szCs w:val="22"/>
        </w:rPr>
      </w:pPr>
    </w:p>
    <w:p w14:paraId="282F58EC" w14:textId="77777777" w:rsidR="00126295" w:rsidRDefault="00852DA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</w:t>
      </w:r>
      <w:r w:rsidR="0025035E" w:rsidRPr="00684A1B">
        <w:rPr>
          <w:rFonts w:ascii="Angsana New" w:hAnsi="Angsana New"/>
          <w:sz w:val="30"/>
          <w:szCs w:val="30"/>
          <w:cs/>
        </w:rPr>
        <w:t>มีการปัดเศษในงบการเงินและ</w:t>
      </w:r>
      <w:r w:rsidRPr="00684A1B">
        <w:rPr>
          <w:rFonts w:ascii="Angsana New" w:hAnsi="Angsana New"/>
          <w:sz w:val="30"/>
          <w:szCs w:val="30"/>
          <w:cs/>
        </w:rPr>
        <w:t>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3B730B4F" w14:textId="77777777" w:rsidR="00863A51" w:rsidRPr="00141737" w:rsidRDefault="00863A51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22"/>
          <w:szCs w:val="22"/>
          <w:cs/>
        </w:rPr>
      </w:pPr>
    </w:p>
    <w:p w14:paraId="4785AAAB" w14:textId="77777777" w:rsidR="00852DA2" w:rsidRPr="00DB2BF5" w:rsidRDefault="00852DA2" w:rsidP="000A7342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2BF5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1E2DC5" w:rsidRPr="00DB2BF5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575A8F" w:rsidRPr="00DB2BF5">
        <w:rPr>
          <w:rFonts w:ascii="Angsana New" w:hAnsi="Angsana New"/>
          <w:i/>
          <w:iCs/>
          <w:sz w:val="30"/>
          <w:szCs w:val="30"/>
          <w:cs/>
        </w:rPr>
        <w:t>และการ</w:t>
      </w:r>
      <w:r w:rsidRPr="00DB2BF5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6DF13B35" w14:textId="77777777" w:rsidR="00852DA2" w:rsidRPr="00615BB4" w:rsidRDefault="00852DA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rPr>
          <w:rFonts w:ascii="Angsana New" w:hAnsi="Angsana New"/>
          <w:sz w:val="22"/>
          <w:szCs w:val="22"/>
        </w:rPr>
      </w:pPr>
      <w:r w:rsidRPr="004D311B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</w:p>
    <w:p w14:paraId="5A795F55" w14:textId="77777777" w:rsidR="00DF34B1" w:rsidRPr="002A08C6" w:rsidRDefault="00852DA2" w:rsidP="0066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="006628E5" w:rsidRPr="002A08C6">
        <w:rPr>
          <w:rFonts w:ascii="Angsana New" w:hAnsi="Angsana New"/>
          <w:sz w:val="30"/>
          <w:szCs w:val="30"/>
          <w:cs/>
        </w:rPr>
        <w:t>ใน</w:t>
      </w:r>
      <w:r w:rsidR="006628E5" w:rsidRPr="005411FE">
        <w:rPr>
          <w:rFonts w:ascii="Angsana New" w:hAnsi="Angsana New"/>
          <w:sz w:val="30"/>
          <w:szCs w:val="30"/>
          <w:cs/>
        </w:rPr>
        <w:t>การจัดทำงบการเงินระหว่างกาล ผู้บริหาร</w:t>
      </w:r>
      <w:r w:rsidR="006628E5" w:rsidRPr="005411FE">
        <w:rPr>
          <w:rFonts w:ascii="Angsana New" w:hAnsi="Angsana New" w:hint="cs"/>
          <w:sz w:val="30"/>
          <w:szCs w:val="30"/>
          <w:cs/>
        </w:rPr>
        <w:t>ได้มีการใช้</w:t>
      </w:r>
      <w:r w:rsidR="006628E5" w:rsidRPr="005411FE">
        <w:rPr>
          <w:rFonts w:ascii="Angsana New" w:hAnsi="Angsana New"/>
          <w:sz w:val="30"/>
          <w:szCs w:val="30"/>
          <w:cs/>
        </w:rPr>
        <w:t>วิจารณญาณ</w:t>
      </w:r>
      <w:r w:rsidR="006628E5" w:rsidRPr="005411FE">
        <w:rPr>
          <w:rFonts w:ascii="Angsana New" w:hAnsi="Angsana New" w:hint="cs"/>
          <w:sz w:val="30"/>
          <w:szCs w:val="30"/>
          <w:cs/>
        </w:rPr>
        <w:t>และ</w:t>
      </w:r>
      <w:r w:rsidR="006628E5" w:rsidRPr="005411FE">
        <w:rPr>
          <w:rFonts w:ascii="Angsana New" w:hAnsi="Angsana New"/>
          <w:sz w:val="30"/>
          <w:szCs w:val="30"/>
          <w:cs/>
        </w:rPr>
        <w:t>การประมาณ</w:t>
      </w:r>
      <w:r w:rsidR="006628E5" w:rsidRPr="005411FE">
        <w:rPr>
          <w:rFonts w:ascii="Angsana New" w:hAnsi="Angsana New" w:hint="cs"/>
          <w:sz w:val="30"/>
          <w:szCs w:val="30"/>
          <w:cs/>
        </w:rPr>
        <w:t>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วิธีการคำนวณและแหล่งข้อมูลที่สำคัญที่ใช้ในการประมาณการซึ่งอาจมีความไม่แน่นอนนั้น</w:t>
      </w:r>
      <w:r w:rsidR="00863A51" w:rsidRPr="005411FE">
        <w:rPr>
          <w:rFonts w:ascii="Angsana New" w:hAnsi="Angsana New" w:hint="cs"/>
          <w:sz w:val="30"/>
          <w:szCs w:val="30"/>
          <w:cs/>
        </w:rPr>
        <w:t>ไม่แตกต่างจากที่ได้</w:t>
      </w:r>
      <w:r w:rsidR="00863A51" w:rsidRPr="005411FE">
        <w:rPr>
          <w:rFonts w:ascii="Angsana New" w:hAnsi="Angsana New" w:hint="cs"/>
          <w:spacing w:val="-2"/>
          <w:sz w:val="30"/>
          <w:szCs w:val="30"/>
          <w:cs/>
        </w:rPr>
        <w:t>อธิบายไว้ใน</w:t>
      </w:r>
      <w:r w:rsidR="006628E5" w:rsidRPr="005411FE">
        <w:rPr>
          <w:rFonts w:ascii="Angsana New" w:hAnsi="Angsana New" w:hint="cs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="006A2236" w:rsidRPr="005411FE">
        <w:rPr>
          <w:rFonts w:ascii="Angsana New" w:hAnsi="Angsana New"/>
          <w:spacing w:val="-2"/>
          <w:sz w:val="30"/>
          <w:szCs w:val="30"/>
        </w:rPr>
        <w:t>31</w:t>
      </w:r>
      <w:r w:rsidR="006628E5" w:rsidRPr="005411FE">
        <w:rPr>
          <w:rFonts w:ascii="Angsana New" w:hAnsi="Angsana New"/>
          <w:spacing w:val="-2"/>
          <w:sz w:val="30"/>
          <w:szCs w:val="30"/>
        </w:rPr>
        <w:t xml:space="preserve"> </w:t>
      </w:r>
      <w:r w:rsidR="006628E5" w:rsidRPr="005411FE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6A2236" w:rsidRPr="005411FE">
        <w:rPr>
          <w:rFonts w:ascii="Angsana New" w:hAnsi="Angsana New"/>
          <w:spacing w:val="-2"/>
          <w:sz w:val="30"/>
          <w:szCs w:val="30"/>
        </w:rPr>
        <w:t>2562</w:t>
      </w:r>
      <w:r w:rsidR="006628E5" w:rsidRPr="005411FE">
        <w:rPr>
          <w:rFonts w:ascii="Angsana New" w:hAnsi="Angsana New"/>
          <w:spacing w:val="-2"/>
          <w:sz w:val="30"/>
          <w:szCs w:val="30"/>
        </w:rPr>
        <w:t xml:space="preserve"> </w:t>
      </w:r>
      <w:r w:rsidR="001645BB" w:rsidRPr="005411FE">
        <w:rPr>
          <w:rFonts w:ascii="Angsana New" w:hAnsi="Angsana New"/>
          <w:spacing w:val="-2"/>
          <w:sz w:val="30"/>
          <w:szCs w:val="30"/>
          <w:cs/>
        </w:rPr>
        <w:t>เว้นแต่การใช้วิจารณญาณและแหล่งข้อมูลสำคัญใหม่</w:t>
      </w:r>
      <w:r w:rsidR="001645BB" w:rsidRPr="005411FE">
        <w:rPr>
          <w:rFonts w:ascii="Angsana New" w:hAnsi="Angsana New"/>
          <w:sz w:val="30"/>
          <w:szCs w:val="30"/>
          <w:cs/>
        </w:rPr>
        <w:t>ที่ใช้ในการประมาณการจาก</w:t>
      </w:r>
      <w:r w:rsidR="0042754B" w:rsidRPr="005411FE">
        <w:rPr>
          <w:rFonts w:ascii="Angsana New" w:hAnsi="Angsana New" w:hint="cs"/>
          <w:sz w:val="30"/>
          <w:szCs w:val="30"/>
          <w:cs/>
        </w:rPr>
        <w:t>การถือปฏิบัติตามมาตรฐานการรายงานทางการเงินใหม่และ</w:t>
      </w:r>
      <w:r w:rsidR="001645BB" w:rsidRPr="005411FE">
        <w:rPr>
          <w:rFonts w:ascii="Angsana New" w:hAnsi="Angsana New"/>
          <w:sz w:val="30"/>
          <w:szCs w:val="30"/>
          <w:cs/>
        </w:rPr>
        <w:t>การแพร่ระบาดของโรค</w:t>
      </w:r>
      <w:r w:rsidR="006111F5">
        <w:rPr>
          <w:rFonts w:ascii="Angsana New" w:hAnsi="Angsana New"/>
          <w:sz w:val="30"/>
          <w:szCs w:val="30"/>
        </w:rPr>
        <w:br/>
      </w:r>
      <w:r w:rsidR="001645BB" w:rsidRPr="005411FE">
        <w:rPr>
          <w:rFonts w:ascii="Angsana New" w:hAnsi="Angsana New"/>
          <w:sz w:val="30"/>
          <w:szCs w:val="30"/>
          <w:cs/>
        </w:rPr>
        <w:t xml:space="preserve">ติดเชื้อไวรัสโคโรนา </w:t>
      </w:r>
      <w:r w:rsidR="005411FE">
        <w:rPr>
          <w:rFonts w:ascii="Angsana New" w:hAnsi="Angsana New"/>
          <w:sz w:val="30"/>
          <w:szCs w:val="30"/>
        </w:rPr>
        <w:t>2019</w:t>
      </w:r>
      <w:r w:rsidR="001645BB" w:rsidRPr="005411FE">
        <w:rPr>
          <w:rFonts w:ascii="Angsana New" w:hAnsi="Angsana New"/>
          <w:sz w:val="30"/>
          <w:szCs w:val="30"/>
          <w:cs/>
        </w:rPr>
        <w:t xml:space="preserve"> (</w:t>
      </w:r>
      <w:r w:rsidR="001645BB" w:rsidRPr="005411FE">
        <w:rPr>
          <w:rFonts w:ascii="Angsana New" w:hAnsi="Angsana New"/>
          <w:sz w:val="30"/>
          <w:szCs w:val="30"/>
        </w:rPr>
        <w:t>Covid-19</w:t>
      </w:r>
      <w:r w:rsidR="001645BB" w:rsidRPr="005411FE">
        <w:rPr>
          <w:rFonts w:ascii="Angsana New" w:hAnsi="Angsana New"/>
          <w:sz w:val="30"/>
          <w:szCs w:val="30"/>
          <w:cs/>
        </w:rPr>
        <w:t>)</w:t>
      </w:r>
      <w:r w:rsidR="00BB70D1" w:rsidRPr="005411FE">
        <w:rPr>
          <w:rFonts w:ascii="Angsana New" w:hAnsi="Angsana New"/>
          <w:sz w:val="30"/>
          <w:szCs w:val="30"/>
        </w:rPr>
        <w:t xml:space="preserve"> </w:t>
      </w:r>
      <w:r w:rsidR="006111F5">
        <w:rPr>
          <w:rFonts w:ascii="Angsana New" w:hAnsi="Angsana New" w:hint="cs"/>
          <w:sz w:val="30"/>
          <w:szCs w:val="30"/>
          <w:cs/>
        </w:rPr>
        <w:t xml:space="preserve">ตามที่ได้อธิบายไว้ในหมายเหตุข้อ </w:t>
      </w:r>
      <w:r w:rsidR="006111F5">
        <w:rPr>
          <w:rFonts w:ascii="Angsana New" w:hAnsi="Angsana New"/>
          <w:sz w:val="30"/>
          <w:szCs w:val="30"/>
        </w:rPr>
        <w:t xml:space="preserve">3 </w:t>
      </w:r>
    </w:p>
    <w:p w14:paraId="00A3CD3A" w14:textId="3D8B761F" w:rsidR="00615BB4" w:rsidRPr="00615BB4" w:rsidRDefault="0061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th-TH" w:eastAsia="x-none"/>
        </w:rPr>
      </w:pPr>
    </w:p>
    <w:p w14:paraId="45827561" w14:textId="19B2EFBC" w:rsidR="00863A51" w:rsidRDefault="00D92FDB" w:rsidP="000A7342">
      <w:pPr>
        <w:pStyle w:val="Heading1"/>
        <w:keepNext w:val="0"/>
        <w:widowControl w:val="0"/>
        <w:numPr>
          <w:ilvl w:val="0"/>
          <w:numId w:val="7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D92FDB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การเปลี่ยนแปลงนโยบายการบัญชี  </w:t>
      </w:r>
    </w:p>
    <w:p w14:paraId="38DDD2FF" w14:textId="77777777" w:rsidR="00C11EAA" w:rsidRPr="00141737" w:rsidRDefault="00C11EAA" w:rsidP="00152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22"/>
          <w:szCs w:val="22"/>
        </w:rPr>
      </w:pPr>
    </w:p>
    <w:p w14:paraId="30F4426D" w14:textId="77777777" w:rsidR="00537E59" w:rsidRDefault="00C11EAA" w:rsidP="00537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D751A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6A2236" w:rsidRPr="006A2236">
        <w:rPr>
          <w:rFonts w:asciiTheme="majorBidi" w:hAnsiTheme="majorBidi" w:cstheme="majorBidi" w:hint="cs"/>
          <w:sz w:val="30"/>
          <w:szCs w:val="30"/>
          <w:lang w:val="en-US"/>
        </w:rPr>
        <w:t>1</w:t>
      </w:r>
      <w:r w:rsidRPr="006D751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D751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6A2236" w:rsidRPr="006A2236">
        <w:rPr>
          <w:rFonts w:asciiTheme="majorBidi" w:hAnsiTheme="majorBidi" w:cstheme="majorBidi" w:hint="cs"/>
          <w:sz w:val="30"/>
          <w:szCs w:val="30"/>
          <w:lang w:val="en-US"/>
        </w:rPr>
        <w:t>2563</w:t>
      </w:r>
      <w:r w:rsidRPr="006D751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D751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537E59">
        <w:rPr>
          <w:rFonts w:asciiTheme="majorBidi" w:hAnsiTheme="majorBidi" w:cstheme="majorBidi" w:hint="cs"/>
          <w:sz w:val="30"/>
          <w:szCs w:val="30"/>
          <w:cs/>
          <w:lang w:val="en-US"/>
        </w:rPr>
        <w:t>ได้</w:t>
      </w:r>
      <w:r w:rsidRPr="006D751A">
        <w:rPr>
          <w:rFonts w:asciiTheme="majorBidi" w:hAnsiTheme="majorBidi" w:cstheme="majorBidi" w:hint="cs"/>
          <w:sz w:val="30"/>
          <w:szCs w:val="30"/>
          <w:cs/>
        </w:rPr>
        <w:t>ถือปฏิบัติตาม</w:t>
      </w:r>
      <w:r w:rsidR="00537E59" w:rsidRPr="00537E59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="00537E5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37E59">
        <w:rPr>
          <w:rFonts w:asciiTheme="majorBidi" w:hAnsiTheme="majorBidi" w:cstheme="majorBidi"/>
          <w:sz w:val="30"/>
          <w:szCs w:val="30"/>
          <w:lang w:val="en-US"/>
        </w:rPr>
        <w:t xml:space="preserve">TFRS 16 </w:t>
      </w:r>
      <w:r w:rsidR="00537E59">
        <w:rPr>
          <w:rFonts w:asciiTheme="majorBidi" w:hAnsiTheme="majorBidi" w:cstheme="majorBidi" w:hint="cs"/>
          <w:sz w:val="30"/>
          <w:szCs w:val="30"/>
          <w:cs/>
          <w:lang w:val="en-US"/>
        </w:rPr>
        <w:t>เป็นครั้งแรก</w:t>
      </w:r>
    </w:p>
    <w:p w14:paraId="25A51582" w14:textId="77777777" w:rsidR="006111F5" w:rsidRPr="00141737" w:rsidRDefault="006111F5" w:rsidP="00537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  <w:cs/>
          <w:lang w:val="en-US"/>
        </w:rPr>
      </w:pPr>
    </w:p>
    <w:p w14:paraId="4936E1C3" w14:textId="77777777" w:rsidR="00537E59" w:rsidRPr="00537E59" w:rsidRDefault="00537E59" w:rsidP="009F519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37E5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597FBEE5" w14:textId="77777777" w:rsidR="00537E59" w:rsidRPr="00615BB4" w:rsidRDefault="00537E59" w:rsidP="00537E5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6"/>
          <w:szCs w:val="16"/>
        </w:rPr>
      </w:pPr>
    </w:p>
    <w:p w14:paraId="14CB34DB" w14:textId="32F5060C" w:rsidR="00537E59" w:rsidRDefault="00537E59" w:rsidP="001417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37E59">
        <w:rPr>
          <w:rFonts w:ascii="Angsana New" w:hAnsi="Angsana New" w:hint="cs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537E59">
        <w:rPr>
          <w:rFonts w:ascii="Angsana New" w:hAnsi="Angsana New" w:hint="cs"/>
          <w:sz w:val="30"/>
          <w:szCs w:val="30"/>
        </w:rPr>
        <w:t xml:space="preserve">1 </w:t>
      </w:r>
      <w:r w:rsidRPr="00537E5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37E59">
        <w:rPr>
          <w:rFonts w:ascii="Angsana New" w:hAnsi="Angsana New" w:hint="cs"/>
          <w:sz w:val="30"/>
          <w:szCs w:val="30"/>
        </w:rPr>
        <w:t xml:space="preserve">2563 </w:t>
      </w:r>
      <w:r w:rsidRPr="00537E59">
        <w:rPr>
          <w:rFonts w:ascii="Angsana New" w:hAnsi="Angsana New" w:hint="cs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537E59">
        <w:rPr>
          <w:rFonts w:ascii="Angsana New" w:hAnsi="Angsana New" w:hint="cs"/>
          <w:sz w:val="30"/>
          <w:szCs w:val="30"/>
        </w:rPr>
        <w:t xml:space="preserve"> 2562</w:t>
      </w:r>
    </w:p>
    <w:p w14:paraId="7CF5BADF" w14:textId="77777777" w:rsidR="00615BB4" w:rsidRPr="00615BB4" w:rsidRDefault="00615BB4" w:rsidP="001417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14:paraId="52B76AFB" w14:textId="77777777" w:rsidR="00537E59" w:rsidRPr="00537E59" w:rsidRDefault="00537E59" w:rsidP="00537E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37E5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537E59">
        <w:rPr>
          <w:rFonts w:ascii="Angsana New" w:hAnsi="Angsana New" w:hint="cs"/>
          <w:sz w:val="30"/>
          <w:szCs w:val="30"/>
        </w:rPr>
        <w:t xml:space="preserve"> </w:t>
      </w:r>
      <w:r w:rsidRPr="00537E59">
        <w:rPr>
          <w:rFonts w:ascii="Angsana New" w:hAnsi="Angsana New" w:hint="cs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61900C94" w14:textId="77777777" w:rsidR="00537E59" w:rsidRPr="00615BB4" w:rsidRDefault="00537E59" w:rsidP="0053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highlight w:val="cyan"/>
          <w:cs/>
        </w:rPr>
      </w:pPr>
    </w:p>
    <w:p w14:paraId="6E3F6B18" w14:textId="77777777" w:rsidR="00537E59" w:rsidRPr="00AD20AC" w:rsidRDefault="00537E59" w:rsidP="00537E5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AD20AC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1FC760D" w14:textId="77777777" w:rsidR="00537E59" w:rsidRPr="00615BB4" w:rsidRDefault="00537E59" w:rsidP="00537E5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6"/>
          <w:szCs w:val="16"/>
        </w:rPr>
      </w:pPr>
    </w:p>
    <w:p w14:paraId="1D498DCB" w14:textId="77777777" w:rsidR="00537E59" w:rsidRPr="00AD20AC" w:rsidRDefault="00537E59" w:rsidP="00537E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AD20AC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AD20AC">
        <w:rPr>
          <w:rFonts w:ascii="Angsana New" w:hAnsi="Angsana New" w:hint="cs"/>
          <w:sz w:val="30"/>
          <w:szCs w:val="30"/>
        </w:rPr>
        <w:t xml:space="preserve">9 (“TFRS 9”) </w:t>
      </w:r>
      <w:r w:rsidRPr="00AD20AC">
        <w:rPr>
          <w:rFonts w:ascii="Angsana New" w:hAnsi="Angsana New" w:hint="cs"/>
          <w:sz w:val="30"/>
          <w:szCs w:val="30"/>
          <w:cs/>
        </w:rPr>
        <w:t xml:space="preserve">จัดประเภทสินทรัพย์ทางการเงินเป็น </w:t>
      </w:r>
      <w:r w:rsidRPr="00AD20AC">
        <w:rPr>
          <w:rFonts w:ascii="Angsana New" w:hAnsi="Angsana New" w:hint="cs"/>
          <w:sz w:val="30"/>
          <w:szCs w:val="30"/>
        </w:rPr>
        <w:t xml:space="preserve">3 </w:t>
      </w:r>
      <w:r w:rsidRPr="00AD20AC">
        <w:rPr>
          <w:rFonts w:ascii="Angsana New" w:hAnsi="Angsana New" w:hint="cs"/>
          <w:sz w:val="30"/>
          <w:szCs w:val="30"/>
          <w:cs/>
        </w:rPr>
        <w:t>ประเภท ได้แก่</w:t>
      </w:r>
      <w:r w:rsidRPr="00AD20AC">
        <w:rPr>
          <w:rFonts w:ascii="Angsana New" w:hAnsi="Angsana New" w:hint="cs"/>
          <w:sz w:val="30"/>
          <w:szCs w:val="30"/>
        </w:rPr>
        <w:t xml:space="preserve"> </w:t>
      </w:r>
      <w:r w:rsidRPr="00AD20AC">
        <w:rPr>
          <w:rFonts w:ascii="Angsana New" w:hAnsi="Angsana New" w:hint="cs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AD20AC">
        <w:rPr>
          <w:rFonts w:ascii="Angsana New" w:hAnsi="Angsana New" w:hint="cs"/>
          <w:sz w:val="30"/>
          <w:szCs w:val="30"/>
        </w:rPr>
        <w:t>(FVOCI)</w:t>
      </w:r>
      <w:r w:rsidRPr="00AD20AC">
        <w:rPr>
          <w:rFonts w:ascii="Angsana New" w:hAnsi="Angsana New" w:hint="cs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AD20AC">
        <w:rPr>
          <w:rFonts w:ascii="Angsana New" w:hAnsi="Angsana New" w:hint="cs"/>
          <w:sz w:val="30"/>
          <w:szCs w:val="30"/>
        </w:rPr>
        <w:t xml:space="preserve"> (FVTPL) </w:t>
      </w:r>
      <w:r w:rsidRPr="00AD20AC">
        <w:rPr>
          <w:rFonts w:ascii="Angsana New" w:hAnsi="Angsana New" w:hint="cs"/>
          <w:sz w:val="30"/>
          <w:szCs w:val="30"/>
          <w:cs/>
        </w:rPr>
        <w:t xml:space="preserve">โดยการจัดประเภทตาม </w:t>
      </w:r>
      <w:r w:rsidRPr="00AD20AC">
        <w:rPr>
          <w:rFonts w:ascii="Angsana New" w:hAnsi="Angsana New" w:hint="cs"/>
          <w:sz w:val="30"/>
          <w:szCs w:val="30"/>
        </w:rPr>
        <w:t xml:space="preserve">TFRS 9 </w:t>
      </w:r>
      <w:r w:rsidRPr="00AD20AC">
        <w:rPr>
          <w:rFonts w:ascii="Angsana New" w:hAnsi="Angsana New" w:hint="cs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AD20AC">
        <w:rPr>
          <w:rFonts w:ascii="Angsana New" w:hAnsi="Angsana New" w:hint="cs"/>
          <w:sz w:val="30"/>
          <w:szCs w:val="30"/>
        </w:rPr>
        <w:t xml:space="preserve">TFRS 9 </w:t>
      </w:r>
      <w:r w:rsidRPr="00AD20AC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AD20AC">
        <w:rPr>
          <w:rFonts w:ascii="Angsana New" w:hAnsi="Angsana New" w:hint="cs"/>
          <w:sz w:val="30"/>
          <w:szCs w:val="30"/>
        </w:rPr>
        <w:t>105</w:t>
      </w:r>
    </w:p>
    <w:p w14:paraId="29D159A6" w14:textId="77777777" w:rsidR="00537E59" w:rsidRPr="00615BB4" w:rsidRDefault="00537E59" w:rsidP="00537E5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6"/>
          <w:szCs w:val="16"/>
        </w:rPr>
      </w:pPr>
    </w:p>
    <w:p w14:paraId="5F68F1EC" w14:textId="77777777" w:rsidR="00537E59" w:rsidRPr="00A75632" w:rsidRDefault="00537E59" w:rsidP="00537E5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A75632">
        <w:rPr>
          <w:rFonts w:ascii="Angsana New" w:hAnsi="Angsana New" w:hint="cs"/>
          <w:sz w:val="30"/>
          <w:szCs w:val="30"/>
          <w:cs/>
        </w:rPr>
        <w:t>ตาม</w:t>
      </w:r>
      <w:r w:rsidRPr="00A75632">
        <w:rPr>
          <w:rFonts w:ascii="Angsana New" w:hAnsi="Angsana New" w:hint="cs"/>
          <w:sz w:val="30"/>
          <w:szCs w:val="30"/>
        </w:rPr>
        <w:t xml:space="preserve"> TFRS 9 </w:t>
      </w:r>
      <w:r w:rsidRPr="00A75632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</w:t>
      </w:r>
      <w:r w:rsidR="00A75632" w:rsidRPr="00A75632">
        <w:rPr>
          <w:rFonts w:ascii="Angsana New" w:hAnsi="Angsana New"/>
          <w:sz w:val="30"/>
          <w:szCs w:val="30"/>
        </w:rPr>
        <w:t xml:space="preserve"> </w:t>
      </w:r>
      <w:r w:rsidR="00A75632" w:rsidRPr="00A75632">
        <w:rPr>
          <w:rFonts w:ascii="Angsana New" w:hAnsi="Angsana New" w:hint="cs"/>
          <w:sz w:val="30"/>
          <w:szCs w:val="30"/>
          <w:cs/>
        </w:rPr>
        <w:t>และ</w:t>
      </w:r>
      <w:r w:rsidRPr="00A75632">
        <w:rPr>
          <w:rFonts w:ascii="Angsana New" w:hAnsi="Angsana New" w:hint="cs"/>
          <w:sz w:val="30"/>
          <w:szCs w:val="30"/>
          <w:cs/>
        </w:rPr>
        <w:t xml:space="preserve">อนุพันธ์จะวัดมูลค่าด้วยมูลค่ายุติธรรมผ่านกำไรหรือขาดทุน </w:t>
      </w:r>
    </w:p>
    <w:p w14:paraId="5815C28D" w14:textId="77777777" w:rsidR="00537E59" w:rsidRPr="00615BB4" w:rsidRDefault="00537E59" w:rsidP="00537E5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6"/>
          <w:szCs w:val="16"/>
        </w:rPr>
      </w:pPr>
    </w:p>
    <w:p w14:paraId="55D57091" w14:textId="77777777" w:rsidR="00537E59" w:rsidRPr="003B7A0A" w:rsidRDefault="003B7A0A" w:rsidP="00537E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การเปลี่ยนแปลงนโยบายการบัญชีเกี่ยวกับ</w:t>
      </w:r>
      <w:r w:rsidR="00537E59" w:rsidRPr="003B7A0A">
        <w:rPr>
          <w:rFonts w:ascii="Angsana New" w:hAnsi="Angsana New" w:hint="cs"/>
          <w:sz w:val="30"/>
          <w:szCs w:val="30"/>
          <w:cs/>
        </w:rPr>
        <w:t>การจัดประเภท</w:t>
      </w:r>
      <w:r w:rsidR="001D760D">
        <w:rPr>
          <w:rFonts w:ascii="Angsana New" w:hAnsi="Angsana New" w:hint="cs"/>
          <w:sz w:val="30"/>
          <w:szCs w:val="30"/>
          <w:cs/>
        </w:rPr>
        <w:t xml:space="preserve"> และ</w:t>
      </w:r>
      <w:r w:rsidR="00537E59" w:rsidRPr="003B7A0A">
        <w:rPr>
          <w:rFonts w:ascii="Angsana New" w:hAnsi="Angsana New" w:hint="cs"/>
          <w:sz w:val="30"/>
          <w:szCs w:val="30"/>
          <w:cs/>
        </w:rPr>
        <w:t xml:space="preserve">การวัดมูลค่าภายใต้มาตรฐานเดิมและ </w:t>
      </w:r>
      <w:r w:rsidR="00537E59" w:rsidRPr="003B7A0A">
        <w:rPr>
          <w:rFonts w:ascii="Angsana New" w:hAnsi="Angsana New" w:hint="cs"/>
          <w:sz w:val="30"/>
          <w:szCs w:val="30"/>
        </w:rPr>
        <w:t xml:space="preserve">TFRS 9 </w:t>
      </w:r>
      <w:r w:rsidR="00906702" w:rsidRPr="003B7A0A">
        <w:rPr>
          <w:rFonts w:ascii="Angsana New" w:hAnsi="Angsana New" w:hint="cs"/>
          <w:sz w:val="30"/>
          <w:szCs w:val="30"/>
          <w:cs/>
        </w:rPr>
        <w:t>ไม่มีผลกระทบ</w:t>
      </w:r>
      <w:r w:rsidRPr="003B7A0A">
        <w:rPr>
          <w:rFonts w:ascii="Angsana New" w:hAnsi="Angsana New" w:hint="cs"/>
          <w:sz w:val="30"/>
          <w:szCs w:val="30"/>
          <w:cs/>
        </w:rPr>
        <w:t>อย่างมีสาระสำคัญต่องบการเงินของกลุ่มบริษัท</w:t>
      </w:r>
      <w:r w:rsidR="00537E59" w:rsidRPr="003B7A0A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537E59" w:rsidRPr="003B7A0A">
        <w:rPr>
          <w:rFonts w:ascii="Angsana New" w:hAnsi="Angsana New" w:hint="cs"/>
          <w:sz w:val="30"/>
          <w:szCs w:val="30"/>
        </w:rPr>
        <w:t xml:space="preserve">1 </w:t>
      </w:r>
      <w:r w:rsidR="00537E59" w:rsidRPr="003B7A0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537E59" w:rsidRPr="003B7A0A">
        <w:rPr>
          <w:rFonts w:ascii="Angsana New" w:hAnsi="Angsana New" w:hint="cs"/>
          <w:sz w:val="30"/>
          <w:szCs w:val="30"/>
        </w:rPr>
        <w:t xml:space="preserve">2563 </w:t>
      </w:r>
    </w:p>
    <w:p w14:paraId="784C403E" w14:textId="77777777" w:rsidR="00A75632" w:rsidRPr="00615BB4" w:rsidRDefault="00A7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highlight w:val="cyan"/>
        </w:rPr>
      </w:pPr>
    </w:p>
    <w:p w14:paraId="20497500" w14:textId="2704D9F4" w:rsidR="00537E59" w:rsidRPr="00F15152" w:rsidRDefault="00537E59" w:rsidP="00537E5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F15152">
        <w:rPr>
          <w:rFonts w:ascii="Angsana New" w:hAnsi="Angsana New" w:hint="cs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3D1A38D2" w14:textId="77777777" w:rsidR="00537E59" w:rsidRPr="00615BB4" w:rsidRDefault="00537E59" w:rsidP="00F151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6"/>
          <w:szCs w:val="16"/>
          <w:highlight w:val="cyan"/>
        </w:rPr>
      </w:pPr>
    </w:p>
    <w:p w14:paraId="3202B67E" w14:textId="6719567F" w:rsidR="00537E59" w:rsidRPr="00F15152" w:rsidRDefault="00537E59" w:rsidP="00537E5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B2002A">
        <w:rPr>
          <w:rFonts w:ascii="Angsana New" w:hAnsi="Angsana New" w:hint="cs"/>
          <w:spacing w:val="-2"/>
          <w:sz w:val="30"/>
          <w:szCs w:val="30"/>
        </w:rPr>
        <w:t xml:space="preserve">TFRS 9 </w:t>
      </w:r>
      <w:r w:rsidRPr="00B2002A">
        <w:rPr>
          <w:rFonts w:ascii="Angsana New" w:hAnsi="Angsana New" w:hint="cs"/>
          <w:spacing w:val="-2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</w:t>
      </w:r>
      <w:r w:rsidRPr="00F15152">
        <w:rPr>
          <w:rFonts w:ascii="Angsana New" w:hAnsi="Angsana New" w:hint="cs"/>
          <w:sz w:val="30"/>
          <w:szCs w:val="30"/>
          <w:cs/>
        </w:rPr>
        <w:t>การเงิน ในขณะที่</w:t>
      </w:r>
      <w:r w:rsidRPr="00F15152">
        <w:rPr>
          <w:rFonts w:ascii="Angsana New" w:hAnsi="Angsana New" w:hint="cs"/>
          <w:sz w:val="30"/>
          <w:szCs w:val="30"/>
        </w:rPr>
        <w:t xml:space="preserve"> </w:t>
      </w:r>
      <w:r w:rsidRPr="00F15152">
        <w:rPr>
          <w:rFonts w:ascii="Angsana New" w:hAnsi="Angsana New" w:hint="cs"/>
          <w:sz w:val="30"/>
          <w:szCs w:val="30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Pr="00B2002A">
        <w:rPr>
          <w:rFonts w:ascii="Angsana New" w:hAnsi="Angsana New" w:hint="cs"/>
          <w:spacing w:val="-4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B2002A">
        <w:rPr>
          <w:rFonts w:ascii="Angsana New" w:hAnsi="Angsana New" w:hint="cs"/>
          <w:spacing w:val="-4"/>
          <w:sz w:val="30"/>
          <w:szCs w:val="30"/>
        </w:rPr>
        <w:t xml:space="preserve">TFRS 9 </w:t>
      </w:r>
      <w:r w:rsidRPr="00B2002A">
        <w:rPr>
          <w:rFonts w:ascii="Angsana New" w:hAnsi="Angsana New" w:hint="cs"/>
          <w:spacing w:val="-4"/>
          <w:sz w:val="30"/>
          <w:szCs w:val="30"/>
          <w:cs/>
        </w:rPr>
        <w:t>กำหนดให้ใช้วิจารณญาณในการประเมิน</w:t>
      </w:r>
      <w:r w:rsidRPr="00B2002A">
        <w:rPr>
          <w:rFonts w:ascii="Angsana New" w:hAnsi="Angsana New" w:hint="cs"/>
          <w:spacing w:val="-6"/>
          <w:sz w:val="30"/>
          <w:szCs w:val="30"/>
          <w:cs/>
        </w:rPr>
        <w:t>ว่า</w:t>
      </w:r>
      <w:r w:rsidRPr="00B2002A">
        <w:rPr>
          <w:rFonts w:ascii="Angsana New" w:hAnsi="Angsana New" w:hint="cs"/>
          <w:spacing w:val="-2"/>
          <w:sz w:val="30"/>
          <w:szCs w:val="30"/>
          <w:cs/>
        </w:rPr>
        <w:t>การเปลี่ยนแปลงของปัจจัยทางเศรษฐกิจนั้นมีผลกระทบต่อผลขาดทุนด้านเครดิตที่คาดว่าจะเกิดขึ้น</w:t>
      </w:r>
      <w:r w:rsidRPr="00B2002A">
        <w:rPr>
          <w:rFonts w:ascii="Angsana New" w:hAnsi="Angsana New" w:hint="cs"/>
          <w:sz w:val="30"/>
          <w:szCs w:val="30"/>
          <w:cs/>
        </w:rPr>
        <w:t>อย่างไร และพิจารณาความน่าจะเป็นถ่วงน้ำหนัก</w:t>
      </w:r>
      <w:r w:rsidRPr="00B2002A">
        <w:rPr>
          <w:rFonts w:ascii="Angsana New" w:hAnsi="Angsana New" w:hint="cs"/>
          <w:sz w:val="30"/>
          <w:szCs w:val="30"/>
        </w:rPr>
        <w:t xml:space="preserve"> </w:t>
      </w:r>
      <w:r w:rsidRPr="00B2002A">
        <w:rPr>
          <w:rFonts w:ascii="Angsana New" w:hAnsi="Angsana New" w:hint="cs"/>
          <w:sz w:val="30"/>
          <w:szCs w:val="30"/>
          <w:cs/>
        </w:rPr>
        <w:t>ทั้งนี้ การพิจารณาด้อยค่าดังกล่าวจะถือปฏิบัติกับ</w:t>
      </w:r>
      <w:r w:rsidRPr="00F15152">
        <w:rPr>
          <w:rFonts w:ascii="Angsana New" w:hAnsi="Angsana New" w:hint="cs"/>
          <w:sz w:val="30"/>
          <w:szCs w:val="30"/>
          <w:cs/>
        </w:rPr>
        <w:t>สินทรัพย์</w:t>
      </w:r>
      <w:r w:rsidRPr="00B2002A">
        <w:rPr>
          <w:rFonts w:ascii="Angsana New" w:hAnsi="Angsana New" w:hint="cs"/>
          <w:sz w:val="30"/>
          <w:szCs w:val="30"/>
          <w:cs/>
        </w:rPr>
        <w:t>ทางการเงินที่วัดมูลค่าด้วยวิธีราคาทุนตัดจำหน่าย</w:t>
      </w:r>
      <w:r w:rsidRPr="00B2002A">
        <w:rPr>
          <w:rFonts w:ascii="Angsana New" w:hAnsi="Angsana New" w:hint="cs"/>
          <w:sz w:val="30"/>
          <w:szCs w:val="30"/>
        </w:rPr>
        <w:t xml:space="preserve"> </w:t>
      </w:r>
      <w:r w:rsidRPr="00B2002A">
        <w:rPr>
          <w:rFonts w:ascii="Angsana New" w:hAnsi="Angsana New" w:hint="cs"/>
          <w:sz w:val="30"/>
          <w:szCs w:val="30"/>
          <w:cs/>
        </w:rPr>
        <w:t>สินทรัพย์ที่เกิดจากสัญญาและเงินลงทุนในตราสารหนี้</w:t>
      </w:r>
      <w:r w:rsidR="00B2002A">
        <w:rPr>
          <w:rFonts w:ascii="Angsana New" w:hAnsi="Angsana New"/>
          <w:sz w:val="30"/>
          <w:szCs w:val="30"/>
          <w:cs/>
        </w:rPr>
        <w:br/>
      </w:r>
      <w:r w:rsidRPr="00B2002A">
        <w:rPr>
          <w:rFonts w:ascii="Angsana New" w:hAnsi="Angsana New" w:hint="cs"/>
          <w:spacing w:val="4"/>
          <w:sz w:val="30"/>
          <w:szCs w:val="30"/>
          <w:cs/>
        </w:rPr>
        <w:t>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</w:t>
      </w:r>
      <w:r w:rsidRPr="00F15152">
        <w:rPr>
          <w:rFonts w:ascii="Angsana New" w:hAnsi="Angsana New" w:hint="cs"/>
          <w:sz w:val="30"/>
          <w:szCs w:val="30"/>
          <w:cs/>
        </w:rPr>
        <w:t>ในตราสารทุน</w:t>
      </w:r>
    </w:p>
    <w:p w14:paraId="393F4A86" w14:textId="25BB5D40" w:rsidR="00DF0EC0" w:rsidRDefault="007469A8" w:rsidP="003A26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ED2115">
        <w:rPr>
          <w:rFonts w:ascii="Angsana New" w:hAnsi="Angsana New" w:hint="cs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ED2115">
        <w:rPr>
          <w:rFonts w:ascii="Angsana New" w:hAnsi="Angsana New" w:hint="cs"/>
          <w:sz w:val="30"/>
          <w:szCs w:val="30"/>
        </w:rPr>
        <w:t xml:space="preserve">TFRS 9 </w:t>
      </w:r>
      <w:r w:rsidRPr="00ED211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D2115">
        <w:rPr>
          <w:rFonts w:ascii="Angsana New" w:hAnsi="Angsana New" w:hint="cs"/>
          <w:sz w:val="30"/>
          <w:szCs w:val="30"/>
        </w:rPr>
        <w:t xml:space="preserve">1 </w:t>
      </w:r>
      <w:r w:rsidRPr="00ED211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D2115">
        <w:rPr>
          <w:rFonts w:ascii="Angsana New" w:hAnsi="Angsana New" w:hint="cs"/>
          <w:sz w:val="30"/>
          <w:szCs w:val="30"/>
        </w:rPr>
        <w:t xml:space="preserve">2563 </w:t>
      </w:r>
      <w:r w:rsidR="007F25A4" w:rsidRPr="00ED2115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="007F25A4" w:rsidRPr="00ED2115">
        <w:rPr>
          <w:rFonts w:ascii="Angsana New" w:hAnsi="Angsana New"/>
          <w:sz w:val="30"/>
          <w:szCs w:val="30"/>
          <w:cs/>
        </w:rPr>
        <w:t xml:space="preserve">วันที่ </w:t>
      </w:r>
      <w:r w:rsidR="007F25A4" w:rsidRPr="00ED2115">
        <w:rPr>
          <w:rFonts w:ascii="Angsana New" w:hAnsi="Angsana New"/>
          <w:sz w:val="30"/>
          <w:szCs w:val="30"/>
        </w:rPr>
        <w:t>3</w:t>
      </w:r>
      <w:r w:rsidR="00AD7AB9">
        <w:rPr>
          <w:rFonts w:ascii="Angsana New" w:hAnsi="Angsana New"/>
          <w:sz w:val="30"/>
          <w:szCs w:val="30"/>
        </w:rPr>
        <w:t>0</w:t>
      </w:r>
      <w:r w:rsidR="007F25A4" w:rsidRPr="00ED2115">
        <w:rPr>
          <w:rFonts w:ascii="Angsana New" w:hAnsi="Angsana New"/>
          <w:sz w:val="30"/>
          <w:szCs w:val="30"/>
        </w:rPr>
        <w:t xml:space="preserve"> </w:t>
      </w:r>
      <w:r w:rsidR="00B16F2C">
        <w:rPr>
          <w:rFonts w:ascii="Angsana New" w:hAnsi="Angsana New" w:hint="cs"/>
          <w:sz w:val="30"/>
          <w:szCs w:val="30"/>
          <w:cs/>
        </w:rPr>
        <w:t>กันยายน</w:t>
      </w:r>
      <w:r w:rsidR="007F25A4" w:rsidRPr="00ED2115">
        <w:rPr>
          <w:rFonts w:ascii="Angsana New" w:hAnsi="Angsana New"/>
          <w:sz w:val="30"/>
          <w:szCs w:val="30"/>
          <w:cs/>
        </w:rPr>
        <w:t xml:space="preserve"> </w:t>
      </w:r>
      <w:r w:rsidR="007F25A4" w:rsidRPr="00ED2115">
        <w:rPr>
          <w:rFonts w:ascii="Angsana New" w:hAnsi="Angsana New"/>
          <w:sz w:val="30"/>
          <w:szCs w:val="30"/>
        </w:rPr>
        <w:t xml:space="preserve">2563 </w:t>
      </w:r>
      <w:r w:rsidR="007F25A4" w:rsidRPr="00ED2115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="007F25A4" w:rsidRPr="00ED2115">
        <w:rPr>
          <w:rFonts w:ascii="Angsana New" w:hAnsi="Angsana New"/>
          <w:sz w:val="30"/>
          <w:szCs w:val="30"/>
          <w:cs/>
        </w:rPr>
        <w:t>กลุ่มบริษัท</w:t>
      </w:r>
      <w:r w:rsidR="007F25A4" w:rsidRPr="00ED2115">
        <w:rPr>
          <w:rFonts w:ascii="Angsana New" w:hAnsi="Angsana New" w:hint="cs"/>
          <w:sz w:val="30"/>
          <w:szCs w:val="30"/>
          <w:cs/>
        </w:rPr>
        <w:t>จึงเลือกปฏิบัติตามแนวปฏิบัติทางการบัญชี เรื่อง มาตรการ</w:t>
      </w:r>
      <w:r w:rsidR="00DF0EC0" w:rsidRPr="00ED2115">
        <w:rPr>
          <w:rFonts w:ascii="Angsana New" w:hAnsi="Angsana New"/>
          <w:sz w:val="30"/>
          <w:szCs w:val="30"/>
          <w:cs/>
        </w:rPr>
        <w:br/>
      </w:r>
      <w:r w:rsidR="007F25A4" w:rsidRPr="00ED2115">
        <w:rPr>
          <w:rFonts w:ascii="Angsana New" w:hAnsi="Angsana New" w:hint="cs"/>
          <w:sz w:val="30"/>
          <w:szCs w:val="30"/>
          <w:cs/>
        </w:rPr>
        <w:t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="007F25A4" w:rsidRPr="00ED2115">
        <w:rPr>
          <w:rFonts w:ascii="Angsana New" w:hAnsi="Angsana New"/>
          <w:sz w:val="30"/>
          <w:szCs w:val="30"/>
        </w:rPr>
        <w:t xml:space="preserve"> 2019 </w:t>
      </w:r>
      <w:r w:rsidR="007F25A4" w:rsidRPr="00ED2115">
        <w:rPr>
          <w:rFonts w:ascii="Angsana New" w:hAnsi="Angsana New"/>
          <w:sz w:val="30"/>
          <w:szCs w:val="30"/>
          <w:cs/>
        </w:rPr>
        <w:t>(</w:t>
      </w:r>
      <w:r w:rsidR="007F25A4" w:rsidRPr="00ED2115">
        <w:rPr>
          <w:rFonts w:ascii="Angsana New" w:hAnsi="Angsana New"/>
          <w:sz w:val="30"/>
          <w:szCs w:val="30"/>
        </w:rPr>
        <w:t>COVID-</w:t>
      </w:r>
      <w:r w:rsidR="007F25A4" w:rsidRPr="00ED2115">
        <w:rPr>
          <w:rFonts w:ascii="Angsana New" w:hAnsi="Angsana New"/>
          <w:sz w:val="30"/>
          <w:szCs w:val="30"/>
          <w:cs/>
        </w:rPr>
        <w:t>19)</w:t>
      </w:r>
      <w:r w:rsidR="007F25A4" w:rsidRPr="00ED2115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7F25A4">
        <w:rPr>
          <w:rFonts w:ascii="Angsana New" w:hAnsi="Angsana New" w:hint="cs"/>
          <w:sz w:val="30"/>
          <w:szCs w:val="30"/>
          <w:cs/>
        </w:rPr>
        <w:t>การ</w:t>
      </w:r>
      <w:r w:rsidR="007F25A4" w:rsidRPr="007F25A4">
        <w:rPr>
          <w:rFonts w:ascii="Angsana New" w:hAnsi="Angsana New" w:hint="cs"/>
          <w:sz w:val="30"/>
          <w:szCs w:val="30"/>
          <w:cs/>
        </w:rPr>
        <w:t>พิจารณาการด้อยค่าของลูกหนี้การค้าตาม</w:t>
      </w:r>
      <w:r w:rsidR="007F25A4" w:rsidRPr="005E4001">
        <w:rPr>
          <w:rFonts w:ascii="Angsana New" w:hAnsi="Angsana New" w:hint="cs"/>
          <w:spacing w:val="-4"/>
          <w:sz w:val="30"/>
          <w:szCs w:val="30"/>
          <w:cs/>
        </w:rPr>
        <w:t>วิธีการอย่างง่าย</w:t>
      </w:r>
      <w:r w:rsidR="007F25A4" w:rsidRPr="005E4001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="007F25A4" w:rsidRPr="005E4001">
        <w:rPr>
          <w:rFonts w:ascii="Angsana New" w:hAnsi="Angsana New"/>
          <w:spacing w:val="-4"/>
          <w:sz w:val="30"/>
          <w:szCs w:val="30"/>
        </w:rPr>
        <w:t>Simplified approach)</w:t>
      </w:r>
      <w:r w:rsidR="007F25A4" w:rsidRPr="005E4001">
        <w:rPr>
          <w:rFonts w:ascii="Angsana New" w:hAnsi="Angsana New" w:hint="cs"/>
          <w:spacing w:val="-4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="007F25A4" w:rsidRPr="007F25A4">
        <w:rPr>
          <w:rFonts w:ascii="Angsana New" w:hAnsi="Angsana New"/>
          <w:sz w:val="30"/>
          <w:szCs w:val="30"/>
          <w:cs/>
        </w:rPr>
        <w:t xml:space="preserve"> </w:t>
      </w:r>
      <w:r w:rsidR="007F25A4" w:rsidRPr="005E4001">
        <w:rPr>
          <w:rFonts w:ascii="Angsana New" w:hAnsi="Angsana New"/>
          <w:spacing w:val="-6"/>
          <w:sz w:val="30"/>
          <w:szCs w:val="30"/>
          <w:cs/>
        </w:rPr>
        <w:t>(</w:t>
      </w:r>
      <w:r w:rsidR="007F25A4" w:rsidRPr="005E4001">
        <w:rPr>
          <w:rFonts w:ascii="Angsana New" w:hAnsi="Angsana New"/>
          <w:spacing w:val="-6"/>
          <w:sz w:val="30"/>
          <w:szCs w:val="30"/>
        </w:rPr>
        <w:t>loss rate)</w:t>
      </w:r>
      <w:r w:rsidR="007F25A4" w:rsidRPr="005E4001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="007F25A4" w:rsidRPr="005E4001">
        <w:rPr>
          <w:rFonts w:ascii="Angsana New" w:hAnsi="Angsana New"/>
          <w:spacing w:val="-6"/>
          <w:sz w:val="30"/>
          <w:szCs w:val="30"/>
          <w:cs/>
        </w:rPr>
        <w:t xml:space="preserve">ไม่นำข้อมูลที่มีการคาดการณ์ในอนาคต </w:t>
      </w:r>
      <w:r w:rsidR="007F25A4" w:rsidRPr="005E4001">
        <w:rPr>
          <w:rFonts w:ascii="Angsana New" w:hAnsi="Angsana New"/>
          <w:spacing w:val="-6"/>
          <w:sz w:val="30"/>
          <w:szCs w:val="30"/>
        </w:rPr>
        <w:t xml:space="preserve">(Forward-looking information) </w:t>
      </w:r>
      <w:r w:rsidR="007F25A4" w:rsidRPr="005E4001">
        <w:rPr>
          <w:rFonts w:ascii="Angsana New" w:hAnsi="Angsana New"/>
          <w:spacing w:val="-6"/>
          <w:sz w:val="30"/>
          <w:szCs w:val="30"/>
          <w:cs/>
        </w:rPr>
        <w:t>มา</w:t>
      </w:r>
      <w:r w:rsidR="007F25A4" w:rsidRPr="005E4001">
        <w:rPr>
          <w:rFonts w:ascii="Angsana New" w:hAnsi="Angsana New" w:hint="cs"/>
          <w:spacing w:val="-6"/>
          <w:sz w:val="30"/>
          <w:szCs w:val="30"/>
          <w:cs/>
        </w:rPr>
        <w:t xml:space="preserve">พิจารณา </w:t>
      </w:r>
      <w:r w:rsidR="00DF0EC0" w:rsidRPr="005E4001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="00DF0EC0" w:rsidRPr="00CE6340">
        <w:rPr>
          <w:rFonts w:ascii="Angsana New" w:hAnsi="Angsana New"/>
          <w:spacing w:val="-4"/>
          <w:sz w:val="30"/>
          <w:szCs w:val="30"/>
          <w:cs/>
        </w:rPr>
        <w:t>เลือกที่จะรับรู้</w:t>
      </w:r>
      <w:r w:rsidR="00DF0EC0" w:rsidRPr="00CE6340">
        <w:rPr>
          <w:rFonts w:ascii="Angsana New" w:hAnsi="Angsana New" w:hint="cs"/>
          <w:spacing w:val="-4"/>
          <w:sz w:val="30"/>
          <w:szCs w:val="30"/>
          <w:cs/>
        </w:rPr>
        <w:t>การเพิ่มขึ้นของผลขาดทุนจากการด้อยค่าโดย</w:t>
      </w:r>
      <w:r w:rsidR="00DF0EC0" w:rsidRPr="00CE6340">
        <w:rPr>
          <w:rFonts w:ascii="Angsana New" w:hAnsi="Angsana New"/>
          <w:spacing w:val="-4"/>
          <w:sz w:val="30"/>
          <w:szCs w:val="30"/>
          <w:cs/>
        </w:rPr>
        <w:t>ปรับปรุงกับกำไรสะสม</w:t>
      </w:r>
      <w:r w:rsidR="00DF0EC0" w:rsidRPr="00CE6340">
        <w:rPr>
          <w:rFonts w:ascii="Angsana New" w:hAnsi="Angsana New"/>
          <w:spacing w:val="-4"/>
          <w:sz w:val="30"/>
          <w:szCs w:val="30"/>
        </w:rPr>
        <w:t xml:space="preserve"> </w:t>
      </w:r>
      <w:r w:rsidR="00DF0EC0" w:rsidRPr="00CE6340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="007F75C0" w:rsidRPr="00CE634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F0EC0" w:rsidRPr="00CE6340">
        <w:rPr>
          <w:rFonts w:ascii="Angsana New" w:hAnsi="Angsana New"/>
          <w:spacing w:val="-4"/>
          <w:sz w:val="30"/>
          <w:szCs w:val="30"/>
        </w:rPr>
        <w:t xml:space="preserve">1 </w:t>
      </w:r>
      <w:r w:rsidR="00DF0EC0" w:rsidRPr="00CE6340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="00DF0EC0" w:rsidRPr="00CE6340">
        <w:rPr>
          <w:rFonts w:ascii="Angsana New" w:hAnsi="Angsana New"/>
          <w:spacing w:val="-4"/>
          <w:sz w:val="30"/>
          <w:szCs w:val="30"/>
        </w:rPr>
        <w:t>2563</w:t>
      </w:r>
      <w:r w:rsidR="007F75C0">
        <w:rPr>
          <w:rFonts w:ascii="Angsana New" w:hAnsi="Angsana New" w:hint="cs"/>
          <w:sz w:val="30"/>
          <w:szCs w:val="30"/>
          <w:cs/>
        </w:rPr>
        <w:t xml:space="preserve"> </w:t>
      </w:r>
      <w:r w:rsidR="00983112">
        <w:rPr>
          <w:rFonts w:ascii="Angsana New" w:hAnsi="Angsana New" w:hint="cs"/>
          <w:sz w:val="30"/>
          <w:szCs w:val="30"/>
          <w:cs/>
        </w:rPr>
        <w:t>อย่างไรก็ตาม ไม่มีผลกระทบอย่างม</w:t>
      </w:r>
      <w:r w:rsidR="005E34F6">
        <w:rPr>
          <w:rFonts w:ascii="Angsana New" w:hAnsi="Angsana New" w:hint="cs"/>
          <w:sz w:val="30"/>
          <w:szCs w:val="30"/>
          <w:cs/>
        </w:rPr>
        <w:t>ี</w:t>
      </w:r>
      <w:r w:rsidR="00983112">
        <w:rPr>
          <w:rFonts w:ascii="Angsana New" w:hAnsi="Angsana New" w:hint="cs"/>
          <w:sz w:val="30"/>
          <w:szCs w:val="30"/>
          <w:cs/>
        </w:rPr>
        <w:t>สาระสำคัญต่องบการเงินของกลุ่มบริษัท</w:t>
      </w:r>
    </w:p>
    <w:p w14:paraId="4C1AD11E" w14:textId="77777777" w:rsidR="00DF0EC0" w:rsidRPr="00615BB4" w:rsidRDefault="00DF0EC0" w:rsidP="00DF0E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2"/>
        </w:rPr>
      </w:pPr>
    </w:p>
    <w:p w14:paraId="3BD54EF4" w14:textId="77777777" w:rsidR="008855B1" w:rsidRPr="008855B1" w:rsidRDefault="008855B1" w:rsidP="008855B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855B1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TFRS 16 </w:t>
      </w:r>
      <w:r w:rsidRPr="008855B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0142C56E" w14:textId="77777777" w:rsidR="008855B1" w:rsidRPr="00615BB4" w:rsidRDefault="008855B1" w:rsidP="008855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color w:val="0000FF"/>
          <w:sz w:val="22"/>
        </w:rPr>
      </w:pPr>
    </w:p>
    <w:p w14:paraId="799CB7D1" w14:textId="557758D8" w:rsidR="00C11EAA" w:rsidRPr="001863CA" w:rsidRDefault="001863CA" w:rsidP="008855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  <w:r w:rsidRPr="00AC3F45">
        <w:rPr>
          <w:rFonts w:ascii="Angsana New" w:hAnsi="Angsana New"/>
          <w:spacing w:val="-2"/>
          <w:sz w:val="30"/>
          <w:szCs w:val="30"/>
          <w:cs/>
        </w:rPr>
        <w:t xml:space="preserve">ตั้งแต่วันที่ </w:t>
      </w:r>
      <w:r w:rsidRPr="00AC3F45">
        <w:rPr>
          <w:rFonts w:ascii="Angsana New" w:hAnsi="Angsana New"/>
          <w:spacing w:val="-2"/>
          <w:sz w:val="30"/>
          <w:szCs w:val="30"/>
        </w:rPr>
        <w:t xml:space="preserve">1 </w:t>
      </w:r>
      <w:r w:rsidRPr="00AC3F45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Pr="00AC3F45">
        <w:rPr>
          <w:rFonts w:ascii="Angsana New" w:hAnsi="Angsana New"/>
          <w:spacing w:val="-2"/>
          <w:sz w:val="30"/>
          <w:szCs w:val="30"/>
        </w:rPr>
        <w:t xml:space="preserve">2563 </w:t>
      </w:r>
      <w:r w:rsidRPr="00AC3F45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กลุ่มบริษัทถือปฏิบัติตาม </w:t>
      </w:r>
      <w:r w:rsidR="00C11EAA" w:rsidRPr="00AC3F45">
        <w:rPr>
          <w:rFonts w:ascii="Angsana New" w:hAnsi="Angsana New" w:hint="cs"/>
          <w:spacing w:val="-2"/>
          <w:sz w:val="30"/>
          <w:szCs w:val="30"/>
        </w:rPr>
        <w:t xml:space="preserve">TFRS </w:t>
      </w:r>
      <w:r w:rsidR="006A2236" w:rsidRPr="00AC3F45">
        <w:rPr>
          <w:rFonts w:ascii="Angsana New" w:hAnsi="Angsana New" w:hint="cs"/>
          <w:spacing w:val="-2"/>
          <w:sz w:val="30"/>
          <w:szCs w:val="30"/>
        </w:rPr>
        <w:t>16</w:t>
      </w:r>
      <w:r w:rsidR="00C11EAA" w:rsidRPr="00AC3F4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C11EAA" w:rsidRPr="00AC3F45">
        <w:rPr>
          <w:rFonts w:ascii="Angsana New" w:hAnsi="Angsana New" w:hint="cs"/>
          <w:spacing w:val="-2"/>
          <w:sz w:val="30"/>
          <w:szCs w:val="30"/>
          <w:cs/>
        </w:rPr>
        <w:t>เป็นครั้งแรกกับสัญญาที่เคยระบุว่าเป็นสัญญาเช่า</w:t>
      </w:r>
      <w:r w:rsidR="00AC3F45">
        <w:rPr>
          <w:rFonts w:ascii="Angsana New" w:hAnsi="Angsana New" w:hint="cs"/>
          <w:sz w:val="30"/>
          <w:szCs w:val="30"/>
          <w:cs/>
        </w:rPr>
        <w:t xml:space="preserve"> 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="006A2236" w:rsidRPr="001863CA">
        <w:rPr>
          <w:rFonts w:ascii="Angsana New" w:hAnsi="Angsana New" w:hint="cs"/>
          <w:sz w:val="30"/>
          <w:szCs w:val="30"/>
        </w:rPr>
        <w:t>17</w:t>
      </w:r>
      <w:r w:rsidR="00C11EAA" w:rsidRPr="001863CA">
        <w:rPr>
          <w:rFonts w:ascii="Angsana New" w:hAnsi="Angsana New" w:hint="cs"/>
          <w:sz w:val="30"/>
          <w:szCs w:val="30"/>
        </w:rPr>
        <w:t xml:space="preserve"> 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C11EAA" w:rsidRPr="007E2F89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 </w:t>
      </w:r>
      <w:r w:rsidR="00C11EAA" w:rsidRPr="001863CA">
        <w:rPr>
          <w:rFonts w:ascii="Angsana New" w:hAnsi="Angsana New" w:hint="cs"/>
          <w:sz w:val="30"/>
          <w:szCs w:val="30"/>
        </w:rPr>
        <w:t xml:space="preserve">(TAS </w:t>
      </w:r>
      <w:r w:rsidR="006A2236" w:rsidRPr="001863CA">
        <w:rPr>
          <w:rFonts w:ascii="Angsana New" w:hAnsi="Angsana New" w:hint="cs"/>
          <w:sz w:val="30"/>
          <w:szCs w:val="30"/>
        </w:rPr>
        <w:t>17</w:t>
      </w:r>
      <w:r w:rsidR="00C11EAA" w:rsidRPr="001863CA">
        <w:rPr>
          <w:rFonts w:ascii="Angsana New" w:hAnsi="Angsana New" w:hint="cs"/>
          <w:sz w:val="30"/>
          <w:szCs w:val="30"/>
        </w:rPr>
        <w:t xml:space="preserve">) 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6A2236" w:rsidRPr="001863CA">
        <w:rPr>
          <w:rFonts w:ascii="Angsana New" w:hAnsi="Angsana New" w:hint="cs"/>
          <w:sz w:val="30"/>
          <w:szCs w:val="30"/>
        </w:rPr>
        <w:t>4</w:t>
      </w:r>
      <w:r w:rsidR="00C11EAA" w:rsidRPr="001863CA">
        <w:rPr>
          <w:rFonts w:ascii="Angsana New" w:hAnsi="Angsana New" w:hint="cs"/>
          <w:sz w:val="30"/>
          <w:szCs w:val="30"/>
        </w:rPr>
        <w:t xml:space="preserve"> </w:t>
      </w:r>
      <w:r w:rsidR="00C11EAA" w:rsidRPr="00772D63">
        <w:rPr>
          <w:rFonts w:ascii="Angsana New" w:hAnsi="Angsana New" w:hint="cs"/>
          <w:sz w:val="30"/>
          <w:szCs w:val="30"/>
          <w:cs/>
        </w:rPr>
        <w:t>เรื่อง</w:t>
      </w:r>
      <w:r w:rsidR="00C11EAA" w:rsidRPr="00EB5670">
        <w:rPr>
          <w:rFonts w:ascii="Angsana New" w:hAnsi="Angsana New" w:hint="cs"/>
          <w:i/>
          <w:iCs/>
          <w:sz w:val="30"/>
          <w:szCs w:val="30"/>
          <w:cs/>
        </w:rPr>
        <w:t xml:space="preserve"> การประเมินว่าข้อตกลงประกอบด้วยสัญญาเช่าหรือไม่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 </w:t>
      </w:r>
      <w:r w:rsidR="00C11EAA" w:rsidRPr="001863CA">
        <w:rPr>
          <w:rFonts w:ascii="Angsana New" w:hAnsi="Angsana New" w:hint="cs"/>
          <w:sz w:val="30"/>
          <w:szCs w:val="30"/>
        </w:rPr>
        <w:t xml:space="preserve">(TFRIC </w:t>
      </w:r>
      <w:r w:rsidR="006A2236" w:rsidRPr="001863CA">
        <w:rPr>
          <w:rFonts w:ascii="Angsana New" w:hAnsi="Angsana New" w:hint="cs"/>
          <w:sz w:val="30"/>
          <w:szCs w:val="30"/>
        </w:rPr>
        <w:t>4</w:t>
      </w:r>
      <w:r w:rsidR="00C11EAA" w:rsidRPr="001863CA">
        <w:rPr>
          <w:rFonts w:ascii="Angsana New" w:hAnsi="Angsana New" w:hint="cs"/>
          <w:sz w:val="30"/>
          <w:szCs w:val="30"/>
        </w:rPr>
        <w:t xml:space="preserve">) </w:t>
      </w:r>
      <w:r w:rsidR="00C11EAA" w:rsidRPr="001863CA">
        <w:rPr>
          <w:rFonts w:ascii="Angsana New" w:hAnsi="Angsana New" w:hint="cs"/>
          <w:sz w:val="30"/>
          <w:szCs w:val="30"/>
          <w:cs/>
        </w:rPr>
        <w:t>ด้วยวิธีปรับปรุงย้อนหลัง</w:t>
      </w:r>
      <w:r w:rsidR="00AC3F45">
        <w:rPr>
          <w:rFonts w:ascii="Angsana New" w:hAnsi="Angsana New" w:hint="cs"/>
          <w:sz w:val="30"/>
          <w:szCs w:val="30"/>
          <w:cs/>
        </w:rPr>
        <w:t xml:space="preserve"> 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โดยรับรู้ผลกระทบสะสม </w:t>
      </w:r>
      <w:r w:rsidR="00C11EAA" w:rsidRPr="001863CA">
        <w:rPr>
          <w:rFonts w:ascii="Angsana New" w:hAnsi="Angsana New" w:hint="cs"/>
          <w:sz w:val="30"/>
          <w:szCs w:val="30"/>
        </w:rPr>
        <w:t>(Modified retrospective approach)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C44C93D" w14:textId="77777777" w:rsidR="006D751A" w:rsidRPr="00615BB4" w:rsidRDefault="006D7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2"/>
          <w:szCs w:val="22"/>
          <w:highlight w:val="cyan"/>
          <w:cs/>
        </w:rPr>
      </w:pPr>
    </w:p>
    <w:p w14:paraId="45E8CF00" w14:textId="607899B1" w:rsidR="00C11EAA" w:rsidRPr="00F039F7" w:rsidRDefault="00C11EAA" w:rsidP="00F039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752D82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752D82">
        <w:rPr>
          <w:rFonts w:asciiTheme="majorBidi" w:eastAsia="Calibri" w:hAnsiTheme="majorBidi" w:cstheme="majorBidi" w:hint="cs"/>
          <w:spacing w:val="-4"/>
          <w:sz w:val="30"/>
          <w:szCs w:val="30"/>
        </w:rPr>
        <w:t xml:space="preserve"> TFRS</w:t>
      </w:r>
      <w:r w:rsidRPr="00752D82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</w:t>
      </w:r>
      <w:r w:rsidR="006A2236" w:rsidRPr="00752D82">
        <w:rPr>
          <w:rFonts w:asciiTheme="majorBidi" w:eastAsia="Calibri" w:hAnsiTheme="majorBidi" w:cstheme="majorBidi" w:hint="cs"/>
          <w:spacing w:val="-4"/>
          <w:sz w:val="30"/>
          <w:szCs w:val="30"/>
        </w:rPr>
        <w:t>16</w:t>
      </w:r>
      <w:r w:rsidRPr="00752D82">
        <w:rPr>
          <w:rFonts w:asciiTheme="majorBidi" w:eastAsia="Calibri" w:hAnsiTheme="majorBidi" w:cstheme="majorBidi" w:hint="cs"/>
          <w:spacing w:val="-4"/>
          <w:sz w:val="30"/>
          <w:szCs w:val="30"/>
        </w:rPr>
        <w:t xml:space="preserve"> </w:t>
      </w:r>
      <w:r w:rsidRPr="00752D82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กลุ่มบริษัทได้ประเมินว่าสัญญาเป็นสัญญาเช่า</w:t>
      </w:r>
      <w:r w:rsidRPr="00752D82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หรือประกอบด้วยสัญญาเช่าหรือไม่ หากสัญญาประกอบด้วยส่วนที่เป็นการเช่าและส่วนที่ไม่เป็น</w:t>
      </w:r>
      <w:r w:rsidRPr="00F039F7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การเช่า กลุ่มบริษัทจะปันส่วนสิ่งตอบแทนที่ต้องจ่ายตามราคาขายที่เป็นเอกเทศ </w:t>
      </w:r>
      <w:r w:rsidRPr="00F039F7">
        <w:rPr>
          <w:rFonts w:asciiTheme="majorBidi" w:eastAsia="Calibri" w:hAnsiTheme="majorBidi" w:cstheme="majorBidi" w:hint="cs"/>
          <w:sz w:val="30"/>
          <w:szCs w:val="30"/>
        </w:rPr>
        <w:t xml:space="preserve">(Transaction price) </w:t>
      </w:r>
      <w:r w:rsidRPr="00F039F7">
        <w:rPr>
          <w:rFonts w:asciiTheme="majorBidi" w:eastAsia="Calibri" w:hAnsiTheme="majorBidi" w:cstheme="majorBidi" w:hint="cs"/>
          <w:sz w:val="30"/>
          <w:szCs w:val="30"/>
          <w:cs/>
        </w:rPr>
        <w:t>ณ วันที่</w:t>
      </w:r>
      <w:r w:rsidRPr="00F039F7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="00F039F7">
        <w:rPr>
          <w:rFonts w:asciiTheme="majorBidi" w:eastAsia="Calibri" w:hAnsiTheme="majorBidi" w:cstheme="majorBidi"/>
          <w:sz w:val="30"/>
          <w:szCs w:val="30"/>
        </w:rPr>
        <w:t xml:space="preserve">    </w:t>
      </w:r>
      <w:r w:rsidR="006A2236" w:rsidRPr="00F039F7">
        <w:rPr>
          <w:rFonts w:asciiTheme="majorBidi" w:eastAsia="Calibri" w:hAnsiTheme="majorBidi" w:cstheme="majorBidi" w:hint="cs"/>
          <w:sz w:val="30"/>
          <w:szCs w:val="30"/>
        </w:rPr>
        <w:t>1</w:t>
      </w:r>
      <w:r w:rsidRPr="00F039F7">
        <w:rPr>
          <w:rFonts w:asciiTheme="majorBidi" w:eastAsia="Calibri" w:hAnsiTheme="majorBidi" w:cstheme="majorBidi" w:hint="cs"/>
          <w:spacing w:val="-2"/>
          <w:sz w:val="30"/>
          <w:szCs w:val="30"/>
        </w:rPr>
        <w:t xml:space="preserve"> </w:t>
      </w:r>
      <w:r w:rsidRPr="00F039F7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6A2236" w:rsidRPr="00F039F7">
        <w:rPr>
          <w:rFonts w:asciiTheme="majorBidi" w:eastAsia="Calibri" w:hAnsiTheme="majorBidi" w:cstheme="majorBidi" w:hint="cs"/>
          <w:spacing w:val="-2"/>
          <w:sz w:val="30"/>
          <w:szCs w:val="30"/>
        </w:rPr>
        <w:t>2563</w:t>
      </w:r>
      <w:r w:rsidRPr="00F039F7">
        <w:rPr>
          <w:rFonts w:asciiTheme="majorBidi" w:eastAsia="Calibri" w:hAnsiTheme="majorBidi" w:cstheme="majorBidi" w:hint="cs"/>
          <w:spacing w:val="-2"/>
          <w:sz w:val="30"/>
          <w:szCs w:val="30"/>
        </w:rPr>
        <w:t xml:space="preserve"> </w:t>
      </w:r>
      <w:r w:rsidRPr="00F039F7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กลุ่มบริษัท</w:t>
      </w:r>
      <w:r w:rsidRPr="00F039F7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และบริษัทรับรู้สินทรัพย์สิทธิการใช้</w:t>
      </w:r>
      <w:r w:rsidR="009352BE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ซึ่งแสดงเป็นส่วนหนึ่งของรายการที่ดิน อาคาร และ</w:t>
      </w:r>
      <w:r w:rsidR="009352BE" w:rsidRPr="003A0CFF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อุปกรณ์ </w:t>
      </w:r>
      <w:r w:rsidRPr="003A0CFF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และ</w:t>
      </w:r>
      <w:r w:rsidR="00E55881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รับรู้</w:t>
      </w:r>
      <w:r w:rsidRPr="003A0CFF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หนี้สิน</w:t>
      </w:r>
      <w:r w:rsidRPr="00F039F7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ตามสัญญาเช่า ส่งผลให้ลักษณะของค่าใช้จ่ายที่เกี่ยวข้องกับสัญญาเช่า</w:t>
      </w:r>
      <w:r w:rsidRPr="00F039F7">
        <w:rPr>
          <w:rFonts w:asciiTheme="majorBidi" w:eastAsia="Calibri" w:hAnsiTheme="majorBidi" w:cstheme="majorBidi" w:hint="cs"/>
          <w:sz w:val="30"/>
          <w:szCs w:val="30"/>
          <w:cs/>
        </w:rPr>
        <w:t xml:space="preserve">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0F5A026D" w14:textId="77777777" w:rsidR="00C11EAA" w:rsidRPr="001863CA" w:rsidRDefault="00C11EAA" w:rsidP="00C87BF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FF"/>
          <w:sz w:val="24"/>
          <w:szCs w:val="24"/>
          <w:highlight w:val="cyan"/>
        </w:rPr>
      </w:pPr>
    </w:p>
    <w:p w14:paraId="0B1BD7C2" w14:textId="77777777" w:rsidR="00C87BF1" w:rsidRDefault="00C11EAA" w:rsidP="00AB23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CCCCCC"/>
        </w:rPr>
      </w:pPr>
      <w:r w:rsidRPr="001863C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ใน</w:t>
      </w:r>
      <w:r w:rsidRPr="00FB6D7A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การปฏิบัติในช่วงเปลี่ยนแปลง กลุ่มบริษัทได้เลือกใช้ข้อยกเว้นต่อไปนี้</w:t>
      </w:r>
      <w:r w:rsidRPr="00FB6D7A">
        <w:rPr>
          <w:rFonts w:asciiTheme="majorBidi" w:hAnsiTheme="majorBidi" w:cstheme="majorBidi" w:hint="cs"/>
          <w:color w:val="000000"/>
          <w:sz w:val="30"/>
          <w:szCs w:val="30"/>
          <w:shd w:val="clear" w:color="auto" w:fill="CCCCCC"/>
          <w:cs/>
        </w:rPr>
        <w:t xml:space="preserve"> </w:t>
      </w:r>
    </w:p>
    <w:p w14:paraId="4630DDE1" w14:textId="77777777" w:rsidR="00F5055B" w:rsidRPr="00AB23B1" w:rsidRDefault="00F5055B" w:rsidP="00AB23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5BBCE79D" w14:textId="77777777" w:rsidR="007D7E64" w:rsidRPr="007D7E64" w:rsidRDefault="00C11EAA" w:rsidP="007D7E6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6A2236" w:rsidRPr="007D7E64">
        <w:rPr>
          <w:rFonts w:asciiTheme="majorBidi" w:eastAsia="Calibri" w:hAnsiTheme="majorBidi" w:cstheme="majorBidi" w:hint="cs"/>
          <w:spacing w:val="-4"/>
          <w:sz w:val="30"/>
          <w:szCs w:val="30"/>
        </w:rPr>
        <w:t>12</w:t>
      </w: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</w:rPr>
        <w:t xml:space="preserve"> </w:t>
      </w: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เดือน</w:t>
      </w:r>
    </w:p>
    <w:p w14:paraId="790E5AEE" w14:textId="77777777" w:rsidR="00C11EAA" w:rsidRPr="007D7E64" w:rsidRDefault="00C11EAA" w:rsidP="007D7E6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36C3680E" w14:textId="77777777" w:rsidR="00C11EAA" w:rsidRPr="007D7E64" w:rsidRDefault="00C11EAA" w:rsidP="007D7E6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  <w:r w:rsidR="0032152C"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และ</w:t>
      </w:r>
    </w:p>
    <w:p w14:paraId="7F498F99" w14:textId="44095423" w:rsidR="00C87BF1" w:rsidRDefault="00171B29" w:rsidP="00AC3F4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D7E64">
        <w:rPr>
          <w:rFonts w:asciiTheme="majorBidi" w:eastAsia="Calibri" w:hAnsiTheme="majorBidi" w:cstheme="majorBidi"/>
          <w:spacing w:val="-4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350"/>
        <w:gridCol w:w="180"/>
        <w:gridCol w:w="1350"/>
      </w:tblGrid>
      <w:tr w:rsidR="00C87BF1" w:rsidRPr="00C87BF1" w14:paraId="47CBFFBA" w14:textId="77777777" w:rsidTr="00FB6D7A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4416E3A2" w14:textId="77777777" w:rsidR="00C87BF1" w:rsidRPr="00FB6D7A" w:rsidRDefault="00C87BF1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B6D7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FB6D7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 xml:space="preserve">TFRS </w:t>
            </w:r>
            <w:r w:rsidR="006A2236" w:rsidRPr="006A2236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FB6D7A">
              <w:rPr>
                <w:rFonts w:asciiTheme="majorBidi" w:hAnsiTheme="majorBidi" w:cstheme="majorBidi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3D279764" w14:textId="77777777" w:rsidR="00C87BF1" w:rsidRPr="00C87BF1" w:rsidRDefault="00C87BF1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7BF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87BF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2E7B37E" w14:textId="77777777" w:rsidR="00C87BF1" w:rsidRPr="00C87BF1" w:rsidRDefault="00C87BF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7DDDAC48" w14:textId="77777777" w:rsidR="00C87BF1" w:rsidRPr="00C87BF1" w:rsidRDefault="00C87BF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87BF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C27393F" w14:textId="77777777" w:rsidR="00C87BF1" w:rsidRPr="00C87BF1" w:rsidRDefault="00C87BF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87BF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87BF1" w:rsidRPr="00C87BF1" w14:paraId="1B408A4F" w14:textId="77777777" w:rsidTr="00FB6D7A">
        <w:trPr>
          <w:cantSplit/>
          <w:trHeight w:val="20"/>
          <w:tblHeader/>
        </w:trPr>
        <w:tc>
          <w:tcPr>
            <w:tcW w:w="6210" w:type="dxa"/>
          </w:tcPr>
          <w:p w14:paraId="781E543D" w14:textId="77777777" w:rsidR="00C87BF1" w:rsidRPr="00FB6D7A" w:rsidRDefault="00C87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3E92A7EA" w14:textId="77777777" w:rsidR="00C87BF1" w:rsidRPr="00C87BF1" w:rsidRDefault="00C87BF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7BF1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C87BF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87BF1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C87BF1" w:rsidRPr="00C87BF1" w14:paraId="0574719E" w14:textId="77777777" w:rsidTr="00FB6D7A">
        <w:trPr>
          <w:cantSplit/>
          <w:trHeight w:val="20"/>
        </w:trPr>
        <w:tc>
          <w:tcPr>
            <w:tcW w:w="6210" w:type="dxa"/>
            <w:hideMark/>
          </w:tcPr>
          <w:p w14:paraId="1606CB6C" w14:textId="77777777" w:rsidR="00C87BF1" w:rsidRPr="00FB6D7A" w:rsidRDefault="00C87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F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A2236" w:rsidRPr="006A22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F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A2236" w:rsidRPr="006A22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1DB6B618" w14:textId="77777777" w:rsidR="00C87BF1" w:rsidRPr="00C87BF1" w:rsidRDefault="00C87BF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87BF1" w:rsidRPr="00C87BF1" w14:paraId="47A9BCE7" w14:textId="77777777" w:rsidTr="00FB6D7A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F376508" w14:textId="77777777" w:rsidR="00C87BF1" w:rsidRPr="00FB6D7A" w:rsidRDefault="00C87BF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B6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6B2BCB4E" w14:textId="77777777" w:rsidR="00C87BF1" w:rsidRPr="00E60242" w:rsidRDefault="00BB70D1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27,515</w:t>
            </w:r>
          </w:p>
        </w:tc>
        <w:tc>
          <w:tcPr>
            <w:tcW w:w="180" w:type="dxa"/>
            <w:vAlign w:val="bottom"/>
          </w:tcPr>
          <w:p w14:paraId="0A2362A7" w14:textId="77777777" w:rsidR="00C87BF1" w:rsidRPr="00C87BF1" w:rsidRDefault="00C87BF1" w:rsidP="00776B2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8C6921" w14:textId="77777777" w:rsidR="00C87BF1" w:rsidRPr="00C87BF1" w:rsidRDefault="00BB70D1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27,515</w:t>
            </w:r>
          </w:p>
        </w:tc>
      </w:tr>
      <w:tr w:rsidR="00C87BF1" w:rsidRPr="00C87BF1" w14:paraId="09D07B1D" w14:textId="77777777" w:rsidTr="00FB6D7A">
        <w:trPr>
          <w:cantSplit/>
          <w:trHeight w:val="20"/>
        </w:trPr>
        <w:tc>
          <w:tcPr>
            <w:tcW w:w="6210" w:type="dxa"/>
            <w:hideMark/>
          </w:tcPr>
          <w:p w14:paraId="55C0C04F" w14:textId="77777777" w:rsidR="00C87BF1" w:rsidRPr="00FB6D7A" w:rsidRDefault="00C87BF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B6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5E9E8119" w14:textId="77777777" w:rsidR="00C87BF1" w:rsidRPr="00C87BF1" w:rsidRDefault="00BB70D1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551CB">
              <w:rPr>
                <w:rFonts w:asciiTheme="majorBidi" w:hAnsiTheme="majorBidi" w:cstheme="majorBidi"/>
                <w:sz w:val="30"/>
                <w:szCs w:val="30"/>
              </w:rPr>
              <w:t>4,917</w:t>
            </w:r>
          </w:p>
        </w:tc>
        <w:tc>
          <w:tcPr>
            <w:tcW w:w="180" w:type="dxa"/>
          </w:tcPr>
          <w:p w14:paraId="01CB733A" w14:textId="77777777" w:rsidR="00C87BF1" w:rsidRPr="00C87BF1" w:rsidRDefault="00C87BF1" w:rsidP="00776B2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10350F" w14:textId="77777777" w:rsidR="00C87BF1" w:rsidRPr="00C87BF1" w:rsidRDefault="004551CB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24,917</w:t>
            </w:r>
          </w:p>
        </w:tc>
      </w:tr>
      <w:tr w:rsidR="0032152C" w:rsidRPr="00C87BF1" w14:paraId="6FB2A2D0" w14:textId="77777777" w:rsidTr="00FB6D7A">
        <w:trPr>
          <w:cantSplit/>
          <w:trHeight w:val="20"/>
        </w:trPr>
        <w:tc>
          <w:tcPr>
            <w:tcW w:w="6210" w:type="dxa"/>
          </w:tcPr>
          <w:p w14:paraId="1E0FB8EA" w14:textId="77777777" w:rsidR="0032152C" w:rsidRPr="00FB6D7A" w:rsidRDefault="00704FA4" w:rsidP="00704FA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หนี้สินไม่หมุนเวียนอื่นเพิ่มขึ้น</w:t>
            </w:r>
          </w:p>
        </w:tc>
        <w:tc>
          <w:tcPr>
            <w:tcW w:w="1350" w:type="dxa"/>
            <w:vAlign w:val="bottom"/>
          </w:tcPr>
          <w:p w14:paraId="5C35B762" w14:textId="77777777" w:rsidR="0032152C" w:rsidRPr="00704FA4" w:rsidRDefault="00704FA4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2,598</w:t>
            </w:r>
          </w:p>
        </w:tc>
        <w:tc>
          <w:tcPr>
            <w:tcW w:w="180" w:type="dxa"/>
          </w:tcPr>
          <w:p w14:paraId="13C9044B" w14:textId="77777777" w:rsidR="0032152C" w:rsidRPr="00C87BF1" w:rsidRDefault="0032152C" w:rsidP="00776B2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B674FC" w14:textId="77777777" w:rsidR="0032152C" w:rsidRDefault="00704FA4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2,598</w:t>
            </w:r>
          </w:p>
        </w:tc>
      </w:tr>
    </w:tbl>
    <w:p w14:paraId="331CF967" w14:textId="77777777" w:rsidR="006B6147" w:rsidRDefault="006B6147" w:rsidP="00C11EAA">
      <w:pPr>
        <w:tabs>
          <w:tab w:val="clear" w:pos="454"/>
        </w:tabs>
        <w:ind w:left="540"/>
        <w:jc w:val="thaiDistribute"/>
        <w:rPr>
          <w:sz w:val="32"/>
          <w:szCs w:val="32"/>
          <w:lang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1"/>
        <w:gridCol w:w="1349"/>
      </w:tblGrid>
      <w:tr w:rsidR="004551CB" w:rsidRPr="004551CB" w14:paraId="1E778F03" w14:textId="77777777" w:rsidTr="004551CB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7998B75C" w14:textId="77777777" w:rsidR="004551CB" w:rsidRPr="004551CB" w:rsidRDefault="004551CB" w:rsidP="009F519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yellow"/>
                <w:cs/>
                <w:lang w:bidi="th-TH"/>
              </w:rPr>
            </w:pPr>
            <w:r w:rsidRPr="00B95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B95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2BF478B" w14:textId="77777777" w:rsidR="004551CB" w:rsidRPr="004551CB" w:rsidRDefault="004551CB" w:rsidP="009F519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551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551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2F289AE8" w14:textId="77777777" w:rsidR="004551CB" w:rsidRPr="004551CB" w:rsidRDefault="004551CB" w:rsidP="009F519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3CB700D" w14:textId="77777777" w:rsidR="004551CB" w:rsidRPr="004551CB" w:rsidRDefault="004551CB" w:rsidP="009F519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551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E967E48" w14:textId="77777777" w:rsidR="004551CB" w:rsidRPr="004551CB" w:rsidRDefault="004551CB" w:rsidP="009F519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551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551CB" w:rsidRPr="004551CB" w14:paraId="5607B3A3" w14:textId="77777777" w:rsidTr="004551CB">
        <w:trPr>
          <w:cantSplit/>
          <w:trHeight w:val="20"/>
          <w:tblHeader/>
        </w:trPr>
        <w:tc>
          <w:tcPr>
            <w:tcW w:w="6210" w:type="dxa"/>
          </w:tcPr>
          <w:p w14:paraId="6BB62D7F" w14:textId="77777777" w:rsidR="004551CB" w:rsidRPr="004551CB" w:rsidRDefault="004551CB" w:rsidP="009F519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80" w:type="dxa"/>
            <w:gridSpan w:val="3"/>
          </w:tcPr>
          <w:p w14:paraId="46FC3EF2" w14:textId="77777777" w:rsidR="004551CB" w:rsidRPr="004551CB" w:rsidRDefault="004551CB" w:rsidP="009F519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51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551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551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51CB" w:rsidRPr="004551CB" w14:paraId="63457F0F" w14:textId="77777777" w:rsidTr="00B9591B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0083595F" w14:textId="77777777" w:rsidR="004551CB" w:rsidRPr="00B9591B" w:rsidRDefault="004551CB" w:rsidP="009F519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B9591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959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9591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084D3B" w14:textId="77777777" w:rsidR="004551CB" w:rsidRPr="00B9591B" w:rsidRDefault="00955F7B" w:rsidP="00955F7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37,346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B87A15C" w14:textId="77777777" w:rsidR="004551CB" w:rsidRPr="00B9591B" w:rsidRDefault="004551CB" w:rsidP="009F519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D460BF4" w14:textId="77777777" w:rsidR="004551CB" w:rsidRPr="00B9591B" w:rsidRDefault="00A303F6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</w:t>
            </w:r>
            <w:r w:rsidR="00955F7B" w:rsidRPr="00B959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B959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</w:t>
            </w:r>
          </w:p>
        </w:tc>
      </w:tr>
      <w:tr w:rsidR="004551CB" w:rsidRPr="004551CB" w14:paraId="52F241B6" w14:textId="77777777" w:rsidTr="00B9591B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7C28401B" w14:textId="77777777" w:rsidR="004551CB" w:rsidRPr="00B9591B" w:rsidRDefault="004551CB" w:rsidP="009F519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  <w:cs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  <w:r w:rsidRPr="00B959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9591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B9591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F304DF6" w14:textId="77777777" w:rsidR="004551CB" w:rsidRPr="00B9591B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B2B9D79" w14:textId="77777777" w:rsidR="00955F7B" w:rsidRPr="00B9591B" w:rsidRDefault="00955F7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(3,570)</w:t>
            </w:r>
          </w:p>
        </w:tc>
        <w:tc>
          <w:tcPr>
            <w:tcW w:w="181" w:type="dxa"/>
            <w:shd w:val="clear" w:color="auto" w:fill="auto"/>
          </w:tcPr>
          <w:p w14:paraId="03451343" w14:textId="77777777" w:rsidR="004551CB" w:rsidRPr="00B9591B" w:rsidRDefault="004551CB" w:rsidP="009F51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C009ED3" w14:textId="77777777" w:rsidR="004551CB" w:rsidRPr="00B9591B" w:rsidRDefault="004551CB" w:rsidP="009F519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D9C1F3" w14:textId="77777777" w:rsidR="00A303F6" w:rsidRPr="00B9591B" w:rsidRDefault="00A303F6" w:rsidP="00955F7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Pr="00B959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700</w:t>
            </w:r>
            <w:r w:rsidRPr="00B959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551CB" w:rsidRPr="001D356D" w14:paraId="3E378E70" w14:textId="77777777" w:rsidTr="00CF086D">
        <w:trPr>
          <w:cantSplit/>
          <w:trHeight w:val="20"/>
        </w:trPr>
        <w:tc>
          <w:tcPr>
            <w:tcW w:w="6210" w:type="dxa"/>
          </w:tcPr>
          <w:p w14:paraId="32CFC7C9" w14:textId="77777777" w:rsidR="004551CB" w:rsidRPr="001D356D" w:rsidRDefault="004551CB" w:rsidP="009F519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031F3" w14:textId="77777777" w:rsidR="004551CB" w:rsidRPr="001D356D" w:rsidRDefault="00955F7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33,776</w:t>
            </w:r>
          </w:p>
        </w:tc>
        <w:tc>
          <w:tcPr>
            <w:tcW w:w="181" w:type="dxa"/>
            <w:vAlign w:val="bottom"/>
          </w:tcPr>
          <w:p w14:paraId="1BF91F81" w14:textId="77777777" w:rsidR="004551CB" w:rsidRPr="001D356D" w:rsidRDefault="004551CB" w:rsidP="009F519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A64BD" w14:textId="77777777" w:rsidR="004551CB" w:rsidRPr="001D356D" w:rsidRDefault="00955F7B" w:rsidP="00955F7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</w:t>
            </w: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776</w:t>
            </w:r>
          </w:p>
        </w:tc>
      </w:tr>
      <w:tr w:rsidR="00CF086D" w:rsidRPr="001D356D" w14:paraId="18AEF1FF" w14:textId="77777777" w:rsidTr="00CF086D">
        <w:trPr>
          <w:cantSplit/>
          <w:trHeight w:val="20"/>
        </w:trPr>
        <w:tc>
          <w:tcPr>
            <w:tcW w:w="6210" w:type="dxa"/>
          </w:tcPr>
          <w:p w14:paraId="7460281D" w14:textId="77777777" w:rsidR="00CF086D" w:rsidRPr="001D356D" w:rsidRDefault="00CF086D" w:rsidP="009F519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EFE10A" w14:textId="77777777" w:rsidR="00CF086D" w:rsidRPr="001D356D" w:rsidRDefault="00CF086D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89903E4" w14:textId="77777777" w:rsidR="00CF086D" w:rsidRPr="001D356D" w:rsidRDefault="00CF086D" w:rsidP="009F519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13711B3" w14:textId="77777777" w:rsidR="00CF086D" w:rsidRPr="001D356D" w:rsidRDefault="00CF086D" w:rsidP="009F519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551CB" w:rsidRPr="001D356D" w14:paraId="0E5A60AA" w14:textId="77777777" w:rsidTr="00CF086D">
        <w:trPr>
          <w:cantSplit/>
          <w:trHeight w:val="20"/>
        </w:trPr>
        <w:tc>
          <w:tcPr>
            <w:tcW w:w="6210" w:type="dxa"/>
          </w:tcPr>
          <w:p w14:paraId="0A8681AE" w14:textId="77777777" w:rsidR="004551CB" w:rsidRPr="001D356D" w:rsidRDefault="004551CB" w:rsidP="009F519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6529B2F8" w14:textId="77777777" w:rsidR="004551CB" w:rsidRPr="001D356D" w:rsidRDefault="004551CB" w:rsidP="009F5198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BC3CE3B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24,917</w:t>
            </w:r>
          </w:p>
        </w:tc>
        <w:tc>
          <w:tcPr>
            <w:tcW w:w="181" w:type="dxa"/>
            <w:vAlign w:val="bottom"/>
          </w:tcPr>
          <w:p w14:paraId="71CB63C1" w14:textId="77777777" w:rsidR="004551CB" w:rsidRPr="001D356D" w:rsidRDefault="004551CB" w:rsidP="009F519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2BED767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</w:rPr>
              <w:t>24,917</w:t>
            </w:r>
          </w:p>
        </w:tc>
      </w:tr>
      <w:tr w:rsidR="004551CB" w:rsidRPr="001D356D" w14:paraId="5C5AB298" w14:textId="77777777" w:rsidTr="004551CB">
        <w:trPr>
          <w:cantSplit/>
          <w:trHeight w:val="20"/>
        </w:trPr>
        <w:tc>
          <w:tcPr>
            <w:tcW w:w="6210" w:type="dxa"/>
          </w:tcPr>
          <w:p w14:paraId="3C3B0FDB" w14:textId="77777777" w:rsidR="004551CB" w:rsidRPr="001D356D" w:rsidRDefault="004551CB" w:rsidP="009F519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40DC23F1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5,862</w:t>
            </w:r>
          </w:p>
        </w:tc>
        <w:tc>
          <w:tcPr>
            <w:tcW w:w="181" w:type="dxa"/>
          </w:tcPr>
          <w:p w14:paraId="585BB728" w14:textId="77777777" w:rsidR="004551CB" w:rsidRPr="001D356D" w:rsidRDefault="004551CB" w:rsidP="009F51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18E54DE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4551CB" w:rsidRPr="001D356D" w14:paraId="68705F9C" w14:textId="77777777" w:rsidTr="004551CB">
        <w:trPr>
          <w:cantSplit/>
          <w:trHeight w:val="20"/>
        </w:trPr>
        <w:tc>
          <w:tcPr>
            <w:tcW w:w="6210" w:type="dxa"/>
            <w:vAlign w:val="bottom"/>
          </w:tcPr>
          <w:p w14:paraId="1E826B48" w14:textId="77777777" w:rsidR="004551CB" w:rsidRPr="001D356D" w:rsidRDefault="004551CB" w:rsidP="0027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A5884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30,779</w:t>
            </w:r>
          </w:p>
        </w:tc>
        <w:tc>
          <w:tcPr>
            <w:tcW w:w="181" w:type="dxa"/>
          </w:tcPr>
          <w:p w14:paraId="01026BA4" w14:textId="77777777" w:rsidR="004551CB" w:rsidRPr="001D356D" w:rsidRDefault="004551CB" w:rsidP="009F51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82215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25,278</w:t>
            </w:r>
          </w:p>
        </w:tc>
      </w:tr>
      <w:tr w:rsidR="004551CB" w:rsidRPr="004551CB" w14:paraId="7D850F07" w14:textId="77777777" w:rsidTr="004551CB">
        <w:trPr>
          <w:cantSplit/>
          <w:trHeight w:val="20"/>
        </w:trPr>
        <w:tc>
          <w:tcPr>
            <w:tcW w:w="6210" w:type="dxa"/>
            <w:vAlign w:val="bottom"/>
          </w:tcPr>
          <w:p w14:paraId="3A10E320" w14:textId="77777777" w:rsidR="004551CB" w:rsidRPr="001D356D" w:rsidRDefault="004551CB" w:rsidP="009F5198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35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E61B57" w14:textId="77777777" w:rsidR="004551CB" w:rsidRPr="001D356D" w:rsidRDefault="007F49FD" w:rsidP="007F49F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7AB3B4D7" w14:textId="77777777" w:rsidR="004551CB" w:rsidRPr="007F49FD" w:rsidRDefault="004551CB" w:rsidP="009F51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2D8CF2" w14:textId="77777777" w:rsidR="004551CB" w:rsidRPr="007F49FD" w:rsidRDefault="007F49FD" w:rsidP="007F49F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749E8E0E" w14:textId="77777777" w:rsidR="004551CB" w:rsidRDefault="004551CB" w:rsidP="001D3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BC9B83" w14:textId="77777777" w:rsidR="00E60242" w:rsidRPr="00E60242" w:rsidRDefault="00E60242" w:rsidP="00E60242">
      <w:pPr>
        <w:tabs>
          <w:tab w:val="clear" w:pos="454"/>
        </w:tabs>
        <w:ind w:left="540"/>
        <w:jc w:val="thaiDistribute"/>
        <w:rPr>
          <w:sz w:val="30"/>
          <w:szCs w:val="30"/>
          <w:cs/>
          <w:lang w:val="th-TH" w:eastAsia="x-none"/>
        </w:rPr>
      </w:pPr>
      <w:r w:rsidRPr="0027450B"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27450B" w:rsidRPr="0027450B">
        <w:rPr>
          <w:rFonts w:ascii="Angsana New" w:hAnsi="Angsana New" w:hint="cs"/>
          <w:sz w:val="30"/>
          <w:szCs w:val="30"/>
          <w:cs/>
        </w:rPr>
        <w:t>ธุรกิจกาวอุตสาหกรรม</w:t>
      </w:r>
    </w:p>
    <w:p w14:paraId="3BA69DC6" w14:textId="77777777" w:rsidR="0032152C" w:rsidRDefault="00321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2"/>
          <w:szCs w:val="32"/>
          <w:cs/>
          <w:lang w:val="th-TH" w:eastAsia="x-none"/>
        </w:rPr>
      </w:pPr>
      <w:r>
        <w:rPr>
          <w:sz w:val="32"/>
          <w:szCs w:val="32"/>
          <w:cs/>
          <w:lang w:val="th-TH" w:eastAsia="x-none"/>
        </w:rPr>
        <w:br w:type="page"/>
      </w:r>
    </w:p>
    <w:p w14:paraId="01FF7CB8" w14:textId="77777777" w:rsidR="00EF3FE4" w:rsidRPr="00BA2043" w:rsidRDefault="00560375" w:rsidP="000A7342">
      <w:pPr>
        <w:pStyle w:val="Heading1"/>
        <w:keepNext w:val="0"/>
        <w:widowControl w:val="0"/>
        <w:numPr>
          <w:ilvl w:val="0"/>
          <w:numId w:val="7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41604369" w14:textId="77777777" w:rsidR="009F3A9A" w:rsidRPr="00BA2043" w:rsidRDefault="009F3A9A" w:rsidP="000A734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2506DF33" w14:textId="429251BA" w:rsidR="00E60242" w:rsidRPr="00E60242" w:rsidRDefault="00E60242" w:rsidP="00E60242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60242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E6024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6A2236" w:rsidRPr="006A2236">
        <w:rPr>
          <w:rFonts w:ascii="Angsana New" w:hAnsi="Angsana New"/>
          <w:bCs/>
          <w:sz w:val="30"/>
          <w:szCs w:val="30"/>
        </w:rPr>
        <w:t>5</w:t>
      </w:r>
      <w:r w:rsidRPr="00E6024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E60242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E60242">
        <w:rPr>
          <w:rFonts w:asciiTheme="majorBidi" w:hAnsiTheme="majorBidi" w:cstheme="majorBidi" w:hint="cs"/>
          <w:b/>
          <w:sz w:val="30"/>
          <w:szCs w:val="30"/>
          <w:cs/>
        </w:rPr>
        <w:t>บุคคลหรือกิจการอื่นที่เกี่ยวข้องกันและ</w:t>
      </w:r>
      <w:r w:rsidR="00E55881">
        <w:rPr>
          <w:rFonts w:asciiTheme="majorBidi" w:hAnsiTheme="majorBidi" w:cstheme="majorBidi"/>
          <w:b/>
          <w:sz w:val="30"/>
          <w:szCs w:val="30"/>
          <w:cs/>
        </w:rPr>
        <w:br/>
      </w:r>
      <w:r w:rsidRPr="00BB2ED4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กลุ่มบริษัทมีรายการ</w:t>
      </w:r>
      <w:r w:rsidRPr="00E60242">
        <w:rPr>
          <w:rFonts w:asciiTheme="majorBidi" w:hAnsiTheme="majorBidi" w:cstheme="majorBidi" w:hint="cs"/>
          <w:b/>
          <w:sz w:val="30"/>
          <w:szCs w:val="30"/>
          <w:cs/>
        </w:rPr>
        <w:t xml:space="preserve">ระหว่างกันที่มีนัยสำคัญในระหว่างงวดมีดังต่อไปนี้ </w:t>
      </w:r>
    </w:p>
    <w:p w14:paraId="13AD8005" w14:textId="77777777" w:rsidR="00A36D02" w:rsidRPr="00BA2043" w:rsidRDefault="00A36D02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230"/>
        <w:gridCol w:w="1260"/>
        <w:gridCol w:w="3870"/>
      </w:tblGrid>
      <w:tr w:rsidR="00A36D02" w:rsidRPr="00BA2043" w14:paraId="3378B0E1" w14:textId="77777777" w:rsidTr="006D6310">
        <w:trPr>
          <w:tblHeader/>
        </w:trPr>
        <w:tc>
          <w:tcPr>
            <w:tcW w:w="4230" w:type="dxa"/>
          </w:tcPr>
          <w:p w14:paraId="02150727" w14:textId="77777777" w:rsidR="00A36D02" w:rsidRPr="00BA2043" w:rsidRDefault="00941317" w:rsidP="000C0AF1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A36D02"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260" w:type="dxa"/>
          </w:tcPr>
          <w:p w14:paraId="7BC013A5" w14:textId="77777777"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spacing w:line="240" w:lineRule="auto"/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12BE8ECB" w14:textId="77777777"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spacing w:line="240" w:lineRule="auto"/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BA2043" w14:paraId="51F965D5" w14:textId="77777777" w:rsidTr="006D6310">
        <w:trPr>
          <w:tblHeader/>
        </w:trPr>
        <w:tc>
          <w:tcPr>
            <w:tcW w:w="4230" w:type="dxa"/>
          </w:tcPr>
          <w:p w14:paraId="382664E1" w14:textId="77777777"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F8EDF8" w14:textId="77777777" w:rsidR="00A36D02" w:rsidRPr="00BA2043" w:rsidRDefault="00A36D02" w:rsidP="000A7342">
            <w:pPr>
              <w:tabs>
                <w:tab w:val="clear" w:pos="907"/>
                <w:tab w:val="left" w:pos="882"/>
              </w:tabs>
              <w:spacing w:line="240" w:lineRule="auto"/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70" w:type="dxa"/>
          </w:tcPr>
          <w:p w14:paraId="6FCE21F3" w14:textId="77777777"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2919" w:rsidRPr="00BA2043" w14:paraId="0BEE1547" w14:textId="77777777" w:rsidTr="006D6310">
        <w:tc>
          <w:tcPr>
            <w:tcW w:w="4230" w:type="dxa"/>
          </w:tcPr>
          <w:p w14:paraId="67C46E46" w14:textId="77777777"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เทรด ออล</w:t>
            </w:r>
            <w:r w:rsidR="00747BE5" w:rsidRPr="00BA2043">
              <w:rPr>
                <w:rFonts w:ascii="Angsana New" w:hAnsi="Angsana New" w:hint="cs"/>
                <w:sz w:val="30"/>
                <w:szCs w:val="30"/>
                <w:cs/>
              </w:rPr>
              <w:t>ลี่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อินเตอร์เนชั่ลแนล จำกัด</w:t>
            </w:r>
          </w:p>
        </w:tc>
        <w:tc>
          <w:tcPr>
            <w:tcW w:w="1260" w:type="dxa"/>
          </w:tcPr>
          <w:p w14:paraId="75C761B9" w14:textId="77777777"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7CFCDE6E" w14:textId="77777777" w:rsidR="00F12919" w:rsidRPr="00BA2043" w:rsidRDefault="00747BE5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F12919" w:rsidRPr="00BA2043" w14:paraId="06F8B5BA" w14:textId="77777777" w:rsidTr="006D6310">
        <w:tc>
          <w:tcPr>
            <w:tcW w:w="4230" w:type="dxa"/>
          </w:tcPr>
          <w:p w14:paraId="47B30D40" w14:textId="77777777"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Trade Ally International Pte. Ltd.</w:t>
            </w:r>
          </w:p>
        </w:tc>
        <w:tc>
          <w:tcPr>
            <w:tcW w:w="1260" w:type="dxa"/>
          </w:tcPr>
          <w:p w14:paraId="3B101C87" w14:textId="77777777"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70" w:type="dxa"/>
          </w:tcPr>
          <w:p w14:paraId="74233D6F" w14:textId="77777777" w:rsidR="00F12919" w:rsidRPr="00BA2043" w:rsidRDefault="00747BE5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F12919" w:rsidRPr="00BA2043" w14:paraId="3EE0F889" w14:textId="77777777" w:rsidTr="006D6310">
        <w:tc>
          <w:tcPr>
            <w:tcW w:w="4230" w:type="dxa"/>
          </w:tcPr>
          <w:p w14:paraId="0E60515A" w14:textId="77777777"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เอส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เอ็ม อินเตอร์เนชั่นแนล จำกัด</w:t>
            </w:r>
          </w:p>
        </w:tc>
        <w:tc>
          <w:tcPr>
            <w:tcW w:w="1260" w:type="dxa"/>
          </w:tcPr>
          <w:p w14:paraId="201DA6B0" w14:textId="77777777"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2C90823C" w14:textId="77777777" w:rsidR="00F12919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F12919" w:rsidRPr="00BA2043">
              <w:rPr>
                <w:rFonts w:ascii="Angsana New" w:hAnsi="Angsana New" w:hint="cs"/>
                <w:sz w:val="30"/>
                <w:szCs w:val="30"/>
                <w:cs/>
              </w:rPr>
              <w:t>บุคคลหรือสมาชิกในครอบครัวของกรรมการ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เป็นกรรมการ</w:t>
            </w:r>
            <w:r w:rsidR="00F12919" w:rsidRPr="00BA2043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12919" w:rsidRPr="00BA2043" w14:paraId="25927529" w14:textId="77777777" w:rsidTr="006D6310">
        <w:tc>
          <w:tcPr>
            <w:tcW w:w="4230" w:type="dxa"/>
          </w:tcPr>
          <w:p w14:paraId="57AB7736" w14:textId="77777777" w:rsidR="00F12919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อีวีเอ จำกัด</w:t>
            </w:r>
          </w:p>
        </w:tc>
        <w:tc>
          <w:tcPr>
            <w:tcW w:w="1260" w:type="dxa"/>
          </w:tcPr>
          <w:p w14:paraId="68092B7B" w14:textId="77777777" w:rsidR="00F12919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42D5F7DB" w14:textId="77777777" w:rsidR="00F12919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BD252C" w:rsidRPr="00BA2043" w14:paraId="5D986D67" w14:textId="77777777" w:rsidTr="006D6310">
        <w:tc>
          <w:tcPr>
            <w:tcW w:w="4230" w:type="dxa"/>
          </w:tcPr>
          <w:p w14:paraId="7EA56F3F" w14:textId="77777777"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บิ๊กเจท ทราเวล จำกัด</w:t>
            </w:r>
          </w:p>
        </w:tc>
        <w:tc>
          <w:tcPr>
            <w:tcW w:w="1260" w:type="dxa"/>
          </w:tcPr>
          <w:p w14:paraId="2BA9BD6C" w14:textId="77777777"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29D4A3B0" w14:textId="77777777"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BD252C" w:rsidRPr="00BA2043" w14:paraId="5942968F" w14:textId="77777777" w:rsidTr="006D6310">
        <w:tc>
          <w:tcPr>
            <w:tcW w:w="4230" w:type="dxa"/>
          </w:tcPr>
          <w:p w14:paraId="2CB06226" w14:textId="71796D00" w:rsidR="00535BBA" w:rsidRDefault="00535BB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35BBA">
              <w:rPr>
                <w:rFonts w:ascii="Angsana New" w:hAnsi="Angsana New"/>
                <w:sz w:val="30"/>
                <w:szCs w:val="30"/>
                <w:cs/>
              </w:rPr>
              <w:t>บริษัท ไอแอลซีที จำกัด</w:t>
            </w:r>
          </w:p>
          <w:p w14:paraId="3BA9F9C9" w14:textId="5B47F43C" w:rsidR="00535BBA" w:rsidRPr="00BA2043" w:rsidRDefault="00535BBA" w:rsidP="006D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เดิมชื่อ </w:t>
            </w:r>
            <w:r w:rsidR="006D6310">
              <w:rPr>
                <w:rFonts w:ascii="Angsana New" w:hAnsi="Angsana New"/>
                <w:sz w:val="30"/>
                <w:szCs w:val="30"/>
              </w:rPr>
              <w:t>“</w:t>
            </w:r>
            <w:r w:rsidR="00BD252C"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ที่ปรึกษากฎหมายสากล จำกัด</w:t>
            </w:r>
            <w:r w:rsidR="006D6310">
              <w:rPr>
                <w:rFonts w:ascii="Angsana New" w:hAnsi="Angsana New"/>
                <w:sz w:val="30"/>
                <w:szCs w:val="30"/>
              </w:rPr>
              <w:t>”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02E0670B" w14:textId="77777777"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75DDCE5C" w14:textId="77777777"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</w:t>
            </w:r>
          </w:p>
        </w:tc>
      </w:tr>
      <w:tr w:rsidR="00BD252C" w:rsidRPr="00BA2043" w14:paraId="67BCB320" w14:textId="77777777" w:rsidTr="006D6310">
        <w:tc>
          <w:tcPr>
            <w:tcW w:w="4230" w:type="dxa"/>
          </w:tcPr>
          <w:p w14:paraId="6A96D585" w14:textId="77777777"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1260" w:type="dxa"/>
          </w:tcPr>
          <w:p w14:paraId="378A4CE6" w14:textId="77777777"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4FB4D784" w14:textId="77777777"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6C45EA" w:rsidRPr="00BA2043" w14:paraId="713396D3" w14:textId="77777777" w:rsidTr="006D6310">
        <w:tc>
          <w:tcPr>
            <w:tcW w:w="4230" w:type="dxa"/>
          </w:tcPr>
          <w:p w14:paraId="4D30BA1A" w14:textId="77777777" w:rsidR="006C45EA" w:rsidRPr="00BA2043" w:rsidRDefault="006C45EA" w:rsidP="006C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326ED">
              <w:rPr>
                <w:rFonts w:ascii="Angsana New" w:hAnsi="Angsana New"/>
                <w:sz w:val="30"/>
                <w:szCs w:val="30"/>
                <w:cs/>
              </w:rPr>
              <w:t>บริษัท ฮิวแมนิก้า จำกัด (มหาชน)</w:t>
            </w:r>
          </w:p>
        </w:tc>
        <w:tc>
          <w:tcPr>
            <w:tcW w:w="1260" w:type="dxa"/>
          </w:tcPr>
          <w:p w14:paraId="61604B5D" w14:textId="77777777" w:rsidR="006C45EA" w:rsidRPr="00BA2043" w:rsidRDefault="006C45EA" w:rsidP="006C45EA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46381968" w14:textId="77777777" w:rsidR="006C45EA" w:rsidRPr="00BA2043" w:rsidRDefault="006C45EA" w:rsidP="006C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3B03DC" w:rsidRPr="00BA2043" w14:paraId="4A126610" w14:textId="77777777" w:rsidTr="006D6310">
        <w:trPr>
          <w:trHeight w:val="1685"/>
        </w:trPr>
        <w:tc>
          <w:tcPr>
            <w:tcW w:w="4230" w:type="dxa"/>
          </w:tcPr>
          <w:p w14:paraId="632E1A01" w14:textId="77777777" w:rsidR="003B03DC" w:rsidRPr="00BA2043" w:rsidRDefault="003B03DC" w:rsidP="000A734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7AA89437" w14:textId="77777777" w:rsidR="003B03DC" w:rsidRPr="00BA2043" w:rsidRDefault="003B03D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356BA755" w14:textId="77777777" w:rsidR="006D6310" w:rsidRPr="006D6310" w:rsidRDefault="003B03DC" w:rsidP="00640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8"/>
                <w:sz w:val="30"/>
                <w:szCs w:val="30"/>
              </w:rPr>
            </w:pPr>
            <w:r w:rsidRPr="006D6310">
              <w:rPr>
                <w:rFonts w:ascii="Angsana New" w:hAnsi="Angsana New"/>
                <w:spacing w:val="8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="006D6310" w:rsidRPr="006D6310">
              <w:rPr>
                <w:rFonts w:ascii="Angsana New" w:hAnsi="Angsana New"/>
                <w:spacing w:val="8"/>
                <w:sz w:val="30"/>
                <w:szCs w:val="30"/>
              </w:rPr>
              <w:t xml:space="preserve">   </w:t>
            </w:r>
          </w:p>
          <w:p w14:paraId="304B0BDA" w14:textId="767B5E9C" w:rsidR="003B03DC" w:rsidRPr="00A16248" w:rsidRDefault="003B03DC" w:rsidP="006D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A2043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วางแผน</w:t>
            </w:r>
            <w:r w:rsidRPr="00A16248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สั่งการและควบคุมกิจกรรมต่างๆ ของกิจการไม่ว่าทางตรงหรือทางอ้อม</w:t>
            </w:r>
            <w:r w:rsidR="00A16248" w:rsidRPr="00A16248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16248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ทั้งนี้รวมถึงกรรมการของ</w:t>
            </w:r>
            <w:r w:rsidR="00381E3A" w:rsidRPr="00A1624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A16248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3EE252AC" w14:textId="77777777" w:rsidR="004111FE" w:rsidRPr="00BA2043" w:rsidRDefault="004111FE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F88E11B" w14:textId="36C280FF" w:rsidR="006C1FFA" w:rsidRPr="00EC75D2" w:rsidRDefault="0032152C" w:rsidP="00EC7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13089B3" w14:textId="4ACA14CD" w:rsidR="00A1049F" w:rsidRPr="00BA2043" w:rsidRDefault="00A1049F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BA2043">
        <w:rPr>
          <w:rFonts w:ascii="Angsana New" w:hAnsi="Angsana New" w:cs="Angsana New"/>
          <w:cs/>
        </w:rPr>
        <w:lastRenderedPageBreak/>
        <w:t>รายการที่สำคัญกับบุคคลหรือกิจการที่เกี่ยวข้องกัน</w:t>
      </w:r>
      <w:r w:rsidR="00960752" w:rsidRPr="00BA2043">
        <w:rPr>
          <w:rFonts w:ascii="Angsana New" w:hAnsi="Angsana New" w:cs="Angsana New"/>
          <w:cs/>
        </w:rPr>
        <w:t>สำหรับงวดสามเดือน</w:t>
      </w:r>
      <w:r w:rsidR="00960752">
        <w:rPr>
          <w:rFonts w:ascii="Angsana New" w:hAnsi="Angsana New" w:cs="Angsana New" w:hint="cs"/>
          <w:cs/>
        </w:rPr>
        <w:t>และ</w:t>
      </w:r>
      <w:r w:rsidR="00D66A8C">
        <w:rPr>
          <w:rFonts w:ascii="Angsana New" w:hAnsi="Angsana New" w:cs="Angsana New" w:hint="cs"/>
          <w:cs/>
        </w:rPr>
        <w:t>เก้า</w:t>
      </w:r>
      <w:r w:rsidR="00960752">
        <w:rPr>
          <w:rFonts w:ascii="Angsana New" w:hAnsi="Angsana New" w:cs="Angsana New" w:hint="cs"/>
          <w:cs/>
        </w:rPr>
        <w:t>เดือน</w:t>
      </w:r>
      <w:r w:rsidR="00960752" w:rsidRPr="00BA2043">
        <w:rPr>
          <w:rFonts w:ascii="Angsana New" w:hAnsi="Angsana New" w:cs="Angsana New"/>
          <w:cs/>
        </w:rPr>
        <w:t xml:space="preserve">สิ้นสุดวันที่ </w:t>
      </w:r>
      <w:r w:rsidR="00960752" w:rsidRPr="00BA2043">
        <w:rPr>
          <w:rFonts w:ascii="Angsana New" w:hAnsi="Angsana New" w:cs="Angsana New"/>
          <w:lang w:val="en-US"/>
        </w:rPr>
        <w:t>3</w:t>
      </w:r>
      <w:r w:rsidR="00960752">
        <w:rPr>
          <w:rFonts w:ascii="Angsana New" w:hAnsi="Angsana New" w:cs="Angsana New" w:hint="cs"/>
          <w:cs/>
          <w:lang w:val="en-US"/>
        </w:rPr>
        <w:t>0</w:t>
      </w:r>
      <w:r w:rsidR="00960752" w:rsidRPr="00BA2043">
        <w:rPr>
          <w:rFonts w:ascii="Angsana New" w:hAnsi="Angsana New" w:cs="Angsana New"/>
          <w:lang w:val="en-US"/>
        </w:rPr>
        <w:t xml:space="preserve"> </w:t>
      </w:r>
      <w:r w:rsidR="00D66A8C">
        <w:rPr>
          <w:rFonts w:ascii="Angsana New" w:hAnsi="Angsana New" w:cs="Angsana New" w:hint="cs"/>
          <w:cs/>
          <w:lang w:val="en-US"/>
        </w:rPr>
        <w:t>กันยายน</w:t>
      </w:r>
      <w:r w:rsidR="00960752" w:rsidRPr="00BA2043">
        <w:rPr>
          <w:rFonts w:ascii="Angsana New" w:hAnsi="Angsana New" w:cs="Angsana New" w:hint="cs"/>
          <w:cs/>
          <w:lang w:val="en-US"/>
        </w:rPr>
        <w:t xml:space="preserve"> </w:t>
      </w:r>
      <w:r w:rsidR="00095AFB">
        <w:rPr>
          <w:rFonts w:ascii="Angsana New" w:hAnsi="Angsana New" w:cs="Angsana New"/>
          <w:lang w:val="en-US"/>
        </w:rPr>
        <w:br/>
      </w:r>
      <w:r w:rsidRPr="00BA2043">
        <w:rPr>
          <w:rFonts w:ascii="Angsana New" w:hAnsi="Angsana New" w:cs="Angsana New"/>
          <w:cs/>
        </w:rPr>
        <w:t xml:space="preserve">สรุปได้ดังนี้   </w:t>
      </w:r>
    </w:p>
    <w:p w14:paraId="0E1F570C" w14:textId="77777777" w:rsidR="00FF2BB4" w:rsidRPr="00BA2043" w:rsidRDefault="00FF2BB4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73"/>
        <w:gridCol w:w="1170"/>
        <w:gridCol w:w="273"/>
        <w:gridCol w:w="1246"/>
        <w:gridCol w:w="252"/>
        <w:gridCol w:w="1109"/>
      </w:tblGrid>
      <w:tr w:rsidR="007B5C18" w:rsidRPr="00BA2043" w14:paraId="0BF9D707" w14:textId="77777777" w:rsidTr="00F435E8">
        <w:trPr>
          <w:tblHeader/>
        </w:trPr>
        <w:tc>
          <w:tcPr>
            <w:tcW w:w="2038" w:type="pct"/>
          </w:tcPr>
          <w:p w14:paraId="635B119E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37BFC552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301BC58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04A368D8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C18" w:rsidRPr="00BA2043" w14:paraId="7B7C1D14" w14:textId="77777777" w:rsidTr="00F435E8">
        <w:trPr>
          <w:tblHeader/>
        </w:trPr>
        <w:tc>
          <w:tcPr>
            <w:tcW w:w="2038" w:type="pct"/>
          </w:tcPr>
          <w:p w14:paraId="0ABACFA2" w14:textId="39D77AA2" w:rsidR="008D2C41" w:rsidRPr="00BA2043" w:rsidRDefault="004B1823" w:rsidP="000A7342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 xml:space="preserve">สำหรับงวดสามเดือนสิ้นสุดวันที่ 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</w:rPr>
              <w:t xml:space="preserve">30 </w:t>
            </w:r>
            <w:r w:rsidR="00D66A8C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>กันยายน</w:t>
            </w:r>
          </w:p>
        </w:tc>
        <w:tc>
          <w:tcPr>
            <w:tcW w:w="631" w:type="pct"/>
            <w:vAlign w:val="bottom"/>
          </w:tcPr>
          <w:p w14:paraId="3BBC3425" w14:textId="77777777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E29556B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2BECBE0" w14:textId="77777777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7CA040B0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2ADEAADB" w14:textId="77777777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</w:tcPr>
          <w:p w14:paraId="3B4D6468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11C33F" w14:textId="77777777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B5C18" w:rsidRPr="00BA2043" w14:paraId="71C5C7A9" w14:textId="77777777" w:rsidTr="00F435E8">
        <w:trPr>
          <w:trHeight w:val="353"/>
          <w:tblHeader/>
        </w:trPr>
        <w:tc>
          <w:tcPr>
            <w:tcW w:w="2038" w:type="pct"/>
          </w:tcPr>
          <w:p w14:paraId="6374764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14:paraId="05E9B4B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9D69D1" w:rsidRPr="00BA2043" w14:paraId="151AB186" w14:textId="77777777" w:rsidTr="00363F65">
        <w:tc>
          <w:tcPr>
            <w:tcW w:w="2038" w:type="pct"/>
          </w:tcPr>
          <w:p w14:paraId="4B8984AC" w14:textId="77777777" w:rsidR="009D69D1" w:rsidRPr="00BA2043" w:rsidRDefault="009D69D1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5B39213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4F7C9B5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101E053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0079324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DA48E64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CF762A7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9906FB7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338D8" w:rsidRPr="00BA2043" w14:paraId="5EC92F79" w14:textId="77777777" w:rsidTr="00154AAC">
        <w:trPr>
          <w:trHeight w:val="435"/>
        </w:trPr>
        <w:tc>
          <w:tcPr>
            <w:tcW w:w="2038" w:type="pct"/>
          </w:tcPr>
          <w:p w14:paraId="3C1926B0" w14:textId="77777777" w:rsidR="00B338D8" w:rsidRPr="00BA2043" w:rsidRDefault="00B338D8" w:rsidP="00B338D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14:paraId="2BEE12F1" w14:textId="71CAA7DE" w:rsidR="00B338D8" w:rsidRPr="00BA2043" w:rsidDel="008D2C41" w:rsidRDefault="001474B0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7597BB1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EEB34D4" w14:textId="03A55970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05688B3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2C71338" w14:textId="2071796B" w:rsidR="00B338D8" w:rsidRPr="00BA2043" w:rsidDel="008D2C41" w:rsidRDefault="005A4067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26,702</w:t>
            </w:r>
          </w:p>
        </w:tc>
        <w:tc>
          <w:tcPr>
            <w:tcW w:w="136" w:type="pct"/>
          </w:tcPr>
          <w:p w14:paraId="4A391D2A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0C20BB96" w14:textId="437E06A1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D66A8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66A8C">
              <w:rPr>
                <w:rFonts w:ascii="Angsana New" w:hAnsi="Angsana New"/>
                <w:sz w:val="30"/>
                <w:szCs w:val="30"/>
                <w:lang w:val="en-US" w:eastAsia="en-US"/>
              </w:rPr>
              <w:t>096</w:t>
            </w:r>
          </w:p>
        </w:tc>
      </w:tr>
      <w:tr w:rsidR="00B338D8" w:rsidRPr="00BA2043" w14:paraId="3680B1EF" w14:textId="77777777" w:rsidTr="00716983">
        <w:trPr>
          <w:trHeight w:val="435"/>
        </w:trPr>
        <w:tc>
          <w:tcPr>
            <w:tcW w:w="2038" w:type="pct"/>
          </w:tcPr>
          <w:p w14:paraId="672F27D2" w14:textId="77777777" w:rsidR="00B338D8" w:rsidRPr="00BA2043" w:rsidRDefault="00B338D8" w:rsidP="00B338D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31" w:type="pct"/>
          </w:tcPr>
          <w:p w14:paraId="17178E97" w14:textId="0696D255" w:rsidR="00B338D8" w:rsidRPr="00BA2043" w:rsidDel="008D2C41" w:rsidRDefault="001474B0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DC5EE86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D5C894F" w14:textId="7964DAD3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20C74A3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2E3825B" w14:textId="798A13FA" w:rsidR="00B338D8" w:rsidRDefault="005A4067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8,700</w:t>
            </w:r>
          </w:p>
        </w:tc>
        <w:tc>
          <w:tcPr>
            <w:tcW w:w="136" w:type="pct"/>
          </w:tcPr>
          <w:p w14:paraId="2D0CC18A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D6994DC" w14:textId="3B71E661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8,700</w:t>
            </w:r>
          </w:p>
        </w:tc>
      </w:tr>
      <w:tr w:rsidR="00B338D8" w:rsidRPr="00BA2043" w14:paraId="6DD54B33" w14:textId="77777777" w:rsidTr="00154AAC">
        <w:trPr>
          <w:trHeight w:val="435"/>
        </w:trPr>
        <w:tc>
          <w:tcPr>
            <w:tcW w:w="2038" w:type="pct"/>
          </w:tcPr>
          <w:p w14:paraId="4A3ED1EA" w14:textId="77777777" w:rsidR="00B338D8" w:rsidRPr="00BA2043" w:rsidRDefault="00B338D8" w:rsidP="00B338D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631" w:type="pct"/>
          </w:tcPr>
          <w:p w14:paraId="6707D320" w14:textId="630FC2E5" w:rsidR="00B338D8" w:rsidRPr="00BA2043" w:rsidDel="008D2C41" w:rsidRDefault="001474B0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23B59A7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9EB2C25" w14:textId="063A24D3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E093E11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39ED59E" w14:textId="6C20FFC8" w:rsidR="00B338D8" w:rsidRPr="00BA2043" w:rsidDel="008D2C41" w:rsidRDefault="005A4067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1,136</w:t>
            </w:r>
          </w:p>
        </w:tc>
        <w:tc>
          <w:tcPr>
            <w:tcW w:w="136" w:type="pct"/>
          </w:tcPr>
          <w:p w14:paraId="7F75ADCA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609922B4" w14:textId="54D12255" w:rsidR="00B338D8" w:rsidRPr="00BA2043" w:rsidDel="008D2C41" w:rsidRDefault="00D66A8C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B338D8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B338D8" w:rsidRPr="00BA2043" w14:paraId="773F26AB" w14:textId="77777777" w:rsidTr="00F47D27">
        <w:tc>
          <w:tcPr>
            <w:tcW w:w="2038" w:type="pct"/>
          </w:tcPr>
          <w:p w14:paraId="2D91712F" w14:textId="77777777" w:rsidR="00B338D8" w:rsidRPr="00BA2043" w:rsidRDefault="00B338D8" w:rsidP="00B338D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631" w:type="pct"/>
          </w:tcPr>
          <w:p w14:paraId="3FAFDD62" w14:textId="6EB4B7FC" w:rsidR="00B338D8" w:rsidRPr="00BA2043" w:rsidDel="008D2C41" w:rsidRDefault="001474B0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8CCD31D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4CBE98F" w14:textId="69B89C1D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DCBED9C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736771A1" w14:textId="263D7CB7" w:rsidR="00B338D8" w:rsidRPr="00BA2043" w:rsidDel="008D2C41" w:rsidRDefault="0038389F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5,316</w:t>
            </w:r>
          </w:p>
        </w:tc>
        <w:tc>
          <w:tcPr>
            <w:tcW w:w="136" w:type="pct"/>
          </w:tcPr>
          <w:p w14:paraId="627F2645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42EC1DC7" w14:textId="1B0EC8F6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8,125</w:t>
            </w:r>
          </w:p>
        </w:tc>
      </w:tr>
      <w:tr w:rsidR="004B1823" w:rsidRPr="00BA2043" w14:paraId="6C78D2D0" w14:textId="77777777" w:rsidTr="00154AAC">
        <w:tc>
          <w:tcPr>
            <w:tcW w:w="2038" w:type="pct"/>
          </w:tcPr>
          <w:p w14:paraId="4CBB63FC" w14:textId="77777777" w:rsidR="004B1823" w:rsidRPr="00C17DBE" w:rsidRDefault="004B1823" w:rsidP="004B182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14:paraId="4BF789BF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26C3E00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D936921" w14:textId="4F4B52FA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5B34FCD1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1AD3B1FF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466055D5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78C9B02E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B1823" w:rsidRPr="00BA2043" w14:paraId="458E307F" w14:textId="77777777" w:rsidTr="00154AAC">
        <w:tc>
          <w:tcPr>
            <w:tcW w:w="2038" w:type="pct"/>
          </w:tcPr>
          <w:p w14:paraId="723C6A5F" w14:textId="77777777" w:rsidR="004B1823" w:rsidRPr="00BA2043" w:rsidRDefault="004B1823" w:rsidP="004B182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12C9C59C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1AEB854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6E2535F" w14:textId="17BB2D78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3A529B8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623E5940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CF2CB30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969A93B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B0704" w:rsidRPr="00BA2043" w14:paraId="42D11367" w14:textId="77777777" w:rsidTr="00154AAC">
        <w:tc>
          <w:tcPr>
            <w:tcW w:w="2038" w:type="pct"/>
          </w:tcPr>
          <w:p w14:paraId="7AE75FD6" w14:textId="77777777" w:rsidR="00CB0704" w:rsidRPr="00BA2043" w:rsidRDefault="00CB0704" w:rsidP="00CB070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14:paraId="19547D92" w14:textId="76F9A6EF" w:rsidR="00CB0704" w:rsidRPr="00BA2043" w:rsidDel="008D2C41" w:rsidRDefault="005A4067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9620202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1FF3FADE" w14:textId="1C2E7456" w:rsidR="00CB0704" w:rsidRPr="00BA2043" w:rsidDel="008D2C41" w:rsidRDefault="00D66A8C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CB070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475</w:t>
            </w:r>
          </w:p>
        </w:tc>
        <w:tc>
          <w:tcPr>
            <w:tcW w:w="147" w:type="pct"/>
          </w:tcPr>
          <w:p w14:paraId="6DEBDEF4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CD51B59" w14:textId="1FE64668" w:rsidR="00CB0704" w:rsidRPr="00BA2043" w:rsidDel="008D2C41" w:rsidRDefault="0038389F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6686DD9A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EF04698" w14:textId="18DB4C1D" w:rsidR="00CB0704" w:rsidRPr="00BA2043" w:rsidDel="008D2C41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B0704" w:rsidRPr="00BA2043" w14:paraId="299C50EE" w14:textId="77777777" w:rsidTr="00154AAC">
        <w:tc>
          <w:tcPr>
            <w:tcW w:w="2038" w:type="pct"/>
          </w:tcPr>
          <w:p w14:paraId="4137DF58" w14:textId="77777777" w:rsidR="00CB0704" w:rsidRPr="00BA2043" w:rsidRDefault="00CB0704" w:rsidP="00CB070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14:paraId="178019EC" w14:textId="0945DCFE" w:rsidR="00CB0704" w:rsidRPr="000155EF" w:rsidDel="008D2C41" w:rsidRDefault="005A4067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345587">
              <w:rPr>
                <w:rFonts w:ascii="Angsana New" w:hAnsi="Angsana New"/>
                <w:sz w:val="30"/>
                <w:szCs w:val="30"/>
                <w:lang w:val="en-US" w:eastAsia="en-US"/>
              </w:rPr>
              <w:t>128</w:t>
            </w:r>
          </w:p>
        </w:tc>
        <w:tc>
          <w:tcPr>
            <w:tcW w:w="147" w:type="pct"/>
          </w:tcPr>
          <w:p w14:paraId="286F3C3E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E66D144" w14:textId="47F2EEFB" w:rsidR="00CB0704" w:rsidRPr="00BA2043" w:rsidDel="008D2C41" w:rsidRDefault="00D66A8C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</w:t>
            </w:r>
          </w:p>
        </w:tc>
        <w:tc>
          <w:tcPr>
            <w:tcW w:w="147" w:type="pct"/>
          </w:tcPr>
          <w:p w14:paraId="59770720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6594645" w14:textId="6027DA06" w:rsidR="00CB0704" w:rsidRPr="00BA2043" w:rsidDel="008D2C41" w:rsidRDefault="0038389F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6" w:type="pct"/>
          </w:tcPr>
          <w:p w14:paraId="69E99144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4076D37E" w14:textId="3003B606" w:rsidR="00CB0704" w:rsidRPr="00BA2043" w:rsidDel="008D2C41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B0704" w:rsidRPr="00BA2043" w14:paraId="3D020D92" w14:textId="77777777" w:rsidTr="00154AAC">
        <w:tc>
          <w:tcPr>
            <w:tcW w:w="2038" w:type="pct"/>
          </w:tcPr>
          <w:p w14:paraId="6CD9913A" w14:textId="77777777" w:rsidR="00CB0704" w:rsidRPr="00087ABA" w:rsidRDefault="00CB0704" w:rsidP="00CB070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87ABA">
              <w:rPr>
                <w:rFonts w:ascii="Angsana New" w:hAnsi="Angsana New" w:cs="Angsana New" w:hint="cs"/>
                <w:cs/>
                <w:lang w:val="en-US"/>
              </w:rPr>
              <w:t>ค่าที่ปรึกษากฎหมาย</w:t>
            </w:r>
          </w:p>
        </w:tc>
        <w:tc>
          <w:tcPr>
            <w:tcW w:w="631" w:type="pct"/>
          </w:tcPr>
          <w:p w14:paraId="71A544F2" w14:textId="03B8771A" w:rsidR="00CB0704" w:rsidRPr="00087ABA" w:rsidDel="008D2C41" w:rsidRDefault="005A4067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147" w:type="pct"/>
          </w:tcPr>
          <w:p w14:paraId="6C52E0E3" w14:textId="77777777" w:rsidR="00CB0704" w:rsidRPr="00087ABA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28A50BD" w14:textId="4DC6FC02" w:rsidR="00CB0704" w:rsidRPr="00087ABA" w:rsidDel="008D2C41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  <w:tc>
          <w:tcPr>
            <w:tcW w:w="147" w:type="pct"/>
          </w:tcPr>
          <w:p w14:paraId="4F482845" w14:textId="77777777" w:rsidR="00CB0704" w:rsidRPr="00087ABA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1E3DAF18" w14:textId="0B2D16F7" w:rsidR="00CB0704" w:rsidRPr="00087ABA" w:rsidRDefault="0038389F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136" w:type="pct"/>
          </w:tcPr>
          <w:p w14:paraId="3F72DEE5" w14:textId="77777777" w:rsidR="00CB0704" w:rsidRPr="00087ABA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34DDD35B" w14:textId="17B55779" w:rsidR="00CB0704" w:rsidRPr="00087ABA" w:rsidRDefault="00D66A8C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B0704" w:rsidRPr="00BA2043" w14:paraId="1B46D05A" w14:textId="77777777" w:rsidTr="00154AAC">
        <w:tc>
          <w:tcPr>
            <w:tcW w:w="2038" w:type="pct"/>
          </w:tcPr>
          <w:p w14:paraId="12CF66C5" w14:textId="77777777" w:rsidR="00CB0704" w:rsidRPr="00FA5EE6" w:rsidRDefault="00CB0704" w:rsidP="00CB070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ค่าเช่าที่ดินและอาคาร</w:t>
            </w:r>
          </w:p>
        </w:tc>
        <w:tc>
          <w:tcPr>
            <w:tcW w:w="631" w:type="pct"/>
          </w:tcPr>
          <w:p w14:paraId="39A6470B" w14:textId="7B329848" w:rsidR="00CB0704" w:rsidRPr="00BA2043" w:rsidDel="008D2C41" w:rsidRDefault="005A4067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723</w:t>
            </w:r>
          </w:p>
        </w:tc>
        <w:tc>
          <w:tcPr>
            <w:tcW w:w="147" w:type="pct"/>
          </w:tcPr>
          <w:p w14:paraId="3B0042AB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140A7383" w14:textId="607ECEB7" w:rsidR="00CB0704" w:rsidRPr="00BA2043" w:rsidDel="008D2C41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</w:t>
            </w:r>
            <w:r w:rsidR="00D66A8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7" w:type="pct"/>
          </w:tcPr>
          <w:p w14:paraId="6FFE36D0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689BBAF" w14:textId="0530C397" w:rsidR="00CB0704" w:rsidRPr="00BA2043" w:rsidDel="008D2C41" w:rsidRDefault="0038389F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723</w:t>
            </w:r>
          </w:p>
        </w:tc>
        <w:tc>
          <w:tcPr>
            <w:tcW w:w="136" w:type="pct"/>
          </w:tcPr>
          <w:p w14:paraId="6CF1CE43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382C832" w14:textId="702C4843" w:rsidR="00CB0704" w:rsidRPr="00BA2043" w:rsidDel="008D2C41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</w:t>
            </w:r>
            <w:r w:rsidR="00D66A8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CB0704" w:rsidRPr="00BA2043" w14:paraId="4B84EECD" w14:textId="77777777" w:rsidTr="00154AAC">
        <w:tc>
          <w:tcPr>
            <w:tcW w:w="2038" w:type="pct"/>
          </w:tcPr>
          <w:p w14:paraId="06B3CA4A" w14:textId="1A0CBA00" w:rsidR="00CB0704" w:rsidRDefault="00CB0704" w:rsidP="00CB070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 w:rsidRPr="008D42EF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631" w:type="pct"/>
          </w:tcPr>
          <w:p w14:paraId="3A643833" w14:textId="5F090CEC" w:rsidR="00CB0704" w:rsidRPr="00BA2043" w:rsidDel="008D2C41" w:rsidRDefault="005A4067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1CCC2A9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1754A7D6" w14:textId="72916A52" w:rsidR="00CB0704" w:rsidRPr="00BA2043" w:rsidDel="008D2C41" w:rsidRDefault="00D66A8C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214</w:t>
            </w:r>
          </w:p>
        </w:tc>
        <w:tc>
          <w:tcPr>
            <w:tcW w:w="147" w:type="pct"/>
          </w:tcPr>
          <w:p w14:paraId="25B77970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ABA761D" w14:textId="3ACC2590" w:rsidR="00CB0704" w:rsidRPr="00BA2043" w:rsidDel="008D2C41" w:rsidRDefault="0038389F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2E51E165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640B5A3" w14:textId="28B97194" w:rsidR="00CB0704" w:rsidRPr="00BA2043" w:rsidDel="008D2C41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F6C19" w:rsidRPr="00BA2043" w14:paraId="56003ACB" w14:textId="77777777" w:rsidTr="00154AAC">
        <w:tc>
          <w:tcPr>
            <w:tcW w:w="2038" w:type="pct"/>
          </w:tcPr>
          <w:p w14:paraId="71E0A83D" w14:textId="77777777" w:rsidR="00FF6C19" w:rsidRDefault="00FF6C19" w:rsidP="00CB070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14:paraId="52A31343" w14:textId="77777777" w:rsidR="00FF6C19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5526C8C8" w14:textId="77777777" w:rsidR="00FF6C19" w:rsidRPr="00BA2043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BF17985" w14:textId="77777777" w:rsidR="00FF6C19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9CFCD7E" w14:textId="77777777" w:rsidR="00FF6C19" w:rsidRPr="00BA2043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40B1D04" w14:textId="77777777" w:rsidR="00FF6C19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3964C572" w14:textId="77777777" w:rsidR="00FF6C19" w:rsidRPr="00BA2043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69F77995" w14:textId="77777777" w:rsidR="00FF6C19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B1823" w:rsidRPr="00BA2043" w14:paraId="269C4A9D" w14:textId="77777777" w:rsidTr="00154AAC">
        <w:tc>
          <w:tcPr>
            <w:tcW w:w="2038" w:type="pct"/>
          </w:tcPr>
          <w:p w14:paraId="45CA1E57" w14:textId="77777777" w:rsidR="004B1823" w:rsidRPr="00BA2043" w:rsidRDefault="004B1823" w:rsidP="004B182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14:paraId="75FAD0B6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25BF8B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D3200D9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577E5E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6197A799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205956A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7B41CE82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441AA" w:rsidRPr="00BA2043" w14:paraId="06708BE9" w14:textId="77777777" w:rsidTr="00154AAC">
        <w:tc>
          <w:tcPr>
            <w:tcW w:w="2038" w:type="pct"/>
          </w:tcPr>
          <w:p w14:paraId="54E72667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631" w:type="pct"/>
          </w:tcPr>
          <w:p w14:paraId="42B90E31" w14:textId="7308FEA7" w:rsidR="005441AA" w:rsidRDefault="00FB1B0D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728</w:t>
            </w:r>
          </w:p>
        </w:tc>
        <w:tc>
          <w:tcPr>
            <w:tcW w:w="147" w:type="pct"/>
          </w:tcPr>
          <w:p w14:paraId="5062404C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4497CEC" w14:textId="08F29432" w:rsidR="005441AA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47" w:type="pct"/>
          </w:tcPr>
          <w:p w14:paraId="724A575A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9060DEF" w14:textId="20DAEC6C" w:rsidR="005441AA" w:rsidRDefault="001C70F0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36" w:type="pct"/>
          </w:tcPr>
          <w:p w14:paraId="68515593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34CDABF" w14:textId="2A0A0660" w:rsidR="005441AA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</w:tr>
      <w:tr w:rsidR="005441AA" w:rsidRPr="00BA2043" w14:paraId="638758CB" w14:textId="77777777" w:rsidTr="00154AAC">
        <w:tc>
          <w:tcPr>
            <w:tcW w:w="2038" w:type="pct"/>
          </w:tcPr>
          <w:p w14:paraId="26B417CD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14:paraId="6601E91D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258EEF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8D4C6CF" w14:textId="5D2C054C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5DBD2E1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D360038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6BB32F32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4267C9C" w14:textId="5DA35369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441AA" w:rsidRPr="00BA2043" w14:paraId="62020F0B" w14:textId="77777777" w:rsidTr="00154AAC">
        <w:tc>
          <w:tcPr>
            <w:tcW w:w="2038" w:type="pct"/>
          </w:tcPr>
          <w:p w14:paraId="5A6641B4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31" w:type="pct"/>
          </w:tcPr>
          <w:p w14:paraId="1FF38E0E" w14:textId="6D64F4F4" w:rsidR="005441AA" w:rsidRPr="00BA2043" w:rsidDel="008D2C41" w:rsidRDefault="00B11C57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FB1B0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045</w:t>
            </w:r>
          </w:p>
        </w:tc>
        <w:tc>
          <w:tcPr>
            <w:tcW w:w="147" w:type="pct"/>
          </w:tcPr>
          <w:p w14:paraId="5D9D65A2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A50DAAE" w14:textId="1BF80990" w:rsidR="005441AA" w:rsidRPr="001C70F0" w:rsidDel="008D2C41" w:rsidRDefault="005752F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1C70F0" w:rsidRPr="001C70F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600</w:t>
            </w:r>
          </w:p>
        </w:tc>
        <w:tc>
          <w:tcPr>
            <w:tcW w:w="147" w:type="pct"/>
          </w:tcPr>
          <w:p w14:paraId="0AE23575" w14:textId="77777777" w:rsidR="005441AA" w:rsidRPr="00E878D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32980E1" w14:textId="0E3BB56C" w:rsidR="005441AA" w:rsidRPr="00E878D4" w:rsidDel="008D2C41" w:rsidRDefault="00B11C57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1D4E17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929</w:t>
            </w:r>
          </w:p>
        </w:tc>
        <w:tc>
          <w:tcPr>
            <w:tcW w:w="136" w:type="pct"/>
          </w:tcPr>
          <w:p w14:paraId="0A41F422" w14:textId="77777777" w:rsidR="005441AA" w:rsidRPr="00E878D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F3F7F44" w14:textId="7A1568D0" w:rsidR="005441AA" w:rsidRPr="00E878D4" w:rsidDel="008D2C41" w:rsidRDefault="00B11C57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5441A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874</w:t>
            </w:r>
          </w:p>
        </w:tc>
      </w:tr>
      <w:tr w:rsidR="005441AA" w:rsidRPr="00BA2043" w14:paraId="654C5441" w14:textId="77777777" w:rsidTr="00004074">
        <w:tc>
          <w:tcPr>
            <w:tcW w:w="2038" w:type="pct"/>
          </w:tcPr>
          <w:p w14:paraId="040813CF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</w:tcPr>
          <w:p w14:paraId="44EC9483" w14:textId="5D903C14" w:rsidR="005441AA" w:rsidRPr="00BA2043" w:rsidDel="008D2C41" w:rsidRDefault="00FB1B0D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</w:p>
        </w:tc>
        <w:tc>
          <w:tcPr>
            <w:tcW w:w="147" w:type="pct"/>
          </w:tcPr>
          <w:p w14:paraId="430A34CA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99802FE" w14:textId="013751DA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66A8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</w:tcPr>
          <w:p w14:paraId="57B7D3C4" w14:textId="77777777" w:rsidR="005441AA" w:rsidRPr="00E878D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243EC08" w14:textId="1BFB9916" w:rsidR="005441AA" w:rsidRPr="00E878D4" w:rsidDel="008D2C41" w:rsidRDefault="001D4E17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243</w:t>
            </w:r>
          </w:p>
        </w:tc>
        <w:tc>
          <w:tcPr>
            <w:tcW w:w="136" w:type="pct"/>
          </w:tcPr>
          <w:p w14:paraId="42C2C2FA" w14:textId="77777777" w:rsidR="005441AA" w:rsidRPr="00E878D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44BEC304" w14:textId="094A6653" w:rsidR="005441AA" w:rsidRPr="00E878D4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  <w:r w:rsidR="00D66A8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5441AA" w:rsidRPr="00BA2043" w14:paraId="3171AEBB" w14:textId="77777777" w:rsidTr="00004074">
        <w:tc>
          <w:tcPr>
            <w:tcW w:w="2038" w:type="pct"/>
          </w:tcPr>
          <w:p w14:paraId="3C493FB8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ผลประโยชน์อื่นๆ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11E4438" w14:textId="36CAA3CB" w:rsidR="005441AA" w:rsidRPr="00BA2043" w:rsidRDefault="00FB1B0D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244</w:t>
            </w:r>
          </w:p>
        </w:tc>
        <w:tc>
          <w:tcPr>
            <w:tcW w:w="147" w:type="pct"/>
          </w:tcPr>
          <w:p w14:paraId="612BF208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DF10701" w14:textId="0F38738D" w:rsidR="005441AA" w:rsidRPr="00BA2043" w:rsidRDefault="00D66A8C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214</w:t>
            </w:r>
          </w:p>
        </w:tc>
        <w:tc>
          <w:tcPr>
            <w:tcW w:w="147" w:type="pct"/>
          </w:tcPr>
          <w:p w14:paraId="52A692FE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5B620E30" w14:textId="23811555" w:rsidR="005441AA" w:rsidRPr="00BA2043" w:rsidRDefault="001D4E17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244</w:t>
            </w:r>
          </w:p>
        </w:tc>
        <w:tc>
          <w:tcPr>
            <w:tcW w:w="136" w:type="pct"/>
          </w:tcPr>
          <w:p w14:paraId="5BC72133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1519299" w14:textId="1EDADC81" w:rsidR="005441AA" w:rsidRPr="00BA2043" w:rsidRDefault="00D66A8C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214</w:t>
            </w:r>
          </w:p>
        </w:tc>
      </w:tr>
      <w:tr w:rsidR="005441AA" w:rsidRPr="00004074" w14:paraId="1A2D1009" w14:textId="77777777" w:rsidTr="00D82C56">
        <w:trPr>
          <w:trHeight w:val="280"/>
        </w:trPr>
        <w:tc>
          <w:tcPr>
            <w:tcW w:w="2038" w:type="pct"/>
          </w:tcPr>
          <w:p w14:paraId="714909C8" w14:textId="77777777" w:rsidR="005441AA" w:rsidRPr="00004074" w:rsidRDefault="005441AA" w:rsidP="005441A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04074">
              <w:rPr>
                <w:rFonts w:ascii="Angsana New" w:hAnsi="Angsana New" w:cs="Angsana New" w:hint="cs"/>
                <w:b/>
                <w:bCs/>
                <w:cs/>
              </w:rPr>
              <w:t>รวมค่าตอบแทน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50698946" w:rsidR="005441AA" w:rsidRPr="00CB0704" w:rsidRDefault="00B11C57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="00FB1B0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544</w:t>
            </w:r>
          </w:p>
        </w:tc>
        <w:tc>
          <w:tcPr>
            <w:tcW w:w="147" w:type="pct"/>
          </w:tcPr>
          <w:p w14:paraId="6FBAE103" w14:textId="77777777" w:rsidR="005441AA" w:rsidRPr="00CB070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2099BD90" w:rsidR="005441AA" w:rsidRPr="001C70F0" w:rsidRDefault="005752F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="005441AA" w:rsidRPr="001C70F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028</w:t>
            </w:r>
          </w:p>
        </w:tc>
        <w:tc>
          <w:tcPr>
            <w:tcW w:w="147" w:type="pct"/>
          </w:tcPr>
          <w:p w14:paraId="7D607060" w14:textId="77777777" w:rsidR="005441AA" w:rsidRPr="001C70F0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7708A20D" w:rsidR="005441AA" w:rsidRPr="00CB0704" w:rsidRDefault="00B11C57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="001D4E1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416</w:t>
            </w:r>
          </w:p>
        </w:tc>
        <w:tc>
          <w:tcPr>
            <w:tcW w:w="136" w:type="pct"/>
          </w:tcPr>
          <w:p w14:paraId="353159A3" w14:textId="77777777" w:rsidR="005441AA" w:rsidRPr="00CB070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5D22B3B6" w:rsidR="005441AA" w:rsidRPr="00CB0704" w:rsidRDefault="00B11C57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="005441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286</w:t>
            </w:r>
          </w:p>
        </w:tc>
      </w:tr>
    </w:tbl>
    <w:p w14:paraId="4DCCEC2E" w14:textId="5EDB8E9A" w:rsidR="00892426" w:rsidRDefault="008924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FA8D3A" w14:textId="77777777" w:rsidR="00EC75D2" w:rsidRDefault="00EC75D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73"/>
        <w:gridCol w:w="1170"/>
        <w:gridCol w:w="273"/>
        <w:gridCol w:w="1246"/>
        <w:gridCol w:w="252"/>
        <w:gridCol w:w="1109"/>
      </w:tblGrid>
      <w:tr w:rsidR="004B1823" w:rsidRPr="00BA2043" w14:paraId="781E1ACE" w14:textId="77777777" w:rsidTr="00095AFB">
        <w:trPr>
          <w:tblHeader/>
        </w:trPr>
        <w:tc>
          <w:tcPr>
            <w:tcW w:w="2038" w:type="pct"/>
          </w:tcPr>
          <w:p w14:paraId="085136EB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2EB492D0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0710D4D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6C1837B5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823" w:rsidRPr="00BA2043" w14:paraId="7C42CC60" w14:textId="77777777" w:rsidTr="00095AFB">
        <w:trPr>
          <w:tblHeader/>
        </w:trPr>
        <w:tc>
          <w:tcPr>
            <w:tcW w:w="2038" w:type="pct"/>
          </w:tcPr>
          <w:p w14:paraId="35F73B03" w14:textId="2454FC28" w:rsidR="004B1823" w:rsidRPr="00BA2043" w:rsidRDefault="004B1823" w:rsidP="00095AFB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สำหรับงวด</w:t>
            </w:r>
            <w:r w:rsidR="00DB719F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>เก้า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 xml:space="preserve">เดือนสิ้นสุดวันที่ 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</w:rPr>
              <w:t xml:space="preserve">30 </w:t>
            </w:r>
            <w:r w:rsidR="00D66A8C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>กันยายน</w:t>
            </w:r>
          </w:p>
        </w:tc>
        <w:tc>
          <w:tcPr>
            <w:tcW w:w="631" w:type="pct"/>
            <w:vAlign w:val="bottom"/>
          </w:tcPr>
          <w:p w14:paraId="689FA466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F72D3BE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331EF14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2DAD7795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72D15423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</w:tcPr>
          <w:p w14:paraId="6395BEB8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2C28A5D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B1823" w:rsidRPr="00BA2043" w14:paraId="6494A977" w14:textId="77777777" w:rsidTr="00095AFB">
        <w:trPr>
          <w:trHeight w:val="353"/>
          <w:tblHeader/>
        </w:trPr>
        <w:tc>
          <w:tcPr>
            <w:tcW w:w="2038" w:type="pct"/>
          </w:tcPr>
          <w:p w14:paraId="29A780BB" w14:textId="77777777" w:rsidR="004B1823" w:rsidRPr="00BA2043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14:paraId="1A024819" w14:textId="77777777" w:rsidR="004B1823" w:rsidRPr="00BA2043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4B1823" w:rsidRPr="00BA2043" w:rsidDel="008D2C41" w14:paraId="4CB3A742" w14:textId="77777777" w:rsidTr="00095AFB">
        <w:tc>
          <w:tcPr>
            <w:tcW w:w="2038" w:type="pct"/>
          </w:tcPr>
          <w:p w14:paraId="363637E3" w14:textId="77777777" w:rsidR="004B1823" w:rsidRPr="00BA2043" w:rsidRDefault="004B1823" w:rsidP="00095AF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90ACA64" w14:textId="77777777" w:rsidR="004B1823" w:rsidRPr="00BA2043" w:rsidDel="008D2C41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E0350BF" w14:textId="77777777" w:rsidR="004B1823" w:rsidRPr="00BA2043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03D70E0" w14:textId="77777777" w:rsidR="004B1823" w:rsidRPr="00BA2043" w:rsidDel="008D2C41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02011C6" w14:textId="77777777" w:rsidR="004B1823" w:rsidRPr="00BA2043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956AEF3" w14:textId="77777777" w:rsidR="004B1823" w:rsidRPr="00BA2043" w:rsidDel="008D2C41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7D8267D5" w14:textId="77777777" w:rsidR="004B1823" w:rsidRPr="00BA2043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0ED64221" w14:textId="77777777" w:rsidR="004B1823" w:rsidRPr="00BA2043" w:rsidDel="008D2C41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441AA" w:rsidRPr="00BA2043" w:rsidDel="008D2C41" w14:paraId="4C29EB39" w14:textId="77777777" w:rsidTr="00095AFB">
        <w:trPr>
          <w:trHeight w:val="435"/>
        </w:trPr>
        <w:tc>
          <w:tcPr>
            <w:tcW w:w="2038" w:type="pct"/>
          </w:tcPr>
          <w:p w14:paraId="23245C74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14:paraId="44FBA0F0" w14:textId="679F7709" w:rsidR="005441AA" w:rsidRPr="00BA2043" w:rsidDel="008D2C41" w:rsidRDefault="0060073D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459E604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7D9DE3B" w14:textId="530972DD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C2F2871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82F5AEE" w14:textId="3F995B43" w:rsidR="005441AA" w:rsidRPr="00BA2043" w:rsidDel="008D2C41" w:rsidRDefault="00737AF0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74,418</w:t>
            </w:r>
          </w:p>
        </w:tc>
        <w:tc>
          <w:tcPr>
            <w:tcW w:w="136" w:type="pct"/>
          </w:tcPr>
          <w:p w14:paraId="5BC03B2B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78AAD13C" w14:textId="3F633E7D" w:rsidR="005441AA" w:rsidRPr="00BA2043" w:rsidDel="008D2C41" w:rsidRDefault="00DB719F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  <w:r w:rsidR="005441A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221</w:t>
            </w:r>
          </w:p>
        </w:tc>
      </w:tr>
      <w:tr w:rsidR="005441AA" w:rsidRPr="00BA2043" w:rsidDel="008D2C41" w14:paraId="2D94C528" w14:textId="77777777" w:rsidTr="00095AFB">
        <w:trPr>
          <w:trHeight w:val="435"/>
        </w:trPr>
        <w:tc>
          <w:tcPr>
            <w:tcW w:w="2038" w:type="pct"/>
          </w:tcPr>
          <w:p w14:paraId="7F31D06E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31" w:type="pct"/>
          </w:tcPr>
          <w:p w14:paraId="35160D4A" w14:textId="6BA68AA7" w:rsidR="005441AA" w:rsidRPr="00BA2043" w:rsidDel="008D2C41" w:rsidRDefault="0060073D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A089724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69B0FF4" w14:textId="058E29CB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5BFCF3F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A7E61ED" w14:textId="258F61ED" w:rsidR="005441AA" w:rsidRDefault="00737AF0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26,100</w:t>
            </w:r>
          </w:p>
        </w:tc>
        <w:tc>
          <w:tcPr>
            <w:tcW w:w="136" w:type="pct"/>
          </w:tcPr>
          <w:p w14:paraId="6D7FAA38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5B2207A" w14:textId="2E9AC2A7" w:rsidR="005441AA" w:rsidRPr="00BA2043" w:rsidDel="008D2C41" w:rsidRDefault="00DB719F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</w:t>
            </w:r>
            <w:r w:rsidR="005441A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5441AA">
              <w:rPr>
                <w:rFonts w:ascii="Angsana New" w:hAnsi="Angsana New"/>
                <w:sz w:val="30"/>
                <w:szCs w:val="30"/>
                <w:lang w:val="en-US" w:eastAsia="en-US"/>
              </w:rPr>
              <w:t>00</w:t>
            </w:r>
          </w:p>
        </w:tc>
      </w:tr>
      <w:tr w:rsidR="005441AA" w:rsidRPr="006A2236" w14:paraId="69C37801" w14:textId="77777777" w:rsidTr="00095AFB">
        <w:trPr>
          <w:trHeight w:val="435"/>
        </w:trPr>
        <w:tc>
          <w:tcPr>
            <w:tcW w:w="2038" w:type="pct"/>
          </w:tcPr>
          <w:p w14:paraId="3F5C6B65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14:paraId="5790CFB1" w14:textId="6F222891" w:rsidR="005441AA" w:rsidRPr="00BA2043" w:rsidRDefault="0060073D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97C9682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BA6F7EE" w14:textId="4A3F593B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F824537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3A65494" w14:textId="2408C9D2" w:rsidR="005441AA" w:rsidRPr="00BA2043" w:rsidDel="008D2C41" w:rsidRDefault="00056273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46,680</w:t>
            </w:r>
          </w:p>
        </w:tc>
        <w:tc>
          <w:tcPr>
            <w:tcW w:w="136" w:type="pct"/>
          </w:tcPr>
          <w:p w14:paraId="5F078682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3EC013C6" w14:textId="5D18D8EE" w:rsidR="005441AA" w:rsidRPr="006A2236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441AA" w:rsidRPr="00BA2043" w:rsidDel="008D2C41" w14:paraId="7B20382D" w14:textId="77777777" w:rsidTr="00095AFB">
        <w:trPr>
          <w:trHeight w:val="435"/>
        </w:trPr>
        <w:tc>
          <w:tcPr>
            <w:tcW w:w="2038" w:type="pct"/>
          </w:tcPr>
          <w:p w14:paraId="0ADFBFD8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631" w:type="pct"/>
          </w:tcPr>
          <w:p w14:paraId="44CF7026" w14:textId="0C7B4547" w:rsidR="005441AA" w:rsidRPr="00BA2043" w:rsidDel="008D2C41" w:rsidRDefault="0060073D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50E41DC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6F018FE0" w14:textId="204EED03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9F9875A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64CA4EA7" w14:textId="5F7F9E8F" w:rsidR="005441AA" w:rsidRPr="00BA2043" w:rsidDel="008D2C41" w:rsidRDefault="00056273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1,145</w:t>
            </w:r>
          </w:p>
        </w:tc>
        <w:tc>
          <w:tcPr>
            <w:tcW w:w="136" w:type="pct"/>
          </w:tcPr>
          <w:p w14:paraId="40383708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47A409FE" w14:textId="171EA651" w:rsidR="005441AA" w:rsidRPr="00BA2043" w:rsidDel="008D2C41" w:rsidRDefault="00DB719F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69</w:t>
            </w:r>
          </w:p>
        </w:tc>
      </w:tr>
      <w:tr w:rsidR="005441AA" w:rsidRPr="003D285F" w:rsidDel="008D2C41" w14:paraId="77C0E048" w14:textId="77777777" w:rsidTr="00095AFB">
        <w:tc>
          <w:tcPr>
            <w:tcW w:w="2038" w:type="pct"/>
          </w:tcPr>
          <w:p w14:paraId="1E180D90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14:paraId="1BCD007E" w14:textId="701D7F58" w:rsidR="005441AA" w:rsidRPr="00BA2043" w:rsidDel="008D2C41" w:rsidRDefault="0060073D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2989793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52FBA5E9" w14:textId="59A961E6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B18CEBD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1BFDC23" w14:textId="0A792A95" w:rsidR="005441AA" w:rsidRPr="003D285F" w:rsidDel="008D2C41" w:rsidRDefault="001829D6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586CFC63" w14:textId="77777777" w:rsidR="005441AA" w:rsidRPr="003D285F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681B3B5A" w14:textId="15A53BE0" w:rsidR="005441AA" w:rsidRPr="003D285F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</w:t>
            </w:r>
          </w:p>
        </w:tc>
      </w:tr>
      <w:tr w:rsidR="005441AA" w:rsidRPr="00BA2043" w:rsidDel="008D2C41" w14:paraId="0DC4B2F6" w14:textId="77777777" w:rsidTr="00095AFB">
        <w:tc>
          <w:tcPr>
            <w:tcW w:w="2038" w:type="pct"/>
          </w:tcPr>
          <w:p w14:paraId="3D691C46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631" w:type="pct"/>
          </w:tcPr>
          <w:p w14:paraId="046E757C" w14:textId="36AB48E8" w:rsidR="005441AA" w:rsidRPr="00BA2043" w:rsidDel="008D2C41" w:rsidRDefault="0060073D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C9DD78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E62732A" w14:textId="51DE5685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1E90EA3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74E37122" w14:textId="3AB8A20D" w:rsidR="005441AA" w:rsidRPr="00BA2043" w:rsidDel="008D2C41" w:rsidRDefault="001829D6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18,009</w:t>
            </w:r>
          </w:p>
        </w:tc>
        <w:tc>
          <w:tcPr>
            <w:tcW w:w="136" w:type="pct"/>
          </w:tcPr>
          <w:p w14:paraId="5478111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D34CDB7" w14:textId="4307E546" w:rsidR="005441AA" w:rsidRPr="00BA2043" w:rsidDel="008D2C41" w:rsidRDefault="00DB719F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  <w:r w:rsidR="005441A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375</w:t>
            </w:r>
          </w:p>
        </w:tc>
      </w:tr>
      <w:tr w:rsidR="005441AA" w:rsidRPr="00BA2043" w:rsidDel="008D2C41" w14:paraId="1423A546" w14:textId="77777777" w:rsidTr="00095AFB">
        <w:tc>
          <w:tcPr>
            <w:tcW w:w="2038" w:type="pct"/>
          </w:tcPr>
          <w:p w14:paraId="4E1233CD" w14:textId="77777777" w:rsidR="005441AA" w:rsidRPr="00C17DBE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14:paraId="2B5A0E4C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8E356BF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483AEC3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AD42C5B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8B67DC5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C03B8D3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5D62A5A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441AA" w:rsidRPr="00BA2043" w:rsidDel="008D2C41" w14:paraId="6BA9F063" w14:textId="77777777" w:rsidTr="00095AFB">
        <w:tc>
          <w:tcPr>
            <w:tcW w:w="2038" w:type="pct"/>
          </w:tcPr>
          <w:p w14:paraId="36883B75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235DC6DB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5FA280BF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831FA46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05B35EF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3630D7E2" w14:textId="37D0F4DA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AD6CC93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6D72E436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441AA" w:rsidRPr="00BA2043" w:rsidDel="008D2C41" w14:paraId="3A71A07F" w14:textId="77777777" w:rsidTr="00095AFB">
        <w:tc>
          <w:tcPr>
            <w:tcW w:w="2038" w:type="pct"/>
          </w:tcPr>
          <w:p w14:paraId="71780112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14:paraId="23CDFA2A" w14:textId="4D7C254B" w:rsidR="005441AA" w:rsidRPr="00BA2043" w:rsidDel="008D2C41" w:rsidRDefault="0060073D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2,172</w:t>
            </w:r>
          </w:p>
        </w:tc>
        <w:tc>
          <w:tcPr>
            <w:tcW w:w="147" w:type="pct"/>
          </w:tcPr>
          <w:p w14:paraId="3002E304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9CBEE69" w14:textId="72E2BDCC" w:rsidR="005441AA" w:rsidRPr="00BA2043" w:rsidDel="008D2C41" w:rsidRDefault="00DB719F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5441A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</w:t>
            </w:r>
            <w:r w:rsidR="005441AA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7" w:type="pct"/>
          </w:tcPr>
          <w:p w14:paraId="1F8629CF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78FEA0D2" w14:textId="35C4226F" w:rsidR="005441AA" w:rsidRPr="00BA2043" w:rsidDel="008D2C41" w:rsidRDefault="00D6683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5B6C8216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6CC7721C" w14:textId="0B58E8C9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441AA" w:rsidRPr="00BA2043" w:rsidDel="008D2C41" w14:paraId="71864929" w14:textId="77777777" w:rsidTr="00095AFB">
        <w:tc>
          <w:tcPr>
            <w:tcW w:w="2038" w:type="pct"/>
          </w:tcPr>
          <w:p w14:paraId="3426F996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631" w:type="pct"/>
          </w:tcPr>
          <w:p w14:paraId="5641B3FA" w14:textId="2EAF9832" w:rsidR="005441AA" w:rsidRPr="00BA2043" w:rsidDel="008D2C41" w:rsidRDefault="0060073D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1A2586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C267EC6" w14:textId="610E0B62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47" w:type="pct"/>
          </w:tcPr>
          <w:p w14:paraId="2BDA487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701B1BED" w14:textId="664E26B6" w:rsidR="005441AA" w:rsidRPr="00BA2043" w:rsidDel="008D2C41" w:rsidRDefault="00D6683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5B0B485C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AE3D59A" w14:textId="6CE71985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441AA" w:rsidRPr="00BA2043" w:rsidDel="008D2C41" w14:paraId="4DD133EC" w14:textId="77777777" w:rsidTr="00095AFB">
        <w:tc>
          <w:tcPr>
            <w:tcW w:w="2038" w:type="pct"/>
          </w:tcPr>
          <w:p w14:paraId="47B1B064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14:paraId="06C8C7F8" w14:textId="59256FA0" w:rsidR="005441AA" w:rsidRPr="00BA2043" w:rsidDel="008D2C41" w:rsidRDefault="0060073D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587">
              <w:rPr>
                <w:rFonts w:ascii="Angsana New" w:hAnsi="Angsana New"/>
                <w:sz w:val="30"/>
                <w:szCs w:val="30"/>
                <w:lang w:val="en-US" w:eastAsia="en-US"/>
              </w:rPr>
              <w:t>472</w:t>
            </w:r>
          </w:p>
        </w:tc>
        <w:tc>
          <w:tcPr>
            <w:tcW w:w="147" w:type="pct"/>
          </w:tcPr>
          <w:p w14:paraId="5FAC2E30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B74D102" w14:textId="0B528221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B719F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</w:tc>
        <w:tc>
          <w:tcPr>
            <w:tcW w:w="147" w:type="pct"/>
          </w:tcPr>
          <w:p w14:paraId="7B83374E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73ED95A8" w14:textId="4DAE9754" w:rsidR="005441AA" w:rsidRPr="00BA2043" w:rsidDel="008D2C41" w:rsidRDefault="00D6683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</w:t>
            </w:r>
          </w:p>
        </w:tc>
        <w:tc>
          <w:tcPr>
            <w:tcW w:w="136" w:type="pct"/>
          </w:tcPr>
          <w:p w14:paraId="7C9344A4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38BD3619" w14:textId="78CAED7D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208</w:t>
            </w:r>
          </w:p>
        </w:tc>
      </w:tr>
      <w:tr w:rsidR="005441AA" w:rsidRPr="00087ABA" w14:paraId="3C4FE6D5" w14:textId="77777777" w:rsidTr="00095AFB">
        <w:tc>
          <w:tcPr>
            <w:tcW w:w="2038" w:type="pct"/>
          </w:tcPr>
          <w:p w14:paraId="6DC1D294" w14:textId="77777777" w:rsidR="005441AA" w:rsidRPr="00087ABA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87ABA">
              <w:rPr>
                <w:rFonts w:ascii="Angsana New" w:hAnsi="Angsana New" w:cs="Angsana New" w:hint="cs"/>
                <w:cs/>
                <w:lang w:val="en-US"/>
              </w:rPr>
              <w:t>ค่าที่ปรึกษากฎหมาย</w:t>
            </w:r>
          </w:p>
        </w:tc>
        <w:tc>
          <w:tcPr>
            <w:tcW w:w="631" w:type="pct"/>
          </w:tcPr>
          <w:p w14:paraId="3FB85C8B" w14:textId="59DAFD13" w:rsidR="005441AA" w:rsidRPr="00087ABA" w:rsidDel="008D2C41" w:rsidRDefault="00D6683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36</w:t>
            </w:r>
          </w:p>
        </w:tc>
        <w:tc>
          <w:tcPr>
            <w:tcW w:w="147" w:type="pct"/>
          </w:tcPr>
          <w:p w14:paraId="1EC3262D" w14:textId="77777777" w:rsidR="005441AA" w:rsidRPr="00087ABA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F9C527B" w14:textId="5912D6C5" w:rsidR="005441AA" w:rsidRPr="00087ABA" w:rsidDel="008D2C41" w:rsidRDefault="00DB719F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231</w:t>
            </w:r>
          </w:p>
        </w:tc>
        <w:tc>
          <w:tcPr>
            <w:tcW w:w="147" w:type="pct"/>
          </w:tcPr>
          <w:p w14:paraId="6B15131F" w14:textId="77777777" w:rsidR="005441AA" w:rsidRPr="00087ABA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28B6F52" w14:textId="48CC599B" w:rsidR="005441AA" w:rsidRPr="00087ABA" w:rsidRDefault="00D6683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136" w:type="pct"/>
          </w:tcPr>
          <w:p w14:paraId="5A3A555C" w14:textId="77777777" w:rsidR="005441AA" w:rsidRPr="00087ABA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0AE98996" w14:textId="1C05BD16" w:rsidR="005441AA" w:rsidRPr="00087ABA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199</w:t>
            </w:r>
          </w:p>
        </w:tc>
      </w:tr>
      <w:tr w:rsidR="005441AA" w:rsidRPr="00BA2043" w:rsidDel="008D2C41" w14:paraId="4B01927E" w14:textId="77777777" w:rsidTr="00095AFB">
        <w:tc>
          <w:tcPr>
            <w:tcW w:w="2038" w:type="pct"/>
          </w:tcPr>
          <w:p w14:paraId="60573AB7" w14:textId="77777777" w:rsidR="005441AA" w:rsidRPr="00FA5EE6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ค่าเช่าที่ดินและอาคาร</w:t>
            </w:r>
          </w:p>
        </w:tc>
        <w:tc>
          <w:tcPr>
            <w:tcW w:w="631" w:type="pct"/>
          </w:tcPr>
          <w:p w14:paraId="0D74674F" w14:textId="4E3123E2" w:rsidR="005441AA" w:rsidRPr="00BA2043" w:rsidDel="008D2C41" w:rsidRDefault="00D6683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2,169</w:t>
            </w:r>
          </w:p>
        </w:tc>
        <w:tc>
          <w:tcPr>
            <w:tcW w:w="147" w:type="pct"/>
          </w:tcPr>
          <w:p w14:paraId="45ABF99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1932963" w14:textId="07611991" w:rsidR="005441AA" w:rsidRPr="00BA2043" w:rsidDel="008D2C41" w:rsidRDefault="00DB719F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5441AA">
              <w:rPr>
                <w:rFonts w:ascii="Angsana New" w:hAnsi="Angsana New"/>
                <w:sz w:val="30"/>
                <w:szCs w:val="30"/>
                <w:lang w:val="en-US" w:eastAsia="en-US"/>
              </w:rPr>
              <w:t>,3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02</w:t>
            </w:r>
          </w:p>
        </w:tc>
        <w:tc>
          <w:tcPr>
            <w:tcW w:w="147" w:type="pct"/>
          </w:tcPr>
          <w:p w14:paraId="35A7ADC2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7CC1A970" w14:textId="1BF45CE1" w:rsidR="005441AA" w:rsidRPr="00BA2043" w:rsidDel="008D2C41" w:rsidRDefault="00BC24B0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2,169</w:t>
            </w:r>
          </w:p>
        </w:tc>
        <w:tc>
          <w:tcPr>
            <w:tcW w:w="136" w:type="pct"/>
          </w:tcPr>
          <w:p w14:paraId="2C8E3635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66C2674B" w14:textId="6F45CC81" w:rsidR="005441AA" w:rsidRPr="00BA2043" w:rsidDel="008D2C41" w:rsidRDefault="00DB719F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5441AA">
              <w:rPr>
                <w:rFonts w:ascii="Angsana New" w:hAnsi="Angsana New"/>
                <w:sz w:val="30"/>
                <w:szCs w:val="30"/>
                <w:lang w:val="en-US" w:eastAsia="en-US"/>
              </w:rPr>
              <w:t>,3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02</w:t>
            </w:r>
          </w:p>
        </w:tc>
      </w:tr>
      <w:tr w:rsidR="005441AA" w:rsidRPr="00BA2043" w:rsidDel="008D2C41" w14:paraId="2C4DDE6B" w14:textId="77777777" w:rsidTr="00095AFB">
        <w:tc>
          <w:tcPr>
            <w:tcW w:w="2038" w:type="pct"/>
          </w:tcPr>
          <w:p w14:paraId="434C36E3" w14:textId="22CEC73C" w:rsidR="005441AA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 w:rsidRPr="008D42EF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631" w:type="pct"/>
          </w:tcPr>
          <w:p w14:paraId="5DE26E24" w14:textId="4E3A8319" w:rsidR="005441AA" w:rsidRPr="00BA2043" w:rsidDel="008D2C41" w:rsidRDefault="00D6683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2A84673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1CA38EC8" w14:textId="18B2E46B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="00DB719F">
              <w:rPr>
                <w:rFonts w:ascii="Angsana New" w:hAnsi="Angsana New"/>
                <w:sz w:val="30"/>
                <w:szCs w:val="30"/>
                <w:lang w:val="en-US" w:eastAsia="en-US"/>
              </w:rPr>
              <w:t>227</w:t>
            </w:r>
          </w:p>
        </w:tc>
        <w:tc>
          <w:tcPr>
            <w:tcW w:w="147" w:type="pct"/>
          </w:tcPr>
          <w:p w14:paraId="49A962CD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2402BA4" w14:textId="089BF198" w:rsidR="005441AA" w:rsidRPr="00BA2043" w:rsidDel="008D2C41" w:rsidRDefault="00BC24B0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72D6EBE5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3A24AEAC" w14:textId="14286359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441AA" w:rsidRPr="00BA2043" w:rsidDel="008D2C41" w14:paraId="24D0E793" w14:textId="77777777" w:rsidTr="00095AFB">
        <w:tc>
          <w:tcPr>
            <w:tcW w:w="2038" w:type="pct"/>
          </w:tcPr>
          <w:p w14:paraId="369300BC" w14:textId="452D4C11" w:rsidR="009352BE" w:rsidRDefault="009352BE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14:paraId="40900B15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105F5D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CB58224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A4E5FBE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1BBBCC80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EA10120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1B4EC0F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441AA" w:rsidRPr="00BA2043" w:rsidDel="008D2C41" w14:paraId="4D9F7F6E" w14:textId="77777777" w:rsidTr="00095AFB">
        <w:tc>
          <w:tcPr>
            <w:tcW w:w="2038" w:type="pct"/>
          </w:tcPr>
          <w:p w14:paraId="07559B3B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14:paraId="7A30EA77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19FD4BC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BB113BA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34EA1D5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3AA34B5C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258EE03D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753D5980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441AA" w14:paraId="7D2F98A6" w14:textId="77777777" w:rsidTr="00095AFB">
        <w:tc>
          <w:tcPr>
            <w:tcW w:w="2038" w:type="pct"/>
          </w:tcPr>
          <w:p w14:paraId="7AE88995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631" w:type="pct"/>
          </w:tcPr>
          <w:p w14:paraId="45F3052D" w14:textId="463092DA" w:rsidR="005441AA" w:rsidRDefault="00BC24B0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2,234</w:t>
            </w:r>
          </w:p>
        </w:tc>
        <w:tc>
          <w:tcPr>
            <w:tcW w:w="147" w:type="pct"/>
          </w:tcPr>
          <w:p w14:paraId="171A667E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ADAACC3" w14:textId="07C04F73" w:rsidR="005441AA" w:rsidRDefault="00DB719F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</w:t>
            </w:r>
            <w:r w:rsidR="005441AA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</w:tcPr>
          <w:p w14:paraId="6222AF7F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67B38250" w14:textId="6FBD1262" w:rsidR="005441AA" w:rsidRDefault="008B3E67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1,284</w:t>
            </w:r>
          </w:p>
        </w:tc>
        <w:tc>
          <w:tcPr>
            <w:tcW w:w="136" w:type="pct"/>
          </w:tcPr>
          <w:p w14:paraId="6C9B1578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49397B4" w14:textId="10DFE21C" w:rsidR="005441AA" w:rsidRDefault="00DB719F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1,284</w:t>
            </w:r>
          </w:p>
        </w:tc>
      </w:tr>
      <w:tr w:rsidR="005441AA" w:rsidRPr="00BA2043" w:rsidDel="008D2C41" w14:paraId="287BC06A" w14:textId="77777777" w:rsidTr="00095AFB">
        <w:tc>
          <w:tcPr>
            <w:tcW w:w="2038" w:type="pct"/>
          </w:tcPr>
          <w:p w14:paraId="2600045A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14:paraId="69B3C7D6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106401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7D5D360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11AF0FA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19B7E43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547A935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29331A11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441AA" w:rsidRPr="00E878D4" w:rsidDel="008D2C41" w14:paraId="0A9094E1" w14:textId="77777777" w:rsidTr="00095AFB">
        <w:tc>
          <w:tcPr>
            <w:tcW w:w="2038" w:type="pct"/>
          </w:tcPr>
          <w:p w14:paraId="2E916BDD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31" w:type="pct"/>
          </w:tcPr>
          <w:p w14:paraId="1BE3D075" w14:textId="7C808386" w:rsidR="005441AA" w:rsidRPr="00BA2043" w:rsidDel="008D2C41" w:rsidRDefault="00AA6B10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  <w:r w:rsidR="00BC24B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858</w:t>
            </w:r>
          </w:p>
        </w:tc>
        <w:tc>
          <w:tcPr>
            <w:tcW w:w="147" w:type="pct"/>
          </w:tcPr>
          <w:p w14:paraId="0DC0E3CF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BF044BB" w14:textId="3204C1D1" w:rsidR="005441AA" w:rsidRPr="00BA2043" w:rsidDel="008D2C41" w:rsidRDefault="00FD1532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AA6B1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A6B10">
              <w:rPr>
                <w:rFonts w:ascii="Angsana New" w:hAnsi="Angsana New"/>
                <w:sz w:val="30"/>
                <w:szCs w:val="30"/>
                <w:lang w:val="en-US" w:eastAsia="en-US"/>
              </w:rPr>
              <w:t>842</w:t>
            </w:r>
          </w:p>
        </w:tc>
        <w:tc>
          <w:tcPr>
            <w:tcW w:w="147" w:type="pct"/>
          </w:tcPr>
          <w:p w14:paraId="0B898D2F" w14:textId="77777777" w:rsidR="005441AA" w:rsidRPr="00E878D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36F9EFFC" w14:textId="456EFEC7" w:rsidR="005441AA" w:rsidRPr="00E878D4" w:rsidDel="008D2C41" w:rsidRDefault="006C43CB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AA6B10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A6B10">
              <w:rPr>
                <w:rFonts w:ascii="Angsana New" w:hAnsi="Angsana New"/>
                <w:sz w:val="30"/>
                <w:szCs w:val="30"/>
                <w:lang w:val="en-US" w:eastAsia="en-US"/>
              </w:rPr>
              <w:t>635</w:t>
            </w:r>
          </w:p>
        </w:tc>
        <w:tc>
          <w:tcPr>
            <w:tcW w:w="136" w:type="pct"/>
          </w:tcPr>
          <w:p w14:paraId="2D785AF5" w14:textId="77777777" w:rsidR="005441AA" w:rsidRPr="00E878D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7D463C9F" w14:textId="114182D0" w:rsidR="005441AA" w:rsidRPr="00E878D4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AA6B10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A6B10">
              <w:rPr>
                <w:rFonts w:ascii="Angsana New" w:hAnsi="Angsana New"/>
                <w:sz w:val="30"/>
                <w:szCs w:val="30"/>
                <w:lang w:val="en-US" w:eastAsia="en-US"/>
              </w:rPr>
              <w:t>217</w:t>
            </w:r>
          </w:p>
        </w:tc>
      </w:tr>
      <w:tr w:rsidR="005441AA" w:rsidRPr="00E878D4" w:rsidDel="008D2C41" w14:paraId="476B9BA6" w14:textId="77777777" w:rsidTr="00095AFB">
        <w:tc>
          <w:tcPr>
            <w:tcW w:w="2038" w:type="pct"/>
          </w:tcPr>
          <w:p w14:paraId="67AC2B9E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</w:tcPr>
          <w:p w14:paraId="531228DC" w14:textId="2DA74509" w:rsidR="005441AA" w:rsidRPr="00BA2043" w:rsidDel="008D2C41" w:rsidRDefault="00FD1532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766</w:t>
            </w:r>
          </w:p>
        </w:tc>
        <w:tc>
          <w:tcPr>
            <w:tcW w:w="147" w:type="pct"/>
          </w:tcPr>
          <w:p w14:paraId="7AB65F4D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17315F1" w14:textId="637BE9CB" w:rsidR="005441AA" w:rsidRPr="00BA2043" w:rsidDel="008D2C41" w:rsidRDefault="00DB719F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736</w:t>
            </w:r>
          </w:p>
        </w:tc>
        <w:tc>
          <w:tcPr>
            <w:tcW w:w="147" w:type="pct"/>
          </w:tcPr>
          <w:p w14:paraId="771D99E3" w14:textId="77777777" w:rsidR="005441AA" w:rsidRPr="00E878D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5A5836A" w14:textId="2A567BA4" w:rsidR="005441AA" w:rsidRPr="00E878D4" w:rsidDel="008D2C41" w:rsidRDefault="006C43CB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729</w:t>
            </w:r>
          </w:p>
        </w:tc>
        <w:tc>
          <w:tcPr>
            <w:tcW w:w="136" w:type="pct"/>
          </w:tcPr>
          <w:p w14:paraId="79AF4D59" w14:textId="77777777" w:rsidR="005441AA" w:rsidRPr="00E878D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5375959" w14:textId="00F267F3" w:rsidR="005441AA" w:rsidRPr="00E878D4" w:rsidDel="008D2C41" w:rsidRDefault="00DB719F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596</w:t>
            </w:r>
          </w:p>
        </w:tc>
      </w:tr>
      <w:tr w:rsidR="005441AA" w:rsidRPr="00BA2043" w14:paraId="3358A4CE" w14:textId="77777777" w:rsidTr="00095AFB">
        <w:tc>
          <w:tcPr>
            <w:tcW w:w="2038" w:type="pct"/>
          </w:tcPr>
          <w:p w14:paraId="063F13DD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ผลประโยชน์อื่นๆ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CE9AF9F" w14:textId="5072181F" w:rsidR="005441AA" w:rsidRPr="00BA2043" w:rsidRDefault="00FD1532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734</w:t>
            </w:r>
          </w:p>
        </w:tc>
        <w:tc>
          <w:tcPr>
            <w:tcW w:w="147" w:type="pct"/>
          </w:tcPr>
          <w:p w14:paraId="6C03324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1AD1E51" w14:textId="7BF0BD54" w:rsidR="005441AA" w:rsidRPr="00BA2043" w:rsidRDefault="00DB719F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642</w:t>
            </w:r>
          </w:p>
        </w:tc>
        <w:tc>
          <w:tcPr>
            <w:tcW w:w="147" w:type="pct"/>
          </w:tcPr>
          <w:p w14:paraId="7970F6BE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7DB6D7BF" w14:textId="5CFE05DF" w:rsidR="005441AA" w:rsidRPr="00BA2043" w:rsidRDefault="006C43CB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732</w:t>
            </w:r>
          </w:p>
        </w:tc>
        <w:tc>
          <w:tcPr>
            <w:tcW w:w="136" w:type="pct"/>
          </w:tcPr>
          <w:p w14:paraId="6A7FBCFC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1820077" w14:textId="4C98A92B" w:rsidR="005441AA" w:rsidRPr="00BA2043" w:rsidRDefault="00DB719F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5441AA" w:rsidRPr="00EE3102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5441AA" w:rsidRPr="00004074" w14:paraId="1A45C213" w14:textId="77777777" w:rsidTr="00095AFB">
        <w:trPr>
          <w:trHeight w:val="280"/>
        </w:trPr>
        <w:tc>
          <w:tcPr>
            <w:tcW w:w="2038" w:type="pct"/>
          </w:tcPr>
          <w:p w14:paraId="6AB748ED" w14:textId="77777777" w:rsidR="005441AA" w:rsidRPr="00004074" w:rsidRDefault="005441AA" w:rsidP="005441A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04074">
              <w:rPr>
                <w:rFonts w:ascii="Angsana New" w:hAnsi="Angsana New" w:cs="Angsana New" w:hint="cs"/>
                <w:b/>
                <w:bCs/>
                <w:cs/>
              </w:rPr>
              <w:t>รวมค่าตอบแทน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475A0FD" w14:textId="6F04A98E" w:rsidR="005441AA" w:rsidRPr="00004074" w:rsidRDefault="00FD1532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AA6B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AA6B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358</w:t>
            </w:r>
          </w:p>
        </w:tc>
        <w:tc>
          <w:tcPr>
            <w:tcW w:w="147" w:type="pct"/>
          </w:tcPr>
          <w:p w14:paraId="7FADCB2B" w14:textId="77777777" w:rsidR="005441AA" w:rsidRPr="0000407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95838D7" w14:textId="2518AC65" w:rsidR="005441AA" w:rsidRPr="004B7F1F" w:rsidRDefault="00FD1532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FD153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AA6B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Pr="00FD153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AA6B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220</w:t>
            </w:r>
          </w:p>
        </w:tc>
        <w:tc>
          <w:tcPr>
            <w:tcW w:w="147" w:type="pct"/>
          </w:tcPr>
          <w:p w14:paraId="588972A3" w14:textId="77777777" w:rsidR="005441AA" w:rsidRPr="004B7F1F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2BFFAB96" w14:textId="18A2BB72" w:rsidR="005441AA" w:rsidRPr="00004074" w:rsidRDefault="006C43CB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AA6B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AA6B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096</w:t>
            </w:r>
          </w:p>
        </w:tc>
        <w:tc>
          <w:tcPr>
            <w:tcW w:w="136" w:type="pct"/>
          </w:tcPr>
          <w:p w14:paraId="0A666134" w14:textId="77777777" w:rsidR="005441AA" w:rsidRPr="0000407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4ABB4DA" w14:textId="666B5066" w:rsidR="005441AA" w:rsidRPr="0000407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AA6B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AA6B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455</w:t>
            </w:r>
          </w:p>
        </w:tc>
      </w:tr>
    </w:tbl>
    <w:p w14:paraId="4B1F3C18" w14:textId="5208B765" w:rsidR="004B1823" w:rsidRDefault="004B1823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37088EA" w14:textId="7F415012" w:rsidR="00EC75D2" w:rsidRDefault="00EC75D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7A9C54B" w14:textId="17028060" w:rsidR="00EC75D2" w:rsidRDefault="00EC75D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603AA35" w14:textId="00C3D57E" w:rsidR="00EC75D2" w:rsidRDefault="00EC75D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3E1FF63" w14:textId="77777777" w:rsidR="00B3091B" w:rsidRDefault="00B3091B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AFA891" w14:textId="77777777" w:rsidR="00EC75D2" w:rsidRPr="00BA2043" w:rsidRDefault="00EC75D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8D826B" w14:textId="01B3F386" w:rsidR="00AA4DCA" w:rsidRPr="00BA2043" w:rsidRDefault="00FB72DA" w:rsidP="000A7342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BB2ED4">
        <w:rPr>
          <w:rFonts w:ascii="Angsana New" w:hAnsi="Angsana New" w:cs="Angsana New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BC619A" w:rsidRPr="006A2236">
        <w:rPr>
          <w:rFonts w:ascii="Angsana New" w:hAnsi="Angsana New" w:cs="Angsana New"/>
          <w:lang w:val="en-US"/>
        </w:rPr>
        <w:t>3</w:t>
      </w:r>
      <w:r w:rsidR="00BC619A">
        <w:rPr>
          <w:rFonts w:ascii="Angsana New" w:hAnsi="Angsana New" w:cs="Angsana New"/>
          <w:lang w:val="en-US"/>
        </w:rPr>
        <w:t>0</w:t>
      </w:r>
      <w:r w:rsidR="00960752">
        <w:rPr>
          <w:rFonts w:ascii="Angsana New" w:hAnsi="Angsana New" w:cs="Angsana New" w:hint="cs"/>
          <w:cs/>
        </w:rPr>
        <w:t xml:space="preserve"> </w:t>
      </w:r>
      <w:r w:rsidR="00DB719F">
        <w:rPr>
          <w:rFonts w:ascii="Angsana New" w:hAnsi="Angsana New" w:cs="Angsana New" w:hint="cs"/>
          <w:cs/>
        </w:rPr>
        <w:t>กันยายน</w:t>
      </w:r>
      <w:r w:rsidR="00265693">
        <w:rPr>
          <w:rFonts w:ascii="Angsana New" w:hAnsi="Angsana New" w:cs="Angsana New" w:hint="cs"/>
          <w:cs/>
        </w:rPr>
        <w:t xml:space="preserve"> </w:t>
      </w:r>
      <w:r w:rsidR="00265693">
        <w:rPr>
          <w:rFonts w:ascii="Angsana New" w:hAnsi="Angsana New" w:cs="Angsana New"/>
          <w:lang w:val="en-US"/>
        </w:rPr>
        <w:t>2563</w:t>
      </w:r>
      <w:r w:rsidR="00960752" w:rsidRPr="00BA2043">
        <w:rPr>
          <w:rFonts w:ascii="Angsana New" w:hAnsi="Angsana New" w:cs="Angsana New" w:hint="cs"/>
          <w:cs/>
        </w:rPr>
        <w:t xml:space="preserve"> </w:t>
      </w:r>
      <w:r w:rsidRPr="00BB2ED4">
        <w:rPr>
          <w:rFonts w:ascii="Angsana New" w:hAnsi="Angsana New" w:cs="Angsana New"/>
          <w:cs/>
        </w:rPr>
        <w:t xml:space="preserve">และ </w:t>
      </w:r>
      <w:r w:rsidR="006A2236" w:rsidRPr="006A2236">
        <w:rPr>
          <w:rFonts w:ascii="Angsana New" w:hAnsi="Angsana New" w:cs="Angsana New"/>
          <w:lang w:val="en-US"/>
        </w:rPr>
        <w:t>31</w:t>
      </w:r>
      <w:r w:rsidRPr="00BB2ED4">
        <w:rPr>
          <w:rFonts w:ascii="Angsana New" w:hAnsi="Angsana New" w:cs="Angsana New"/>
          <w:cs/>
        </w:rPr>
        <w:t xml:space="preserve"> ธันวาคม </w:t>
      </w:r>
      <w:r w:rsidR="006A2236" w:rsidRPr="006A2236">
        <w:rPr>
          <w:rFonts w:ascii="Angsana New" w:hAnsi="Angsana New" w:cs="Angsana New"/>
          <w:lang w:val="en-US"/>
        </w:rPr>
        <w:t>25</w:t>
      </w:r>
      <w:r w:rsidR="006A2236" w:rsidRPr="006A2236">
        <w:rPr>
          <w:rFonts w:ascii="Angsana New" w:hAnsi="Angsana New" w:cs="Angsana New" w:hint="cs"/>
          <w:lang w:val="en-US"/>
        </w:rPr>
        <w:t>62</w:t>
      </w:r>
      <w:r w:rsidR="008D2C41" w:rsidRPr="00BB2ED4">
        <w:rPr>
          <w:rFonts w:ascii="Angsana New" w:hAnsi="Angsana New" w:cs="Angsana New"/>
          <w:cs/>
        </w:rPr>
        <w:t xml:space="preserve"> </w:t>
      </w:r>
      <w:r w:rsidRPr="00BB2ED4">
        <w:rPr>
          <w:rFonts w:ascii="Angsana New" w:hAnsi="Angsana New" w:cs="Angsana New"/>
          <w:cs/>
        </w:rPr>
        <w:t>มีดังนี้</w:t>
      </w:r>
    </w:p>
    <w:p w14:paraId="54D11750" w14:textId="77777777" w:rsidR="00C255A9" w:rsidRPr="006B6147" w:rsidRDefault="00C255A9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18"/>
          <w:szCs w:val="18"/>
          <w:cs/>
          <w:lang w:val="en-US"/>
        </w:rPr>
      </w:pPr>
    </w:p>
    <w:p w14:paraId="74784D19" w14:textId="77777777" w:rsidR="00717940" w:rsidRPr="00BA2043" w:rsidRDefault="00184B2B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t>ลูกหนี้การค้า</w:t>
      </w:r>
    </w:p>
    <w:p w14:paraId="4632ADA5" w14:textId="77777777" w:rsidR="008D2C41" w:rsidRPr="006B6147" w:rsidRDefault="008D2C41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173"/>
        <w:gridCol w:w="269"/>
        <w:gridCol w:w="1171"/>
        <w:gridCol w:w="271"/>
        <w:gridCol w:w="1197"/>
        <w:gridCol w:w="261"/>
        <w:gridCol w:w="1146"/>
      </w:tblGrid>
      <w:tr w:rsidR="00E778A3" w:rsidRPr="00BA2043" w14:paraId="2953045A" w14:textId="77777777" w:rsidTr="00E778A3">
        <w:trPr>
          <w:trHeight w:val="427"/>
          <w:tblHeader/>
        </w:trPr>
        <w:tc>
          <w:tcPr>
            <w:tcW w:w="1505" w:type="pct"/>
          </w:tcPr>
          <w:p w14:paraId="213C6CA2" w14:textId="77777777" w:rsidR="00E778A3" w:rsidRPr="00BA2043" w:rsidRDefault="00E778A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26204697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14:paraId="3F40CA20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396FB1A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422BE73E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778A3" w:rsidRPr="00BA2043" w14:paraId="55251CEC" w14:textId="77777777" w:rsidTr="00E778A3">
        <w:trPr>
          <w:trHeight w:val="427"/>
          <w:tblHeader/>
        </w:trPr>
        <w:tc>
          <w:tcPr>
            <w:tcW w:w="1505" w:type="pct"/>
          </w:tcPr>
          <w:p w14:paraId="70DAA777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14:paraId="0F5777F8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9A222C3" w14:textId="1958564E" w:rsidR="00E778A3" w:rsidRPr="00BA2043" w:rsidRDefault="0096075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B719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14:paraId="4C1C591F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693E2A2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226A6208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663F8613" w14:textId="6144BC25" w:rsidR="00E778A3" w:rsidRPr="00BA2043" w:rsidRDefault="00DB71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" w:type="pct"/>
          </w:tcPr>
          <w:p w14:paraId="2E077772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F7E2382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778A3" w:rsidRPr="00BA2043" w14:paraId="72C62240" w14:textId="77777777" w:rsidTr="00E778A3">
        <w:trPr>
          <w:trHeight w:val="427"/>
          <w:tblHeader/>
        </w:trPr>
        <w:tc>
          <w:tcPr>
            <w:tcW w:w="1505" w:type="pct"/>
          </w:tcPr>
          <w:p w14:paraId="0BD37CC1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14:paraId="4B65A49F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5693D8F" w14:textId="77777777" w:rsidR="00E778A3" w:rsidRPr="006C45EA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016B499B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F36AB2" w14:textId="77777777" w:rsidR="00E778A3" w:rsidRPr="006C45EA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6" w:type="pct"/>
          </w:tcPr>
          <w:p w14:paraId="1450E8AA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7EFA70FF" w14:textId="77777777" w:rsidR="00E778A3" w:rsidRPr="006C45EA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</w:tcPr>
          <w:p w14:paraId="68CDE7C6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E418633" w14:textId="77777777" w:rsidR="00E778A3" w:rsidRPr="006C45EA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E778A3" w:rsidRPr="00BA2043" w14:paraId="0A2D3085" w14:textId="77777777" w:rsidTr="00E778A3">
        <w:trPr>
          <w:trHeight w:val="427"/>
          <w:tblHeader/>
        </w:trPr>
        <w:tc>
          <w:tcPr>
            <w:tcW w:w="1505" w:type="pct"/>
          </w:tcPr>
          <w:p w14:paraId="361CD548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0B2EF184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778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961" w:type="pct"/>
            <w:gridSpan w:val="7"/>
          </w:tcPr>
          <w:p w14:paraId="22F41DEF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78A3" w:rsidRPr="00BA2043" w14:paraId="4AB26EE1" w14:textId="77777777" w:rsidTr="00E778A3">
        <w:trPr>
          <w:trHeight w:val="258"/>
        </w:trPr>
        <w:tc>
          <w:tcPr>
            <w:tcW w:w="1505" w:type="pct"/>
          </w:tcPr>
          <w:p w14:paraId="02AB17DE" w14:textId="77777777" w:rsidR="00E778A3" w:rsidRPr="00BA2043" w:rsidRDefault="00E778A3" w:rsidP="00E778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4" w:type="pct"/>
          </w:tcPr>
          <w:p w14:paraId="78BF3FF0" w14:textId="77777777" w:rsidR="00E778A3" w:rsidRPr="00BA204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C04E568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E1A411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55FFF7C" w14:textId="77777777" w:rsidR="00E778A3" w:rsidRPr="00BA2043" w:rsidRDefault="00E778A3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ED913B0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58D50008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6F1C7A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7A471E7" w14:textId="77777777" w:rsidR="00E778A3" w:rsidRPr="00BA2043" w:rsidRDefault="00E778A3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78A3" w:rsidRPr="00BA2043" w14:paraId="29BB93CD" w14:textId="77777777" w:rsidTr="00E778A3">
        <w:trPr>
          <w:trHeight w:val="258"/>
        </w:trPr>
        <w:tc>
          <w:tcPr>
            <w:tcW w:w="1505" w:type="pct"/>
          </w:tcPr>
          <w:p w14:paraId="3A547DEA" w14:textId="77777777" w:rsidR="00E778A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66F3B1F" w14:textId="77777777" w:rsidR="00E778A3" w:rsidRPr="00BA204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534" w:type="pct"/>
          </w:tcPr>
          <w:p w14:paraId="043BE82F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4450BAB" w14:textId="77777777" w:rsidR="00CE79A7" w:rsidRDefault="00CE79A7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75703EE" w14:textId="4A51EEDA" w:rsidR="00184E34" w:rsidRPr="00BA2043" w:rsidRDefault="006C43CB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303E7217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6ABB1C6" w14:textId="77777777" w:rsidR="00E778A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3CFD577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73D1C95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06B7C21B" w14:textId="77777777" w:rsidR="004F5044" w:rsidRDefault="004F5044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10088C0" w14:textId="1703C560" w:rsidR="00184E34" w:rsidRPr="00BA2043" w:rsidRDefault="005B0824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2,763</w:t>
            </w:r>
          </w:p>
        </w:tc>
        <w:tc>
          <w:tcPr>
            <w:tcW w:w="141" w:type="pct"/>
          </w:tcPr>
          <w:p w14:paraId="5C8AEDD0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8D22A04" w14:textId="77777777" w:rsidR="00E778A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1A2B30C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6C47D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</w:tr>
      <w:tr w:rsidR="00E778A3" w:rsidRPr="00BA2043" w14:paraId="0CB462B8" w14:textId="77777777" w:rsidTr="00E778A3">
        <w:trPr>
          <w:trHeight w:val="258"/>
        </w:trPr>
        <w:tc>
          <w:tcPr>
            <w:tcW w:w="1505" w:type="pct"/>
          </w:tcPr>
          <w:p w14:paraId="1C21DB0B" w14:textId="77777777" w:rsidR="00E778A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พีเอ็มซี เลเบิล </w:t>
            </w:r>
          </w:p>
          <w:p w14:paraId="59DCF7FB" w14:textId="77777777" w:rsidR="00E778A3" w:rsidRPr="00BA204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534" w:type="pct"/>
          </w:tcPr>
          <w:p w14:paraId="0D2240DD" w14:textId="77777777" w:rsid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71A1FAA" w14:textId="77777777" w:rsidR="00CE79A7" w:rsidRDefault="00CE79A7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1F8C27F0" w14:textId="27DD7D3C" w:rsidR="00184E34" w:rsidRPr="008A2E5C" w:rsidRDefault="005B0824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E4EDF0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F890288" w14:textId="77777777" w:rsidR="00E778A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1632D5EE" w14:textId="77777777" w:rsidR="00E778A3" w:rsidRPr="008A2E5C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45B99E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47257BE8" w14:textId="77777777" w:rsidR="004F5044" w:rsidRDefault="004F5044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9174913" w14:textId="331BA8BF" w:rsidR="00184E34" w:rsidRPr="00BA2043" w:rsidRDefault="00C308C0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26,271</w:t>
            </w:r>
          </w:p>
        </w:tc>
        <w:tc>
          <w:tcPr>
            <w:tcW w:w="141" w:type="pct"/>
          </w:tcPr>
          <w:p w14:paraId="1D5B37E5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F7C0570" w14:textId="77777777" w:rsidR="00E778A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  <w:p w14:paraId="63E96AD5" w14:textId="77777777" w:rsidR="00E778A3" w:rsidRPr="008A2E5C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16</w:t>
            </w:r>
            <w:r w:rsidRPr="006C47D9">
              <w:rPr>
                <w:rFonts w:ascii="Angsana New" w:hAnsi="Angsana New"/>
                <w:sz w:val="30"/>
                <w:szCs w:val="30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</w:rPr>
              <w:t>889</w:t>
            </w:r>
          </w:p>
        </w:tc>
      </w:tr>
      <w:tr w:rsidR="00A50CA1" w:rsidRPr="00BA2043" w14:paraId="49A63EA6" w14:textId="77777777" w:rsidTr="00E778A3">
        <w:trPr>
          <w:trHeight w:val="258"/>
        </w:trPr>
        <w:tc>
          <w:tcPr>
            <w:tcW w:w="1505" w:type="pct"/>
          </w:tcPr>
          <w:p w14:paraId="2CC1C615" w14:textId="1083CFAF" w:rsidR="00A50CA1" w:rsidRPr="00BA2043" w:rsidRDefault="00A50CA1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50CA1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534" w:type="pct"/>
          </w:tcPr>
          <w:p w14:paraId="20D8E60D" w14:textId="77777777" w:rsidR="00A50CA1" w:rsidRDefault="00A50CA1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BFE5312" w14:textId="70A1D935" w:rsidR="00A50CA1" w:rsidRPr="008A2E5C" w:rsidRDefault="005B0824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6C5A4EB" w14:textId="77777777" w:rsidR="00A50CA1" w:rsidRPr="00BA2043" w:rsidRDefault="00A50CA1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7549AE0" w14:textId="1000ABD1" w:rsidR="00A50CA1" w:rsidRDefault="00DB631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3C62C23" w14:textId="77777777" w:rsidR="00A50CA1" w:rsidRPr="00BA2043" w:rsidRDefault="00A50CA1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74980D5C" w14:textId="576A457C" w:rsidR="00A50CA1" w:rsidRPr="00BA2043" w:rsidRDefault="00C308C0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1,280</w:t>
            </w:r>
          </w:p>
        </w:tc>
        <w:tc>
          <w:tcPr>
            <w:tcW w:w="141" w:type="pct"/>
          </w:tcPr>
          <w:p w14:paraId="084569AD" w14:textId="77777777" w:rsidR="00A50CA1" w:rsidRPr="00BA2043" w:rsidRDefault="00A50CA1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9F3D103" w14:textId="646F0165" w:rsidR="00A50CA1" w:rsidRDefault="0005176A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78A3" w:rsidRPr="00BA2043" w14:paraId="3BB6D22B" w14:textId="77777777" w:rsidTr="00E778A3">
        <w:trPr>
          <w:trHeight w:val="258"/>
        </w:trPr>
        <w:tc>
          <w:tcPr>
            <w:tcW w:w="1505" w:type="pct"/>
          </w:tcPr>
          <w:p w14:paraId="7F3BF18D" w14:textId="77777777" w:rsidR="00E778A3" w:rsidRPr="00767B66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cs/>
              </w:rPr>
            </w:pPr>
          </w:p>
        </w:tc>
        <w:tc>
          <w:tcPr>
            <w:tcW w:w="534" w:type="pct"/>
          </w:tcPr>
          <w:p w14:paraId="39AE9DB7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AE55A1B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lang w:val="en-US"/>
              </w:rPr>
            </w:pPr>
          </w:p>
        </w:tc>
        <w:tc>
          <w:tcPr>
            <w:tcW w:w="145" w:type="pct"/>
          </w:tcPr>
          <w:p w14:paraId="4BBEBBD6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</w:rPr>
            </w:pPr>
          </w:p>
        </w:tc>
        <w:tc>
          <w:tcPr>
            <w:tcW w:w="632" w:type="pct"/>
          </w:tcPr>
          <w:p w14:paraId="6F38EEA9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lang w:val="en-US"/>
              </w:rPr>
            </w:pPr>
          </w:p>
        </w:tc>
        <w:tc>
          <w:tcPr>
            <w:tcW w:w="146" w:type="pct"/>
          </w:tcPr>
          <w:p w14:paraId="7628B523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</w:rPr>
            </w:pPr>
          </w:p>
        </w:tc>
        <w:tc>
          <w:tcPr>
            <w:tcW w:w="646" w:type="pct"/>
          </w:tcPr>
          <w:p w14:paraId="12BA07B6" w14:textId="77777777" w:rsidR="00E778A3" w:rsidRPr="00767B66" w:rsidRDefault="00E778A3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lang w:val="en-US"/>
              </w:rPr>
            </w:pPr>
          </w:p>
        </w:tc>
        <w:tc>
          <w:tcPr>
            <w:tcW w:w="141" w:type="pct"/>
          </w:tcPr>
          <w:p w14:paraId="05C69EAC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</w:rPr>
            </w:pPr>
          </w:p>
        </w:tc>
        <w:tc>
          <w:tcPr>
            <w:tcW w:w="617" w:type="pct"/>
          </w:tcPr>
          <w:p w14:paraId="2FC1DFE3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lang w:val="en-US"/>
              </w:rPr>
            </w:pPr>
          </w:p>
        </w:tc>
      </w:tr>
      <w:tr w:rsidR="00E778A3" w:rsidRPr="00BA2043" w14:paraId="575E2F83" w14:textId="77777777" w:rsidTr="00E778A3">
        <w:trPr>
          <w:trHeight w:val="258"/>
        </w:trPr>
        <w:tc>
          <w:tcPr>
            <w:tcW w:w="1505" w:type="pct"/>
          </w:tcPr>
          <w:p w14:paraId="6FA99921" w14:textId="77777777" w:rsidR="00E778A3" w:rsidRPr="007B2770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4" w:type="pct"/>
          </w:tcPr>
          <w:p w14:paraId="58647B33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1D7493E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B2190B6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B97102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23119DE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0BA1FB5" w14:textId="77777777" w:rsidR="00E778A3" w:rsidRPr="00BA2043" w:rsidRDefault="00E778A3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1F5F363A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2B00FE3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78A3" w:rsidRPr="00BA2043" w14:paraId="2D6EA037" w14:textId="77777777" w:rsidTr="00E778A3">
        <w:trPr>
          <w:trHeight w:val="258"/>
        </w:trPr>
        <w:tc>
          <w:tcPr>
            <w:tcW w:w="1505" w:type="pct"/>
          </w:tcPr>
          <w:p w14:paraId="53518955" w14:textId="77777777" w:rsidR="00E778A3" w:rsidRPr="00BA2043" w:rsidRDefault="00E778A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Trade Ally International Pte. Ltd.</w:t>
            </w:r>
          </w:p>
        </w:tc>
        <w:tc>
          <w:tcPr>
            <w:tcW w:w="534" w:type="pct"/>
          </w:tcPr>
          <w:p w14:paraId="7A0E6C6C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66276AE" w14:textId="0C16BAEC" w:rsidR="00E778A3" w:rsidRPr="00BA2043" w:rsidRDefault="005B0824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A6FA609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8418349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6C47D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644</w:t>
            </w:r>
          </w:p>
        </w:tc>
        <w:tc>
          <w:tcPr>
            <w:tcW w:w="146" w:type="pct"/>
          </w:tcPr>
          <w:p w14:paraId="54563D18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0B7296B1" w14:textId="22F88F9F" w:rsidR="00E778A3" w:rsidRPr="00BA2043" w:rsidRDefault="00C308C0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460BB707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A796042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778A3" w:rsidRPr="00BA2043" w14:paraId="48B8CBA9" w14:textId="77777777" w:rsidTr="00E778A3">
        <w:trPr>
          <w:trHeight w:val="258"/>
        </w:trPr>
        <w:tc>
          <w:tcPr>
            <w:tcW w:w="1505" w:type="pct"/>
          </w:tcPr>
          <w:p w14:paraId="08052877" w14:textId="77777777" w:rsidR="00E778A3" w:rsidRPr="00BA2043" w:rsidRDefault="00E778A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</w:tcPr>
          <w:p w14:paraId="48EDFF79" w14:textId="25DE3D23" w:rsidR="00E778A3" w:rsidRPr="00E778A3" w:rsidRDefault="00047446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CE634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D6E9F2B" w14:textId="5F0D9C2A" w:rsidR="00E778A3" w:rsidRPr="00BA2043" w:rsidRDefault="005B0824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7DD2922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A7FE894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6C47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146" w:type="pct"/>
          </w:tcPr>
          <w:p w14:paraId="680A2678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6872A5FA" w14:textId="49F495D9" w:rsidR="00E778A3" w:rsidRPr="00BA2043" w:rsidRDefault="00C308C0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30,314</w:t>
            </w:r>
          </w:p>
        </w:tc>
        <w:tc>
          <w:tcPr>
            <w:tcW w:w="141" w:type="pct"/>
          </w:tcPr>
          <w:p w14:paraId="1156669A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3AAAE24F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Pr="006C47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673</w:t>
            </w:r>
          </w:p>
        </w:tc>
      </w:tr>
    </w:tbl>
    <w:p w14:paraId="2189A996" w14:textId="5FE28117" w:rsidR="0085034A" w:rsidRDefault="00850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393BB356" w14:textId="77777777" w:rsidR="00966ED5" w:rsidRDefault="00657129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t>ลูกหนี้</w:t>
      </w:r>
      <w:r w:rsidR="008E61FA">
        <w:rPr>
          <w:rFonts w:ascii="Angsana New" w:hAnsi="Angsana New" w:cs="Angsana New" w:hint="cs"/>
          <w:b/>
          <w:bCs/>
          <w:i/>
          <w:iCs/>
          <w:cs/>
        </w:rPr>
        <w:t>หมุนเวียน</w:t>
      </w:r>
      <w:r w:rsidRPr="00BA2043">
        <w:rPr>
          <w:rFonts w:ascii="Angsana New" w:hAnsi="Angsana New" w:cs="Angsana New"/>
          <w:b/>
          <w:bCs/>
          <w:i/>
          <w:iCs/>
          <w:cs/>
        </w:rPr>
        <w:t xml:space="preserve">อื่น </w:t>
      </w:r>
    </w:p>
    <w:p w14:paraId="425BCDE6" w14:textId="77777777" w:rsidR="00075BCC" w:rsidRPr="00075BCC" w:rsidRDefault="00075BCC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171"/>
        <w:gridCol w:w="271"/>
        <w:gridCol w:w="6"/>
        <w:gridCol w:w="1161"/>
        <w:gridCol w:w="9"/>
        <w:gridCol w:w="265"/>
        <w:gridCol w:w="9"/>
        <w:gridCol w:w="1185"/>
        <w:gridCol w:w="9"/>
        <w:gridCol w:w="252"/>
        <w:gridCol w:w="9"/>
        <w:gridCol w:w="1137"/>
      </w:tblGrid>
      <w:tr w:rsidR="00566503" w:rsidRPr="00BA2043" w14:paraId="57EA2530" w14:textId="77777777" w:rsidTr="00905A65">
        <w:trPr>
          <w:trHeight w:val="387"/>
          <w:tblHeader/>
        </w:trPr>
        <w:tc>
          <w:tcPr>
            <w:tcW w:w="2043" w:type="pct"/>
          </w:tcPr>
          <w:p w14:paraId="56F6BA5C" w14:textId="77777777" w:rsidR="008D2C41" w:rsidRPr="00BA2043" w:rsidRDefault="008D2C4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5"/>
          </w:tcPr>
          <w:p w14:paraId="5258320A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gridSpan w:val="2"/>
          </w:tcPr>
          <w:p w14:paraId="1C848293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pct"/>
            <w:gridSpan w:val="5"/>
          </w:tcPr>
          <w:p w14:paraId="22920C2F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63F65" w:rsidRPr="00BA2043" w14:paraId="02B7F4D9" w14:textId="77777777" w:rsidTr="00214BE3">
        <w:trPr>
          <w:trHeight w:val="427"/>
          <w:tblHeader/>
        </w:trPr>
        <w:tc>
          <w:tcPr>
            <w:tcW w:w="2043" w:type="pct"/>
          </w:tcPr>
          <w:p w14:paraId="4CA19288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D7F3B0D" w14:textId="78C7E911" w:rsidR="00363F65" w:rsidRPr="00BA2043" w:rsidRDefault="00DB71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45096526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47A2D5C" w14:textId="77777777" w:rsidR="00363F65" w:rsidRPr="00BA204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363F65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  <w:gridSpan w:val="2"/>
          </w:tcPr>
          <w:p w14:paraId="2E2AF1FF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409299BB" w14:textId="7FAF9CFD" w:rsidR="00363F65" w:rsidRPr="00BA2043" w:rsidRDefault="00DB71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" w:type="pct"/>
            <w:gridSpan w:val="2"/>
          </w:tcPr>
          <w:p w14:paraId="53206975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1D7A9522" w14:textId="77777777" w:rsidR="00363F65" w:rsidRPr="00BA204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363F65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63F65" w:rsidRPr="00BA2043" w14:paraId="4D67BE7A" w14:textId="77777777" w:rsidTr="00214BE3">
        <w:trPr>
          <w:trHeight w:val="427"/>
          <w:tblHeader/>
        </w:trPr>
        <w:tc>
          <w:tcPr>
            <w:tcW w:w="2043" w:type="pct"/>
          </w:tcPr>
          <w:p w14:paraId="6638E4D9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FB045A2" w14:textId="77777777" w:rsidR="00363F65" w:rsidRPr="006C45EA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186C1871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5F2708F" w14:textId="77777777" w:rsidR="00363F65" w:rsidRPr="006C45EA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  <w:gridSpan w:val="2"/>
          </w:tcPr>
          <w:p w14:paraId="40D4D8B1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4089E7BA" w14:textId="77777777" w:rsidR="00363F65" w:rsidRPr="006C45EA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gridSpan w:val="2"/>
          </w:tcPr>
          <w:p w14:paraId="058B93DB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56B3DE65" w14:textId="77777777" w:rsidR="00363F65" w:rsidRPr="006C45EA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566503" w:rsidRPr="00BA2043" w14:paraId="747683E3" w14:textId="77777777" w:rsidTr="00214BE3">
        <w:trPr>
          <w:trHeight w:val="387"/>
          <w:tblHeader/>
        </w:trPr>
        <w:tc>
          <w:tcPr>
            <w:tcW w:w="2043" w:type="pct"/>
          </w:tcPr>
          <w:p w14:paraId="20033CD8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12"/>
          </w:tcPr>
          <w:p w14:paraId="3741DAE0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BE3" w:rsidRPr="00335AA5" w14:paraId="5D6D041E" w14:textId="77777777" w:rsidTr="00214BE3">
        <w:trPr>
          <w:trHeight w:val="258"/>
        </w:trPr>
        <w:tc>
          <w:tcPr>
            <w:tcW w:w="2043" w:type="pct"/>
          </w:tcPr>
          <w:p w14:paraId="01AE845E" w14:textId="77777777" w:rsidR="00214BE3" w:rsidRPr="00214BE3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1F18C904" w14:textId="77777777" w:rsidR="00214BE3" w:rsidRPr="00335AA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4E46125" w14:textId="77777777" w:rsidR="00214BE3" w:rsidRPr="00335AA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186F85E3" w14:textId="77777777" w:rsidR="00214BE3" w:rsidRPr="00905A65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097006D9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29C35AD8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4680EA28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AA3EAA1" w14:textId="77777777" w:rsidR="00214BE3" w:rsidRPr="00905A65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BE3" w:rsidRPr="00335AA5" w14:paraId="5E0E7B22" w14:textId="77777777" w:rsidTr="00214BE3">
        <w:trPr>
          <w:trHeight w:val="258"/>
        </w:trPr>
        <w:tc>
          <w:tcPr>
            <w:tcW w:w="2043" w:type="pct"/>
          </w:tcPr>
          <w:p w14:paraId="3A43E6BD" w14:textId="77777777" w:rsidR="00214BE3" w:rsidRPr="00214BE3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1" w:type="pct"/>
          </w:tcPr>
          <w:p w14:paraId="59F7B374" w14:textId="1AEEE16B" w:rsidR="00214BE3" w:rsidRPr="00F67DA5" w:rsidRDefault="00644B1B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0EAC5E55" w14:textId="77777777" w:rsidR="00214BE3" w:rsidRPr="00335AA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05AB99A8" w14:textId="77777777" w:rsidR="00214BE3" w:rsidRPr="00365BC2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23326D0B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608DFC83" w14:textId="1EFDDE2F" w:rsidR="00214BE3" w:rsidRPr="00905A65" w:rsidRDefault="00E3689A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3,103</w:t>
            </w:r>
          </w:p>
        </w:tc>
        <w:tc>
          <w:tcPr>
            <w:tcW w:w="141" w:type="pct"/>
            <w:gridSpan w:val="2"/>
          </w:tcPr>
          <w:p w14:paraId="421D0C4D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F6DB039" w14:textId="77777777" w:rsidR="00214BE3" w:rsidRPr="00365BC2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0CA1" w:rsidRPr="00335AA5" w14:paraId="7B954558" w14:textId="77777777" w:rsidTr="00214BE3">
        <w:trPr>
          <w:trHeight w:val="258"/>
        </w:trPr>
        <w:tc>
          <w:tcPr>
            <w:tcW w:w="2043" w:type="pct"/>
          </w:tcPr>
          <w:p w14:paraId="5C6A406E" w14:textId="289244FF" w:rsidR="00A50CA1" w:rsidRPr="00E43ADC" w:rsidRDefault="00A50CA1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43ADC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1" w:type="pct"/>
          </w:tcPr>
          <w:p w14:paraId="7336A23C" w14:textId="3B6FC5AD" w:rsidR="00A50CA1" w:rsidRPr="00F67DA5" w:rsidRDefault="00E3689A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11FAD5AE" w14:textId="77777777" w:rsidR="00A50CA1" w:rsidRPr="00335AA5" w:rsidRDefault="00A50CA1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5EE42DAE" w14:textId="20A3749A" w:rsidR="00A50CA1" w:rsidRDefault="00E3689A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72B95243" w14:textId="77777777" w:rsidR="00A50CA1" w:rsidRPr="00905A65" w:rsidRDefault="00A50CA1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4A95BD50" w14:textId="4F121407" w:rsidR="00A50CA1" w:rsidRPr="00905A65" w:rsidRDefault="00AA59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</w:p>
        </w:tc>
        <w:tc>
          <w:tcPr>
            <w:tcW w:w="141" w:type="pct"/>
            <w:gridSpan w:val="2"/>
          </w:tcPr>
          <w:p w14:paraId="6D8C9255" w14:textId="77777777" w:rsidR="00A50CA1" w:rsidRPr="00905A65" w:rsidRDefault="00A50CA1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4D6B2C7" w14:textId="7DB18321" w:rsidR="00A50CA1" w:rsidRDefault="00B03628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4BE3" w:rsidRPr="00335AA5" w14:paraId="17732FE7" w14:textId="77777777" w:rsidTr="00214BE3">
        <w:trPr>
          <w:trHeight w:val="258"/>
        </w:trPr>
        <w:tc>
          <w:tcPr>
            <w:tcW w:w="2043" w:type="pct"/>
          </w:tcPr>
          <w:p w14:paraId="6C96AE13" w14:textId="77777777" w:rsidR="00214BE3" w:rsidRPr="00075BCC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14:paraId="6BA1103A" w14:textId="77777777" w:rsidR="00214BE3" w:rsidRPr="00075BC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CF86EB1" w14:textId="77777777" w:rsidR="00214BE3" w:rsidRPr="00075BC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  <w:gridSpan w:val="2"/>
          </w:tcPr>
          <w:p w14:paraId="01BB4C41" w14:textId="77777777" w:rsidR="00214BE3" w:rsidRPr="00075BCC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096905D3" w14:textId="77777777" w:rsidR="00214BE3" w:rsidRPr="00075BC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pct"/>
            <w:gridSpan w:val="2"/>
          </w:tcPr>
          <w:p w14:paraId="1D112994" w14:textId="5C499A71" w:rsidR="00214BE3" w:rsidRPr="00075BC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3674C688" w14:textId="77777777" w:rsidR="00214BE3" w:rsidRPr="00075BC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" w:type="pct"/>
          </w:tcPr>
          <w:p w14:paraId="38F12DB4" w14:textId="77777777" w:rsidR="00214BE3" w:rsidRPr="00075BCC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4BE3" w:rsidRPr="00335AA5" w14:paraId="167918C8" w14:textId="77777777" w:rsidTr="00214BE3">
        <w:trPr>
          <w:trHeight w:val="258"/>
        </w:trPr>
        <w:tc>
          <w:tcPr>
            <w:tcW w:w="2043" w:type="pct"/>
          </w:tcPr>
          <w:p w14:paraId="39017EC5" w14:textId="77777777" w:rsidR="00214BE3" w:rsidRPr="00335AA5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9691AD8" w14:textId="5F8D5F6D" w:rsidR="00214BE3" w:rsidRPr="00F67DA5" w:rsidRDefault="00E3689A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149" w:type="pct"/>
            <w:gridSpan w:val="2"/>
          </w:tcPr>
          <w:p w14:paraId="20378AB1" w14:textId="77777777" w:rsidR="00214BE3" w:rsidRPr="00335AA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0DD060F3" w14:textId="77777777" w:rsidR="00214BE3" w:rsidRPr="00905A65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  <w:gridSpan w:val="2"/>
          </w:tcPr>
          <w:p w14:paraId="0E240A0B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bottom w:val="single" w:sz="4" w:space="0" w:color="auto"/>
            </w:tcBorders>
          </w:tcPr>
          <w:p w14:paraId="17A21194" w14:textId="13E95940" w:rsidR="00214BE3" w:rsidRPr="00905A65" w:rsidRDefault="00AA59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141" w:type="pct"/>
            <w:gridSpan w:val="2"/>
          </w:tcPr>
          <w:p w14:paraId="3F891C7A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A1659A1" w14:textId="77777777" w:rsidR="00214BE3" w:rsidRPr="00905A65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14BE3" w:rsidRPr="00335AA5" w14:paraId="57A34DF6" w14:textId="77777777" w:rsidTr="00905A65">
        <w:trPr>
          <w:trHeight w:val="258"/>
        </w:trPr>
        <w:tc>
          <w:tcPr>
            <w:tcW w:w="2043" w:type="pct"/>
          </w:tcPr>
          <w:p w14:paraId="3EB87956" w14:textId="77777777" w:rsidR="00214BE3" w:rsidRPr="00335AA5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613B96D" w14:textId="1018C0A7" w:rsidR="00214BE3" w:rsidRPr="00E07FCB" w:rsidRDefault="00E3689A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149" w:type="pct"/>
            <w:gridSpan w:val="2"/>
          </w:tcPr>
          <w:p w14:paraId="7DBD54A0" w14:textId="77777777" w:rsidR="00214BE3" w:rsidRPr="00E07FCB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6469A5" w14:textId="77777777" w:rsidR="00214BE3" w:rsidRPr="00E07FCB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  <w:gridSpan w:val="2"/>
          </w:tcPr>
          <w:p w14:paraId="1E35D1F5" w14:textId="77777777" w:rsidR="00214BE3" w:rsidRPr="00E07FCB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C476E1" w14:textId="672698A8" w:rsidR="00214BE3" w:rsidRPr="00E07FCB" w:rsidRDefault="00AA59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3,704</w:t>
            </w:r>
          </w:p>
        </w:tc>
        <w:tc>
          <w:tcPr>
            <w:tcW w:w="141" w:type="pct"/>
            <w:gridSpan w:val="2"/>
          </w:tcPr>
          <w:p w14:paraId="3911452B" w14:textId="77777777" w:rsidR="00214BE3" w:rsidRPr="00335AA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6975BA2" w14:textId="77777777" w:rsidR="00214BE3" w:rsidRPr="00335AA5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3C42B6E2" w14:textId="52E69BD9" w:rsidR="00AB6DFE" w:rsidRDefault="00AB6DFE" w:rsidP="00F47D27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2B6520F" w14:textId="1D3BC582" w:rsidR="004439EF" w:rsidRDefault="004439EF" w:rsidP="004439EF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lastRenderedPageBreak/>
        <w:t>เจ้าหนี้การค้า</w:t>
      </w:r>
    </w:p>
    <w:p w14:paraId="0776F713" w14:textId="77777777" w:rsidR="004439EF" w:rsidRPr="00075BCC" w:rsidRDefault="004439EF" w:rsidP="004439EF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171"/>
        <w:gridCol w:w="271"/>
        <w:gridCol w:w="6"/>
        <w:gridCol w:w="1161"/>
        <w:gridCol w:w="9"/>
        <w:gridCol w:w="265"/>
        <w:gridCol w:w="9"/>
        <w:gridCol w:w="1185"/>
        <w:gridCol w:w="9"/>
        <w:gridCol w:w="252"/>
        <w:gridCol w:w="9"/>
        <w:gridCol w:w="1137"/>
      </w:tblGrid>
      <w:tr w:rsidR="004439EF" w:rsidRPr="00BA2043" w14:paraId="735E21B3" w14:textId="77777777" w:rsidTr="00D1370C">
        <w:trPr>
          <w:trHeight w:val="387"/>
          <w:tblHeader/>
        </w:trPr>
        <w:tc>
          <w:tcPr>
            <w:tcW w:w="2043" w:type="pct"/>
          </w:tcPr>
          <w:p w14:paraId="79F13D69" w14:textId="77777777" w:rsidR="004439EF" w:rsidRPr="00BA2043" w:rsidRDefault="004439EF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5"/>
          </w:tcPr>
          <w:p w14:paraId="36CDD71D" w14:textId="77777777" w:rsidR="004439EF" w:rsidRPr="00BA2043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gridSpan w:val="2"/>
          </w:tcPr>
          <w:p w14:paraId="11C231A7" w14:textId="77777777" w:rsidR="004439EF" w:rsidRPr="00BA2043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pct"/>
            <w:gridSpan w:val="5"/>
          </w:tcPr>
          <w:p w14:paraId="61F79D65" w14:textId="77777777" w:rsidR="004439EF" w:rsidRPr="00BA2043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439EF" w:rsidRPr="00BA2043" w14:paraId="407C850A" w14:textId="77777777" w:rsidTr="00D1370C">
        <w:trPr>
          <w:trHeight w:val="427"/>
          <w:tblHeader/>
        </w:trPr>
        <w:tc>
          <w:tcPr>
            <w:tcW w:w="2043" w:type="pct"/>
          </w:tcPr>
          <w:p w14:paraId="7D3FD373" w14:textId="77777777" w:rsidR="004439EF" w:rsidRPr="00BA2043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49FD3B2" w14:textId="77777777" w:rsidR="004439EF" w:rsidRPr="00BA2043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52892350" w14:textId="77777777" w:rsidR="004439EF" w:rsidRPr="00BA2043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21C911F" w14:textId="77777777" w:rsidR="004439EF" w:rsidRPr="00BA2043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  <w:gridSpan w:val="2"/>
          </w:tcPr>
          <w:p w14:paraId="4CF84307" w14:textId="77777777" w:rsidR="004439EF" w:rsidRPr="00BA2043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6B304B9E" w14:textId="77777777" w:rsidR="004439EF" w:rsidRPr="00BA2043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" w:type="pct"/>
            <w:gridSpan w:val="2"/>
          </w:tcPr>
          <w:p w14:paraId="36D1D1B4" w14:textId="77777777" w:rsidR="004439EF" w:rsidRPr="00BA2043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2A66B00C" w14:textId="77777777" w:rsidR="004439EF" w:rsidRPr="00BA2043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439EF" w:rsidRPr="00BA2043" w14:paraId="05F50AB7" w14:textId="77777777" w:rsidTr="00D1370C">
        <w:trPr>
          <w:trHeight w:val="427"/>
          <w:tblHeader/>
        </w:trPr>
        <w:tc>
          <w:tcPr>
            <w:tcW w:w="2043" w:type="pct"/>
          </w:tcPr>
          <w:p w14:paraId="0408B1D2" w14:textId="77777777" w:rsidR="004439EF" w:rsidRPr="00BA2043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C9A68F4" w14:textId="77777777" w:rsidR="004439EF" w:rsidRPr="006C45EA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2AB9442A" w14:textId="77777777" w:rsidR="004439EF" w:rsidRPr="00BA2043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078CBD6" w14:textId="77777777" w:rsidR="004439EF" w:rsidRPr="006C45EA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  <w:gridSpan w:val="2"/>
          </w:tcPr>
          <w:p w14:paraId="55309CA5" w14:textId="77777777" w:rsidR="004439EF" w:rsidRPr="00BA2043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44F63FDB" w14:textId="77777777" w:rsidR="004439EF" w:rsidRPr="006C45EA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gridSpan w:val="2"/>
          </w:tcPr>
          <w:p w14:paraId="35FC8D33" w14:textId="77777777" w:rsidR="004439EF" w:rsidRPr="00BA2043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34C1B2CC" w14:textId="77777777" w:rsidR="004439EF" w:rsidRPr="006C45EA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4439EF" w:rsidRPr="00BA2043" w14:paraId="79AE82EE" w14:textId="77777777" w:rsidTr="00D1370C">
        <w:trPr>
          <w:trHeight w:val="387"/>
          <w:tblHeader/>
        </w:trPr>
        <w:tc>
          <w:tcPr>
            <w:tcW w:w="2043" w:type="pct"/>
          </w:tcPr>
          <w:p w14:paraId="24A8B05A" w14:textId="77777777" w:rsidR="004439EF" w:rsidRPr="00BA2043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12"/>
          </w:tcPr>
          <w:p w14:paraId="76822410" w14:textId="77777777" w:rsidR="004439EF" w:rsidRPr="00BA2043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39EF" w:rsidRPr="00335AA5" w14:paraId="7CE3CDCB" w14:textId="77777777" w:rsidTr="00D1370C">
        <w:trPr>
          <w:trHeight w:val="258"/>
        </w:trPr>
        <w:tc>
          <w:tcPr>
            <w:tcW w:w="2043" w:type="pct"/>
          </w:tcPr>
          <w:p w14:paraId="36E1CDE3" w14:textId="77777777" w:rsidR="004439EF" w:rsidRPr="00214BE3" w:rsidRDefault="004439EF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0FA446D3" w14:textId="77777777" w:rsidR="004439EF" w:rsidRPr="00335AA5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2C3DB976" w14:textId="77777777" w:rsidR="004439EF" w:rsidRPr="00335AA5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5700AF2B" w14:textId="77777777" w:rsidR="004439EF" w:rsidRPr="00905A65" w:rsidRDefault="004439EF" w:rsidP="00D1370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504CF384" w14:textId="77777777" w:rsidR="004439EF" w:rsidRPr="00905A65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3326E233" w14:textId="77777777" w:rsidR="004439EF" w:rsidRPr="00905A65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75C090CC" w14:textId="77777777" w:rsidR="004439EF" w:rsidRPr="00905A65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77FCCE1" w14:textId="77777777" w:rsidR="004439EF" w:rsidRPr="00905A65" w:rsidRDefault="004439EF" w:rsidP="00D1370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9EF" w:rsidRPr="00335AA5" w14:paraId="0F53FD18" w14:textId="77777777" w:rsidTr="00D1370C">
        <w:trPr>
          <w:trHeight w:val="258"/>
        </w:trPr>
        <w:tc>
          <w:tcPr>
            <w:tcW w:w="2043" w:type="pct"/>
          </w:tcPr>
          <w:p w14:paraId="4A5AE0E7" w14:textId="77777777" w:rsidR="004439EF" w:rsidRPr="00214BE3" w:rsidRDefault="004439EF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1" w:type="pct"/>
          </w:tcPr>
          <w:p w14:paraId="1B72D703" w14:textId="697DD521" w:rsidR="004439EF" w:rsidRPr="00F67DA5" w:rsidRDefault="00980311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1FAF4072" w14:textId="77777777" w:rsidR="004439EF" w:rsidRPr="00335AA5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21480B4A" w14:textId="77777777" w:rsidR="004439EF" w:rsidRPr="00365BC2" w:rsidRDefault="004439EF" w:rsidP="00D1370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63E5E05C" w14:textId="77777777" w:rsidR="004439EF" w:rsidRPr="00905A65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04DD1865" w14:textId="3962EDCF" w:rsidR="004439EF" w:rsidRPr="00905A65" w:rsidRDefault="00980311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gridSpan w:val="2"/>
          </w:tcPr>
          <w:p w14:paraId="30FD8E8B" w14:textId="77777777" w:rsidR="004439EF" w:rsidRPr="00905A65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A5238A6" w14:textId="77777777" w:rsidR="004439EF" w:rsidRPr="00365BC2" w:rsidRDefault="004439EF" w:rsidP="00D1370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39EF" w:rsidRPr="00335AA5" w14:paraId="77970206" w14:textId="77777777" w:rsidTr="00D1370C">
        <w:trPr>
          <w:trHeight w:val="258"/>
        </w:trPr>
        <w:tc>
          <w:tcPr>
            <w:tcW w:w="2043" w:type="pct"/>
          </w:tcPr>
          <w:p w14:paraId="20C2E8C2" w14:textId="77777777" w:rsidR="004439EF" w:rsidRPr="00335AA5" w:rsidRDefault="004439EF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06825B4" w14:textId="1B6635AC" w:rsidR="004439EF" w:rsidRPr="00E07FCB" w:rsidRDefault="00980311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667B5250" w14:textId="77777777" w:rsidR="004439EF" w:rsidRPr="00E07FCB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11C4DE" w14:textId="160536E6" w:rsidR="004439EF" w:rsidRPr="00E07FCB" w:rsidRDefault="00980311" w:rsidP="00D1370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58BA5183" w14:textId="77777777" w:rsidR="004439EF" w:rsidRPr="00E07FCB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D5F8C2" w14:textId="234A03BB" w:rsidR="004439EF" w:rsidRPr="00E07FCB" w:rsidRDefault="00980311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gridSpan w:val="2"/>
          </w:tcPr>
          <w:p w14:paraId="71B53970" w14:textId="77777777" w:rsidR="004439EF" w:rsidRPr="00335AA5" w:rsidRDefault="004439EF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0696D68" w14:textId="6CACB9DB" w:rsidR="004439EF" w:rsidRPr="00335AA5" w:rsidRDefault="00980311" w:rsidP="00D1370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7D5AFD3" w14:textId="77777777" w:rsidR="00716AD2" w:rsidRPr="0042315D" w:rsidRDefault="00716AD2" w:rsidP="004439EF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7F734DA" w14:textId="77777777" w:rsidR="00052B1B" w:rsidRPr="00BA2043" w:rsidRDefault="004372E8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E61F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21B35508" w14:textId="77777777" w:rsidR="00F26954" w:rsidRPr="00E54460" w:rsidRDefault="00F2695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0"/>
        <w:gridCol w:w="267"/>
        <w:gridCol w:w="1170"/>
        <w:gridCol w:w="274"/>
        <w:gridCol w:w="1194"/>
        <w:gridCol w:w="260"/>
        <w:gridCol w:w="1155"/>
      </w:tblGrid>
      <w:tr w:rsidR="001326F3" w:rsidRPr="00BA2043" w14:paraId="5899DA19" w14:textId="77777777" w:rsidTr="006D6310">
        <w:trPr>
          <w:trHeight w:val="427"/>
          <w:tblHeader/>
        </w:trPr>
        <w:tc>
          <w:tcPr>
            <w:tcW w:w="2039" w:type="pct"/>
          </w:tcPr>
          <w:p w14:paraId="77D1D278" w14:textId="77777777" w:rsidR="001326F3" w:rsidRPr="00BA2043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47843922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690AACA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66F4CE43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326F3" w:rsidRPr="00BA2043" w14:paraId="323F1980" w14:textId="77777777" w:rsidTr="006D6310">
        <w:trPr>
          <w:trHeight w:val="427"/>
          <w:tblHeader/>
        </w:trPr>
        <w:tc>
          <w:tcPr>
            <w:tcW w:w="2039" w:type="pct"/>
          </w:tcPr>
          <w:p w14:paraId="2150D14B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479E66A" w14:textId="4F5D37CD" w:rsidR="001326F3" w:rsidRPr="00BA2043" w:rsidRDefault="00DB719F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</w:tcPr>
          <w:p w14:paraId="438944E1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4243373" w14:textId="77777777" w:rsidR="001326F3" w:rsidRPr="00BA2043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1326F3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7BD66FBB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C895889" w14:textId="1DBA1859" w:rsidR="001326F3" w:rsidRPr="00BA2043" w:rsidRDefault="00DB719F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0" w:type="pct"/>
          </w:tcPr>
          <w:p w14:paraId="6C16667E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266F12D" w14:textId="77777777" w:rsidR="001326F3" w:rsidRPr="00BA2043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1326F3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326F3" w:rsidRPr="00BA2043" w14:paraId="082762F4" w14:textId="77777777" w:rsidTr="006D6310">
        <w:trPr>
          <w:trHeight w:val="427"/>
          <w:tblHeader/>
        </w:trPr>
        <w:tc>
          <w:tcPr>
            <w:tcW w:w="2039" w:type="pct"/>
          </w:tcPr>
          <w:p w14:paraId="39C20849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3C4A89E" w14:textId="77777777" w:rsidR="001326F3" w:rsidRPr="006C45EA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0A8595E9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1D4BD52" w14:textId="77777777" w:rsidR="001326F3" w:rsidRPr="006C45EA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196FDD0A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37F91D6" w14:textId="77777777" w:rsidR="001326F3" w:rsidRPr="006C45EA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0" w:type="pct"/>
          </w:tcPr>
          <w:p w14:paraId="000AAA58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4359F27" w14:textId="77777777" w:rsidR="001326F3" w:rsidRPr="006C45EA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1326F3" w:rsidRPr="00BA2043" w14:paraId="2639DBE0" w14:textId="77777777" w:rsidTr="006D6310">
        <w:trPr>
          <w:trHeight w:val="427"/>
          <w:tblHeader/>
        </w:trPr>
        <w:tc>
          <w:tcPr>
            <w:tcW w:w="2039" w:type="pct"/>
          </w:tcPr>
          <w:p w14:paraId="6A0BEC33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66715E41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6F3" w:rsidRPr="00BA2043" w14:paraId="13AFB366" w14:textId="77777777" w:rsidTr="006D6310">
        <w:trPr>
          <w:trHeight w:val="258"/>
        </w:trPr>
        <w:tc>
          <w:tcPr>
            <w:tcW w:w="2039" w:type="pct"/>
          </w:tcPr>
          <w:p w14:paraId="14B4E84F" w14:textId="6B66593A" w:rsidR="001326F3" w:rsidRPr="00BA2043" w:rsidRDefault="00650DFE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B40E08F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F3C131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C47365D" w14:textId="77777777"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2FD6528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E1E7211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10ADB68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88FE779" w14:textId="77777777"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0DFE" w:rsidRPr="00BA2043" w14:paraId="2C300005" w14:textId="77777777" w:rsidTr="006D6310">
        <w:trPr>
          <w:trHeight w:val="258"/>
        </w:trPr>
        <w:tc>
          <w:tcPr>
            <w:tcW w:w="2039" w:type="pct"/>
          </w:tcPr>
          <w:p w14:paraId="21D70FB4" w14:textId="058B4FEB" w:rsidR="00650DFE" w:rsidRPr="00E43ADC" w:rsidRDefault="00650DFE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43ADC">
              <w:rPr>
                <w:rFonts w:ascii="Angsana New" w:hAnsi="Angsana New"/>
                <w:sz w:val="30"/>
                <w:szCs w:val="30"/>
              </w:rPr>
              <w:t>PMC Label Materials Pte. Ltd.</w:t>
            </w:r>
          </w:p>
        </w:tc>
        <w:tc>
          <w:tcPr>
            <w:tcW w:w="631" w:type="pct"/>
          </w:tcPr>
          <w:p w14:paraId="52823320" w14:textId="29540DB5" w:rsidR="00650DFE" w:rsidRPr="00C62B2A" w:rsidRDefault="00C62B2A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67F02678" w14:textId="77777777" w:rsidR="00650DFE" w:rsidRPr="00BA2043" w:rsidRDefault="00650DFE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300AD41" w14:textId="189E9E24" w:rsidR="00650DFE" w:rsidRPr="00BA2043" w:rsidRDefault="00C62B2A" w:rsidP="00C62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C033A0E" w14:textId="77777777" w:rsidR="00650DFE" w:rsidRPr="00BA2043" w:rsidRDefault="00650DFE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2D701B5" w14:textId="76CD8526" w:rsidR="00650DFE" w:rsidRPr="00C62B2A" w:rsidRDefault="00C62B2A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1,022</w:t>
            </w:r>
          </w:p>
        </w:tc>
        <w:tc>
          <w:tcPr>
            <w:tcW w:w="140" w:type="pct"/>
          </w:tcPr>
          <w:p w14:paraId="7D694654" w14:textId="77777777" w:rsidR="00650DFE" w:rsidRPr="00BA2043" w:rsidRDefault="00650DFE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ABC12F4" w14:textId="4579F4B2" w:rsidR="00650DFE" w:rsidRPr="00C62B2A" w:rsidRDefault="00C62B2A" w:rsidP="00C62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50DFE" w:rsidRPr="00BA2043" w14:paraId="2DAE7EE7" w14:textId="77777777" w:rsidTr="006D6310">
        <w:trPr>
          <w:trHeight w:val="258"/>
        </w:trPr>
        <w:tc>
          <w:tcPr>
            <w:tcW w:w="2039" w:type="pct"/>
          </w:tcPr>
          <w:p w14:paraId="2E5E42F3" w14:textId="77777777" w:rsidR="00650DFE" w:rsidRPr="00BA2043" w:rsidRDefault="00650DFE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713B258A" w14:textId="77777777" w:rsidR="00650DFE" w:rsidRPr="00BA2043" w:rsidRDefault="00650DFE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1C00FE" w14:textId="77777777" w:rsidR="00650DFE" w:rsidRPr="00BA2043" w:rsidRDefault="00650DFE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E5ECC71" w14:textId="77777777" w:rsidR="00650DFE" w:rsidRPr="00BA2043" w:rsidRDefault="00650DFE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5D5DF6C" w14:textId="77777777" w:rsidR="00650DFE" w:rsidRPr="00BA2043" w:rsidRDefault="00650DFE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8E8F9F0" w14:textId="77777777" w:rsidR="00650DFE" w:rsidRPr="00BA2043" w:rsidRDefault="00650DFE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CC965DF" w14:textId="77777777" w:rsidR="00650DFE" w:rsidRPr="00BA2043" w:rsidRDefault="00650DFE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555F540" w14:textId="77777777" w:rsidR="00650DFE" w:rsidRPr="00BA2043" w:rsidRDefault="00650DFE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0DFE" w:rsidRPr="00BA2043" w14:paraId="5EA48295" w14:textId="77777777" w:rsidTr="006D6310">
        <w:trPr>
          <w:trHeight w:val="258"/>
        </w:trPr>
        <w:tc>
          <w:tcPr>
            <w:tcW w:w="2039" w:type="pct"/>
          </w:tcPr>
          <w:p w14:paraId="108C30B1" w14:textId="7102044E" w:rsidR="00650DFE" w:rsidRDefault="00650DFE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6D34C067" w14:textId="77777777" w:rsidR="00650DFE" w:rsidRPr="00BA2043" w:rsidRDefault="00650DFE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C621E9" w14:textId="77777777" w:rsidR="00650DFE" w:rsidRPr="00BA2043" w:rsidRDefault="00650DFE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B0FB01A" w14:textId="77777777" w:rsidR="00650DFE" w:rsidRPr="00BA2043" w:rsidRDefault="00650DFE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3E3A1B9" w14:textId="77777777" w:rsidR="00650DFE" w:rsidRPr="00BA2043" w:rsidRDefault="00650DFE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EC00C9A" w14:textId="77777777" w:rsidR="00650DFE" w:rsidRPr="00BA2043" w:rsidRDefault="00650DFE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8B033FA" w14:textId="77777777" w:rsidR="00650DFE" w:rsidRPr="00BA2043" w:rsidRDefault="00650DFE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AC6FB54" w14:textId="77777777" w:rsidR="00650DFE" w:rsidRPr="00BA2043" w:rsidRDefault="00650DFE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14BE3" w:rsidRPr="00BA2043" w14:paraId="0317A20C" w14:textId="77777777" w:rsidTr="006D6310">
        <w:trPr>
          <w:trHeight w:val="258"/>
        </w:trPr>
        <w:tc>
          <w:tcPr>
            <w:tcW w:w="2039" w:type="pct"/>
          </w:tcPr>
          <w:p w14:paraId="56820A7F" w14:textId="77777777" w:rsidR="00214BE3" w:rsidRPr="00E657D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657D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ณรงค์วงศ์ กรุ๊ป จำกัด</w:t>
            </w:r>
          </w:p>
        </w:tc>
        <w:tc>
          <w:tcPr>
            <w:tcW w:w="631" w:type="pct"/>
          </w:tcPr>
          <w:p w14:paraId="55D99E0D" w14:textId="6D0934F2" w:rsidR="00214BE3" w:rsidRPr="00BA2043" w:rsidRDefault="009660E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1891327D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4AB01E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148" w:type="pct"/>
          </w:tcPr>
          <w:p w14:paraId="6D53260B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9E76836" w14:textId="468A4556" w:rsidR="00214BE3" w:rsidRPr="00BA2043" w:rsidRDefault="009660E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2D95AEF8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2662148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</w:tr>
      <w:tr w:rsidR="00214BE3" w:rsidRPr="00BA2043" w14:paraId="15E8CB0C" w14:textId="77777777" w:rsidTr="006D6310">
        <w:trPr>
          <w:trHeight w:val="258"/>
        </w:trPr>
        <w:tc>
          <w:tcPr>
            <w:tcW w:w="2039" w:type="pct"/>
          </w:tcPr>
          <w:p w14:paraId="3CB06680" w14:textId="77777777" w:rsidR="00214BE3" w:rsidRPr="00E657D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631" w:type="pct"/>
          </w:tcPr>
          <w:p w14:paraId="5659028F" w14:textId="15411F94" w:rsidR="00214BE3" w:rsidRPr="00BA2043" w:rsidRDefault="009660E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FC4126C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0039759" w14:textId="77777777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48" w:type="pct"/>
          </w:tcPr>
          <w:p w14:paraId="74D1EA33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412A190" w14:textId="4192C35E" w:rsidR="00214BE3" w:rsidRPr="00BA2043" w:rsidRDefault="009660E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9CCCEAE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121B9FC" w14:textId="77777777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4BE3" w:rsidRPr="00BA2043" w14:paraId="4D01B7FF" w14:textId="77777777" w:rsidTr="006D6310">
        <w:trPr>
          <w:trHeight w:val="258"/>
        </w:trPr>
        <w:tc>
          <w:tcPr>
            <w:tcW w:w="2039" w:type="pct"/>
          </w:tcPr>
          <w:p w14:paraId="05444082" w14:textId="77777777" w:rsidR="00214BE3" w:rsidRDefault="006D6310" w:rsidP="0093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35BBA">
              <w:rPr>
                <w:rFonts w:ascii="Angsana New" w:hAnsi="Angsana New"/>
                <w:sz w:val="30"/>
                <w:szCs w:val="30"/>
                <w:cs/>
              </w:rPr>
              <w:t>บริษัท ไอแอลซีที จำกัด</w:t>
            </w:r>
          </w:p>
          <w:p w14:paraId="1EC23E50" w14:textId="40354075" w:rsidR="00651CC3" w:rsidRPr="00651CC3" w:rsidRDefault="00651CC3" w:rsidP="0065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51CC3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651CC3">
              <w:rPr>
                <w:rFonts w:ascii="Angsana New" w:hAnsi="Angsana New"/>
                <w:sz w:val="30"/>
                <w:szCs w:val="30"/>
                <w:cs/>
              </w:rPr>
              <w:t>เดิมชื่อ “บริษัท ที่ปรึกษากฎหมายสากลจำกัด”)</w:t>
            </w:r>
          </w:p>
        </w:tc>
        <w:tc>
          <w:tcPr>
            <w:tcW w:w="631" w:type="pct"/>
          </w:tcPr>
          <w:p w14:paraId="73E0FEFF" w14:textId="77777777" w:rsidR="00651CC3" w:rsidRDefault="00651CC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C9ABCA7" w14:textId="77777777" w:rsidR="00651CC3" w:rsidRDefault="00651CC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CDD4A52" w14:textId="19A3665D" w:rsidR="00214BE3" w:rsidRPr="00BA2043" w:rsidRDefault="009660E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4" w:type="pct"/>
          </w:tcPr>
          <w:p w14:paraId="7078FBA9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9F410DD" w14:textId="77777777" w:rsidR="00651CC3" w:rsidRDefault="00651CC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950DB7C" w14:textId="77777777" w:rsidR="00651CC3" w:rsidRDefault="00651CC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C5B745C" w14:textId="4337A8BB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0B8BD1E7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715DF44" w14:textId="77777777" w:rsidR="00651CC3" w:rsidRDefault="00651CC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55838D5" w14:textId="77777777" w:rsidR="00651CC3" w:rsidRDefault="00651CC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E0054BA" w14:textId="2D231137" w:rsidR="00214BE3" w:rsidRPr="00BA2043" w:rsidRDefault="009660E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DBF13D3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99D7140" w14:textId="77777777" w:rsidR="00651CC3" w:rsidRDefault="00651CC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FCE611B" w14:textId="77777777" w:rsidR="00651CC3" w:rsidRDefault="00651CC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6685E97" w14:textId="580E8342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4BE3" w:rsidRPr="00BA2043" w14:paraId="5E7EE371" w14:textId="77777777" w:rsidTr="006D6310">
        <w:trPr>
          <w:trHeight w:val="258"/>
        </w:trPr>
        <w:tc>
          <w:tcPr>
            <w:tcW w:w="2039" w:type="pct"/>
          </w:tcPr>
          <w:p w14:paraId="55FC961D" w14:textId="77777777" w:rsidR="00214BE3" w:rsidRPr="00E02000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บิ๊กเจท ทราเวล จำกัด</w:t>
            </w:r>
          </w:p>
        </w:tc>
        <w:tc>
          <w:tcPr>
            <w:tcW w:w="631" w:type="pct"/>
          </w:tcPr>
          <w:p w14:paraId="5617C6A0" w14:textId="4B60B313" w:rsidR="00214BE3" w:rsidRPr="00BA2043" w:rsidRDefault="009660E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692BDE23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2F5C1C6" w14:textId="77777777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3917B9B3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E3BC9AA" w14:textId="4593B5FF" w:rsidR="00214BE3" w:rsidRPr="00BA2043" w:rsidRDefault="009660E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6B45D18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0642F7F" w14:textId="77777777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14BE3" w:rsidRPr="00BA2043" w14:paraId="5F8652DE" w14:textId="77777777" w:rsidTr="006D6310">
        <w:trPr>
          <w:trHeight w:val="258"/>
        </w:trPr>
        <w:tc>
          <w:tcPr>
            <w:tcW w:w="2039" w:type="pct"/>
          </w:tcPr>
          <w:p w14:paraId="44E84AC1" w14:textId="77777777" w:rsidR="00214BE3" w:rsidRPr="00647E74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1" w:type="pct"/>
          </w:tcPr>
          <w:p w14:paraId="1E88ACC0" w14:textId="77777777" w:rsidR="00214BE3" w:rsidRPr="00647E74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" w:type="pct"/>
          </w:tcPr>
          <w:p w14:paraId="7C580508" w14:textId="77777777" w:rsidR="00214BE3" w:rsidRPr="00647E74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1" w:type="pct"/>
          </w:tcPr>
          <w:p w14:paraId="57C60874" w14:textId="77777777" w:rsidR="00214BE3" w:rsidRPr="00A01A01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8" w:type="pct"/>
          </w:tcPr>
          <w:p w14:paraId="633F306A" w14:textId="77777777" w:rsidR="00214BE3" w:rsidRPr="00647E74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</w:tcPr>
          <w:p w14:paraId="0A315064" w14:textId="77777777" w:rsidR="00214BE3" w:rsidRPr="00647E74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0" w:type="pct"/>
          </w:tcPr>
          <w:p w14:paraId="20E5C5CD" w14:textId="77777777" w:rsidR="00214BE3" w:rsidRPr="00647E74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29E2092A" w14:textId="77777777" w:rsidR="00214BE3" w:rsidRPr="00A01A01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14BE3" w:rsidRPr="00BA2043" w14:paraId="68685F81" w14:textId="77777777" w:rsidTr="006D6310">
        <w:trPr>
          <w:trHeight w:val="258"/>
        </w:trPr>
        <w:tc>
          <w:tcPr>
            <w:tcW w:w="2039" w:type="pct"/>
          </w:tcPr>
          <w:p w14:paraId="3F25FAD8" w14:textId="77777777" w:rsidR="00214BE3" w:rsidRPr="007B2770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14:paraId="2F151566" w14:textId="3DF855F6" w:rsidR="00214BE3" w:rsidRPr="00BA2043" w:rsidRDefault="009660E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14:paraId="56E2B73B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29C2FB8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48" w:type="pct"/>
          </w:tcPr>
          <w:p w14:paraId="4CDF8527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60404CE" w14:textId="799C9736" w:rsidR="00214BE3" w:rsidRPr="00BA2043" w:rsidRDefault="009660E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0" w:type="pct"/>
          </w:tcPr>
          <w:p w14:paraId="5339324B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44B50D2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214BE3" w:rsidRPr="00BA2043" w14:paraId="6577E226" w14:textId="77777777" w:rsidTr="006D6310">
        <w:trPr>
          <w:trHeight w:val="258"/>
        </w:trPr>
        <w:tc>
          <w:tcPr>
            <w:tcW w:w="2039" w:type="pct"/>
          </w:tcPr>
          <w:p w14:paraId="0724C231" w14:textId="77777777" w:rsidR="00214BE3" w:rsidRPr="00BA2043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83A7B9D" w14:textId="2A0AC10B" w:rsidR="00214BE3" w:rsidRPr="00BA2043" w:rsidRDefault="00AA6B1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</w:tcPr>
          <w:p w14:paraId="66A4F725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1AA40B9" w14:textId="77777777" w:rsidR="00214BE3" w:rsidRPr="00AE2258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648</w:t>
            </w:r>
          </w:p>
        </w:tc>
        <w:tc>
          <w:tcPr>
            <w:tcW w:w="148" w:type="pct"/>
          </w:tcPr>
          <w:p w14:paraId="5B81E3D4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210E2810" w14:textId="7F31C49F" w:rsidR="00214BE3" w:rsidRPr="00BA2043" w:rsidRDefault="009660E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046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</w:t>
            </w:r>
            <w:r w:rsidR="00AA6B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140" w:type="pct"/>
          </w:tcPr>
          <w:p w14:paraId="3723C4CE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7241E840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629</w:t>
            </w:r>
          </w:p>
        </w:tc>
      </w:tr>
    </w:tbl>
    <w:p w14:paraId="5C02910A" w14:textId="0F7F34F6" w:rsidR="0042315D" w:rsidRDefault="0042315D" w:rsidP="00A8033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sz w:val="28"/>
          <w:szCs w:val="28"/>
        </w:rPr>
      </w:pPr>
    </w:p>
    <w:p w14:paraId="1E1F8089" w14:textId="3992BFF7" w:rsidR="00EC75D2" w:rsidRDefault="00EC75D2" w:rsidP="00A8033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sz w:val="28"/>
          <w:szCs w:val="28"/>
        </w:rPr>
      </w:pPr>
    </w:p>
    <w:p w14:paraId="00B4E94F" w14:textId="77777777" w:rsidR="00EC75D2" w:rsidRDefault="00EC75D2" w:rsidP="00A8033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sz w:val="28"/>
          <w:szCs w:val="28"/>
        </w:rPr>
      </w:pPr>
    </w:p>
    <w:p w14:paraId="502F93C7" w14:textId="77777777" w:rsidR="0042315D" w:rsidRPr="00AA4496" w:rsidRDefault="0042315D" w:rsidP="0042315D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  <w:r w:rsidRPr="00AA4496">
        <w:rPr>
          <w:rFonts w:ascii="Angsana New" w:hAnsi="Angsana New" w:cs="Angsana New"/>
          <w:bCs/>
          <w:i/>
          <w:iCs/>
          <w:cs/>
        </w:rPr>
        <w:lastRenderedPageBreak/>
        <w:t>เงิน</w:t>
      </w:r>
      <w:r w:rsidRPr="00AA4496">
        <w:rPr>
          <w:rFonts w:ascii="Angsana New" w:hAnsi="Angsana New" w:cs="Angsana New" w:hint="cs"/>
          <w:bCs/>
          <w:i/>
          <w:iCs/>
          <w:cs/>
        </w:rPr>
        <w:t>กู้ยืมระยะยาวจากกิจการที่เกี่ยวข้องกัน</w:t>
      </w:r>
    </w:p>
    <w:p w14:paraId="4C451F6B" w14:textId="77777777" w:rsidR="0042315D" w:rsidRPr="0042315D" w:rsidRDefault="0042315D" w:rsidP="0042315D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6"/>
        <w:gridCol w:w="1266"/>
        <w:gridCol w:w="234"/>
        <w:gridCol w:w="1238"/>
        <w:gridCol w:w="234"/>
        <w:gridCol w:w="1342"/>
        <w:gridCol w:w="234"/>
        <w:gridCol w:w="1186"/>
      </w:tblGrid>
      <w:tr w:rsidR="003F5DC7" w:rsidRPr="00124898" w14:paraId="37FA8023" w14:textId="77777777" w:rsidTr="00654EEE">
        <w:trPr>
          <w:tblHeader/>
        </w:trPr>
        <w:tc>
          <w:tcPr>
            <w:tcW w:w="3507" w:type="dxa"/>
            <w:vAlign w:val="bottom"/>
          </w:tcPr>
          <w:p w14:paraId="12D33BD1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3" w:type="dxa"/>
            <w:gridSpan w:val="7"/>
            <w:vAlign w:val="bottom"/>
          </w:tcPr>
          <w:p w14:paraId="13B593F9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F5DC7" w:rsidRPr="00124898" w14:paraId="437095DC" w14:textId="77777777" w:rsidTr="00654EEE">
        <w:trPr>
          <w:tblHeader/>
        </w:trPr>
        <w:tc>
          <w:tcPr>
            <w:tcW w:w="3507" w:type="dxa"/>
            <w:shd w:val="clear" w:color="auto" w:fill="auto"/>
            <w:vAlign w:val="bottom"/>
          </w:tcPr>
          <w:p w14:paraId="20129FE6" w14:textId="77777777" w:rsidR="003F5DC7" w:rsidRPr="003F5DC7" w:rsidRDefault="003F5DC7" w:rsidP="00EE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6" w:type="dxa"/>
            <w:vAlign w:val="bottom"/>
          </w:tcPr>
          <w:p w14:paraId="798AB584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9627E11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28B286B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F9A6D56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02613544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6452DF2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07007842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8123034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CD00585" w14:textId="4DCA8826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B719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3F5DC7" w:rsidRPr="00124898" w14:paraId="65C5CFDB" w14:textId="77777777" w:rsidTr="00654EEE">
        <w:trPr>
          <w:tblHeader/>
        </w:trPr>
        <w:tc>
          <w:tcPr>
            <w:tcW w:w="3507" w:type="dxa"/>
            <w:vAlign w:val="bottom"/>
          </w:tcPr>
          <w:p w14:paraId="5131EAE5" w14:textId="660CAE90" w:rsidR="003F5DC7" w:rsidRPr="003F5DC7" w:rsidRDefault="003F5DC7" w:rsidP="0065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hanging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14:paraId="0BEBEEA8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4" w:type="dxa"/>
            <w:vAlign w:val="bottom"/>
          </w:tcPr>
          <w:p w14:paraId="752F5980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48985BA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1ADBFEB9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4C7C3FF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7EB6B75E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2A59805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3F5DC7" w:rsidRPr="00124898" w14:paraId="285691AC" w14:textId="77777777" w:rsidTr="00654EEE">
        <w:trPr>
          <w:tblHeader/>
        </w:trPr>
        <w:tc>
          <w:tcPr>
            <w:tcW w:w="3507" w:type="dxa"/>
            <w:vAlign w:val="bottom"/>
          </w:tcPr>
          <w:p w14:paraId="70C3EECE" w14:textId="77777777" w:rsidR="003F5DC7" w:rsidRPr="003F5DC7" w:rsidRDefault="003F5DC7" w:rsidP="0065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3" w:type="dxa"/>
            <w:gridSpan w:val="7"/>
          </w:tcPr>
          <w:p w14:paraId="781DBFDE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F5D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F5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F5DC7" w:rsidRPr="00124898" w14:paraId="6D36F30F" w14:textId="77777777" w:rsidTr="00654EEE">
        <w:tc>
          <w:tcPr>
            <w:tcW w:w="3507" w:type="dxa"/>
          </w:tcPr>
          <w:p w14:paraId="1C1F4E3A" w14:textId="77777777" w:rsidR="003F5DC7" w:rsidRPr="003F5DC7" w:rsidRDefault="003F5DC7" w:rsidP="0065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266" w:type="dxa"/>
          </w:tcPr>
          <w:p w14:paraId="579B229D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58BCFB4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FAC1119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718A45A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765FA58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E41E027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0411E5F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DC7" w:rsidRPr="00124898" w14:paraId="7B55E112" w14:textId="77777777" w:rsidTr="00654EEE">
        <w:tc>
          <w:tcPr>
            <w:tcW w:w="3507" w:type="dxa"/>
          </w:tcPr>
          <w:p w14:paraId="4D59D73F" w14:textId="114D7A74" w:rsidR="003F5DC7" w:rsidRPr="003F5DC7" w:rsidRDefault="003F5DC7" w:rsidP="0065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hanging="75"/>
              <w:rPr>
                <w:rFonts w:ascii="Angsana New" w:hAnsi="Angsana New"/>
                <w:sz w:val="30"/>
                <w:szCs w:val="30"/>
                <w:cs/>
              </w:rPr>
            </w:pPr>
            <w:r w:rsidRPr="003F5DC7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1266" w:type="dxa"/>
          </w:tcPr>
          <w:p w14:paraId="04149583" w14:textId="77777777" w:rsidR="003F5DC7" w:rsidRPr="003F5DC7" w:rsidRDefault="003F5DC7" w:rsidP="003F5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234" w:type="dxa"/>
          </w:tcPr>
          <w:p w14:paraId="24B875C5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C6925AA" w14:textId="77777777" w:rsidR="003F5DC7" w:rsidRPr="003F5DC7" w:rsidRDefault="003F5DC7" w:rsidP="003F5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38D6911F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1CAB31E" w14:textId="7C736408" w:rsidR="003F5DC7" w:rsidRPr="003F5DC7" w:rsidRDefault="005026A5" w:rsidP="002D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D23A1">
              <w:rPr>
                <w:rFonts w:asciiTheme="majorBidi" w:hAnsiTheme="majorBidi" w:cstheme="majorBidi"/>
                <w:sz w:val="30"/>
                <w:szCs w:val="30"/>
              </w:rPr>
              <w:t>61,680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18465F4A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320C5EC" w14:textId="25421898" w:rsidR="003F5DC7" w:rsidRPr="003F5DC7" w:rsidRDefault="003F5DC7" w:rsidP="00427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D23A1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3F5DC7">
              <w:rPr>
                <w:rFonts w:asciiTheme="majorBidi" w:hAnsiTheme="majorBidi" w:cstheme="majorBidi"/>
                <w:sz w:val="30"/>
                <w:szCs w:val="30"/>
              </w:rPr>
              <w:t>,320</w:t>
            </w:r>
          </w:p>
        </w:tc>
      </w:tr>
    </w:tbl>
    <w:p w14:paraId="259E0812" w14:textId="77777777" w:rsidR="00716AD2" w:rsidRPr="00427228" w:rsidRDefault="00716AD2" w:rsidP="00EC75D2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E719773" w14:textId="053C4072" w:rsidR="00650CE3" w:rsidRPr="00047446" w:rsidRDefault="00650CE3" w:rsidP="00047446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</w:rPr>
      </w:pPr>
      <w:r w:rsidRPr="00AA4496">
        <w:rPr>
          <w:rFonts w:ascii="Angsana New" w:hAnsi="Angsana New" w:cs="Angsana New" w:hint="cs"/>
          <w:cs/>
        </w:rPr>
        <w:t xml:space="preserve">ณ </w:t>
      </w:r>
      <w:r w:rsidRPr="00AA4496">
        <w:rPr>
          <w:rFonts w:ascii="Angsana New" w:hAnsi="Angsana New" w:cs="Angsana New"/>
          <w:cs/>
        </w:rPr>
        <w:t xml:space="preserve">วันที่ </w:t>
      </w:r>
      <w:r w:rsidRPr="00AA4496">
        <w:rPr>
          <w:rFonts w:ascii="Angsana New" w:hAnsi="Angsana New" w:cs="Angsana New"/>
          <w:lang w:val="en-US"/>
        </w:rPr>
        <w:t xml:space="preserve">30 </w:t>
      </w:r>
      <w:r w:rsidRPr="00AA4496">
        <w:rPr>
          <w:rFonts w:ascii="Angsana New" w:hAnsi="Angsana New" w:cs="Angsana New" w:hint="cs"/>
          <w:cs/>
          <w:lang w:val="en-US"/>
        </w:rPr>
        <w:t xml:space="preserve">มกราคม </w:t>
      </w:r>
      <w:r w:rsidRPr="00AA4496">
        <w:rPr>
          <w:rFonts w:ascii="Angsana New" w:hAnsi="Angsana New" w:cs="Angsana New"/>
          <w:lang w:val="en-US"/>
        </w:rPr>
        <w:t xml:space="preserve">2562 </w:t>
      </w:r>
      <w:r w:rsidRPr="00AA4496">
        <w:rPr>
          <w:rFonts w:ascii="Angsana New" w:hAnsi="Angsana New" w:cs="Angsana New" w:hint="cs"/>
          <w:cs/>
        </w:rPr>
        <w:t>บริษัทได้ลงนาม</w:t>
      </w:r>
      <w:r w:rsidRPr="00AA4496">
        <w:rPr>
          <w:rFonts w:ascii="Angsana New" w:hAnsi="Angsana New" w:cs="Angsana New"/>
          <w:cs/>
        </w:rPr>
        <w:t>สัญญาเงินกู้ยืม</w:t>
      </w:r>
      <w:r w:rsidRPr="00AA4496">
        <w:rPr>
          <w:rFonts w:ascii="Angsana New" w:hAnsi="Angsana New" w:cs="Angsana New" w:hint="cs"/>
          <w:cs/>
        </w:rPr>
        <w:t xml:space="preserve">ระยะยาวกับบริษัท พีเอ็มซี เลเบิล แมททีเรียลส์ จำกัด </w:t>
      </w:r>
      <w:r w:rsidRPr="00AA4496">
        <w:rPr>
          <w:rFonts w:ascii="Angsana New" w:hAnsi="Angsana New" w:cs="Angsana New"/>
          <w:cs/>
        </w:rPr>
        <w:br/>
      </w:r>
      <w:r w:rsidRPr="00AA4496">
        <w:rPr>
          <w:rFonts w:ascii="Angsana New" w:hAnsi="Angsana New" w:cs="Angsana New" w:hint="cs"/>
          <w:cs/>
        </w:rPr>
        <w:t xml:space="preserve">ซึ่งมีวงเงินรวม </w:t>
      </w:r>
      <w:r w:rsidRPr="00AA4496">
        <w:rPr>
          <w:rFonts w:ascii="Angsana New" w:hAnsi="Angsana New" w:cs="Angsana New"/>
          <w:lang w:val="en-US"/>
        </w:rPr>
        <w:t xml:space="preserve">500 </w:t>
      </w:r>
      <w:r w:rsidRPr="00AA4496">
        <w:rPr>
          <w:rFonts w:ascii="Angsana New" w:hAnsi="Angsana New" w:cs="Angsana New" w:hint="cs"/>
          <w:cs/>
          <w:lang w:val="en-US"/>
        </w:rPr>
        <w:t xml:space="preserve">ล้านบาท </w:t>
      </w:r>
      <w:r w:rsidRPr="00AA4496">
        <w:rPr>
          <w:rFonts w:ascii="Angsana New" w:hAnsi="Angsana New" w:cs="Angsana New"/>
          <w:cs/>
        </w:rPr>
        <w:t xml:space="preserve">อัตราดอกเบี้ยต่อปีเท่ากับ MLR </w:t>
      </w:r>
      <w:r w:rsidRPr="00AA4496">
        <w:rPr>
          <w:rFonts w:ascii="Angsana New" w:hAnsi="Angsana New" w:cs="Angsana New" w:hint="cs"/>
          <w:cs/>
        </w:rPr>
        <w:t xml:space="preserve">บวกอัตราส่วนเพิ่มในปีแรก และ </w:t>
      </w:r>
      <w:r w:rsidRPr="00AA4496">
        <w:rPr>
          <w:rFonts w:ascii="Angsana New" w:hAnsi="Angsana New" w:cs="Angsana New"/>
          <w:lang w:val="en-US"/>
        </w:rPr>
        <w:t xml:space="preserve">MLR </w:t>
      </w:r>
      <w:r w:rsidRPr="00AA4496">
        <w:rPr>
          <w:rFonts w:ascii="Angsana New" w:hAnsi="Angsana New" w:cs="Angsana New" w:hint="cs"/>
          <w:cs/>
          <w:lang w:val="en-US"/>
        </w:rPr>
        <w:t>หักอัตรา</w:t>
      </w:r>
      <w:r>
        <w:rPr>
          <w:rFonts w:ascii="Angsana New" w:hAnsi="Angsana New" w:cs="Angsana New"/>
          <w:lang w:val="en-US"/>
        </w:rPr>
        <w:br/>
      </w:r>
      <w:r w:rsidRPr="00047446">
        <w:rPr>
          <w:rFonts w:ascii="Angsana New" w:hAnsi="Angsana New" w:cs="Angsana New" w:hint="cs"/>
          <w:spacing w:val="4"/>
          <w:cs/>
          <w:lang w:val="en-US"/>
        </w:rPr>
        <w:t>ส่วนลดในปีถัดๆ</w:t>
      </w:r>
      <w:r w:rsidRPr="00047446">
        <w:rPr>
          <w:rFonts w:ascii="Angsana New" w:hAnsi="Angsana New" w:cs="Angsana New"/>
          <w:spacing w:val="4"/>
          <w:lang w:val="en-US"/>
        </w:rPr>
        <w:t xml:space="preserve"> </w:t>
      </w:r>
      <w:r w:rsidRPr="00047446">
        <w:rPr>
          <w:rFonts w:ascii="Angsana New" w:hAnsi="Angsana New" w:cs="Angsana New" w:hint="cs"/>
          <w:spacing w:val="4"/>
          <w:cs/>
          <w:lang w:val="en-US"/>
        </w:rPr>
        <w:t>ไป</w:t>
      </w:r>
      <w:r w:rsidRPr="00047446">
        <w:rPr>
          <w:rFonts w:ascii="Angsana New" w:hAnsi="Angsana New" w:cs="Angsana New"/>
          <w:spacing w:val="4"/>
          <w:cs/>
        </w:rPr>
        <w:t xml:space="preserve"> </w:t>
      </w:r>
      <w:r w:rsidRPr="00047446">
        <w:rPr>
          <w:rFonts w:ascii="Angsana New" w:hAnsi="Angsana New" w:cs="Angsana New" w:hint="cs"/>
          <w:spacing w:val="4"/>
          <w:cs/>
        </w:rPr>
        <w:t>โดยมี</w:t>
      </w:r>
      <w:r w:rsidRPr="00047446">
        <w:rPr>
          <w:rFonts w:ascii="Angsana New" w:hAnsi="Angsana New" w:cs="Angsana New"/>
          <w:spacing w:val="4"/>
          <w:cs/>
        </w:rPr>
        <w:t>กำหนดชำระคืนเงินต้น</w:t>
      </w:r>
      <w:r w:rsidRPr="00047446">
        <w:rPr>
          <w:rFonts w:ascii="Angsana New" w:hAnsi="Angsana New" w:cs="Angsana New" w:hint="cs"/>
          <w:spacing w:val="4"/>
          <w:cs/>
        </w:rPr>
        <w:t>เมื่อทวงถาม</w:t>
      </w:r>
      <w:r w:rsidRPr="00047446">
        <w:rPr>
          <w:rFonts w:ascii="Angsana New" w:hAnsi="Angsana New" w:cs="Angsana New"/>
          <w:spacing w:val="4"/>
          <w:cs/>
        </w:rPr>
        <w:t xml:space="preserve"> เงินกู้ดังกล่าวมีวัตถุประสงค์เพื่อ</w:t>
      </w:r>
      <w:r w:rsidRPr="00047446">
        <w:rPr>
          <w:rFonts w:ascii="Angsana New" w:hAnsi="Angsana New" w:cs="Angsana New" w:hint="cs"/>
          <w:spacing w:val="4"/>
          <w:cs/>
        </w:rPr>
        <w:t>นำไป</w:t>
      </w:r>
      <w:r w:rsidRPr="00047446">
        <w:rPr>
          <w:rFonts w:ascii="Angsana New" w:hAnsi="Angsana New" w:cs="Angsana New"/>
          <w:spacing w:val="4"/>
          <w:cs/>
        </w:rPr>
        <w:t>ใช้</w:t>
      </w:r>
      <w:r w:rsidRPr="00047446">
        <w:rPr>
          <w:rFonts w:ascii="Angsana New" w:hAnsi="Angsana New" w:cs="Angsana New" w:hint="cs"/>
          <w:spacing w:val="4"/>
          <w:cs/>
        </w:rPr>
        <w:t>ใน</w:t>
      </w:r>
      <w:r w:rsidR="00047446">
        <w:rPr>
          <w:rFonts w:ascii="Angsana New" w:hAnsi="Angsana New" w:cs="Angsana New" w:hint="cs"/>
          <w:cs/>
        </w:rPr>
        <w:t xml:space="preserve"> </w:t>
      </w:r>
      <w:r w:rsidRPr="00AA4496">
        <w:rPr>
          <w:rFonts w:ascii="Angsana New" w:hAnsi="Angsana New" w:cs="Angsana New" w:hint="cs"/>
          <w:cs/>
        </w:rPr>
        <w:t>การ</w:t>
      </w:r>
      <w:r w:rsidRPr="00AA4496">
        <w:rPr>
          <w:rFonts w:ascii="Angsana New" w:hAnsi="Angsana New" w:cs="Angsana New" w:hint="cs"/>
          <w:cs/>
          <w:lang w:val="en-US"/>
        </w:rPr>
        <w:t xml:space="preserve">ชำระคืนเงินกู้ยืมระยะสั้น </w:t>
      </w:r>
      <w:r w:rsidRPr="00AA4496">
        <w:rPr>
          <w:rFonts w:ascii="Angsana New" w:hAnsi="Angsana New" w:cs="Angsana New"/>
          <w:lang w:val="en-US"/>
        </w:rPr>
        <w:t xml:space="preserve">(Bridge loan) </w:t>
      </w:r>
      <w:r w:rsidRPr="00AA4496">
        <w:rPr>
          <w:rFonts w:ascii="Angsana New" w:hAnsi="Angsana New" w:cs="Angsana New" w:hint="cs"/>
          <w:cs/>
          <w:lang w:val="en-US"/>
        </w:rPr>
        <w:t xml:space="preserve">จากสถาบันการเงินที่บริษัทใช้เป็นเงินทุนสำหรับการซื้อธุรกิจ ทั้งนี้ </w:t>
      </w:r>
      <w:r>
        <w:rPr>
          <w:rFonts w:ascii="Angsana New" w:hAnsi="Angsana New" w:cs="Angsana New"/>
          <w:lang w:val="en-US"/>
        </w:rPr>
        <w:br/>
      </w:r>
      <w:r w:rsidRPr="00AA4496">
        <w:rPr>
          <w:rFonts w:ascii="Angsana New" w:hAnsi="Angsana New" w:cs="Angsana New" w:hint="cs"/>
          <w:cs/>
          <w:lang w:val="en-US"/>
        </w:rPr>
        <w:t>ณ วันที่</w:t>
      </w:r>
      <w:r>
        <w:rPr>
          <w:rFonts w:ascii="Angsana New" w:hAnsi="Angsana New" w:cs="Angsana New"/>
          <w:lang w:val="en-US"/>
        </w:rPr>
        <w:t xml:space="preserve"> </w:t>
      </w:r>
      <w:r w:rsidRPr="00AA4496">
        <w:rPr>
          <w:rFonts w:ascii="Angsana New" w:hAnsi="Angsana New" w:cs="Angsana New"/>
          <w:lang w:val="en-US"/>
        </w:rPr>
        <w:t>3</w:t>
      </w:r>
      <w:r>
        <w:rPr>
          <w:rFonts w:ascii="Angsana New" w:hAnsi="Angsana New" w:cs="Angsana New"/>
          <w:lang w:val="en-US"/>
        </w:rPr>
        <w:t>0</w:t>
      </w:r>
      <w:r w:rsidRPr="00AA4496">
        <w:rPr>
          <w:rFonts w:ascii="Angsana New" w:hAnsi="Angsana New" w:cs="Angsana New"/>
          <w:lang w:val="en-US"/>
        </w:rPr>
        <w:t xml:space="preserve"> </w:t>
      </w:r>
      <w:r w:rsidR="00DB719F">
        <w:rPr>
          <w:rFonts w:ascii="Angsana New" w:hAnsi="Angsana New" w:cs="Angsana New" w:hint="cs"/>
          <w:cs/>
          <w:lang w:val="en-US"/>
        </w:rPr>
        <w:t>กันยายน</w:t>
      </w:r>
      <w:r w:rsidRPr="00AA4496">
        <w:rPr>
          <w:rFonts w:ascii="Angsana New" w:hAnsi="Angsana New" w:cs="Angsana New" w:hint="cs"/>
          <w:cs/>
          <w:lang w:val="en-US"/>
        </w:rPr>
        <w:t xml:space="preserve"> </w:t>
      </w:r>
      <w:r w:rsidRPr="00AA4496">
        <w:rPr>
          <w:rFonts w:ascii="Angsana New" w:hAnsi="Angsana New" w:cs="Angsana New"/>
          <w:lang w:val="en-US"/>
        </w:rPr>
        <w:t xml:space="preserve">2563 </w:t>
      </w:r>
      <w:r w:rsidRPr="00AA4496">
        <w:rPr>
          <w:rFonts w:ascii="Angsana New" w:hAnsi="Angsana New" w:cs="Angsana New" w:hint="cs"/>
          <w:cs/>
          <w:lang w:val="en-US"/>
        </w:rPr>
        <w:t>บริษัทได้เบิกใช้เงินกู้เต็มจำนวนแล้ว</w:t>
      </w:r>
      <w:r w:rsidRPr="00BA2043">
        <w:rPr>
          <w:rFonts w:ascii="Angsana New" w:hAnsi="Angsana New" w:cs="Angsana New" w:hint="cs"/>
          <w:cs/>
          <w:lang w:val="en-US"/>
        </w:rPr>
        <w:t xml:space="preserve"> </w:t>
      </w:r>
    </w:p>
    <w:p w14:paraId="4BDBCFD3" w14:textId="77777777" w:rsidR="00A80334" w:rsidRPr="0042315D" w:rsidRDefault="00A80334" w:rsidP="006D6310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E6166E2" w14:textId="77777777" w:rsidR="002A145C" w:rsidRPr="00BA2043" w:rsidRDefault="00BB4B1F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79B4EA0E" w14:textId="77777777" w:rsidR="00D459ED" w:rsidRPr="0042315D" w:rsidRDefault="00D459ED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28"/>
          <w:szCs w:val="28"/>
        </w:rPr>
      </w:pPr>
    </w:p>
    <w:p w14:paraId="2C8401F7" w14:textId="2454499D" w:rsidR="00D459ED" w:rsidRPr="00BA2043" w:rsidRDefault="00D459ED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84654" w:rsidRPr="00BA2043">
        <w:rPr>
          <w:rFonts w:ascii="Angsana New" w:hAnsi="Angsana New"/>
          <w:sz w:val="30"/>
          <w:szCs w:val="30"/>
        </w:rPr>
        <w:t>3</w:t>
      </w:r>
      <w:r w:rsidR="00684654">
        <w:rPr>
          <w:rFonts w:ascii="Angsana New" w:hAnsi="Angsana New" w:hint="cs"/>
          <w:sz w:val="30"/>
          <w:szCs w:val="30"/>
          <w:cs/>
        </w:rPr>
        <w:t>0</w:t>
      </w:r>
      <w:r w:rsidR="00684654" w:rsidRPr="00BA2043">
        <w:rPr>
          <w:rFonts w:ascii="Angsana New" w:hAnsi="Angsana New"/>
          <w:sz w:val="30"/>
          <w:szCs w:val="30"/>
        </w:rPr>
        <w:t xml:space="preserve"> </w:t>
      </w:r>
      <w:r w:rsidR="00DB719F">
        <w:rPr>
          <w:rFonts w:ascii="Angsana New" w:hAnsi="Angsana New" w:hint="cs"/>
          <w:sz w:val="30"/>
          <w:szCs w:val="30"/>
          <w:cs/>
        </w:rPr>
        <w:t>กันยายน</w:t>
      </w:r>
      <w:r w:rsidR="00684654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6A2236">
        <w:rPr>
          <w:rFonts w:ascii="Angsana New" w:hAnsi="Angsana New"/>
          <w:sz w:val="30"/>
          <w:szCs w:val="30"/>
        </w:rPr>
        <w:t>2563</w:t>
      </w:r>
      <w:r w:rsidR="00C94F82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4372E8" w:rsidRPr="00BA2043">
        <w:rPr>
          <w:rFonts w:ascii="Angsana New" w:hAnsi="Angsana New"/>
          <w:sz w:val="30"/>
          <w:szCs w:val="30"/>
          <w:cs/>
        </w:rPr>
        <w:t>กลุ่ม</w:t>
      </w:r>
      <w:r w:rsidRPr="00BA2043">
        <w:rPr>
          <w:rFonts w:ascii="Angsana New" w:hAnsi="Angsana New"/>
          <w:sz w:val="30"/>
          <w:szCs w:val="30"/>
          <w:cs/>
        </w:rPr>
        <w:t>บริษัทมีสัญญาสำคัญที่ทำกับบุคคลหรือกิจการที่เกี่ยวข้องกัน ดังนี้</w:t>
      </w:r>
    </w:p>
    <w:p w14:paraId="5F4C2357" w14:textId="77777777" w:rsidR="00284C27" w:rsidRPr="00F47D27" w:rsidRDefault="00284C2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</w:rPr>
      </w:pPr>
    </w:p>
    <w:p w14:paraId="06F4ACCE" w14:textId="77777777" w:rsidR="00441D59" w:rsidRPr="007F7F46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rPr>
          <w:rFonts w:ascii="Angsana New" w:hAnsi="Angsana New"/>
          <w:i/>
          <w:iCs/>
          <w:sz w:val="30"/>
          <w:szCs w:val="30"/>
          <w:cs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  <w:r w:rsidR="00243CA3" w:rsidRPr="007F7F46">
        <w:rPr>
          <w:rFonts w:ascii="Angsana New" w:hAnsi="Angsana New" w:hint="cs"/>
          <w:i/>
          <w:iCs/>
          <w:sz w:val="30"/>
          <w:szCs w:val="30"/>
          <w:cs/>
        </w:rPr>
        <w:t>และอาคาร</w:t>
      </w:r>
    </w:p>
    <w:p w14:paraId="73961966" w14:textId="77777777" w:rsidR="00441D59" w:rsidRPr="00F47D27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</w:rPr>
      </w:pPr>
    </w:p>
    <w:p w14:paraId="60595198" w14:textId="1D4ECCE3" w:rsidR="00441D59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BA2043">
        <w:rPr>
          <w:rFonts w:ascii="Angsana New" w:hAnsi="Angsana New"/>
          <w:spacing w:val="-2"/>
          <w:sz w:val="30"/>
          <w:szCs w:val="30"/>
          <w:cs/>
        </w:rPr>
        <w:t>บริษัทมีสัญญาเช่าที่ดิน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และอาคาร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กับ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ที่เกี่ยวข้องกัน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เพื่อใช้เป็นสถานประกอบการ สัญญาดังกล่าวมี</w:t>
      </w:r>
      <w:r w:rsidR="00243CA3" w:rsidRPr="007E4DEA">
        <w:rPr>
          <w:rFonts w:ascii="Angsana New" w:hAnsi="Angsana New" w:hint="cs"/>
          <w:spacing w:val="-4"/>
          <w:sz w:val="30"/>
          <w:szCs w:val="30"/>
          <w:cs/>
        </w:rPr>
        <w:t xml:space="preserve">กำหนดระยะเวลา </w:t>
      </w:r>
      <w:r w:rsidR="006A2236" w:rsidRPr="007E4DEA">
        <w:rPr>
          <w:rFonts w:ascii="Angsana New" w:hAnsi="Angsana New"/>
          <w:spacing w:val="-4"/>
          <w:sz w:val="30"/>
          <w:szCs w:val="30"/>
        </w:rPr>
        <w:t>15</w:t>
      </w:r>
      <w:r w:rsidR="00243CA3"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="00243CA3" w:rsidRPr="007E4DEA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="00243CA3" w:rsidRPr="007E4DEA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7E4DEA">
        <w:rPr>
          <w:rFonts w:ascii="Angsana New" w:hAnsi="Angsana New"/>
          <w:spacing w:val="-4"/>
          <w:sz w:val="30"/>
          <w:szCs w:val="30"/>
          <w:cs/>
        </w:rPr>
        <w:t>จะสิ้นสุดในเดือน</w:t>
      </w:r>
      <w:r w:rsidR="009B31DA" w:rsidRPr="007E4DEA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7E4DE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A2236" w:rsidRPr="007E4DEA">
        <w:rPr>
          <w:rFonts w:ascii="Angsana New" w:hAnsi="Angsana New"/>
          <w:spacing w:val="-4"/>
          <w:sz w:val="30"/>
          <w:szCs w:val="30"/>
        </w:rPr>
        <w:t>2574</w:t>
      </w:r>
      <w:r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Pr="007E4DEA">
        <w:rPr>
          <w:rFonts w:ascii="Angsana New" w:hAnsi="Angsana New"/>
          <w:spacing w:val="-4"/>
          <w:sz w:val="30"/>
          <w:szCs w:val="30"/>
          <w:cs/>
        </w:rPr>
        <w:t xml:space="preserve">โดยมีค่าเช่ารวมสำหรับปี </w:t>
      </w:r>
      <w:r w:rsidR="006A2236" w:rsidRPr="007E4DEA">
        <w:rPr>
          <w:rFonts w:ascii="Angsana New" w:hAnsi="Angsana New"/>
          <w:spacing w:val="-4"/>
          <w:sz w:val="30"/>
          <w:szCs w:val="30"/>
        </w:rPr>
        <w:t>2563</w:t>
      </w:r>
      <w:r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Pr="007E4DEA">
        <w:rPr>
          <w:rFonts w:ascii="Angsana New" w:hAnsi="Angsana New"/>
          <w:spacing w:val="-4"/>
          <w:sz w:val="30"/>
          <w:szCs w:val="30"/>
          <w:cs/>
        </w:rPr>
        <w:t>เป็นจำนว</w:t>
      </w:r>
      <w:r w:rsidR="001C4BAE" w:rsidRPr="007E4DEA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7E4DE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A2236" w:rsidRPr="007E4DEA">
        <w:rPr>
          <w:rFonts w:ascii="Angsana New" w:hAnsi="Angsana New"/>
          <w:spacing w:val="-4"/>
          <w:sz w:val="30"/>
          <w:szCs w:val="30"/>
        </w:rPr>
        <w:t>2</w:t>
      </w:r>
      <w:r w:rsidR="00457A3A" w:rsidRPr="007E4DEA">
        <w:rPr>
          <w:rFonts w:ascii="Angsana New" w:hAnsi="Angsana New"/>
          <w:spacing w:val="-4"/>
          <w:sz w:val="30"/>
          <w:szCs w:val="30"/>
        </w:rPr>
        <w:t>.</w:t>
      </w:r>
      <w:r w:rsidR="006A2236" w:rsidRPr="007E4DEA">
        <w:rPr>
          <w:rFonts w:ascii="Angsana New" w:hAnsi="Angsana New"/>
          <w:spacing w:val="-4"/>
          <w:sz w:val="30"/>
          <w:szCs w:val="30"/>
        </w:rPr>
        <w:t>9</w:t>
      </w:r>
      <w:r w:rsidR="00967CC5"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Pr="007E4DEA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(สำหรับปี </w:t>
      </w:r>
      <w:r w:rsidR="006A2236" w:rsidRPr="006A2236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095AFB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="006A2236" w:rsidRPr="006A2236">
        <w:rPr>
          <w:rFonts w:ascii="Angsana New" w:hAnsi="Angsana New"/>
          <w:i/>
          <w:iCs/>
          <w:spacing w:val="-2"/>
          <w:sz w:val="30"/>
          <w:szCs w:val="30"/>
        </w:rPr>
        <w:t>62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เป็นจำนวนเงิน </w:t>
      </w:r>
      <w:r w:rsidR="006A2236" w:rsidRPr="006A2236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457A3A" w:rsidRPr="00BA2043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6A2236" w:rsidRPr="006A2236">
        <w:rPr>
          <w:rFonts w:ascii="Angsana New" w:hAnsi="Angsana New"/>
          <w:i/>
          <w:iCs/>
          <w:spacing w:val="-2"/>
          <w:sz w:val="30"/>
          <w:szCs w:val="30"/>
        </w:rPr>
        <w:t>9</w:t>
      </w:r>
      <w:r w:rsidR="00DA75BC"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52DF4"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ล้</w:t>
      </w:r>
      <w:r w:rsidR="00A52DF4" w:rsidRPr="00BA2043">
        <w:rPr>
          <w:rFonts w:ascii="Angsana New" w:hAnsi="Angsana New" w:hint="cs"/>
          <w:i/>
          <w:iCs/>
          <w:spacing w:val="-2"/>
          <w:sz w:val="30"/>
          <w:szCs w:val="30"/>
          <w:cs/>
        </w:rPr>
        <w:t>าน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บาท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และจะมีการปรับอัตราค่าเช่าทุก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="006A2236" w:rsidRPr="006A2236">
        <w:rPr>
          <w:rFonts w:ascii="Angsana New" w:hAnsi="Angsana New"/>
          <w:spacing w:val="-2"/>
          <w:sz w:val="30"/>
          <w:szCs w:val="30"/>
        </w:rPr>
        <w:t>5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ปี</w:t>
      </w:r>
    </w:p>
    <w:p w14:paraId="5D9C11A7" w14:textId="77777777" w:rsidR="0076710F" w:rsidRPr="00F47D27" w:rsidRDefault="0076710F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475E20EA" w14:textId="77777777" w:rsidR="00441D59" w:rsidRPr="007F7F46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สัญญาบริหารจัดการ</w:t>
      </w:r>
    </w:p>
    <w:p w14:paraId="01218468" w14:textId="77777777" w:rsidR="00441D59" w:rsidRPr="00696479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</w:rPr>
      </w:pPr>
    </w:p>
    <w:p w14:paraId="7DE1439F" w14:textId="77777777" w:rsidR="00A438CE" w:rsidRDefault="00441D59" w:rsidP="00197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A2043">
        <w:rPr>
          <w:rFonts w:ascii="Angsana New" w:hAnsi="Angsana New"/>
          <w:sz w:val="30"/>
          <w:szCs w:val="30"/>
          <w:cs/>
        </w:rPr>
        <w:t>บริษัทมีสัญญาบริหารจัดการกับ</w:t>
      </w:r>
      <w:r w:rsidR="000417C8" w:rsidRPr="00BA2043">
        <w:rPr>
          <w:rFonts w:ascii="Angsana New" w:hAnsi="Angsana New" w:hint="cs"/>
          <w:sz w:val="30"/>
          <w:szCs w:val="30"/>
          <w:cs/>
        </w:rPr>
        <w:t>บริษัทย่อยในประเทศ</w:t>
      </w:r>
      <w:r w:rsidR="00FE2677" w:rsidRPr="00BA2043">
        <w:rPr>
          <w:rFonts w:ascii="Angsana New" w:hAnsi="Angsana New" w:hint="cs"/>
          <w:sz w:val="30"/>
          <w:szCs w:val="30"/>
          <w:cs/>
        </w:rPr>
        <w:t>แห่งหนึ่ง</w:t>
      </w:r>
      <w:r w:rsidRPr="00BA2043">
        <w:rPr>
          <w:rFonts w:ascii="Angsana New" w:hAnsi="Angsana New"/>
          <w:sz w:val="30"/>
          <w:szCs w:val="30"/>
          <w:cs/>
        </w:rPr>
        <w:t xml:space="preserve"> </w:t>
      </w:r>
      <w:r w:rsidR="000417C8" w:rsidRPr="00BA2043">
        <w:rPr>
          <w:rFonts w:ascii="Angsana New" w:hAnsi="Angsana New" w:hint="cs"/>
          <w:sz w:val="30"/>
          <w:szCs w:val="30"/>
          <w:cs/>
        </w:rPr>
        <w:t>ซึ่ง</w:t>
      </w:r>
      <w:r w:rsidRPr="00BA2043">
        <w:rPr>
          <w:rFonts w:ascii="Angsana New" w:hAnsi="Angsana New"/>
          <w:sz w:val="30"/>
          <w:szCs w:val="30"/>
          <w:cs/>
        </w:rPr>
        <w:t xml:space="preserve">มีผลบังคับใช้ตั้งแต่วันที่ที่กำหนดในสัญญา </w:t>
      </w:r>
      <w:r w:rsidR="00961BE0">
        <w:rPr>
          <w:rFonts w:ascii="Angsana New" w:hAnsi="Angsana New"/>
          <w:sz w:val="30"/>
          <w:szCs w:val="30"/>
        </w:rPr>
        <w:br/>
      </w:r>
      <w:r w:rsidR="002D6D57" w:rsidRPr="00BA2043">
        <w:rPr>
          <w:rFonts w:ascii="Angsana New" w:hAnsi="Angsana New" w:hint="cs"/>
          <w:sz w:val="30"/>
          <w:szCs w:val="30"/>
          <w:cs/>
        </w:rPr>
        <w:t>โดยบริษัทจะ</w:t>
      </w:r>
      <w:r w:rsidRPr="00BA2043">
        <w:rPr>
          <w:rFonts w:ascii="Angsana New" w:hAnsi="Angsana New"/>
          <w:sz w:val="30"/>
          <w:szCs w:val="30"/>
          <w:cs/>
        </w:rPr>
        <w:t>เรียกเก็บค่าบริหารจัดการ</w:t>
      </w:r>
      <w:r w:rsidR="002D6D57" w:rsidRPr="00BA2043">
        <w:rPr>
          <w:rFonts w:ascii="Angsana New" w:hAnsi="Angsana New" w:hint="cs"/>
          <w:sz w:val="30"/>
          <w:szCs w:val="30"/>
          <w:cs/>
        </w:rPr>
        <w:t xml:space="preserve">ดังกล่าวตามอัตราที่ระบุไว้ </w:t>
      </w:r>
      <w:r w:rsidRPr="00BA2043">
        <w:rPr>
          <w:rFonts w:ascii="Angsana New" w:hAnsi="Angsana New"/>
          <w:sz w:val="30"/>
          <w:szCs w:val="30"/>
          <w:cs/>
        </w:rPr>
        <w:t>และ</w:t>
      </w:r>
      <w:r w:rsidR="00142FC6">
        <w:rPr>
          <w:rFonts w:ascii="Angsana New" w:hAnsi="Angsana New" w:hint="cs"/>
          <w:sz w:val="30"/>
          <w:szCs w:val="30"/>
          <w:cs/>
        </w:rPr>
        <w:t xml:space="preserve">สัญญาดังกล่าวสามารถต่ออายุสัญญาได้คราวละ </w:t>
      </w:r>
      <w:r w:rsidR="006A2236" w:rsidRPr="006A2236">
        <w:rPr>
          <w:rFonts w:ascii="Angsana New" w:hAnsi="Angsana New"/>
          <w:sz w:val="30"/>
          <w:szCs w:val="30"/>
        </w:rPr>
        <w:t>1</w:t>
      </w:r>
      <w:r w:rsidR="00142FC6">
        <w:rPr>
          <w:rFonts w:ascii="Angsana New" w:hAnsi="Angsana New" w:hint="cs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 w:rsidR="006A2236" w:rsidRPr="006A2236">
        <w:rPr>
          <w:rFonts w:ascii="Angsana New" w:hAnsi="Angsana New"/>
          <w:sz w:val="30"/>
          <w:szCs w:val="30"/>
        </w:rPr>
        <w:t>30</w:t>
      </w:r>
      <w:r w:rsidR="00142FC6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45EC33A8" w14:textId="6983208B" w:rsidR="0042315D" w:rsidRDefault="00423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lang w:eastAsia="x-none"/>
        </w:rPr>
      </w:pPr>
      <w:r>
        <w:rPr>
          <w:rFonts w:ascii="Angsana New" w:hAnsi="Angsana New"/>
          <w:b/>
          <w:bCs/>
          <w:sz w:val="28"/>
          <w:szCs w:val="28"/>
          <w:lang w:eastAsia="x-none"/>
        </w:rPr>
        <w:br w:type="page"/>
      </w:r>
    </w:p>
    <w:p w14:paraId="11869404" w14:textId="77777777" w:rsidR="00EF3FE4" w:rsidRPr="009434C5" w:rsidRDefault="00B90FD6" w:rsidP="009434C5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434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</w:t>
      </w:r>
      <w:r w:rsidR="00CE2FE2" w:rsidRPr="009434C5">
        <w:rPr>
          <w:rFonts w:ascii="Angsana New" w:hAnsi="Angsana New"/>
          <w:b/>
          <w:bCs/>
          <w:sz w:val="30"/>
          <w:szCs w:val="30"/>
          <w:cs/>
          <w:lang w:val="th-TH"/>
        </w:rPr>
        <w:t>ทย่อย</w:t>
      </w:r>
    </w:p>
    <w:p w14:paraId="72E92B13" w14:textId="77777777" w:rsidR="00EC3A78" w:rsidRPr="008F1794" w:rsidRDefault="00EC3A78" w:rsidP="00CE0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077"/>
        <w:gridCol w:w="1172"/>
        <w:gridCol w:w="238"/>
        <w:gridCol w:w="1210"/>
      </w:tblGrid>
      <w:tr w:rsidR="009F6261" w:rsidRPr="00BA2043" w14:paraId="12B9C88C" w14:textId="77777777" w:rsidTr="007E4DEA">
        <w:trPr>
          <w:trHeight w:val="317"/>
        </w:trPr>
        <w:tc>
          <w:tcPr>
            <w:tcW w:w="2968" w:type="pct"/>
          </w:tcPr>
          <w:p w14:paraId="76267EFF" w14:textId="77777777"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DE2E9A8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pct"/>
            <w:gridSpan w:val="3"/>
          </w:tcPr>
          <w:p w14:paraId="452AB6F6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F6261" w:rsidRPr="00BA2043" w14:paraId="3D0FD00F" w14:textId="77777777" w:rsidTr="007E4DEA">
        <w:tc>
          <w:tcPr>
            <w:tcW w:w="2968" w:type="pct"/>
          </w:tcPr>
          <w:p w14:paraId="7C4F59C7" w14:textId="77777777"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B342CF8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4" w:type="pct"/>
            <w:vAlign w:val="bottom"/>
          </w:tcPr>
          <w:p w14:paraId="6BADDB5E" w14:textId="77777777" w:rsidR="009F6261" w:rsidRPr="00BA2043" w:rsidRDefault="006A2236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31" w:type="pct"/>
            <w:vAlign w:val="bottom"/>
          </w:tcPr>
          <w:p w14:paraId="07C5849C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5" w:type="pct"/>
            <w:vAlign w:val="bottom"/>
          </w:tcPr>
          <w:p w14:paraId="3F7D1808" w14:textId="77777777" w:rsidR="009F6261" w:rsidRPr="00BA2043" w:rsidRDefault="006A2236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</w:tr>
      <w:tr w:rsidR="009F6261" w:rsidRPr="00BA2043" w14:paraId="1A9BD06D" w14:textId="77777777" w:rsidTr="007E4DEA">
        <w:tc>
          <w:tcPr>
            <w:tcW w:w="2968" w:type="pct"/>
          </w:tcPr>
          <w:p w14:paraId="22ADB188" w14:textId="77777777"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C807F53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pct"/>
            <w:gridSpan w:val="3"/>
          </w:tcPr>
          <w:p w14:paraId="68A199F2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65836" w:rsidRPr="00BA2043" w14:paraId="54A56A21" w14:textId="77777777" w:rsidTr="007E4DEA">
        <w:tc>
          <w:tcPr>
            <w:tcW w:w="2968" w:type="pct"/>
          </w:tcPr>
          <w:p w14:paraId="6697B492" w14:textId="77777777" w:rsidR="00365836" w:rsidRPr="00BA2043" w:rsidRDefault="00365836" w:rsidP="0036583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A2236" w:rsidRPr="006A2236">
              <w:rPr>
                <w:rFonts w:ascii="Angsana New" w:hAnsi="Angsana New"/>
                <w:sz w:val="30"/>
                <w:szCs w:val="30"/>
              </w:rPr>
              <w:t>1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592" w:type="pct"/>
          </w:tcPr>
          <w:p w14:paraId="64F7301C" w14:textId="77777777" w:rsidR="00365836" w:rsidRPr="00BA2043" w:rsidRDefault="00365836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79FD91A9" w14:textId="77777777" w:rsidR="00365836" w:rsidRPr="00BA2043" w:rsidRDefault="006A2236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AC7D12" w:rsidRPr="00AC7D1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039</w:t>
            </w:r>
            <w:r w:rsidR="00AC7D12" w:rsidRPr="00AC7D1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997</w:t>
            </w:r>
          </w:p>
        </w:tc>
        <w:tc>
          <w:tcPr>
            <w:tcW w:w="131" w:type="pct"/>
          </w:tcPr>
          <w:p w14:paraId="0FCA0B64" w14:textId="77777777" w:rsidR="00365836" w:rsidRPr="00BA2043" w:rsidRDefault="00365836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5" w:type="pct"/>
          </w:tcPr>
          <w:p w14:paraId="5523ACB4" w14:textId="77777777" w:rsidR="00365836" w:rsidRPr="00BA2043" w:rsidRDefault="006A2236" w:rsidP="009F62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65836"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997</w:t>
            </w:r>
          </w:p>
        </w:tc>
      </w:tr>
      <w:tr w:rsidR="00365836" w:rsidRPr="00BA2043" w14:paraId="08182C76" w14:textId="77777777" w:rsidTr="007E4DEA">
        <w:trPr>
          <w:trHeight w:val="178"/>
        </w:trPr>
        <w:tc>
          <w:tcPr>
            <w:tcW w:w="2968" w:type="pct"/>
          </w:tcPr>
          <w:p w14:paraId="68E54DAD" w14:textId="77777777" w:rsidR="00365836" w:rsidRPr="00BA2043" w:rsidRDefault="00365836" w:rsidP="0036583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592" w:type="pct"/>
          </w:tcPr>
          <w:p w14:paraId="3FE1CFF2" w14:textId="77777777" w:rsidR="00365836" w:rsidRPr="00174457" w:rsidRDefault="00365836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54F3588B" w14:textId="77777777" w:rsidR="00365836" w:rsidRPr="00BA2043" w:rsidRDefault="00AC7D12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14:paraId="1698C057" w14:textId="77777777" w:rsidR="00365836" w:rsidRPr="00BA2043" w:rsidRDefault="00365836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5" w:type="pct"/>
          </w:tcPr>
          <w:p w14:paraId="7D177609" w14:textId="77777777" w:rsidR="00365836" w:rsidRPr="00BA2043" w:rsidRDefault="006A2236" w:rsidP="007151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365836"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030</w:t>
            </w:r>
            <w:r w:rsidR="00365836"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</w:p>
        </w:tc>
      </w:tr>
      <w:tr w:rsidR="009F6261" w:rsidRPr="00BA2043" w14:paraId="227BD640" w14:textId="77777777" w:rsidTr="007E4DEA">
        <w:tc>
          <w:tcPr>
            <w:tcW w:w="2968" w:type="pct"/>
          </w:tcPr>
          <w:p w14:paraId="226E61A4" w14:textId="5B6ADD15" w:rsidR="009F6261" w:rsidRPr="00BA2043" w:rsidRDefault="00C1622B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B71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2" w:type="pct"/>
          </w:tcPr>
          <w:p w14:paraId="7FA4A1F2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69E5CB28" w14:textId="77777777" w:rsidR="009F6261" w:rsidRPr="00BA2043" w:rsidRDefault="006A2236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AC7D12" w:rsidRPr="00AC7D1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039</w:t>
            </w:r>
            <w:r w:rsidR="00AC7D12" w:rsidRPr="00AC7D1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997</w:t>
            </w:r>
          </w:p>
        </w:tc>
        <w:tc>
          <w:tcPr>
            <w:tcW w:w="131" w:type="pct"/>
          </w:tcPr>
          <w:p w14:paraId="2FAF9C51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7F0CA0A5" w14:textId="77777777" w:rsidR="009F6261" w:rsidRPr="00BA2043" w:rsidRDefault="006A2236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3658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039</w:t>
            </w:r>
            <w:r w:rsidR="003658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997</w:t>
            </w:r>
          </w:p>
        </w:tc>
      </w:tr>
      <w:tr w:rsidR="009F6261" w:rsidRPr="00BA2043" w14:paraId="32D80AA0" w14:textId="77777777" w:rsidTr="007E4DEA">
        <w:tc>
          <w:tcPr>
            <w:tcW w:w="2968" w:type="pct"/>
          </w:tcPr>
          <w:p w14:paraId="03D715EB" w14:textId="77777777"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A2236" w:rsidRPr="006A223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2" w:type="pct"/>
          </w:tcPr>
          <w:p w14:paraId="6D70827A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104A85AC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15F6DAFF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5" w:type="pct"/>
            <w:tcBorders>
              <w:top w:val="double" w:sz="4" w:space="0" w:color="auto"/>
              <w:bottom w:val="double" w:sz="4" w:space="0" w:color="auto"/>
            </w:tcBorders>
          </w:tcPr>
          <w:p w14:paraId="3A3C355D" w14:textId="77777777" w:rsidR="009F6261" w:rsidRPr="00BA2043" w:rsidRDefault="006A2236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3658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039</w:t>
            </w:r>
            <w:r w:rsidR="003658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997</w:t>
            </w:r>
          </w:p>
        </w:tc>
      </w:tr>
    </w:tbl>
    <w:p w14:paraId="5E9270B9" w14:textId="3FF878D1" w:rsidR="00B1154B" w:rsidRPr="00F47D27" w:rsidRDefault="00B1154B" w:rsidP="00F47D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  <w:sectPr w:rsidR="00B1154B" w:rsidRPr="00F47D27" w:rsidSect="00BE2B6B">
          <w:headerReference w:type="default" r:id="rId8"/>
          <w:footerReference w:type="default" r:id="rId9"/>
          <w:pgSz w:w="11909" w:h="16834" w:code="9"/>
          <w:pgMar w:top="691" w:right="1199" w:bottom="576" w:left="1152" w:header="720" w:footer="720" w:gutter="0"/>
          <w:paperSrc w:first="7" w:other="7"/>
          <w:pgNumType w:start="17"/>
          <w:cols w:space="720"/>
          <w:docGrid w:linePitch="360"/>
        </w:sectPr>
      </w:pPr>
    </w:p>
    <w:p w14:paraId="32FB5B53" w14:textId="7D6A1D66" w:rsidR="00EF3FE4" w:rsidRDefault="006258F9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5E07F0" w:rsidRPr="006A2236">
        <w:rPr>
          <w:rFonts w:ascii="Angsana New" w:hAnsi="Angsana New"/>
          <w:sz w:val="30"/>
          <w:szCs w:val="30"/>
          <w:lang w:val="en-US"/>
        </w:rPr>
        <w:t>3</w:t>
      </w:r>
      <w:r w:rsidR="005E07F0">
        <w:rPr>
          <w:rFonts w:ascii="Angsana New" w:hAnsi="Angsana New"/>
          <w:sz w:val="30"/>
          <w:szCs w:val="30"/>
          <w:lang w:val="en-US"/>
        </w:rPr>
        <w:t>0</w:t>
      </w:r>
      <w:r w:rsidR="00C16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611E0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C1622B" w:rsidRPr="00FE759C">
        <w:rPr>
          <w:rFonts w:ascii="Angsana New" w:hAnsi="Angsana New"/>
          <w:sz w:val="30"/>
          <w:szCs w:val="30"/>
          <w:cs/>
        </w:rPr>
        <w:t xml:space="preserve"> </w:t>
      </w:r>
      <w:r w:rsidR="006A2236" w:rsidRPr="006A2236">
        <w:rPr>
          <w:rFonts w:ascii="Angsana New" w:hAnsi="Angsana New" w:hint="cs"/>
          <w:sz w:val="30"/>
          <w:szCs w:val="30"/>
          <w:lang w:val="en-US"/>
        </w:rPr>
        <w:t>25</w:t>
      </w:r>
      <w:r w:rsidR="006A2236" w:rsidRPr="006A2236">
        <w:rPr>
          <w:rFonts w:ascii="Angsana New" w:hAnsi="Angsana New"/>
          <w:sz w:val="30"/>
          <w:szCs w:val="30"/>
          <w:lang w:val="en-US"/>
        </w:rPr>
        <w:t>63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และ </w:t>
      </w:r>
      <w:r w:rsidR="006A2236" w:rsidRPr="006A2236">
        <w:rPr>
          <w:rFonts w:ascii="Angsana New" w:hAnsi="Angsana New"/>
          <w:sz w:val="30"/>
          <w:szCs w:val="30"/>
          <w:lang w:val="en-US"/>
        </w:rPr>
        <w:t>31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ธันวาคม </w:t>
      </w:r>
      <w:r w:rsidR="006A2236" w:rsidRPr="006A2236">
        <w:rPr>
          <w:rFonts w:ascii="Angsana New" w:hAnsi="Angsana New"/>
          <w:sz w:val="30"/>
          <w:szCs w:val="30"/>
          <w:lang w:val="en-US"/>
        </w:rPr>
        <w:t>2562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C1622B" w:rsidRPr="00B847D1">
        <w:rPr>
          <w:rFonts w:ascii="Angsana New" w:hAnsi="Angsana New"/>
          <w:sz w:val="30"/>
          <w:szCs w:val="30"/>
          <w:cs/>
        </w:rPr>
        <w:t>งวด</w:t>
      </w:r>
      <w:r w:rsidR="00D611E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C1622B" w:rsidRPr="00B847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E07F0" w:rsidRPr="006A2236">
        <w:rPr>
          <w:rFonts w:ascii="Angsana New" w:hAnsi="Angsana New"/>
          <w:sz w:val="30"/>
          <w:szCs w:val="30"/>
          <w:lang w:val="en-US"/>
        </w:rPr>
        <w:t>3</w:t>
      </w:r>
      <w:r w:rsidR="005E07F0">
        <w:rPr>
          <w:rFonts w:ascii="Angsana New" w:hAnsi="Angsana New"/>
          <w:sz w:val="30"/>
          <w:szCs w:val="30"/>
          <w:lang w:val="en-US"/>
        </w:rPr>
        <w:t>0</w:t>
      </w:r>
      <w:r w:rsidR="00C1622B">
        <w:rPr>
          <w:rFonts w:ascii="Angsana New" w:hAnsi="Angsana New"/>
          <w:sz w:val="30"/>
          <w:szCs w:val="30"/>
          <w:lang w:val="en-US"/>
        </w:rPr>
        <w:t xml:space="preserve"> </w:t>
      </w:r>
      <w:r w:rsidR="00D611E0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C16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B3DC3" w:rsidRPr="00B847D1">
        <w:rPr>
          <w:rFonts w:ascii="Angsana New" w:hAnsi="Angsana New"/>
          <w:sz w:val="30"/>
          <w:szCs w:val="30"/>
          <w:cs/>
        </w:rPr>
        <w:t>ดังนี้</w:t>
      </w:r>
    </w:p>
    <w:p w14:paraId="6FEB4B21" w14:textId="77777777" w:rsidR="00EE78BB" w:rsidRPr="00DB1E46" w:rsidRDefault="00EE78BB" w:rsidP="000A7342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103278" w:rsidRPr="00933732" w14:paraId="428352EC" w14:textId="77777777" w:rsidTr="00E14198">
        <w:trPr>
          <w:cantSplit/>
          <w:tblHeader/>
        </w:trPr>
        <w:tc>
          <w:tcPr>
            <w:tcW w:w="2790" w:type="dxa"/>
          </w:tcPr>
          <w:p w14:paraId="30AE11DF" w14:textId="77777777" w:rsidR="00103278" w:rsidRPr="00933732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0" w:type="dxa"/>
            <w:gridSpan w:val="23"/>
          </w:tcPr>
          <w:p w14:paraId="20F06C9C" w14:textId="77777777" w:rsidR="00103278" w:rsidRPr="00933732" w:rsidRDefault="00103278" w:rsidP="0093373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03278" w:rsidRPr="00933732" w14:paraId="71CEFB4F" w14:textId="77777777" w:rsidTr="00E14198">
        <w:trPr>
          <w:cantSplit/>
          <w:tblHeader/>
        </w:trPr>
        <w:tc>
          <w:tcPr>
            <w:tcW w:w="2790" w:type="dxa"/>
          </w:tcPr>
          <w:p w14:paraId="4310EEB1" w14:textId="77777777" w:rsidR="00103278" w:rsidRPr="00933732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BA1D6A9" w14:textId="77777777" w:rsidR="00103278" w:rsidRPr="00933732" w:rsidRDefault="00933732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>สัดส่วนความ</w:t>
            </w:r>
            <w:r w:rsidR="00103278" w:rsidRPr="00933732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0AB513D9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5FC72873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6679B97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FC8EB8F" w14:textId="77777777" w:rsidR="00103278" w:rsidRPr="00933732" w:rsidRDefault="00103278" w:rsidP="006024C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14:paraId="5A01C8F4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1872A29" w14:textId="77777777" w:rsidR="00103278" w:rsidRPr="00933732" w:rsidRDefault="00103278" w:rsidP="000A7342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0969217E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13693E6" w14:textId="77777777" w:rsidR="00103278" w:rsidRPr="00933732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933732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- 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45D4B014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B73BAB9" w14:textId="77777777" w:rsidR="00103278" w:rsidRPr="00933732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4807A1" w:rsidRPr="00933732" w14:paraId="70D31F34" w14:textId="77777777" w:rsidTr="00E14198">
        <w:trPr>
          <w:cantSplit/>
          <w:tblHeader/>
        </w:trPr>
        <w:tc>
          <w:tcPr>
            <w:tcW w:w="2790" w:type="dxa"/>
          </w:tcPr>
          <w:p w14:paraId="2C8BF711" w14:textId="77777777" w:rsidR="004807A1" w:rsidRPr="00933732" w:rsidRDefault="004807A1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0921A46" w14:textId="4CA6C408" w:rsidR="004807A1" w:rsidRPr="00933732" w:rsidRDefault="00C1622B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="00D611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5006B3C3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2B32DB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04ACE6F" w14:textId="77777777" w:rsidR="004807A1" w:rsidRPr="007E4DEA" w:rsidRDefault="004807A1" w:rsidP="000A7342">
            <w:pPr>
              <w:pStyle w:val="acctmergecolhdg"/>
              <w:spacing w:line="240" w:lineRule="auto"/>
              <w:ind w:left="-89" w:right="-79" w:firstLine="1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0DE27C2" w14:textId="1D53B8FE" w:rsidR="004807A1" w:rsidRPr="007E4DEA" w:rsidRDefault="00D611E0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05A7F022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B3F3BD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09A53A8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881E24" w14:textId="25648C4D" w:rsidR="004807A1" w:rsidRPr="007E4DEA" w:rsidRDefault="00D611E0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7FF8F0D7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3C56EE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1DF8E74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68AF23" w14:textId="18F18F50" w:rsidR="004807A1" w:rsidRPr="007E4DEA" w:rsidRDefault="00D611E0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6313B7FE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8679CC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FFB3783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8D8378" w14:textId="3AF9F0DB" w:rsidR="004807A1" w:rsidRPr="007E4DEA" w:rsidRDefault="00D611E0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36F95535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469817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D4568EC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D6F2E9" w14:textId="26C7A6A0" w:rsidR="004807A1" w:rsidRPr="007E4DEA" w:rsidRDefault="00D611E0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0331B1EF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83D6C6" w14:textId="3EE70723" w:rsidR="004807A1" w:rsidRPr="007E4DEA" w:rsidRDefault="00B16F2C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4807A1" w:rsidRPr="00933732" w14:paraId="2728C98E" w14:textId="77777777" w:rsidTr="00E14198">
        <w:trPr>
          <w:cantSplit/>
          <w:tblHeader/>
        </w:trPr>
        <w:tc>
          <w:tcPr>
            <w:tcW w:w="2790" w:type="dxa"/>
          </w:tcPr>
          <w:p w14:paraId="6E61045A" w14:textId="77777777" w:rsidR="004807A1" w:rsidRPr="00933732" w:rsidRDefault="004807A1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AF0D148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3996FE1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065D178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D21D46A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5DECEF5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FB66EF0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4CAB02C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ED570A9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D4FD3B7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A7A08E5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6B404F2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32E83E4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A86A2B7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A1CF4A2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3E1E6DB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C625100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2CA4724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517F743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758E3F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FDED69D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2DC02B3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D6079AC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928A402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</w:tr>
      <w:tr w:rsidR="004807A1" w:rsidRPr="00933732" w14:paraId="3D2645E7" w14:textId="77777777" w:rsidTr="00E14198">
        <w:trPr>
          <w:cantSplit/>
          <w:trHeight w:val="270"/>
        </w:trPr>
        <w:tc>
          <w:tcPr>
            <w:tcW w:w="2790" w:type="dxa"/>
          </w:tcPr>
          <w:p w14:paraId="62C9048E" w14:textId="77777777" w:rsidR="004807A1" w:rsidRPr="00933732" w:rsidRDefault="004807A1" w:rsidP="000A7342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4C0AFB9" w14:textId="77777777" w:rsidR="004807A1" w:rsidRPr="00933732" w:rsidRDefault="004807A1" w:rsidP="000A734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3732">
              <w:rPr>
                <w:rFonts w:ascii="Angsana New" w:hAnsi="Angsana New"/>
                <w:i/>
                <w:iCs/>
                <w:sz w:val="24"/>
                <w:szCs w:val="24"/>
              </w:rPr>
              <w:t>(%)</w:t>
            </w:r>
          </w:p>
        </w:tc>
        <w:tc>
          <w:tcPr>
            <w:tcW w:w="180" w:type="dxa"/>
          </w:tcPr>
          <w:p w14:paraId="7F223ADF" w14:textId="77777777" w:rsidR="004807A1" w:rsidRPr="00933732" w:rsidRDefault="004807A1" w:rsidP="000A7342">
            <w:pPr>
              <w:pStyle w:val="BodyText"/>
              <w:widowControl w:val="0"/>
              <w:spacing w:after="0" w:line="240" w:lineRule="auto"/>
              <w:ind w:right="-114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0" w:type="dxa"/>
            <w:gridSpan w:val="19"/>
          </w:tcPr>
          <w:p w14:paraId="5F398814" w14:textId="77777777" w:rsidR="004807A1" w:rsidRPr="00933732" w:rsidRDefault="004807A1" w:rsidP="000A7342">
            <w:pPr>
              <w:pStyle w:val="BodyText"/>
              <w:widowControl w:val="0"/>
              <w:spacing w:after="0" w:line="240" w:lineRule="auto"/>
              <w:ind w:right="-11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3373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807A1" w:rsidRPr="00933732" w14:paraId="0ABC3808" w14:textId="77777777" w:rsidTr="00E14198">
        <w:trPr>
          <w:cantSplit/>
          <w:trHeight w:val="270"/>
        </w:trPr>
        <w:tc>
          <w:tcPr>
            <w:tcW w:w="2790" w:type="dxa"/>
          </w:tcPr>
          <w:p w14:paraId="00547235" w14:textId="77777777" w:rsidR="004807A1" w:rsidRPr="00933732" w:rsidRDefault="004807A1" w:rsidP="000A7342">
            <w:pPr>
              <w:pStyle w:val="BodyText"/>
              <w:tabs>
                <w:tab w:val="left" w:pos="720"/>
              </w:tabs>
              <w:spacing w:after="0" w:line="240" w:lineRule="auto"/>
              <w:ind w:left="128" w:hanging="11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933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42AE1313" w14:textId="77777777"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1EA61C" w14:textId="77777777"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D738BE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8A8B02F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7BC8C7" w14:textId="77777777" w:rsidR="004807A1" w:rsidRPr="006E0F14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9D23BA1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467851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827353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8EFDF5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B192CB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595A14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E16D0F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21B057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76E162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B1361C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1758AEA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5F1C6E" w14:textId="77777777"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CD2979A" w14:textId="77777777"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0EE1AA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2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F3EDC1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F4EB64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F732D9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66684E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</w:tr>
      <w:tr w:rsidR="00AC7D12" w:rsidRPr="00933732" w14:paraId="634BA7E5" w14:textId="77777777" w:rsidTr="00E14198">
        <w:trPr>
          <w:cantSplit/>
          <w:trHeight w:val="270"/>
        </w:trPr>
        <w:tc>
          <w:tcPr>
            <w:tcW w:w="2790" w:type="dxa"/>
          </w:tcPr>
          <w:p w14:paraId="71BE3E25" w14:textId="77777777" w:rsidR="00AC7D12" w:rsidRPr="00933732" w:rsidRDefault="00AC7D12" w:rsidP="00AC7D12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บริษัท 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อี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วี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เอ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 xml:space="preserve"> อินเตอร์เนชั่นแนล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810" w:type="dxa"/>
          </w:tcPr>
          <w:p w14:paraId="2A630BAE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AC7D12" w:rsidRPr="0093373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180" w:type="dxa"/>
          </w:tcPr>
          <w:p w14:paraId="34C3D6EC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18E4DD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AC7D12" w:rsidRPr="0093373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180" w:type="dxa"/>
          </w:tcPr>
          <w:p w14:paraId="4E10D6EA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711A6AC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AC7D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7B340240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475580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AC7D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6CA7D9E7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E5F5AEA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2B2FC7B5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30D389A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0D416196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4971B7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C9C3220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3BDBC0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66A44B1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DA2260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4C65A22D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20B885D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3F7B46D4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591458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F6E724D" w14:textId="77777777" w:rsidR="00AC7D12" w:rsidRPr="006817AD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23B10A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C7D12" w:rsidRPr="00933732" w14:paraId="2BC24FD4" w14:textId="77777777" w:rsidTr="00E14198">
        <w:trPr>
          <w:cantSplit/>
          <w:trHeight w:val="270"/>
        </w:trPr>
        <w:tc>
          <w:tcPr>
            <w:tcW w:w="2790" w:type="dxa"/>
          </w:tcPr>
          <w:p w14:paraId="6874DF2B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after="0" w:line="240" w:lineRule="auto"/>
              <w:ind w:left="162" w:right="-75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93373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พีเอ็มซี เลเบิล แมททีเรียลส์</w:t>
            </w:r>
            <w:r w:rsidRPr="0093373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66A272CC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AC7D12" w:rsidRPr="0093373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</w:tcPr>
          <w:p w14:paraId="011AF7D2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A1E27F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AC7D12" w:rsidRPr="0093373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</w:tcPr>
          <w:p w14:paraId="177AE640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DFE87E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AC7D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08E72705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D0A291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AC7D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2CF94D8C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20C887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4BB9C69F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105AB0A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417F59FA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ABA044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C301F61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309B6F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CC7F14C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80FA1B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78079D45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295A80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6881B2D8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B6FA36" w14:textId="77777777" w:rsidR="00AC7D12" w:rsidRPr="006817AD" w:rsidRDefault="00372D90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46,680</w:t>
            </w:r>
          </w:p>
        </w:tc>
        <w:tc>
          <w:tcPr>
            <w:tcW w:w="180" w:type="dxa"/>
          </w:tcPr>
          <w:p w14:paraId="50A9B91E" w14:textId="77777777" w:rsidR="00AC7D12" w:rsidRPr="006817AD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2F8306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C7D12" w:rsidRPr="00933732" w14:paraId="2E83E497" w14:textId="77777777" w:rsidTr="00283FCC">
        <w:trPr>
          <w:cantSplit/>
          <w:trHeight w:val="270"/>
        </w:trPr>
        <w:tc>
          <w:tcPr>
            <w:tcW w:w="2790" w:type="dxa"/>
          </w:tcPr>
          <w:p w14:paraId="587D38E7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PMC Labe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l</w:t>
            </w: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 xml:space="preserve"> Materials Pte. Ltd.</w:t>
            </w:r>
          </w:p>
          <w:p w14:paraId="56FCDB4B" w14:textId="77777777" w:rsidR="00AC7D12" w:rsidRPr="00365836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9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65836">
              <w:rPr>
                <w:rFonts w:ascii="Angsana New" w:hAnsi="Angsana New"/>
                <w:sz w:val="24"/>
                <w:szCs w:val="24"/>
              </w:rPr>
              <w:t>(</w:t>
            </w:r>
            <w:r w:rsidRPr="00365836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  <w:r w:rsidRPr="00365836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  <w:r w:rsidRPr="003658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จำนวนเงิน </w:t>
            </w:r>
            <w:r w:rsidR="006A2236" w:rsidRPr="006A223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365836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3658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ดอลลาร์สิงคโปร์</w:t>
            </w:r>
            <w:r w:rsidRPr="0036583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</w:tcPr>
          <w:p w14:paraId="3D75C33C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9CF995B" w14:textId="77777777" w:rsidR="00AC7D1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C3B199D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625288E7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5B0333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59689FB" w14:textId="77777777" w:rsidR="00AC7D1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B381C7B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52A95A4C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5F9F79E" w14:textId="77777777" w:rsidR="00AC7D12" w:rsidRPr="00933732" w:rsidRDefault="00B75D2E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80" w:type="dxa"/>
          </w:tcPr>
          <w:p w14:paraId="219D325B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A18B40" w14:textId="77777777" w:rsidR="00AC7D12" w:rsidRPr="00933732" w:rsidRDefault="00B75D2E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80" w:type="dxa"/>
          </w:tcPr>
          <w:p w14:paraId="1E67E6F3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313C3CF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784B9345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5DAB51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5281EF9B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D1FB74" w14:textId="77777777" w:rsidR="00AC7D1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BA86B6E" w14:textId="77777777" w:rsidR="00AC7D1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72E3014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1F7564A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B64BB8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483AEFB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ADCA48F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4DA1BF77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3B16F0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62EBE5CE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EDBE9E7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A90322" w14:textId="77777777" w:rsidR="00AC7D12" w:rsidRPr="006817AD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FE9FC60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5A7F93" w:rsidRPr="00933732" w14:paraId="64AE1FEF" w14:textId="77777777" w:rsidTr="00283FCC">
        <w:trPr>
          <w:cantSplit/>
          <w:trHeight w:val="270"/>
        </w:trPr>
        <w:tc>
          <w:tcPr>
            <w:tcW w:w="2790" w:type="dxa"/>
          </w:tcPr>
          <w:p w14:paraId="47760509" w14:textId="464EA45F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>S</w:t>
            </w:r>
            <w:r w:rsidR="0059270F">
              <w:rPr>
                <w:rFonts w:ascii="Angsana New" w:hAnsi="Angsana New"/>
                <w:sz w:val="24"/>
                <w:szCs w:val="24"/>
                <w:lang w:val="en-US"/>
              </w:rPr>
              <w:t>elic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A</w:t>
            </w:r>
            <w:r w:rsidR="0059270F">
              <w:rPr>
                <w:rFonts w:ascii="Angsana New" w:hAnsi="Angsana New"/>
                <w:sz w:val="24"/>
                <w:szCs w:val="24"/>
                <w:lang w:val="en-US"/>
              </w:rPr>
              <w:t>ustralia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P</w:t>
            </w:r>
            <w:r w:rsidR="0059270F">
              <w:rPr>
                <w:rFonts w:ascii="Angsana New" w:hAnsi="Angsana New"/>
                <w:sz w:val="24"/>
                <w:szCs w:val="24"/>
                <w:lang w:val="en-US"/>
              </w:rPr>
              <w:t>ty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L</w:t>
            </w:r>
            <w:r w:rsidR="0059270F">
              <w:rPr>
                <w:rFonts w:ascii="Angsana New" w:hAnsi="Angsana New"/>
                <w:sz w:val="24"/>
                <w:szCs w:val="24"/>
                <w:lang w:val="en-US"/>
              </w:rPr>
              <w:t>td</w:t>
            </w:r>
          </w:p>
          <w:p w14:paraId="306DFAE9" w14:textId="7EA1CDAF" w:rsidR="005A7F93" w:rsidRPr="00933732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5836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  <w:r w:rsidRPr="00365836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  <w:r w:rsidRPr="00365836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  <w:r w:rsidRPr="003658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จำนวนเงิน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365836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3658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ดอลลาร์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ออสเตรเลีย</w:t>
            </w:r>
            <w:r w:rsidRPr="0036583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</w:tcPr>
          <w:p w14:paraId="1EFE5125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0CC1683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63F76F1" w14:textId="1D7BC89E" w:rsidR="005A7F93" w:rsidRPr="00933732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4BC2BB2A" w14:textId="77777777" w:rsidR="005A7F93" w:rsidRPr="00933732" w:rsidRDefault="005A7F93" w:rsidP="005A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C42CDA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0D2CABB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8931C45" w14:textId="59F96CE1" w:rsidR="005A7F93" w:rsidRPr="00933732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0EB026A9" w14:textId="77777777" w:rsidR="005A7F93" w:rsidRPr="00933732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6C7DF96" w14:textId="39941EFB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**</w:t>
            </w:r>
          </w:p>
        </w:tc>
        <w:tc>
          <w:tcPr>
            <w:tcW w:w="180" w:type="dxa"/>
          </w:tcPr>
          <w:p w14:paraId="0CD94E32" w14:textId="77777777" w:rsidR="005A7F93" w:rsidRPr="00933732" w:rsidRDefault="005A7F93" w:rsidP="005A7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7997955" w14:textId="633C37C6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5D068F4" w14:textId="77777777" w:rsidR="005A7F93" w:rsidRPr="00933732" w:rsidRDefault="005A7F93" w:rsidP="005A7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571F86" w14:textId="18349CA5" w:rsidR="005A7F93" w:rsidRPr="006A2236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4612B12" w14:textId="77777777" w:rsidR="005A7F93" w:rsidRPr="00933732" w:rsidRDefault="005A7F93" w:rsidP="005A7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BE581C" w14:textId="356A2721" w:rsidR="005A7F93" w:rsidRPr="006A2236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7470CB3" w14:textId="77777777" w:rsidR="005A7F93" w:rsidRPr="00933732" w:rsidRDefault="005A7F93" w:rsidP="005A7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16823B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DC4B881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BBF29C2" w14:textId="7E8EF7C8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FB1E5B2" w14:textId="77777777" w:rsidR="005A7F93" w:rsidRPr="00933732" w:rsidRDefault="005A7F93" w:rsidP="005A7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C5BF00" w14:textId="7D1132E0" w:rsidR="005A7F93" w:rsidRPr="006817AD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B3D14AE" w14:textId="77777777" w:rsidR="005A7F93" w:rsidRPr="00933732" w:rsidRDefault="005A7F93" w:rsidP="005A7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14F1B19" w14:textId="17D9A7CD" w:rsidR="005A7F93" w:rsidRPr="006A2236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2CF574A" w14:textId="77777777" w:rsidR="005A7F93" w:rsidRPr="00933732" w:rsidRDefault="005A7F93" w:rsidP="005A7F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54771E" w14:textId="140710A8" w:rsidR="005A7F93" w:rsidRPr="006A2236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E6A8D71" w14:textId="77777777" w:rsidR="005A7F93" w:rsidRPr="00933732" w:rsidRDefault="005A7F93" w:rsidP="005A7F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8C11633" w14:textId="6E16C4CF" w:rsidR="005A7F93" w:rsidRPr="006817AD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27D569A" w14:textId="77777777" w:rsidR="005A7F93" w:rsidRPr="006817AD" w:rsidRDefault="005A7F93" w:rsidP="005A7F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D703500" w14:textId="7A8939D9" w:rsidR="005A7F93" w:rsidRPr="006817AD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C7D12" w:rsidRPr="00933732" w14:paraId="6C3FB6A6" w14:textId="77777777" w:rsidTr="00E14198">
        <w:trPr>
          <w:cantSplit/>
        </w:trPr>
        <w:tc>
          <w:tcPr>
            <w:tcW w:w="2790" w:type="dxa"/>
          </w:tcPr>
          <w:p w14:paraId="14E5360C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38571EE3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48AA9C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BC5C25D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CBE639F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F00970A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4AF3107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FF89D95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C20DE9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C60A2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74342182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65F68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1CB6D0E8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7909A2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A734BEA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4343575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1F3C776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7BA61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04F60424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997F1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2416E19A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CD99DE6" w14:textId="77777777" w:rsidR="00AC7D12" w:rsidRPr="006817AD" w:rsidRDefault="00372D90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46,680</w:t>
            </w:r>
          </w:p>
        </w:tc>
        <w:tc>
          <w:tcPr>
            <w:tcW w:w="180" w:type="dxa"/>
          </w:tcPr>
          <w:p w14:paraId="638B48EF" w14:textId="77777777" w:rsidR="00AC7D12" w:rsidRPr="006817AD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179E47E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14:paraId="634EE854" w14:textId="77777777" w:rsidR="006D7288" w:rsidRPr="00DB1E46" w:rsidRDefault="006D7288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E58347" w14:textId="177ECCEE" w:rsidR="00F0478E" w:rsidRDefault="00F572AC" w:rsidP="00E96BD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2563 </w:t>
      </w:r>
      <w:r w:rsidR="005A7F93" w:rsidRPr="005A7F93">
        <w:rPr>
          <w:rFonts w:ascii="Angsana New" w:hAnsi="Angsana New"/>
          <w:sz w:val="30"/>
          <w:szCs w:val="30"/>
          <w:cs/>
        </w:rPr>
        <w:t xml:space="preserve">บริษัทได้มีการจัดตั้งบริษัทย่อย </w:t>
      </w:r>
      <w:r w:rsidR="005A7F93" w:rsidRPr="005A7F93">
        <w:rPr>
          <w:rFonts w:ascii="Angsana New" w:hAnsi="Angsana New"/>
          <w:sz w:val="30"/>
          <w:szCs w:val="30"/>
        </w:rPr>
        <w:t>S</w:t>
      </w:r>
      <w:r w:rsidR="00505250">
        <w:rPr>
          <w:rFonts w:ascii="Angsana New" w:hAnsi="Angsana New"/>
          <w:sz w:val="30"/>
          <w:szCs w:val="30"/>
        </w:rPr>
        <w:t>elic</w:t>
      </w:r>
      <w:r w:rsidR="005A7F93" w:rsidRPr="005A7F93">
        <w:rPr>
          <w:rFonts w:ascii="Angsana New" w:hAnsi="Angsana New"/>
          <w:sz w:val="30"/>
          <w:szCs w:val="30"/>
        </w:rPr>
        <w:t xml:space="preserve"> A</w:t>
      </w:r>
      <w:r w:rsidR="00505250">
        <w:rPr>
          <w:rFonts w:ascii="Angsana New" w:hAnsi="Angsana New"/>
          <w:sz w:val="30"/>
          <w:szCs w:val="30"/>
        </w:rPr>
        <w:t>ustralia</w:t>
      </w:r>
      <w:r w:rsidR="005A7F93" w:rsidRPr="005A7F93">
        <w:rPr>
          <w:rFonts w:ascii="Angsana New" w:hAnsi="Angsana New"/>
          <w:sz w:val="30"/>
          <w:szCs w:val="30"/>
        </w:rPr>
        <w:t xml:space="preserve"> P</w:t>
      </w:r>
      <w:r w:rsidR="00505250">
        <w:rPr>
          <w:rFonts w:ascii="Angsana New" w:hAnsi="Angsana New"/>
          <w:sz w:val="30"/>
          <w:szCs w:val="30"/>
        </w:rPr>
        <w:t>ty</w:t>
      </w:r>
      <w:r w:rsidR="005A7F93" w:rsidRPr="005A7F93">
        <w:rPr>
          <w:rFonts w:ascii="Angsana New" w:hAnsi="Angsana New"/>
          <w:sz w:val="30"/>
          <w:szCs w:val="30"/>
        </w:rPr>
        <w:t xml:space="preserve"> </w:t>
      </w:r>
      <w:r w:rsidR="005A7F93" w:rsidRPr="001801B9">
        <w:rPr>
          <w:rFonts w:ascii="Angsana New" w:hAnsi="Angsana New"/>
          <w:sz w:val="30"/>
          <w:szCs w:val="30"/>
        </w:rPr>
        <w:t>L</w:t>
      </w:r>
      <w:r w:rsidR="00505250">
        <w:rPr>
          <w:rFonts w:ascii="Angsana New" w:hAnsi="Angsana New"/>
          <w:sz w:val="30"/>
          <w:szCs w:val="30"/>
        </w:rPr>
        <w:t>td</w:t>
      </w:r>
      <w:r w:rsidR="005A7F93" w:rsidRPr="001801B9">
        <w:rPr>
          <w:rFonts w:ascii="Angsana New" w:hAnsi="Angsana New"/>
          <w:sz w:val="30"/>
          <w:szCs w:val="30"/>
        </w:rPr>
        <w:t xml:space="preserve"> </w:t>
      </w:r>
      <w:r w:rsidR="001B3DB7" w:rsidRPr="001801B9">
        <w:rPr>
          <w:rFonts w:ascii="Angsana New" w:hAnsi="Angsana New" w:hint="cs"/>
          <w:sz w:val="30"/>
          <w:szCs w:val="30"/>
          <w:cs/>
        </w:rPr>
        <w:t>ใน</w:t>
      </w:r>
      <w:r w:rsidR="005A7F93" w:rsidRPr="001801B9">
        <w:rPr>
          <w:rFonts w:ascii="Angsana New" w:hAnsi="Angsana New"/>
          <w:sz w:val="30"/>
          <w:szCs w:val="30"/>
          <w:cs/>
        </w:rPr>
        <w:t>ประเทศ</w:t>
      </w:r>
      <w:r w:rsidR="005A7F93" w:rsidRPr="005A7F93">
        <w:rPr>
          <w:rFonts w:ascii="Angsana New" w:hAnsi="Angsana New"/>
          <w:sz w:val="30"/>
          <w:szCs w:val="30"/>
          <w:cs/>
        </w:rPr>
        <w:t>ออสเตรเลีย</w:t>
      </w:r>
      <w:r w:rsidR="003C75BC">
        <w:rPr>
          <w:rFonts w:ascii="Angsana New" w:hAnsi="Angsana New"/>
          <w:sz w:val="30"/>
          <w:szCs w:val="30"/>
        </w:rPr>
        <w:t xml:space="preserve"> </w:t>
      </w:r>
      <w:r w:rsidR="005A7F93" w:rsidRPr="005A7F93">
        <w:rPr>
          <w:rFonts w:ascii="Angsana New" w:hAnsi="Angsana New"/>
          <w:sz w:val="30"/>
          <w:szCs w:val="30"/>
          <w:cs/>
        </w:rPr>
        <w:t>เพื่อรองรับการขยาย</w:t>
      </w:r>
      <w:r w:rsidR="001801B9">
        <w:rPr>
          <w:rFonts w:ascii="Angsana New" w:hAnsi="Angsana New" w:hint="cs"/>
          <w:sz w:val="30"/>
          <w:szCs w:val="30"/>
          <w:cs/>
        </w:rPr>
        <w:t>ธุรกิจ</w:t>
      </w:r>
      <w:r w:rsidR="005A7F93" w:rsidRPr="005A7F93">
        <w:rPr>
          <w:rFonts w:ascii="Angsana New" w:hAnsi="Angsana New"/>
          <w:sz w:val="30"/>
          <w:szCs w:val="30"/>
          <w:cs/>
        </w:rPr>
        <w:t>ในอนาคต</w:t>
      </w:r>
    </w:p>
    <w:p w14:paraId="76888865" w14:textId="77777777" w:rsidR="00E96BD2" w:rsidRPr="00E96BD2" w:rsidRDefault="00E96BD2" w:rsidP="00E96BD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533B940" w14:textId="4BB4030A" w:rsidR="006561BF" w:rsidRPr="00B847D1" w:rsidRDefault="006561BF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</w:t>
      </w:r>
      <w:r w:rsidR="0082035B" w:rsidRPr="00B847D1">
        <w:rPr>
          <w:rFonts w:ascii="Angsana New" w:hAnsi="Angsana New"/>
          <w:sz w:val="30"/>
          <w:szCs w:val="30"/>
          <w:cs/>
        </w:rPr>
        <w:t>มีราคาที่ต้องเปิดเผยต่อสาธารณชน</w:t>
      </w:r>
    </w:p>
    <w:p w14:paraId="62EF21A5" w14:textId="77777777" w:rsidR="006561BF" w:rsidRDefault="006561BF" w:rsidP="000A7342">
      <w:pPr>
        <w:spacing w:line="240" w:lineRule="auto"/>
      </w:pPr>
    </w:p>
    <w:p w14:paraId="0C56CB2F" w14:textId="1E7AAA97" w:rsidR="0085015E" w:rsidRPr="00944B39" w:rsidRDefault="0085015E" w:rsidP="000A7342">
      <w:pPr>
        <w:spacing w:line="240" w:lineRule="auto"/>
        <w:rPr>
          <w:cs/>
        </w:rPr>
        <w:sectPr w:rsidR="0085015E" w:rsidRPr="00944B39" w:rsidSect="0039708F">
          <w:headerReference w:type="even" r:id="rId10"/>
          <w:footerReference w:type="default" r:id="rId11"/>
          <w:headerReference w:type="first" r:id="rId12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8BD7202" w14:textId="77777777" w:rsidR="00EF3FE4" w:rsidRPr="009434C5" w:rsidRDefault="00506DCA" w:rsidP="009434C5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990" w:hanging="45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434C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14:paraId="16CBAFD0" w14:textId="77777777" w:rsidR="00B95D00" w:rsidRPr="00D1370C" w:rsidRDefault="00B95D00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1413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</w:tblGrid>
      <w:tr w:rsidR="00D1370C" w:rsidRPr="00D1370C" w14:paraId="4DE21F8D" w14:textId="77777777" w:rsidTr="00EC0950">
        <w:trPr>
          <w:cantSplit/>
          <w:trHeight w:val="99"/>
          <w:tblHeader/>
        </w:trPr>
        <w:tc>
          <w:tcPr>
            <w:tcW w:w="3510" w:type="dxa"/>
          </w:tcPr>
          <w:p w14:paraId="1F24866C" w14:textId="77777777" w:rsidR="00D1370C" w:rsidRPr="00D1370C" w:rsidRDefault="00D1370C" w:rsidP="0021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57459820" w14:textId="77777777" w:rsidR="00D1370C" w:rsidRPr="00D1370C" w:rsidRDefault="00D1370C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D1370C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23E9FAFD" w14:textId="77777777" w:rsidR="00D1370C" w:rsidRPr="00D1370C" w:rsidRDefault="00D1370C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24E7CF2" w14:textId="77777777" w:rsidR="00D1370C" w:rsidRPr="00D1370C" w:rsidRDefault="00D1370C" w:rsidP="00211119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D1370C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781C433A" w14:textId="77777777" w:rsidR="00D1370C" w:rsidRPr="00D1370C" w:rsidRDefault="00D1370C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2D4BBC9" w14:textId="5FB123A4" w:rsidR="00D1370C" w:rsidRPr="00D1370C" w:rsidRDefault="00EB1415" w:rsidP="00211119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D1370C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14:paraId="601C9D5C" w14:textId="77777777" w:rsidR="00D1370C" w:rsidRPr="00D1370C" w:rsidRDefault="00D1370C" w:rsidP="00211119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F4BF6D0" w14:textId="0B667B8F" w:rsidR="00D1370C" w:rsidRPr="00D1370C" w:rsidRDefault="00EB1415" w:rsidP="00211119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ส่วนงานอื่นๆ</w:t>
            </w:r>
          </w:p>
        </w:tc>
        <w:tc>
          <w:tcPr>
            <w:tcW w:w="180" w:type="dxa"/>
          </w:tcPr>
          <w:p w14:paraId="50487562" w14:textId="77777777" w:rsidR="00D1370C" w:rsidRPr="00D1370C" w:rsidRDefault="00D1370C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6CC1921" w14:textId="77777777" w:rsidR="00D1370C" w:rsidRPr="00D1370C" w:rsidRDefault="00D1370C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D1370C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5EECC960" w14:textId="77777777" w:rsidR="00D1370C" w:rsidRPr="00D1370C" w:rsidRDefault="00D1370C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CF63F2B" w14:textId="77777777" w:rsidR="00D1370C" w:rsidRPr="00D1370C" w:rsidRDefault="00D1370C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D1370C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562117" w:rsidRPr="00D1370C" w14:paraId="17494C5F" w14:textId="77777777" w:rsidTr="00EC0950">
        <w:trPr>
          <w:cantSplit/>
          <w:trHeight w:val="302"/>
        </w:trPr>
        <w:tc>
          <w:tcPr>
            <w:tcW w:w="3510" w:type="dxa"/>
          </w:tcPr>
          <w:p w14:paraId="76E13046" w14:textId="7D0030E3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 xml:space="preserve">สำหรับงวดสามเดือนสิ้นสุดวันที่ </w:t>
            </w:r>
            <w:r w:rsidRPr="00D1370C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lang w:val="en-US"/>
              </w:rPr>
              <w:t>3</w:t>
            </w:r>
            <w:r w:rsidRPr="00D1370C"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/>
              </w:rPr>
              <w:t>0</w:t>
            </w:r>
            <w:r w:rsidRPr="00D1370C">
              <w:rPr>
                <w:rFonts w:ascii="Angsana New" w:hAnsi="Angsana New" w:cs="Angsana New" w:hint="cs"/>
                <w:b/>
                <w:bCs/>
                <w:i/>
                <w:iCs/>
                <w:szCs w:val="22"/>
              </w:rPr>
              <w:t xml:space="preserve"> </w:t>
            </w:r>
            <w:r w:rsidRPr="00D1370C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720" w:type="dxa"/>
            <w:vAlign w:val="bottom"/>
          </w:tcPr>
          <w:p w14:paraId="3805D548" w14:textId="77777777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D1370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2D3FBB4" w14:textId="77777777" w:rsidR="00562117" w:rsidRPr="00D1370C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96C0C59" w14:textId="77777777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Pr="00D1370C">
              <w:rPr>
                <w:rFonts w:ascii="Angsana New" w:hAnsi="Angsana New" w:cs="Angsana New"/>
                <w:szCs w:val="22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312271A6" w14:textId="77777777" w:rsidR="00562117" w:rsidRPr="00D1370C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16EB371" w14:textId="77777777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D1370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EE6AA20" w14:textId="77777777" w:rsidR="00562117" w:rsidRPr="00D1370C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21970AE" w14:textId="77777777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Pr="00D1370C">
              <w:rPr>
                <w:rFonts w:ascii="Angsana New" w:hAnsi="Angsana New" w:cs="Angsana New"/>
                <w:szCs w:val="22"/>
                <w:lang w:val="en-US"/>
              </w:rPr>
              <w:t>2</w:t>
            </w:r>
          </w:p>
        </w:tc>
        <w:tc>
          <w:tcPr>
            <w:tcW w:w="180" w:type="dxa"/>
          </w:tcPr>
          <w:p w14:paraId="3504A1FF" w14:textId="77777777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2C8A717" w14:textId="722B5AD7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D1370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6BF1A7D" w14:textId="77777777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2D5C0F4" w14:textId="0448E0DF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D1370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178D676" w14:textId="77777777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DC784DD" w14:textId="44CDAD29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D1370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A40C1DE" w14:textId="77777777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15A223C" w14:textId="77777777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D1370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9E047AA" w14:textId="77777777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C2A25DE" w14:textId="77777777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D1370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7FB78B6" w14:textId="77777777" w:rsidR="00562117" w:rsidRPr="00D1370C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552A766" w14:textId="77777777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Pr="00D1370C">
              <w:rPr>
                <w:rFonts w:ascii="Angsana New" w:hAnsi="Angsana New" w:cs="Angsana New"/>
                <w:szCs w:val="22"/>
                <w:lang w:val="en-US"/>
              </w:rPr>
              <w:t>2</w:t>
            </w:r>
          </w:p>
        </w:tc>
        <w:tc>
          <w:tcPr>
            <w:tcW w:w="180" w:type="dxa"/>
          </w:tcPr>
          <w:p w14:paraId="1EECC042" w14:textId="77777777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B987366" w14:textId="77777777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D1370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228FFE93" w14:textId="77777777" w:rsidR="00562117" w:rsidRPr="00D1370C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926243F" w14:textId="77777777" w:rsidR="00562117" w:rsidRPr="00D1370C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Pr="00D1370C">
              <w:rPr>
                <w:rFonts w:ascii="Angsana New" w:hAnsi="Angsana New" w:cs="Angsana New"/>
                <w:szCs w:val="22"/>
                <w:lang w:val="en-US"/>
              </w:rPr>
              <w:t>2</w:t>
            </w:r>
          </w:p>
        </w:tc>
      </w:tr>
      <w:tr w:rsidR="003D3E9C" w:rsidRPr="00D1370C" w14:paraId="184DBB30" w14:textId="77777777" w:rsidTr="007B6E10">
        <w:trPr>
          <w:cantSplit/>
          <w:trHeight w:val="302"/>
        </w:trPr>
        <w:tc>
          <w:tcPr>
            <w:tcW w:w="3510" w:type="dxa"/>
          </w:tcPr>
          <w:p w14:paraId="3DE8F21F" w14:textId="77777777" w:rsidR="003D3E9C" w:rsidRPr="00D1370C" w:rsidRDefault="003D3E9C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615F18F8" w14:textId="695BE6BC" w:rsidR="003D3E9C" w:rsidRPr="00D1370C" w:rsidRDefault="003D3E9C" w:rsidP="003D3E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D1370C" w:rsidRPr="00D1370C" w14:paraId="13EEA8D1" w14:textId="77777777" w:rsidTr="00EC0950">
        <w:trPr>
          <w:cantSplit/>
          <w:trHeight w:val="302"/>
        </w:trPr>
        <w:tc>
          <w:tcPr>
            <w:tcW w:w="3510" w:type="dxa"/>
          </w:tcPr>
          <w:p w14:paraId="74A95D24" w14:textId="77777777" w:rsidR="00D1370C" w:rsidRPr="00D1370C" w:rsidRDefault="00D1370C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D1370C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20673720" w14:textId="77777777" w:rsidR="00D1370C" w:rsidRPr="00D1370C" w:rsidRDefault="00D1370C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BA82A5" w14:textId="77777777" w:rsidR="00D1370C" w:rsidRPr="00D1370C" w:rsidRDefault="00D1370C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832BA60" w14:textId="77777777" w:rsidR="00D1370C" w:rsidRPr="00D1370C" w:rsidRDefault="00D1370C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D24C4D4" w14:textId="77777777" w:rsidR="00D1370C" w:rsidRPr="00D1370C" w:rsidRDefault="00D1370C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69FA539" w14:textId="77777777" w:rsidR="00D1370C" w:rsidRPr="00D1370C" w:rsidRDefault="00D1370C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5925BFD" w14:textId="77777777" w:rsidR="00D1370C" w:rsidRPr="00D1370C" w:rsidRDefault="00D1370C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1ADFE269" w14:textId="77777777" w:rsidR="00D1370C" w:rsidRPr="00D1370C" w:rsidRDefault="00D1370C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19FDA665" w14:textId="77777777" w:rsidR="00D1370C" w:rsidRPr="00D1370C" w:rsidRDefault="00D1370C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97C6DE7" w14:textId="77777777" w:rsidR="00D1370C" w:rsidRPr="00D1370C" w:rsidRDefault="00D1370C" w:rsidP="00D859B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4591031F" w14:textId="77777777" w:rsidR="00D1370C" w:rsidRPr="00D1370C" w:rsidRDefault="00D1370C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96E2D59" w14:textId="105EB8B9" w:rsidR="00D1370C" w:rsidRPr="00D1370C" w:rsidRDefault="00D1370C" w:rsidP="00D859B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2392B358" w14:textId="77777777" w:rsidR="00D1370C" w:rsidRPr="00D1370C" w:rsidRDefault="00D1370C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2E538C6" w14:textId="33C83B2B" w:rsidR="00D1370C" w:rsidRPr="004F5404" w:rsidRDefault="00D1370C" w:rsidP="004F540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BFD3BB" w14:textId="77777777" w:rsidR="00D1370C" w:rsidRPr="00D1370C" w:rsidRDefault="00D1370C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02A7191" w14:textId="77777777" w:rsidR="00D1370C" w:rsidRPr="00D1370C" w:rsidRDefault="00D1370C" w:rsidP="004F540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753B034" w14:textId="77777777" w:rsidR="00D1370C" w:rsidRPr="00D1370C" w:rsidRDefault="00D1370C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09B7D48" w14:textId="77777777" w:rsidR="00D1370C" w:rsidRPr="00D1370C" w:rsidRDefault="00D1370C" w:rsidP="004F540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821E417" w14:textId="77777777" w:rsidR="00D1370C" w:rsidRPr="00D1370C" w:rsidRDefault="00D1370C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737EAEC" w14:textId="77777777" w:rsidR="00D1370C" w:rsidRPr="00D1370C" w:rsidRDefault="00D1370C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573C2BC9" w14:textId="77777777" w:rsidR="00D1370C" w:rsidRPr="00D1370C" w:rsidRDefault="00D1370C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A68A5DF" w14:textId="77777777" w:rsidR="00D1370C" w:rsidRPr="00D1370C" w:rsidRDefault="00D1370C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5BB02C69" w14:textId="77777777" w:rsidR="00D1370C" w:rsidRPr="00D1370C" w:rsidRDefault="00D1370C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10A48E2A" w14:textId="77777777" w:rsidR="00D1370C" w:rsidRPr="00D1370C" w:rsidRDefault="00D1370C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714A11" w:rsidRPr="00D1370C" w14:paraId="4304BA9A" w14:textId="77777777" w:rsidTr="00EC0950">
        <w:trPr>
          <w:cantSplit/>
          <w:trHeight w:val="302"/>
        </w:trPr>
        <w:tc>
          <w:tcPr>
            <w:tcW w:w="3510" w:type="dxa"/>
          </w:tcPr>
          <w:p w14:paraId="45CF1F4F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D1370C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35F0FB2F" w14:textId="3BF707AC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26,420</w:t>
            </w:r>
          </w:p>
        </w:tc>
        <w:tc>
          <w:tcPr>
            <w:tcW w:w="180" w:type="dxa"/>
            <w:vAlign w:val="bottom"/>
          </w:tcPr>
          <w:p w14:paraId="78E0F99C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D4D712" w14:textId="0B3233B6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28,218</w:t>
            </w:r>
          </w:p>
        </w:tc>
        <w:tc>
          <w:tcPr>
            <w:tcW w:w="180" w:type="dxa"/>
            <w:vAlign w:val="bottom"/>
          </w:tcPr>
          <w:p w14:paraId="254BC20E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66057DE" w14:textId="13547FF1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36,985</w:t>
            </w:r>
          </w:p>
        </w:tc>
        <w:tc>
          <w:tcPr>
            <w:tcW w:w="180" w:type="dxa"/>
          </w:tcPr>
          <w:p w14:paraId="1917D61D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27DD0AE" w14:textId="33452503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64,721</w:t>
            </w:r>
          </w:p>
        </w:tc>
        <w:tc>
          <w:tcPr>
            <w:tcW w:w="180" w:type="dxa"/>
          </w:tcPr>
          <w:p w14:paraId="6FBB7B40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E1000F7" w14:textId="6DAFE6B3" w:rsidR="00714A11" w:rsidRPr="00D859B5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63,405</w:t>
            </w:r>
          </w:p>
        </w:tc>
        <w:tc>
          <w:tcPr>
            <w:tcW w:w="180" w:type="dxa"/>
          </w:tcPr>
          <w:p w14:paraId="2701E4D7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92366A4" w14:textId="77758A01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92,939</w:t>
            </w:r>
          </w:p>
        </w:tc>
        <w:tc>
          <w:tcPr>
            <w:tcW w:w="180" w:type="dxa"/>
          </w:tcPr>
          <w:p w14:paraId="179AC5E9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6743081" w14:textId="5AE3A952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7567DB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D1E0FBA" w14:textId="19DD50DC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4E443C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69CA0B2" w14:textId="7C4693A8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1CD798C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2BCC222" w14:textId="78BBEF07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AE5899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E7056C3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6BD4A76" w14:textId="7DACC216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63,405</w:t>
            </w:r>
          </w:p>
        </w:tc>
        <w:tc>
          <w:tcPr>
            <w:tcW w:w="178" w:type="dxa"/>
          </w:tcPr>
          <w:p w14:paraId="36DE769F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F797EDE" w14:textId="4BE5606C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92,939</w:t>
            </w:r>
          </w:p>
        </w:tc>
      </w:tr>
      <w:tr w:rsidR="00714A11" w:rsidRPr="00D1370C" w14:paraId="0E7093C4" w14:textId="77777777" w:rsidTr="00EC0950">
        <w:trPr>
          <w:cantSplit/>
          <w:trHeight w:val="302"/>
        </w:trPr>
        <w:tc>
          <w:tcPr>
            <w:tcW w:w="3510" w:type="dxa"/>
          </w:tcPr>
          <w:p w14:paraId="27778961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D1370C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2FDE0324" w14:textId="0F646764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17,000</w:t>
            </w:r>
          </w:p>
        </w:tc>
        <w:tc>
          <w:tcPr>
            <w:tcW w:w="180" w:type="dxa"/>
            <w:vAlign w:val="bottom"/>
          </w:tcPr>
          <w:p w14:paraId="732B38B1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C2ADC7B" w14:textId="51E07429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15,488</w:t>
            </w:r>
          </w:p>
        </w:tc>
        <w:tc>
          <w:tcPr>
            <w:tcW w:w="180" w:type="dxa"/>
            <w:vAlign w:val="bottom"/>
          </w:tcPr>
          <w:p w14:paraId="73593006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F94521D" w14:textId="3F3D185B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7,461</w:t>
            </w:r>
          </w:p>
        </w:tc>
        <w:tc>
          <w:tcPr>
            <w:tcW w:w="180" w:type="dxa"/>
          </w:tcPr>
          <w:p w14:paraId="381EE6CC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88E5CC" w14:textId="7EA9A8CC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1,609</w:t>
            </w:r>
          </w:p>
        </w:tc>
        <w:tc>
          <w:tcPr>
            <w:tcW w:w="180" w:type="dxa"/>
          </w:tcPr>
          <w:p w14:paraId="62E473BC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A6ADB85" w14:textId="606CC277" w:rsidR="00714A11" w:rsidRPr="00D859B5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24,461</w:t>
            </w:r>
          </w:p>
        </w:tc>
        <w:tc>
          <w:tcPr>
            <w:tcW w:w="180" w:type="dxa"/>
          </w:tcPr>
          <w:p w14:paraId="60745342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B1FB607" w14:textId="22BD1ABB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17,097</w:t>
            </w:r>
          </w:p>
        </w:tc>
        <w:tc>
          <w:tcPr>
            <w:tcW w:w="180" w:type="dxa"/>
          </w:tcPr>
          <w:p w14:paraId="583416FA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138EF13" w14:textId="61C904EF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3038AECE" w14:textId="13338E3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996D4E7" w14:textId="5A73CFED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726101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1006152" w14:textId="3A9BA073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6A2474D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A963DE0" w14:textId="5CCDD627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AE5899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0D0793D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8C80236" w14:textId="76B515F0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24,608</w:t>
            </w:r>
          </w:p>
        </w:tc>
        <w:tc>
          <w:tcPr>
            <w:tcW w:w="178" w:type="dxa"/>
          </w:tcPr>
          <w:p w14:paraId="6C099E6B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80F4FAE" w14:textId="39B0DD16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17,097</w:t>
            </w:r>
          </w:p>
        </w:tc>
      </w:tr>
      <w:tr w:rsidR="00714A11" w:rsidRPr="00D1370C" w14:paraId="3B582686" w14:textId="77777777" w:rsidTr="002D27BA">
        <w:trPr>
          <w:cantSplit/>
          <w:trHeight w:val="302"/>
        </w:trPr>
        <w:tc>
          <w:tcPr>
            <w:tcW w:w="3510" w:type="dxa"/>
          </w:tcPr>
          <w:p w14:paraId="0FE1799B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D1370C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5802FA03" w14:textId="56E00A2B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19,550</w:t>
            </w:r>
          </w:p>
        </w:tc>
        <w:tc>
          <w:tcPr>
            <w:tcW w:w="180" w:type="dxa"/>
            <w:vAlign w:val="bottom"/>
          </w:tcPr>
          <w:p w14:paraId="053E229B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BC23BCC" w14:textId="2AD5352B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15,202</w:t>
            </w:r>
          </w:p>
        </w:tc>
        <w:tc>
          <w:tcPr>
            <w:tcW w:w="180" w:type="dxa"/>
            <w:vAlign w:val="bottom"/>
          </w:tcPr>
          <w:p w14:paraId="257CD063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053202F" w14:textId="25DC2384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068A15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5EC2DC2" w14:textId="4DBD899A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A4350E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5CB8286" w14:textId="508444BA" w:rsidR="00714A11" w:rsidRPr="00D859B5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19,550</w:t>
            </w:r>
          </w:p>
        </w:tc>
        <w:tc>
          <w:tcPr>
            <w:tcW w:w="180" w:type="dxa"/>
          </w:tcPr>
          <w:p w14:paraId="1B5B3290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3F97703" w14:textId="1C9F3B83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15,202</w:t>
            </w:r>
          </w:p>
        </w:tc>
        <w:tc>
          <w:tcPr>
            <w:tcW w:w="180" w:type="dxa"/>
          </w:tcPr>
          <w:p w14:paraId="1741CF19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6944229" w14:textId="37D7A4D2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BB0445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19FC20F" w14:textId="27FCA64B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E457A5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B033680" w14:textId="7F671E89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54E9E78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42256DC" w14:textId="5F9D84B0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AE5899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46AF3AB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6128E03" w14:textId="54BC084A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19,550</w:t>
            </w:r>
          </w:p>
        </w:tc>
        <w:tc>
          <w:tcPr>
            <w:tcW w:w="178" w:type="dxa"/>
          </w:tcPr>
          <w:p w14:paraId="60DEC6FB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5D84665F" w14:textId="511E6444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15,202</w:t>
            </w:r>
          </w:p>
        </w:tc>
      </w:tr>
      <w:tr w:rsidR="00714A11" w:rsidRPr="00D1370C" w14:paraId="34689AFC" w14:textId="77777777" w:rsidTr="002D27BA">
        <w:trPr>
          <w:cantSplit/>
          <w:trHeight w:val="302"/>
        </w:trPr>
        <w:tc>
          <w:tcPr>
            <w:tcW w:w="3510" w:type="dxa"/>
          </w:tcPr>
          <w:p w14:paraId="3FCABE9E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D1370C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5FFF885E" w14:textId="6BF2EB96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1F573C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6297DF" w14:textId="50657827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4,148</w:t>
            </w:r>
          </w:p>
        </w:tc>
        <w:tc>
          <w:tcPr>
            <w:tcW w:w="180" w:type="dxa"/>
            <w:vAlign w:val="bottom"/>
          </w:tcPr>
          <w:p w14:paraId="4B69489D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1137997" w14:textId="5EB933A4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1,787</w:t>
            </w:r>
          </w:p>
        </w:tc>
        <w:tc>
          <w:tcPr>
            <w:tcW w:w="180" w:type="dxa"/>
          </w:tcPr>
          <w:p w14:paraId="032C656F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93C030D" w14:textId="7B54BD92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4DFE9C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128F5E2" w14:textId="500905F3" w:rsidR="00714A11" w:rsidRPr="00D859B5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1,787</w:t>
            </w:r>
          </w:p>
        </w:tc>
        <w:tc>
          <w:tcPr>
            <w:tcW w:w="180" w:type="dxa"/>
          </w:tcPr>
          <w:p w14:paraId="4B6DD5F0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F484D23" w14:textId="07702A97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4,148</w:t>
            </w:r>
          </w:p>
        </w:tc>
        <w:tc>
          <w:tcPr>
            <w:tcW w:w="180" w:type="dxa"/>
          </w:tcPr>
          <w:p w14:paraId="2D3251D8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12DA54D" w14:textId="66DAF051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2B53EA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C3F02CA" w14:textId="22845401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5ABD7F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C24A13A" w14:textId="320B67E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44A2416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B5716C4" w14:textId="38F82AB5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AE5899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7112E93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934A149" w14:textId="3CE4FB3D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1,787</w:t>
            </w:r>
          </w:p>
        </w:tc>
        <w:tc>
          <w:tcPr>
            <w:tcW w:w="178" w:type="dxa"/>
          </w:tcPr>
          <w:p w14:paraId="131C25DE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39E57FE7" w14:textId="15F9654A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4,148</w:t>
            </w:r>
          </w:p>
        </w:tc>
      </w:tr>
      <w:tr w:rsidR="00714A11" w:rsidRPr="00D1370C" w14:paraId="134151A1" w14:textId="77777777" w:rsidTr="002D27BA">
        <w:trPr>
          <w:cantSplit/>
          <w:trHeight w:val="302"/>
        </w:trPr>
        <w:tc>
          <w:tcPr>
            <w:tcW w:w="3510" w:type="dxa"/>
          </w:tcPr>
          <w:p w14:paraId="2C0E75C3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D1370C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อื่นๆ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1C886DE" w14:textId="01283ACB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1,071</w:t>
            </w:r>
          </w:p>
        </w:tc>
        <w:tc>
          <w:tcPr>
            <w:tcW w:w="180" w:type="dxa"/>
            <w:vAlign w:val="bottom"/>
          </w:tcPr>
          <w:p w14:paraId="44EAC1FF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D213B2F" w14:textId="5FBF5F96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2,009</w:t>
            </w:r>
          </w:p>
        </w:tc>
        <w:tc>
          <w:tcPr>
            <w:tcW w:w="180" w:type="dxa"/>
            <w:vAlign w:val="bottom"/>
          </w:tcPr>
          <w:p w14:paraId="7EE87B52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7D005BB" w14:textId="2FC5D581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2,219</w:t>
            </w:r>
          </w:p>
        </w:tc>
        <w:tc>
          <w:tcPr>
            <w:tcW w:w="180" w:type="dxa"/>
          </w:tcPr>
          <w:p w14:paraId="4278A409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939C397" w14:textId="7CF98811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1134EC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D9FB8D7" w14:textId="328E0023" w:rsidR="00714A11" w:rsidRPr="00D859B5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3,290</w:t>
            </w:r>
          </w:p>
        </w:tc>
        <w:tc>
          <w:tcPr>
            <w:tcW w:w="180" w:type="dxa"/>
          </w:tcPr>
          <w:p w14:paraId="73830956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629CC01" w14:textId="25EB6678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2,009</w:t>
            </w:r>
          </w:p>
        </w:tc>
        <w:tc>
          <w:tcPr>
            <w:tcW w:w="180" w:type="dxa"/>
          </w:tcPr>
          <w:p w14:paraId="3ED1BFA7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7281CFF" w14:textId="78424012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ED459F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1949636" w14:textId="49976C26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539154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CFAF2B8" w14:textId="7A9DE5C0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23E6751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F0E6C89" w14:textId="238B2245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AE5899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766A301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7883209" w14:textId="31342CD8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3,290</w:t>
            </w:r>
          </w:p>
        </w:tc>
        <w:tc>
          <w:tcPr>
            <w:tcW w:w="178" w:type="dxa"/>
          </w:tcPr>
          <w:p w14:paraId="2EF4407D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6B5ABE3E" w14:textId="1BAF8088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2,009</w:t>
            </w:r>
          </w:p>
        </w:tc>
      </w:tr>
      <w:tr w:rsidR="00714A11" w:rsidRPr="00D1370C" w14:paraId="6F066826" w14:textId="77777777" w:rsidTr="0010721B">
        <w:trPr>
          <w:cantSplit/>
          <w:trHeight w:val="302"/>
        </w:trPr>
        <w:tc>
          <w:tcPr>
            <w:tcW w:w="3510" w:type="dxa"/>
          </w:tcPr>
          <w:p w14:paraId="4BE53FC4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4CC1779" w14:textId="208C6241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64,041</w:t>
            </w:r>
          </w:p>
        </w:tc>
        <w:tc>
          <w:tcPr>
            <w:tcW w:w="180" w:type="dxa"/>
            <w:vAlign w:val="bottom"/>
          </w:tcPr>
          <w:p w14:paraId="14AD4B8F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738752E" w14:textId="4BC2DB27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65,065</w:t>
            </w:r>
          </w:p>
        </w:tc>
        <w:tc>
          <w:tcPr>
            <w:tcW w:w="180" w:type="dxa"/>
            <w:vAlign w:val="bottom"/>
          </w:tcPr>
          <w:p w14:paraId="2BF44373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4CC4F2B" w14:textId="6963F299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48,452</w:t>
            </w:r>
          </w:p>
        </w:tc>
        <w:tc>
          <w:tcPr>
            <w:tcW w:w="180" w:type="dxa"/>
          </w:tcPr>
          <w:p w14:paraId="3D060DE5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C4FEBE6" w14:textId="0BE5E219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66,330</w:t>
            </w:r>
          </w:p>
        </w:tc>
        <w:tc>
          <w:tcPr>
            <w:tcW w:w="180" w:type="dxa"/>
          </w:tcPr>
          <w:p w14:paraId="1119AB01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EADF6AB" w14:textId="25A7866E" w:rsidR="00714A11" w:rsidRPr="00D859B5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112,493</w:t>
            </w:r>
          </w:p>
        </w:tc>
        <w:tc>
          <w:tcPr>
            <w:tcW w:w="180" w:type="dxa"/>
          </w:tcPr>
          <w:p w14:paraId="42DCAADA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4461C88" w14:textId="64041BCF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131,395</w:t>
            </w:r>
          </w:p>
        </w:tc>
        <w:tc>
          <w:tcPr>
            <w:tcW w:w="180" w:type="dxa"/>
          </w:tcPr>
          <w:p w14:paraId="439E31DE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0C1EDAD" w14:textId="6CDC8FF8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4AC7D50C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F4506F9" w14:textId="511CDA13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296196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C919D52" w14:textId="1683F8FA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94D26DC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FD8981E" w14:textId="2BAE739B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AE5899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3509AB5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64BC322" w14:textId="069EDB12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112,640</w:t>
            </w:r>
          </w:p>
        </w:tc>
        <w:tc>
          <w:tcPr>
            <w:tcW w:w="178" w:type="dxa"/>
          </w:tcPr>
          <w:p w14:paraId="7389BDB9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06406243" w14:textId="36E2A12C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131,395</w:t>
            </w:r>
          </w:p>
        </w:tc>
      </w:tr>
      <w:tr w:rsidR="00714A11" w:rsidRPr="00D1370C" w14:paraId="4C13581E" w14:textId="77777777" w:rsidTr="00EC0950">
        <w:trPr>
          <w:cantSplit/>
          <w:trHeight w:val="302"/>
        </w:trPr>
        <w:tc>
          <w:tcPr>
            <w:tcW w:w="3510" w:type="dxa"/>
          </w:tcPr>
          <w:p w14:paraId="63D66267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D1370C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3289F923" w14:textId="2159E605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83,092</w:t>
            </w:r>
          </w:p>
        </w:tc>
        <w:tc>
          <w:tcPr>
            <w:tcW w:w="180" w:type="dxa"/>
            <w:vAlign w:val="bottom"/>
          </w:tcPr>
          <w:p w14:paraId="722786E2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16E7DC4" w14:textId="0D5E42F5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90,147</w:t>
            </w:r>
          </w:p>
        </w:tc>
        <w:tc>
          <w:tcPr>
            <w:tcW w:w="180" w:type="dxa"/>
            <w:vAlign w:val="bottom"/>
          </w:tcPr>
          <w:p w14:paraId="36DBB72C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60EED46" w14:textId="3A8AA2B0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127,264</w:t>
            </w:r>
          </w:p>
        </w:tc>
        <w:tc>
          <w:tcPr>
            <w:tcW w:w="180" w:type="dxa"/>
          </w:tcPr>
          <w:p w14:paraId="25B16B8D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277C0E3" w14:textId="0D1F9E8B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145,224</w:t>
            </w:r>
          </w:p>
        </w:tc>
        <w:tc>
          <w:tcPr>
            <w:tcW w:w="180" w:type="dxa"/>
          </w:tcPr>
          <w:p w14:paraId="672F94F0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DF532FA" w14:textId="32434721" w:rsidR="00714A11" w:rsidRPr="00D859B5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210,356</w:t>
            </w:r>
          </w:p>
        </w:tc>
        <w:tc>
          <w:tcPr>
            <w:tcW w:w="180" w:type="dxa"/>
          </w:tcPr>
          <w:p w14:paraId="02B17EB6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C626B6B" w14:textId="30A6ED51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235,371</w:t>
            </w:r>
          </w:p>
        </w:tc>
        <w:tc>
          <w:tcPr>
            <w:tcW w:w="180" w:type="dxa"/>
          </w:tcPr>
          <w:p w14:paraId="415A473E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771982D" w14:textId="55FB1DE5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E7B9C8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3CF19C8" w14:textId="5AE6F6CC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1CC542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9C81FE9" w14:textId="5FF35CF8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D7D0A8E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10ACC6C" w14:textId="5E95C02C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AE5899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650EEC1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9E41956" w14:textId="0E7361B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210,356</w:t>
            </w:r>
          </w:p>
        </w:tc>
        <w:tc>
          <w:tcPr>
            <w:tcW w:w="178" w:type="dxa"/>
          </w:tcPr>
          <w:p w14:paraId="7EACD88F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7FCE614" w14:textId="2F4DDE91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235,371</w:t>
            </w:r>
          </w:p>
        </w:tc>
      </w:tr>
      <w:tr w:rsidR="00714A11" w:rsidRPr="00D1370C" w14:paraId="59B3AEBB" w14:textId="77777777" w:rsidTr="00D859B5">
        <w:trPr>
          <w:cantSplit/>
          <w:trHeight w:val="302"/>
        </w:trPr>
        <w:tc>
          <w:tcPr>
            <w:tcW w:w="3510" w:type="dxa"/>
          </w:tcPr>
          <w:p w14:paraId="1D286259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151B5F1" w14:textId="479E66A0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25,838</w:t>
            </w:r>
          </w:p>
        </w:tc>
        <w:tc>
          <w:tcPr>
            <w:tcW w:w="180" w:type="dxa"/>
            <w:vAlign w:val="bottom"/>
          </w:tcPr>
          <w:p w14:paraId="26BDAE93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5DF16F1" w14:textId="743B7808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27,332</w:t>
            </w:r>
          </w:p>
        </w:tc>
        <w:tc>
          <w:tcPr>
            <w:tcW w:w="180" w:type="dxa"/>
            <w:vAlign w:val="bottom"/>
          </w:tcPr>
          <w:p w14:paraId="6A7FF7B6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A4EEAFE" w14:textId="4E29FC50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1,136</w:t>
            </w:r>
          </w:p>
        </w:tc>
        <w:tc>
          <w:tcPr>
            <w:tcW w:w="180" w:type="dxa"/>
          </w:tcPr>
          <w:p w14:paraId="5099DF00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A0CDCD7" w14:textId="1111FC96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34</w:t>
            </w:r>
          </w:p>
        </w:tc>
        <w:tc>
          <w:tcPr>
            <w:tcW w:w="180" w:type="dxa"/>
          </w:tcPr>
          <w:p w14:paraId="1A80F5C8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F01ADE6" w14:textId="6AFBA94C" w:rsidR="00714A11" w:rsidRPr="00D859B5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26,974</w:t>
            </w:r>
          </w:p>
        </w:tc>
        <w:tc>
          <w:tcPr>
            <w:tcW w:w="180" w:type="dxa"/>
          </w:tcPr>
          <w:p w14:paraId="4E78F7D1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671498A" w14:textId="70A42CEF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27,366</w:t>
            </w:r>
          </w:p>
        </w:tc>
        <w:tc>
          <w:tcPr>
            <w:tcW w:w="180" w:type="dxa"/>
          </w:tcPr>
          <w:p w14:paraId="282FB276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061ACAE" w14:textId="1DB6C0B2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2A83CD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00F1B39" w14:textId="6996DF87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944C0C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A36493E" w14:textId="27932640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(26,974)</w:t>
            </w:r>
          </w:p>
        </w:tc>
        <w:tc>
          <w:tcPr>
            <w:tcW w:w="180" w:type="dxa"/>
          </w:tcPr>
          <w:p w14:paraId="6FA4A40A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A360FA4" w14:textId="31FA4109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AE5899">
              <w:rPr>
                <w:rFonts w:ascii="Angsana New" w:hAnsi="Angsana New" w:cs="Angsana New"/>
                <w:szCs w:val="22"/>
                <w:lang w:bidi="th-TH"/>
              </w:rPr>
              <w:t>(27,366)</w:t>
            </w:r>
          </w:p>
        </w:tc>
        <w:tc>
          <w:tcPr>
            <w:tcW w:w="180" w:type="dxa"/>
          </w:tcPr>
          <w:p w14:paraId="2702D1BC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234D3E4" w14:textId="7B785FA6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FB1AD51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4E52CDF2" w14:textId="59602263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714A11" w:rsidRPr="00D1370C" w14:paraId="6D0174A6" w14:textId="77777777" w:rsidTr="00D859B5">
        <w:trPr>
          <w:cantSplit/>
          <w:trHeight w:val="302"/>
        </w:trPr>
        <w:tc>
          <w:tcPr>
            <w:tcW w:w="3510" w:type="dxa"/>
          </w:tcPr>
          <w:p w14:paraId="5D431266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5C46B" w14:textId="2A832BE3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172,971</w:t>
            </w:r>
          </w:p>
        </w:tc>
        <w:tc>
          <w:tcPr>
            <w:tcW w:w="180" w:type="dxa"/>
            <w:vAlign w:val="bottom"/>
          </w:tcPr>
          <w:p w14:paraId="50ED3641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73F58" w14:textId="2878D29A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182,544</w:t>
            </w:r>
          </w:p>
        </w:tc>
        <w:tc>
          <w:tcPr>
            <w:tcW w:w="180" w:type="dxa"/>
            <w:vAlign w:val="bottom"/>
          </w:tcPr>
          <w:p w14:paraId="4355E3BE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EC285" w14:textId="6C21AE51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176,852</w:t>
            </w:r>
          </w:p>
        </w:tc>
        <w:tc>
          <w:tcPr>
            <w:tcW w:w="180" w:type="dxa"/>
          </w:tcPr>
          <w:p w14:paraId="3E4941A2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7AB1C" w14:textId="7A13C1E8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211,588</w:t>
            </w:r>
          </w:p>
        </w:tc>
        <w:tc>
          <w:tcPr>
            <w:tcW w:w="180" w:type="dxa"/>
          </w:tcPr>
          <w:p w14:paraId="731C210B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6899AB4" w14:textId="7BCB7F6E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349,823</w:t>
            </w:r>
          </w:p>
        </w:tc>
        <w:tc>
          <w:tcPr>
            <w:tcW w:w="180" w:type="dxa"/>
          </w:tcPr>
          <w:p w14:paraId="7800DABB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73375CB" w14:textId="466B3512" w:rsidR="00714A11" w:rsidRPr="00047446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394,132</w:t>
            </w:r>
          </w:p>
        </w:tc>
        <w:tc>
          <w:tcPr>
            <w:tcW w:w="180" w:type="dxa"/>
          </w:tcPr>
          <w:p w14:paraId="0EC7E161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92C94F7" w14:textId="7BD7EA84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5E5B85D8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82A9F8F" w14:textId="5C0A1BB4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3826F7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3B8882" w14:textId="1D1C1591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(26,974)</w:t>
            </w:r>
          </w:p>
        </w:tc>
        <w:tc>
          <w:tcPr>
            <w:tcW w:w="180" w:type="dxa"/>
          </w:tcPr>
          <w:p w14:paraId="1DF08E3D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08D77AE" w14:textId="689DC312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AE5899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(27,366)</w:t>
            </w:r>
          </w:p>
        </w:tc>
        <w:tc>
          <w:tcPr>
            <w:tcW w:w="180" w:type="dxa"/>
          </w:tcPr>
          <w:p w14:paraId="3E351D8F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BDE81" w14:textId="76003F8C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322,996</w:t>
            </w:r>
          </w:p>
        </w:tc>
        <w:tc>
          <w:tcPr>
            <w:tcW w:w="178" w:type="dxa"/>
            <w:shd w:val="clear" w:color="auto" w:fill="auto"/>
          </w:tcPr>
          <w:p w14:paraId="4053AF63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657C4F77" w14:textId="58141544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366,766</w:t>
            </w:r>
          </w:p>
        </w:tc>
      </w:tr>
      <w:tr w:rsidR="00714A11" w:rsidRPr="00D1370C" w14:paraId="028C8DB9" w14:textId="77777777" w:rsidTr="00D859B5">
        <w:trPr>
          <w:cantSplit/>
        </w:trPr>
        <w:tc>
          <w:tcPr>
            <w:tcW w:w="3510" w:type="dxa"/>
          </w:tcPr>
          <w:p w14:paraId="6BE4FE23" w14:textId="77777777" w:rsidR="00714A11" w:rsidRPr="00D1370C" w:rsidRDefault="00714A11" w:rsidP="00714A11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AF66C0A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9BA80D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08AF48E" w14:textId="77777777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D4D2C4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8A66154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1F088DD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3BF6CB7" w14:textId="77777777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1BA67A5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93913E6" w14:textId="77777777" w:rsidR="00714A11" w:rsidRPr="00D859B5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DBD3759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998C65D" w14:textId="4A722596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99A37D0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727037F" w14:textId="3CA8AB9A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EBE282F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0184F17" w14:textId="77777777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4F9F1227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488321E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7F77B79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C488AE1" w14:textId="77777777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56049CDF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A030DA0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22E7B35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3C39700E" w14:textId="77777777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714A11" w:rsidRPr="00D1370C" w14:paraId="626DDB21" w14:textId="77777777" w:rsidTr="00EC0950">
        <w:trPr>
          <w:cantSplit/>
        </w:trPr>
        <w:tc>
          <w:tcPr>
            <w:tcW w:w="3510" w:type="dxa"/>
          </w:tcPr>
          <w:p w14:paraId="6525B45E" w14:textId="77777777" w:rsidR="00714A11" w:rsidRPr="00D1370C" w:rsidRDefault="00714A11" w:rsidP="00714A11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D1370C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</w:p>
        </w:tc>
        <w:tc>
          <w:tcPr>
            <w:tcW w:w="720" w:type="dxa"/>
            <w:vAlign w:val="bottom"/>
          </w:tcPr>
          <w:p w14:paraId="728562E6" w14:textId="73438FF6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40,598</w:t>
            </w:r>
          </w:p>
        </w:tc>
        <w:tc>
          <w:tcPr>
            <w:tcW w:w="180" w:type="dxa"/>
            <w:vAlign w:val="bottom"/>
          </w:tcPr>
          <w:p w14:paraId="022FFFDA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6771010" w14:textId="3E3435FD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27,301</w:t>
            </w:r>
          </w:p>
        </w:tc>
        <w:tc>
          <w:tcPr>
            <w:tcW w:w="180" w:type="dxa"/>
            <w:vAlign w:val="bottom"/>
          </w:tcPr>
          <w:p w14:paraId="20AFDC55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5A45AED" w14:textId="272340A0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22,416</w:t>
            </w:r>
          </w:p>
        </w:tc>
        <w:tc>
          <w:tcPr>
            <w:tcW w:w="180" w:type="dxa"/>
          </w:tcPr>
          <w:p w14:paraId="5D40E736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DF2F226" w14:textId="6302E30E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35,543</w:t>
            </w:r>
          </w:p>
        </w:tc>
        <w:tc>
          <w:tcPr>
            <w:tcW w:w="180" w:type="dxa"/>
          </w:tcPr>
          <w:p w14:paraId="0C4070C7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653CBEBD" w14:textId="607C8CE7" w:rsidR="00714A11" w:rsidRPr="00D859B5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63,014</w:t>
            </w:r>
          </w:p>
        </w:tc>
        <w:tc>
          <w:tcPr>
            <w:tcW w:w="180" w:type="dxa"/>
          </w:tcPr>
          <w:p w14:paraId="666E43F5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1636FC15" w14:textId="6A712C98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</w:rPr>
              <w:t>62,844</w:t>
            </w:r>
          </w:p>
        </w:tc>
        <w:tc>
          <w:tcPr>
            <w:tcW w:w="180" w:type="dxa"/>
          </w:tcPr>
          <w:p w14:paraId="69F3CCDF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1F333506" w14:textId="42D539B7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(103)</w:t>
            </w:r>
          </w:p>
        </w:tc>
        <w:tc>
          <w:tcPr>
            <w:tcW w:w="180" w:type="dxa"/>
          </w:tcPr>
          <w:p w14:paraId="0A85D989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4BF712A4" w14:textId="0AD5A42E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930E6B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049D0DD8" w14:textId="54DC91CA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(5,317)</w:t>
            </w:r>
          </w:p>
        </w:tc>
        <w:tc>
          <w:tcPr>
            <w:tcW w:w="180" w:type="dxa"/>
          </w:tcPr>
          <w:p w14:paraId="1828CB52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700CD6F0" w14:textId="07516A5A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  <w:r w:rsidRPr="00AE5899">
              <w:rPr>
                <w:rFonts w:ascii="Angsana New" w:hAnsi="Angsana New" w:cs="Angsana New"/>
                <w:szCs w:val="22"/>
              </w:rPr>
              <w:t>(8,370)</w:t>
            </w:r>
          </w:p>
        </w:tc>
        <w:tc>
          <w:tcPr>
            <w:tcW w:w="180" w:type="dxa"/>
          </w:tcPr>
          <w:p w14:paraId="379EA056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5B79D37D" w14:textId="40F098BD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57,594</w:t>
            </w:r>
          </w:p>
        </w:tc>
        <w:tc>
          <w:tcPr>
            <w:tcW w:w="178" w:type="dxa"/>
          </w:tcPr>
          <w:p w14:paraId="6BB350DA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</w:tcPr>
          <w:p w14:paraId="5931B15B" w14:textId="1580C1B9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</w:rPr>
              <w:t>54,474</w:t>
            </w:r>
          </w:p>
        </w:tc>
      </w:tr>
      <w:tr w:rsidR="00714A11" w:rsidRPr="00D1370C" w14:paraId="78A8110A" w14:textId="77777777" w:rsidTr="00EC0950">
        <w:trPr>
          <w:cantSplit/>
        </w:trPr>
        <w:tc>
          <w:tcPr>
            <w:tcW w:w="3510" w:type="dxa"/>
          </w:tcPr>
          <w:p w14:paraId="2B7C707C" w14:textId="77777777" w:rsidR="00714A11" w:rsidRPr="00D1370C" w:rsidRDefault="00714A11" w:rsidP="00714A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D1370C">
              <w:rPr>
                <w:rFonts w:ascii="Angsana New" w:hAnsi="Angsana New" w:hint="cs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5FF40350" w14:textId="6C0162AA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26,703</w:t>
            </w:r>
          </w:p>
        </w:tc>
        <w:tc>
          <w:tcPr>
            <w:tcW w:w="180" w:type="dxa"/>
            <w:vAlign w:val="bottom"/>
          </w:tcPr>
          <w:p w14:paraId="2F2FEBBB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C732C57" w14:textId="7407EECB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10,208</w:t>
            </w:r>
          </w:p>
        </w:tc>
        <w:tc>
          <w:tcPr>
            <w:tcW w:w="180" w:type="dxa"/>
            <w:vAlign w:val="bottom"/>
          </w:tcPr>
          <w:p w14:paraId="4978E36A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DB9433B" w14:textId="3AA66344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10,898</w:t>
            </w:r>
          </w:p>
        </w:tc>
        <w:tc>
          <w:tcPr>
            <w:tcW w:w="180" w:type="dxa"/>
          </w:tcPr>
          <w:p w14:paraId="07551397" w14:textId="77777777" w:rsidR="00714A11" w:rsidRPr="00D1370C" w:rsidRDefault="00714A11" w:rsidP="00714A1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5DD4392" w14:textId="00CD8102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val="en-US" w:bidi="th-TH"/>
              </w:rPr>
              <w:t>24,117</w:t>
            </w:r>
          </w:p>
        </w:tc>
        <w:tc>
          <w:tcPr>
            <w:tcW w:w="180" w:type="dxa"/>
          </w:tcPr>
          <w:p w14:paraId="74762F52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6851E359" w14:textId="68B09F7F" w:rsidR="00714A11" w:rsidRPr="00D859B5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37,601</w:t>
            </w:r>
          </w:p>
        </w:tc>
        <w:tc>
          <w:tcPr>
            <w:tcW w:w="180" w:type="dxa"/>
          </w:tcPr>
          <w:p w14:paraId="288BB4A9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58AABE2F" w14:textId="3C25E62F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</w:rPr>
              <w:t>34,325</w:t>
            </w:r>
          </w:p>
        </w:tc>
        <w:tc>
          <w:tcPr>
            <w:tcW w:w="180" w:type="dxa"/>
          </w:tcPr>
          <w:p w14:paraId="407F1ECB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75026395" w14:textId="0B33A0E0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(103)</w:t>
            </w:r>
          </w:p>
        </w:tc>
        <w:tc>
          <w:tcPr>
            <w:tcW w:w="180" w:type="dxa"/>
          </w:tcPr>
          <w:p w14:paraId="77B342A3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3105CA1" w14:textId="41083FBE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BE583E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424C0E80" w14:textId="61947334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(2,862)</w:t>
            </w:r>
          </w:p>
        </w:tc>
        <w:tc>
          <w:tcPr>
            <w:tcW w:w="180" w:type="dxa"/>
          </w:tcPr>
          <w:p w14:paraId="7AD52561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5E07F51F" w14:textId="5969A5E2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  <w:r w:rsidRPr="00AE5899">
              <w:rPr>
                <w:rFonts w:ascii="Angsana New" w:hAnsi="Angsana New" w:cs="Angsana New"/>
                <w:szCs w:val="22"/>
              </w:rPr>
              <w:t>(3,104)</w:t>
            </w:r>
          </w:p>
        </w:tc>
        <w:tc>
          <w:tcPr>
            <w:tcW w:w="180" w:type="dxa"/>
          </w:tcPr>
          <w:p w14:paraId="72537BE7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07C53E5D" w14:textId="52A7164A" w:rsidR="00714A11" w:rsidRPr="004F5404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34,636</w:t>
            </w:r>
          </w:p>
        </w:tc>
        <w:tc>
          <w:tcPr>
            <w:tcW w:w="178" w:type="dxa"/>
          </w:tcPr>
          <w:p w14:paraId="34F62990" w14:textId="77777777" w:rsidR="00714A11" w:rsidRPr="00D1370C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</w:tcPr>
          <w:p w14:paraId="62A5407E" w14:textId="07949EE4" w:rsidR="00714A11" w:rsidRPr="00AE5899" w:rsidRDefault="00714A11" w:rsidP="00714A1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E5899">
              <w:rPr>
                <w:rFonts w:ascii="Angsana New" w:hAnsi="Angsana New" w:cs="Angsana New"/>
                <w:szCs w:val="22"/>
                <w:lang w:bidi="th-TH"/>
              </w:rPr>
              <w:t>31,221</w:t>
            </w:r>
          </w:p>
        </w:tc>
      </w:tr>
    </w:tbl>
    <w:p w14:paraId="20BFE92E" w14:textId="3ABC1F6B" w:rsidR="00B95D00" w:rsidRDefault="00A75D32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  <w:r>
        <w:rPr>
          <w:rFonts w:ascii="Angsana New" w:hAnsi="Angsana New"/>
          <w:i/>
          <w:iCs/>
          <w:sz w:val="24"/>
          <w:szCs w:val="24"/>
        </w:rPr>
        <w:tab/>
      </w:r>
    </w:p>
    <w:p w14:paraId="5E0E27CE" w14:textId="601A052B" w:rsidR="006259F4" w:rsidRDefault="006259F4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p w14:paraId="61451BB6" w14:textId="3344EDD5" w:rsidR="006259F4" w:rsidRDefault="006259F4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p w14:paraId="7664E09D" w14:textId="1709D7E1" w:rsidR="006259F4" w:rsidRDefault="006259F4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p w14:paraId="6FAB9B7E" w14:textId="257918ED" w:rsidR="006259F4" w:rsidRDefault="006259F4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p w14:paraId="31BE0228" w14:textId="61658C00" w:rsidR="006259F4" w:rsidRDefault="006259F4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p w14:paraId="0FB8C32E" w14:textId="77777777" w:rsidR="006259F4" w:rsidRDefault="006259F4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tbl>
      <w:tblPr>
        <w:tblW w:w="1413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6259F4" w:rsidRPr="00D1370C" w14:paraId="1320E5E2" w14:textId="77777777" w:rsidTr="0074537F">
        <w:trPr>
          <w:cantSplit/>
          <w:trHeight w:val="99"/>
          <w:tblHeader/>
        </w:trPr>
        <w:tc>
          <w:tcPr>
            <w:tcW w:w="3510" w:type="dxa"/>
          </w:tcPr>
          <w:p w14:paraId="6D2D619F" w14:textId="77777777" w:rsidR="006259F4" w:rsidRPr="00756E6F" w:rsidRDefault="006259F4" w:rsidP="0074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0107097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0603326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B1BC9D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149DA98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F7DC6D4" w14:textId="0F259798" w:rsidR="006259F4" w:rsidRPr="00756E6F" w:rsidRDefault="00EB1415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14:paraId="1741BFF5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06DE71B" w14:textId="66FDC6BB" w:rsidR="006259F4" w:rsidRPr="00756E6F" w:rsidRDefault="00EB1415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ส่วนงานอื่นๆ</w:t>
            </w:r>
          </w:p>
        </w:tc>
        <w:tc>
          <w:tcPr>
            <w:tcW w:w="180" w:type="dxa"/>
          </w:tcPr>
          <w:p w14:paraId="2347CD21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495280F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392E7C59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654550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562117" w:rsidRPr="00D1370C" w14:paraId="09335418" w14:textId="77777777" w:rsidTr="002D27BA">
        <w:trPr>
          <w:cantSplit/>
          <w:trHeight w:val="302"/>
        </w:trPr>
        <w:tc>
          <w:tcPr>
            <w:tcW w:w="3510" w:type="dxa"/>
          </w:tcPr>
          <w:p w14:paraId="701FBE14" w14:textId="0E5CD81E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720" w:type="dxa"/>
            <w:vAlign w:val="bottom"/>
          </w:tcPr>
          <w:p w14:paraId="0CCC0133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0956C5CA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0EE9C10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3CE60F2B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0E0BA0A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84DEE2C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0B6CDF9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/>
              </w:rPr>
              <w:t>2</w:t>
            </w:r>
          </w:p>
        </w:tc>
        <w:tc>
          <w:tcPr>
            <w:tcW w:w="180" w:type="dxa"/>
          </w:tcPr>
          <w:p w14:paraId="1008A7F2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71FA444" w14:textId="15ECCD4D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D1370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3ED84C4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A0B38A8" w14:textId="388CC968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D1370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B895C9E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FB32690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6DB443E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D5E7DF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D2D3ED6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D07601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474BCB2C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1BE2369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/>
              </w:rPr>
              <w:t>2</w:t>
            </w:r>
          </w:p>
        </w:tc>
        <w:tc>
          <w:tcPr>
            <w:tcW w:w="180" w:type="dxa"/>
          </w:tcPr>
          <w:p w14:paraId="36615779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F659F1D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0895F36E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BA878E8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/>
              </w:rPr>
              <w:t>2</w:t>
            </w:r>
          </w:p>
        </w:tc>
      </w:tr>
      <w:tr w:rsidR="006259F4" w:rsidRPr="006259F4" w14:paraId="2B863D34" w14:textId="77777777" w:rsidTr="0074537F">
        <w:trPr>
          <w:cantSplit/>
          <w:trHeight w:val="302"/>
        </w:trPr>
        <w:tc>
          <w:tcPr>
            <w:tcW w:w="3510" w:type="dxa"/>
          </w:tcPr>
          <w:p w14:paraId="112DE148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2828425A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6259F4" w:rsidRPr="00D1370C" w14:paraId="4E253AAC" w14:textId="77777777" w:rsidTr="002D27BA">
        <w:trPr>
          <w:cantSplit/>
          <w:trHeight w:val="302"/>
        </w:trPr>
        <w:tc>
          <w:tcPr>
            <w:tcW w:w="3510" w:type="dxa"/>
          </w:tcPr>
          <w:p w14:paraId="57E6CACE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4BFF35A6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8BA01F7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2EA2059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AE7B1F9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5A38DC7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E82C97B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2A786ABF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68A3ECFD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3C78A50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9120830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3D0ED48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12BC6D0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776E35E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6FD63C5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1E92F25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9C26939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24B6DD3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2C10162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015EDC41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2F346050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75FA779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BA873BB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086CB9EC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EB1415" w:rsidRPr="00D1370C" w14:paraId="0F27520F" w14:textId="77777777" w:rsidTr="002D27BA">
        <w:trPr>
          <w:cantSplit/>
          <w:trHeight w:val="302"/>
        </w:trPr>
        <w:tc>
          <w:tcPr>
            <w:tcW w:w="3510" w:type="dxa"/>
          </w:tcPr>
          <w:p w14:paraId="0548AB36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4FDCD81C" w14:textId="58C63790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77,494</w:t>
            </w:r>
          </w:p>
        </w:tc>
        <w:tc>
          <w:tcPr>
            <w:tcW w:w="178" w:type="dxa"/>
            <w:vAlign w:val="bottom"/>
          </w:tcPr>
          <w:p w14:paraId="665B8B6D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100CBF5" w14:textId="0FD4C5AC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83,921</w:t>
            </w:r>
          </w:p>
        </w:tc>
        <w:tc>
          <w:tcPr>
            <w:tcW w:w="180" w:type="dxa"/>
            <w:vAlign w:val="bottom"/>
          </w:tcPr>
          <w:p w14:paraId="769D5D67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E152BBC" w14:textId="0FB95174" w:rsidR="00EB1415" w:rsidRPr="00EA7BEE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C664C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C664C7">
              <w:rPr>
                <w:rFonts w:asciiTheme="majorBidi" w:hAnsiTheme="majorBidi" w:cstheme="majorBidi"/>
                <w:szCs w:val="22"/>
                <w:lang w:val="en-US" w:bidi="th-TH"/>
              </w:rPr>
              <w:t>863</w:t>
            </w:r>
          </w:p>
        </w:tc>
        <w:tc>
          <w:tcPr>
            <w:tcW w:w="180" w:type="dxa"/>
          </w:tcPr>
          <w:p w14:paraId="5D3B93C0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A01F64" w14:textId="0E08AD4F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190,777</w:t>
            </w:r>
          </w:p>
        </w:tc>
        <w:tc>
          <w:tcPr>
            <w:tcW w:w="180" w:type="dxa"/>
          </w:tcPr>
          <w:p w14:paraId="06E115B9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40B1E3F" w14:textId="68733A8F" w:rsidR="00EB1415" w:rsidRPr="00756E6F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203,357</w:t>
            </w:r>
          </w:p>
        </w:tc>
        <w:tc>
          <w:tcPr>
            <w:tcW w:w="180" w:type="dxa"/>
          </w:tcPr>
          <w:p w14:paraId="399407AA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EF6E81C" w14:textId="552940A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274,698</w:t>
            </w:r>
          </w:p>
        </w:tc>
        <w:tc>
          <w:tcPr>
            <w:tcW w:w="180" w:type="dxa"/>
          </w:tcPr>
          <w:p w14:paraId="613374D4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E15D032" w14:textId="5AA39EB7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E0C635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B20DA5C" w14:textId="4CF9D983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65E60B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E37200B" w14:textId="25D0FCD5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3D51CFD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1C5EB55" w14:textId="6C5F48E0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E1D20D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442314" w14:textId="4DBB9EDA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20</w:t>
            </w:r>
            <w:r w:rsidR="00C664C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C664C7">
              <w:rPr>
                <w:rFonts w:asciiTheme="majorBidi" w:hAnsiTheme="majorBidi" w:cstheme="majorBidi"/>
                <w:szCs w:val="22"/>
                <w:lang w:val="en-US" w:bidi="th-TH"/>
              </w:rPr>
              <w:t>357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2B026E8A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757676C" w14:textId="560B31EF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274,698</w:t>
            </w:r>
          </w:p>
        </w:tc>
      </w:tr>
      <w:tr w:rsidR="00EB1415" w:rsidRPr="00D1370C" w14:paraId="4677A461" w14:textId="77777777" w:rsidTr="002D27BA">
        <w:trPr>
          <w:cantSplit/>
          <w:trHeight w:val="302"/>
        </w:trPr>
        <w:tc>
          <w:tcPr>
            <w:tcW w:w="3510" w:type="dxa"/>
          </w:tcPr>
          <w:p w14:paraId="7283C949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44CDEC6E" w14:textId="4BF42DD9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41,506</w:t>
            </w:r>
          </w:p>
        </w:tc>
        <w:tc>
          <w:tcPr>
            <w:tcW w:w="178" w:type="dxa"/>
            <w:vAlign w:val="bottom"/>
          </w:tcPr>
          <w:p w14:paraId="2AF41BFE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1E2A58E" w14:textId="2FF14AE4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38,820</w:t>
            </w:r>
          </w:p>
        </w:tc>
        <w:tc>
          <w:tcPr>
            <w:tcW w:w="180" w:type="dxa"/>
            <w:vAlign w:val="bottom"/>
          </w:tcPr>
          <w:p w14:paraId="1EF620F7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35B5841" w14:textId="1150C0C2" w:rsidR="00EB1415" w:rsidRPr="00EA7BEE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C664C7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C664C7">
              <w:rPr>
                <w:rFonts w:asciiTheme="majorBidi" w:hAnsiTheme="majorBidi" w:cstheme="majorBidi"/>
                <w:szCs w:val="22"/>
                <w:lang w:val="en-US" w:bidi="th-TH"/>
              </w:rPr>
              <w:t>426</w:t>
            </w:r>
          </w:p>
        </w:tc>
        <w:tc>
          <w:tcPr>
            <w:tcW w:w="180" w:type="dxa"/>
          </w:tcPr>
          <w:p w14:paraId="42559C1E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52F0F4" w14:textId="153C5B75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5,988</w:t>
            </w:r>
          </w:p>
        </w:tc>
        <w:tc>
          <w:tcPr>
            <w:tcW w:w="180" w:type="dxa"/>
          </w:tcPr>
          <w:p w14:paraId="2DF2BA7A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3E89B22" w14:textId="213CC6F0" w:rsidR="00EB1415" w:rsidRPr="00756E6F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53,932</w:t>
            </w:r>
          </w:p>
        </w:tc>
        <w:tc>
          <w:tcPr>
            <w:tcW w:w="180" w:type="dxa"/>
          </w:tcPr>
          <w:p w14:paraId="1D9445C3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C451E95" w14:textId="5426977C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44,808</w:t>
            </w:r>
          </w:p>
        </w:tc>
        <w:tc>
          <w:tcPr>
            <w:tcW w:w="180" w:type="dxa"/>
          </w:tcPr>
          <w:p w14:paraId="62B324AD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D92E5EE" w14:textId="74B6B1BA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578B9036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0283CAA" w14:textId="281A5AC5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ABFF74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73D9BC" w14:textId="225FA91B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674DDE9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C71FA9A" w14:textId="06F3897C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A7C04F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D8972C8" w14:textId="4D8D608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5</w:t>
            </w:r>
            <w:r w:rsidR="009310B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10BB">
              <w:rPr>
                <w:rFonts w:asciiTheme="majorBidi" w:hAnsiTheme="majorBidi" w:cstheme="majorBidi"/>
                <w:szCs w:val="22"/>
                <w:lang w:val="en-US" w:bidi="th-TH"/>
              </w:rPr>
              <w:t>079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1D056BED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40A33F1" w14:textId="19C69B3D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44,808</w:t>
            </w:r>
          </w:p>
        </w:tc>
      </w:tr>
      <w:tr w:rsidR="00EB1415" w:rsidRPr="00D1370C" w14:paraId="71D1DBBB" w14:textId="77777777" w:rsidTr="002D27BA">
        <w:trPr>
          <w:cantSplit/>
          <w:trHeight w:val="302"/>
        </w:trPr>
        <w:tc>
          <w:tcPr>
            <w:tcW w:w="3510" w:type="dxa"/>
          </w:tcPr>
          <w:p w14:paraId="76E9F294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080C13B3" w14:textId="064C491C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C5178A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,281</w:t>
            </w:r>
          </w:p>
        </w:tc>
        <w:tc>
          <w:tcPr>
            <w:tcW w:w="178" w:type="dxa"/>
            <w:vAlign w:val="bottom"/>
          </w:tcPr>
          <w:p w14:paraId="525C7E49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165A291" w14:textId="6FE2EE1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47,036</w:t>
            </w:r>
          </w:p>
        </w:tc>
        <w:tc>
          <w:tcPr>
            <w:tcW w:w="180" w:type="dxa"/>
            <w:vAlign w:val="bottom"/>
          </w:tcPr>
          <w:p w14:paraId="731A6BAA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7A1548A" w14:textId="4DF4DDA6" w:rsidR="00EB1415" w:rsidRPr="00EA7BEE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- </w:t>
            </w:r>
          </w:p>
        </w:tc>
        <w:tc>
          <w:tcPr>
            <w:tcW w:w="180" w:type="dxa"/>
          </w:tcPr>
          <w:p w14:paraId="63350EAB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5809C7A" w14:textId="1248D372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FFAC71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388746C4" w14:textId="22421B45" w:rsidR="00EB1415" w:rsidRPr="00756E6F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39,281</w:t>
            </w:r>
          </w:p>
        </w:tc>
        <w:tc>
          <w:tcPr>
            <w:tcW w:w="180" w:type="dxa"/>
          </w:tcPr>
          <w:p w14:paraId="38B28D45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4E24F28" w14:textId="1AEC6576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47,036</w:t>
            </w:r>
          </w:p>
        </w:tc>
        <w:tc>
          <w:tcPr>
            <w:tcW w:w="180" w:type="dxa"/>
          </w:tcPr>
          <w:p w14:paraId="6903891F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7B05110" w14:textId="1FCD29A1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22B4BE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87CC660" w14:textId="16190BCA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D31331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D93E8C4" w14:textId="00AF4F0D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E554FE3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9E6A982" w14:textId="14302C58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01A563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732938C" w14:textId="276CBF5B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39,281 </w:t>
            </w:r>
          </w:p>
        </w:tc>
        <w:tc>
          <w:tcPr>
            <w:tcW w:w="178" w:type="dxa"/>
          </w:tcPr>
          <w:p w14:paraId="3A530766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E4FADF9" w14:textId="32FE05A5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47,036</w:t>
            </w:r>
          </w:p>
        </w:tc>
      </w:tr>
      <w:tr w:rsidR="00EB1415" w:rsidRPr="00D1370C" w14:paraId="1BD4AB53" w14:textId="77777777" w:rsidTr="002D27BA">
        <w:trPr>
          <w:cantSplit/>
          <w:trHeight w:val="302"/>
        </w:trPr>
        <w:tc>
          <w:tcPr>
            <w:tcW w:w="3510" w:type="dxa"/>
          </w:tcPr>
          <w:p w14:paraId="1AE79091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40A1D96D" w14:textId="09A05856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2,066</w:t>
            </w:r>
          </w:p>
        </w:tc>
        <w:tc>
          <w:tcPr>
            <w:tcW w:w="178" w:type="dxa"/>
            <w:vAlign w:val="bottom"/>
          </w:tcPr>
          <w:p w14:paraId="1C1F00C5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C6D34B2" w14:textId="52BA2C6C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9,208</w:t>
            </w:r>
          </w:p>
        </w:tc>
        <w:tc>
          <w:tcPr>
            <w:tcW w:w="180" w:type="dxa"/>
            <w:vAlign w:val="bottom"/>
          </w:tcPr>
          <w:p w14:paraId="348B742B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4F477DA" w14:textId="2B2606C8" w:rsidR="00EB1415" w:rsidRPr="00EA7BEE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C5178A">
              <w:rPr>
                <w:rFonts w:asciiTheme="majorBidi" w:hAnsiTheme="majorBidi" w:cstheme="majorBidi"/>
                <w:szCs w:val="22"/>
                <w:lang w:val="en-US" w:bidi="th-TH"/>
              </w:rPr>
              <w:t>1,787</w:t>
            </w: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11A6C50F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5E28247" w14:textId="6D6E8672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ACAF9E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4DA015D" w14:textId="23970B85" w:rsidR="00EB1415" w:rsidRPr="00756E6F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3,853</w:t>
            </w:r>
          </w:p>
        </w:tc>
        <w:tc>
          <w:tcPr>
            <w:tcW w:w="180" w:type="dxa"/>
          </w:tcPr>
          <w:p w14:paraId="3A7312C5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BA3DC11" w14:textId="4DE1E0BE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9,208</w:t>
            </w:r>
          </w:p>
        </w:tc>
        <w:tc>
          <w:tcPr>
            <w:tcW w:w="180" w:type="dxa"/>
          </w:tcPr>
          <w:p w14:paraId="083E637A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7AF6FE" w14:textId="1CC2BF1C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624689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938F4EB" w14:textId="59E5FE27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18E504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B1697DA" w14:textId="607847AA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CC7862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B3340E9" w14:textId="0AA83D0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4E0767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47EF5AE" w14:textId="1206F845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 </w:t>
            </w:r>
            <w:r w:rsidR="009310BB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10BB">
              <w:rPr>
                <w:rFonts w:asciiTheme="majorBidi" w:hAnsiTheme="majorBidi" w:cstheme="majorBidi"/>
                <w:szCs w:val="22"/>
                <w:lang w:val="en-US" w:bidi="th-TH"/>
              </w:rPr>
              <w:t>853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65A3BFF8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60869EE" w14:textId="59A39FE1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9,208</w:t>
            </w:r>
          </w:p>
        </w:tc>
      </w:tr>
      <w:tr w:rsidR="00EB1415" w:rsidRPr="00D1370C" w14:paraId="668DBF95" w14:textId="77777777" w:rsidTr="002D27BA">
        <w:trPr>
          <w:cantSplit/>
          <w:trHeight w:val="302"/>
        </w:trPr>
        <w:tc>
          <w:tcPr>
            <w:tcW w:w="3510" w:type="dxa"/>
          </w:tcPr>
          <w:p w14:paraId="48BD5D27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อื่นๆ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3AB7E61" w14:textId="13E203CC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3,133</w:t>
            </w:r>
          </w:p>
        </w:tc>
        <w:tc>
          <w:tcPr>
            <w:tcW w:w="178" w:type="dxa"/>
            <w:vAlign w:val="bottom"/>
          </w:tcPr>
          <w:p w14:paraId="051C2795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24273887" w14:textId="0282CE93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9,496</w:t>
            </w:r>
          </w:p>
        </w:tc>
        <w:tc>
          <w:tcPr>
            <w:tcW w:w="180" w:type="dxa"/>
            <w:vAlign w:val="bottom"/>
          </w:tcPr>
          <w:p w14:paraId="0FB04BC4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95764EF" w14:textId="1D5441C5" w:rsidR="00EB1415" w:rsidRPr="00EA7BEE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C5178A">
              <w:rPr>
                <w:rFonts w:asciiTheme="majorBidi" w:hAnsiTheme="majorBidi" w:cstheme="majorBidi"/>
                <w:szCs w:val="22"/>
                <w:lang w:val="en-US" w:bidi="th-TH"/>
              </w:rPr>
              <w:t>4,508</w:t>
            </w:r>
          </w:p>
        </w:tc>
        <w:tc>
          <w:tcPr>
            <w:tcW w:w="180" w:type="dxa"/>
          </w:tcPr>
          <w:p w14:paraId="28C810A6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337278" w14:textId="67D77952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BB27FB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4F99F7A" w14:textId="141497B3" w:rsidR="00EB1415" w:rsidRPr="00756E6F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7,641</w:t>
            </w:r>
          </w:p>
        </w:tc>
        <w:tc>
          <w:tcPr>
            <w:tcW w:w="180" w:type="dxa"/>
          </w:tcPr>
          <w:p w14:paraId="3767D640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93214E" w14:textId="24E41F02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9,496</w:t>
            </w:r>
          </w:p>
        </w:tc>
        <w:tc>
          <w:tcPr>
            <w:tcW w:w="180" w:type="dxa"/>
          </w:tcPr>
          <w:p w14:paraId="18716ED3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2B5650D" w14:textId="762A62CB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F279BE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8353594" w14:textId="6753F9BA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555A84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17E3512" w14:textId="016229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1C6D972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64909F16" w14:textId="10794D4F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34036F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5747724" w14:textId="183BFFCF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 </w:t>
            </w:r>
            <w:r w:rsidR="009310BB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10BB">
              <w:rPr>
                <w:rFonts w:asciiTheme="majorBidi" w:hAnsiTheme="majorBidi" w:cstheme="majorBidi"/>
                <w:szCs w:val="22"/>
                <w:lang w:val="en-US" w:bidi="th-TH"/>
              </w:rPr>
              <w:t>641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500B744C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627967BE" w14:textId="3506B113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9,496</w:t>
            </w:r>
          </w:p>
        </w:tc>
      </w:tr>
      <w:tr w:rsidR="00EB1415" w:rsidRPr="00D1370C" w14:paraId="1A9AC6C5" w14:textId="77777777" w:rsidTr="002D27BA">
        <w:trPr>
          <w:cantSplit/>
          <w:trHeight w:val="302"/>
        </w:trPr>
        <w:tc>
          <w:tcPr>
            <w:tcW w:w="3510" w:type="dxa"/>
          </w:tcPr>
          <w:p w14:paraId="66FBB5FB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1814BE0" w14:textId="076B14C8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163,480</w:t>
            </w:r>
          </w:p>
        </w:tc>
        <w:tc>
          <w:tcPr>
            <w:tcW w:w="178" w:type="dxa"/>
            <w:vAlign w:val="bottom"/>
          </w:tcPr>
          <w:p w14:paraId="3848CD95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5C03949C" w14:textId="58ED3389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188,481</w:t>
            </w:r>
          </w:p>
        </w:tc>
        <w:tc>
          <w:tcPr>
            <w:tcW w:w="180" w:type="dxa"/>
            <w:vAlign w:val="bottom"/>
          </w:tcPr>
          <w:p w14:paraId="10690974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89C6662" w14:textId="7F313962" w:rsidR="00EB1415" w:rsidRPr="00EA7BEE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144,584 </w:t>
            </w:r>
          </w:p>
        </w:tc>
        <w:tc>
          <w:tcPr>
            <w:tcW w:w="180" w:type="dxa"/>
          </w:tcPr>
          <w:p w14:paraId="13107CC5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A8F49C2" w14:textId="1437B06D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196,765</w:t>
            </w:r>
          </w:p>
        </w:tc>
        <w:tc>
          <w:tcPr>
            <w:tcW w:w="180" w:type="dxa"/>
          </w:tcPr>
          <w:p w14:paraId="660DA085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3D3F0B3" w14:textId="0D75027D" w:rsidR="00EB1415" w:rsidRPr="00756E6F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308,064</w:t>
            </w:r>
          </w:p>
        </w:tc>
        <w:tc>
          <w:tcPr>
            <w:tcW w:w="180" w:type="dxa"/>
          </w:tcPr>
          <w:p w14:paraId="64C5C975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2CE83D2" w14:textId="4381F14B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385,246</w:t>
            </w:r>
          </w:p>
        </w:tc>
        <w:tc>
          <w:tcPr>
            <w:tcW w:w="180" w:type="dxa"/>
          </w:tcPr>
          <w:p w14:paraId="17A3BB80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F5CD76B" w14:textId="55A08D7A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27C10D5F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42AC5C3" w14:textId="1BA0536D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F191EB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977DA89" w14:textId="21A6E7D7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6077E67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28891DF2" w14:textId="09A6CEF8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4E8F4D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3DC5443" w14:textId="7AF45D28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308,211 </w:t>
            </w:r>
          </w:p>
        </w:tc>
        <w:tc>
          <w:tcPr>
            <w:tcW w:w="178" w:type="dxa"/>
          </w:tcPr>
          <w:p w14:paraId="66997FA1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29C235E8" w14:textId="64AFFF48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385,246</w:t>
            </w:r>
          </w:p>
        </w:tc>
      </w:tr>
      <w:tr w:rsidR="00EB1415" w:rsidRPr="00D1370C" w14:paraId="1B97BFD8" w14:textId="77777777" w:rsidTr="002D27BA">
        <w:trPr>
          <w:cantSplit/>
          <w:trHeight w:val="302"/>
        </w:trPr>
        <w:tc>
          <w:tcPr>
            <w:tcW w:w="3510" w:type="dxa"/>
          </w:tcPr>
          <w:p w14:paraId="3EC843F7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23E430C0" w14:textId="59A3C62A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232,673</w:t>
            </w:r>
          </w:p>
        </w:tc>
        <w:tc>
          <w:tcPr>
            <w:tcW w:w="178" w:type="dxa"/>
            <w:vAlign w:val="bottom"/>
          </w:tcPr>
          <w:p w14:paraId="042EFD4F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9B88516" w14:textId="6A37E734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273,816</w:t>
            </w:r>
          </w:p>
        </w:tc>
        <w:tc>
          <w:tcPr>
            <w:tcW w:w="180" w:type="dxa"/>
            <w:vAlign w:val="bottom"/>
          </w:tcPr>
          <w:p w14:paraId="56D6581C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7FF1012" w14:textId="1E735931" w:rsidR="00EB1415" w:rsidRPr="00EA7BEE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385,720 </w:t>
            </w:r>
          </w:p>
        </w:tc>
        <w:tc>
          <w:tcPr>
            <w:tcW w:w="180" w:type="dxa"/>
          </w:tcPr>
          <w:p w14:paraId="0F1883F2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A8A82B4" w14:textId="141ED719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414,303</w:t>
            </w:r>
          </w:p>
        </w:tc>
        <w:tc>
          <w:tcPr>
            <w:tcW w:w="180" w:type="dxa"/>
          </w:tcPr>
          <w:p w14:paraId="6EC4F82C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571A673" w14:textId="123EFA6F" w:rsidR="00EB1415" w:rsidRPr="00756E6F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618,393</w:t>
            </w:r>
          </w:p>
        </w:tc>
        <w:tc>
          <w:tcPr>
            <w:tcW w:w="180" w:type="dxa"/>
          </w:tcPr>
          <w:p w14:paraId="440B43FF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F3C6CA4" w14:textId="2D6D6643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688,119</w:t>
            </w:r>
          </w:p>
        </w:tc>
        <w:tc>
          <w:tcPr>
            <w:tcW w:w="180" w:type="dxa"/>
          </w:tcPr>
          <w:p w14:paraId="4C20DC11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3A76832" w14:textId="0B606DE5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550ED8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22755A7" w14:textId="70AD43ED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0DB1B2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A66E52F" w14:textId="7AFC2B52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732F04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5DF785B" w14:textId="4F273931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1914F9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2466D19" w14:textId="0BA6D260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618,393 </w:t>
            </w:r>
          </w:p>
        </w:tc>
        <w:tc>
          <w:tcPr>
            <w:tcW w:w="178" w:type="dxa"/>
          </w:tcPr>
          <w:p w14:paraId="52D42D59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0DCA44C" w14:textId="36DD0EBC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688,119</w:t>
            </w:r>
          </w:p>
        </w:tc>
      </w:tr>
      <w:tr w:rsidR="00EB1415" w:rsidRPr="00D1370C" w14:paraId="045C810F" w14:textId="77777777" w:rsidTr="002D27BA">
        <w:trPr>
          <w:cantSplit/>
          <w:trHeight w:val="302"/>
        </w:trPr>
        <w:tc>
          <w:tcPr>
            <w:tcW w:w="3510" w:type="dxa"/>
          </w:tcPr>
          <w:p w14:paraId="27A778D8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D3B2DC" w14:textId="472AE3DE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69,991</w:t>
            </w:r>
          </w:p>
        </w:tc>
        <w:tc>
          <w:tcPr>
            <w:tcW w:w="178" w:type="dxa"/>
            <w:vAlign w:val="bottom"/>
          </w:tcPr>
          <w:p w14:paraId="7A818B31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56C5DEDF" w14:textId="06F404A9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51,884</w:t>
            </w:r>
          </w:p>
        </w:tc>
        <w:tc>
          <w:tcPr>
            <w:tcW w:w="180" w:type="dxa"/>
            <w:vAlign w:val="bottom"/>
          </w:tcPr>
          <w:p w14:paraId="0003E576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086882E" w14:textId="4A31788E" w:rsidR="00EB1415" w:rsidRPr="00EA7BEE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 1,145 </w:t>
            </w:r>
          </w:p>
        </w:tc>
        <w:tc>
          <w:tcPr>
            <w:tcW w:w="180" w:type="dxa"/>
          </w:tcPr>
          <w:p w14:paraId="34231BEA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1F2A115" w14:textId="5D130070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141A8640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89CF85A" w14:textId="3F5E8E1F" w:rsidR="00EB1415" w:rsidRPr="00756E6F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71,136</w:t>
            </w:r>
          </w:p>
        </w:tc>
        <w:tc>
          <w:tcPr>
            <w:tcW w:w="180" w:type="dxa"/>
          </w:tcPr>
          <w:p w14:paraId="18F069E4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A1B1775" w14:textId="66DC9090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51,929</w:t>
            </w:r>
          </w:p>
        </w:tc>
        <w:tc>
          <w:tcPr>
            <w:tcW w:w="180" w:type="dxa"/>
          </w:tcPr>
          <w:p w14:paraId="5C5FD638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3A9FFB4" w14:textId="0D64A53D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C382AC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678B1A3" w14:textId="4213D84E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439A0C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F79A46A" w14:textId="3EBF515B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(7</w:t>
            </w:r>
            <w:r w:rsidR="00C664C7">
              <w:rPr>
                <w:rFonts w:asciiTheme="majorBidi" w:hAnsiTheme="majorBidi" w:cstheme="majorBidi"/>
                <w:szCs w:val="22"/>
                <w:lang w:val="en-US" w:bidi="th-TH"/>
              </w:rPr>
              <w:t>1,136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8A5391F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58D2019" w14:textId="15D80E44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(51,929)</w:t>
            </w:r>
          </w:p>
        </w:tc>
        <w:tc>
          <w:tcPr>
            <w:tcW w:w="180" w:type="dxa"/>
          </w:tcPr>
          <w:p w14:paraId="62151DA5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F1F367B" w14:textId="3135AB56" w:rsidR="00EB1415" w:rsidRPr="00612F48" w:rsidRDefault="00EB1415" w:rsidP="001650F7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       -</w:t>
            </w:r>
          </w:p>
        </w:tc>
        <w:tc>
          <w:tcPr>
            <w:tcW w:w="178" w:type="dxa"/>
          </w:tcPr>
          <w:p w14:paraId="4B79E9F8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F11AE68" w14:textId="496FB4A0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EB1415" w:rsidRPr="00D1370C" w14:paraId="1E20F8AB" w14:textId="77777777" w:rsidTr="002D27BA">
        <w:trPr>
          <w:cantSplit/>
          <w:trHeight w:val="302"/>
        </w:trPr>
        <w:tc>
          <w:tcPr>
            <w:tcW w:w="3510" w:type="dxa"/>
          </w:tcPr>
          <w:p w14:paraId="6BCFD58B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01F13" w14:textId="3270CE1A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</w:t>
            </w:r>
            <w:r w:rsidR="00C664C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66</w:t>
            </w: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C664C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144</w:t>
            </w:r>
          </w:p>
        </w:tc>
        <w:tc>
          <w:tcPr>
            <w:tcW w:w="178" w:type="dxa"/>
            <w:vAlign w:val="bottom"/>
          </w:tcPr>
          <w:p w14:paraId="79F4CCD4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2D24F" w14:textId="35B28B95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612F4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514,181</w:t>
            </w:r>
          </w:p>
        </w:tc>
        <w:tc>
          <w:tcPr>
            <w:tcW w:w="180" w:type="dxa"/>
            <w:vAlign w:val="bottom"/>
          </w:tcPr>
          <w:p w14:paraId="4D2AECC0" w14:textId="77777777" w:rsidR="00EB1415" w:rsidRPr="00612F48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C9699B" w14:textId="66EAAB90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612F4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   531,449 </w:t>
            </w:r>
          </w:p>
        </w:tc>
        <w:tc>
          <w:tcPr>
            <w:tcW w:w="180" w:type="dxa"/>
          </w:tcPr>
          <w:p w14:paraId="03E50959" w14:textId="77777777" w:rsidR="00EB1415" w:rsidRPr="00612F48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44AFE" w14:textId="754C2D2E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612F4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611,113</w:t>
            </w:r>
          </w:p>
        </w:tc>
        <w:tc>
          <w:tcPr>
            <w:tcW w:w="180" w:type="dxa"/>
          </w:tcPr>
          <w:p w14:paraId="2DDDAA76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1444B" w14:textId="5E9FA0E1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997,593</w:t>
            </w:r>
          </w:p>
        </w:tc>
        <w:tc>
          <w:tcPr>
            <w:tcW w:w="180" w:type="dxa"/>
          </w:tcPr>
          <w:p w14:paraId="7C05B281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19E0716" w14:textId="76673009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1,125,294</w:t>
            </w:r>
          </w:p>
        </w:tc>
        <w:tc>
          <w:tcPr>
            <w:tcW w:w="180" w:type="dxa"/>
          </w:tcPr>
          <w:p w14:paraId="26829329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546043" w14:textId="795E8C6B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11FDE3EA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41D43BA" w14:textId="0E5DEFE5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BC077F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5784D35" w14:textId="6DC7332B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(7</w:t>
            </w:r>
            <w:r w:rsidR="00C664C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Pr="00612F4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C664C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</w:t>
            </w:r>
            <w:r w:rsidRPr="00612F4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6)</w:t>
            </w:r>
          </w:p>
        </w:tc>
        <w:tc>
          <w:tcPr>
            <w:tcW w:w="178" w:type="dxa"/>
          </w:tcPr>
          <w:p w14:paraId="1336BB55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5BD6487" w14:textId="74BC76CB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(51,929)</w:t>
            </w:r>
          </w:p>
        </w:tc>
        <w:tc>
          <w:tcPr>
            <w:tcW w:w="180" w:type="dxa"/>
          </w:tcPr>
          <w:p w14:paraId="3DC64ECF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CA24C7" w14:textId="7992C7D3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   926,604 </w:t>
            </w:r>
          </w:p>
        </w:tc>
        <w:tc>
          <w:tcPr>
            <w:tcW w:w="178" w:type="dxa"/>
            <w:shd w:val="clear" w:color="auto" w:fill="auto"/>
          </w:tcPr>
          <w:p w14:paraId="14F1CE5F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1B86D187" w14:textId="5E9BEC73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1,073,365</w:t>
            </w:r>
          </w:p>
        </w:tc>
      </w:tr>
      <w:tr w:rsidR="00EB1415" w:rsidRPr="00D1370C" w14:paraId="236D8B1B" w14:textId="77777777" w:rsidTr="002D27BA">
        <w:trPr>
          <w:cantSplit/>
        </w:trPr>
        <w:tc>
          <w:tcPr>
            <w:tcW w:w="3510" w:type="dxa"/>
          </w:tcPr>
          <w:p w14:paraId="71F07CAE" w14:textId="77777777" w:rsidR="00EB1415" w:rsidRPr="00756E6F" w:rsidRDefault="00EB1415" w:rsidP="00EB1415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1EC00C5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5E64C39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2F070B90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535985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49E24B9" w14:textId="77777777" w:rsidR="00EB1415" w:rsidRPr="00EA7BEE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1F3AC25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C1FC03D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91EB1DD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99A2C9F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AAEB897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BEC30D5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F1A02CA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3E9EE0E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5E4D80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CD00D1B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49383F8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A3AC604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BCB6A49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65B93C66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E4EF2A5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5BF5267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7C8DE36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10017837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B1415" w:rsidRPr="00D1370C" w14:paraId="7FF2E250" w14:textId="77777777" w:rsidTr="002D27BA">
        <w:trPr>
          <w:cantSplit/>
        </w:trPr>
        <w:tc>
          <w:tcPr>
            <w:tcW w:w="3510" w:type="dxa"/>
          </w:tcPr>
          <w:p w14:paraId="3C7E5C55" w14:textId="77777777" w:rsidR="00EB1415" w:rsidRPr="00756E6F" w:rsidRDefault="00EB1415" w:rsidP="00EB1415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</w:p>
        </w:tc>
        <w:tc>
          <w:tcPr>
            <w:tcW w:w="720" w:type="dxa"/>
            <w:vAlign w:val="bottom"/>
          </w:tcPr>
          <w:p w14:paraId="56A8F455" w14:textId="6B20447D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143,754</w:t>
            </w:r>
          </w:p>
        </w:tc>
        <w:tc>
          <w:tcPr>
            <w:tcW w:w="178" w:type="dxa"/>
            <w:vAlign w:val="bottom"/>
          </w:tcPr>
          <w:p w14:paraId="2AB23759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2021C57" w14:textId="5B115ED2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77,085</w:t>
            </w:r>
          </w:p>
        </w:tc>
        <w:tc>
          <w:tcPr>
            <w:tcW w:w="180" w:type="dxa"/>
            <w:vAlign w:val="bottom"/>
          </w:tcPr>
          <w:p w14:paraId="7605E242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AC60811" w14:textId="7C7EF582" w:rsidR="00EB1415" w:rsidRPr="00EA7BEE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</w:t>
            </w:r>
            <w:r w:rsidR="00C664C7">
              <w:rPr>
                <w:rFonts w:asciiTheme="majorBidi" w:hAnsiTheme="majorBidi" w:cstheme="majorBidi"/>
                <w:szCs w:val="22"/>
                <w:lang w:val="en-US" w:bidi="th-TH"/>
              </w:rPr>
              <w:t>71,715</w:t>
            </w: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7A306B62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E948E6E" w14:textId="4A9B362C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104,163</w:t>
            </w:r>
          </w:p>
        </w:tc>
        <w:tc>
          <w:tcPr>
            <w:tcW w:w="180" w:type="dxa"/>
          </w:tcPr>
          <w:p w14:paraId="1428E74F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03E70E9" w14:textId="75102AE3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215,469</w:t>
            </w:r>
          </w:p>
        </w:tc>
        <w:tc>
          <w:tcPr>
            <w:tcW w:w="180" w:type="dxa"/>
            <w:vAlign w:val="center"/>
          </w:tcPr>
          <w:p w14:paraId="767E3863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63463270" w14:textId="04780338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181,248</w:t>
            </w:r>
          </w:p>
        </w:tc>
        <w:tc>
          <w:tcPr>
            <w:tcW w:w="180" w:type="dxa"/>
          </w:tcPr>
          <w:p w14:paraId="1709E04F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EF0692" w14:textId="6173DE9F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(103)</w:t>
            </w:r>
          </w:p>
        </w:tc>
        <w:tc>
          <w:tcPr>
            <w:tcW w:w="180" w:type="dxa"/>
            <w:vAlign w:val="center"/>
          </w:tcPr>
          <w:p w14:paraId="1CDC0102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F1F67D8" w14:textId="44C8E993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DF9333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61EDB2D" w14:textId="04BBC9CB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(65,839)</w:t>
            </w:r>
          </w:p>
        </w:tc>
        <w:tc>
          <w:tcPr>
            <w:tcW w:w="178" w:type="dxa"/>
          </w:tcPr>
          <w:p w14:paraId="28CB2A69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526C88D" w14:textId="3D5DAA26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(25,133)</w:t>
            </w:r>
          </w:p>
        </w:tc>
        <w:tc>
          <w:tcPr>
            <w:tcW w:w="180" w:type="dxa"/>
          </w:tcPr>
          <w:p w14:paraId="0BE88ADD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323F841" w14:textId="5D0C1ED5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14</w:t>
            </w:r>
            <w:r w:rsidR="009310BB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310BB">
              <w:rPr>
                <w:rFonts w:asciiTheme="majorBidi" w:hAnsiTheme="majorBidi" w:cstheme="majorBidi"/>
                <w:szCs w:val="22"/>
                <w:lang w:val="en-US" w:bidi="th-TH"/>
              </w:rPr>
              <w:t>527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45F7C9C1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E03B992" w14:textId="669063CB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156,115</w:t>
            </w:r>
          </w:p>
        </w:tc>
      </w:tr>
      <w:tr w:rsidR="00EB1415" w:rsidRPr="00D1370C" w14:paraId="16544A89" w14:textId="77777777" w:rsidTr="002D27BA">
        <w:trPr>
          <w:cantSplit/>
        </w:trPr>
        <w:tc>
          <w:tcPr>
            <w:tcW w:w="3510" w:type="dxa"/>
          </w:tcPr>
          <w:p w14:paraId="23E113D2" w14:textId="77777777" w:rsidR="00EB1415" w:rsidRPr="00756E6F" w:rsidRDefault="00EB1415" w:rsidP="00EB14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0CC22367" w14:textId="53C2B8DF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98,882</w:t>
            </w:r>
          </w:p>
        </w:tc>
        <w:tc>
          <w:tcPr>
            <w:tcW w:w="178" w:type="dxa"/>
            <w:vAlign w:val="bottom"/>
          </w:tcPr>
          <w:p w14:paraId="0ED4DE2B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75BD07F" w14:textId="05D8BF36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25,618</w:t>
            </w:r>
          </w:p>
        </w:tc>
        <w:tc>
          <w:tcPr>
            <w:tcW w:w="180" w:type="dxa"/>
            <w:vAlign w:val="bottom"/>
          </w:tcPr>
          <w:p w14:paraId="385A4671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4D40A1" w14:textId="0EB76AD0" w:rsidR="00EB1415" w:rsidRPr="00EA7BEE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39,088 </w:t>
            </w:r>
          </w:p>
        </w:tc>
        <w:tc>
          <w:tcPr>
            <w:tcW w:w="180" w:type="dxa"/>
          </w:tcPr>
          <w:p w14:paraId="00B549B1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5D8BFAD" w14:textId="4B10E88E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71,323</w:t>
            </w:r>
          </w:p>
        </w:tc>
        <w:tc>
          <w:tcPr>
            <w:tcW w:w="180" w:type="dxa"/>
          </w:tcPr>
          <w:p w14:paraId="273E286A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A14446" w14:textId="209AFD67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137,970</w:t>
            </w:r>
          </w:p>
        </w:tc>
        <w:tc>
          <w:tcPr>
            <w:tcW w:w="180" w:type="dxa"/>
            <w:vAlign w:val="center"/>
          </w:tcPr>
          <w:p w14:paraId="43C4FC22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770981DC" w14:textId="7A0FABEE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96,941</w:t>
            </w:r>
          </w:p>
        </w:tc>
        <w:tc>
          <w:tcPr>
            <w:tcW w:w="180" w:type="dxa"/>
          </w:tcPr>
          <w:p w14:paraId="42C7C923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57C1311" w14:textId="370F8A67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(103)</w:t>
            </w:r>
          </w:p>
        </w:tc>
        <w:tc>
          <w:tcPr>
            <w:tcW w:w="180" w:type="dxa"/>
            <w:vAlign w:val="center"/>
          </w:tcPr>
          <w:p w14:paraId="03F4345E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A89AEAC" w14:textId="6AB58DE2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FEE2FD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356C9F8" w14:textId="236C8443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(56,27</w:t>
            </w:r>
            <w:r w:rsidR="00C664C7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38F0291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062357D" w14:textId="5E792EA0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(9,342)</w:t>
            </w:r>
          </w:p>
        </w:tc>
        <w:tc>
          <w:tcPr>
            <w:tcW w:w="180" w:type="dxa"/>
          </w:tcPr>
          <w:p w14:paraId="12AADAD3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F997F09" w14:textId="63DDC9DB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81,591 </w:t>
            </w:r>
          </w:p>
        </w:tc>
        <w:tc>
          <w:tcPr>
            <w:tcW w:w="178" w:type="dxa"/>
          </w:tcPr>
          <w:p w14:paraId="7EAB4073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AD48739" w14:textId="6434D0A9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87,599</w:t>
            </w:r>
          </w:p>
        </w:tc>
      </w:tr>
      <w:tr w:rsidR="00EB1415" w:rsidRPr="00D1370C" w14:paraId="44E6EB8D" w14:textId="77777777" w:rsidTr="002D27BA">
        <w:trPr>
          <w:cantSplit/>
        </w:trPr>
        <w:tc>
          <w:tcPr>
            <w:tcW w:w="3510" w:type="dxa"/>
          </w:tcPr>
          <w:p w14:paraId="5D98E804" w14:textId="77777777" w:rsidR="00EB1415" w:rsidRPr="00756E6F" w:rsidRDefault="00EB1415" w:rsidP="00EB14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4E09CE19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347D74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DBDCC52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541EF6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7348D8C" w14:textId="77777777" w:rsidR="00EB1415" w:rsidRPr="00EA7BEE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62706F5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42A956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2673B43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D5925EC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10AB7F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4A901308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4370954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E6D92D1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A61159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9F470BA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19570E6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D1925E3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8CF3289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FD266AB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B9911A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B006A43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9F961AF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F254C25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B1415" w:rsidRPr="00D1370C" w14:paraId="37820F84" w14:textId="77777777" w:rsidTr="002D27BA">
        <w:trPr>
          <w:cantSplit/>
        </w:trPr>
        <w:tc>
          <w:tcPr>
            <w:tcW w:w="3510" w:type="dxa"/>
          </w:tcPr>
          <w:p w14:paraId="342DB61E" w14:textId="3F30F653" w:rsidR="00EB1415" w:rsidRPr="00756E6F" w:rsidRDefault="00EB1415" w:rsidP="00EB14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สินทรัพย์ส่วนงาน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</w:rPr>
              <w:t>3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0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กันยายน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58B07E74" w14:textId="04CCA89F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1,444,703</w:t>
            </w:r>
          </w:p>
        </w:tc>
        <w:tc>
          <w:tcPr>
            <w:tcW w:w="178" w:type="dxa"/>
            <w:vAlign w:val="bottom"/>
          </w:tcPr>
          <w:p w14:paraId="05F01504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662EB01" w14:textId="26FC48DB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/>
              </w:rPr>
              <w:t>1,423,147</w:t>
            </w:r>
          </w:p>
        </w:tc>
        <w:tc>
          <w:tcPr>
            <w:tcW w:w="180" w:type="dxa"/>
            <w:vAlign w:val="bottom"/>
          </w:tcPr>
          <w:p w14:paraId="7BDE7A2C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1F102" w14:textId="70FD23CF" w:rsidR="00EB1415" w:rsidRPr="00EA7BEE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1,</w:t>
            </w:r>
            <w:r w:rsidR="00C664C7">
              <w:rPr>
                <w:rFonts w:asciiTheme="majorBidi" w:hAnsiTheme="majorBidi" w:cstheme="majorBidi"/>
                <w:szCs w:val="22"/>
                <w:lang w:val="en-US" w:bidi="th-TH"/>
              </w:rPr>
              <w:t>675,422</w:t>
            </w: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6287997D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718405B" w14:textId="098A3CB3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1,718,037</w:t>
            </w:r>
          </w:p>
        </w:tc>
        <w:tc>
          <w:tcPr>
            <w:tcW w:w="180" w:type="dxa"/>
          </w:tcPr>
          <w:p w14:paraId="4869A4C5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7E2FEDF" w14:textId="32D5CE24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3,120,125</w:t>
            </w:r>
          </w:p>
        </w:tc>
        <w:tc>
          <w:tcPr>
            <w:tcW w:w="180" w:type="dxa"/>
            <w:vAlign w:val="bottom"/>
          </w:tcPr>
          <w:p w14:paraId="7A587AAA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2F66BACE" w14:textId="44B0165D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3,141,184</w:t>
            </w:r>
          </w:p>
        </w:tc>
        <w:tc>
          <w:tcPr>
            <w:tcW w:w="180" w:type="dxa"/>
          </w:tcPr>
          <w:p w14:paraId="13192BCF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7B255CD" w14:textId="1085B1A5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1,733</w:t>
            </w:r>
          </w:p>
        </w:tc>
        <w:tc>
          <w:tcPr>
            <w:tcW w:w="180" w:type="dxa"/>
            <w:vAlign w:val="bottom"/>
          </w:tcPr>
          <w:p w14:paraId="1F927CC1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1C8C570" w14:textId="5210FD01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4B44EA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89F75B6" w14:textId="47114A9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C664C7">
              <w:rPr>
                <w:rFonts w:asciiTheme="majorBidi" w:hAnsiTheme="majorBidi" w:cstheme="majorBidi"/>
                <w:szCs w:val="22"/>
                <w:lang w:val="en-US" w:bidi="th-TH"/>
              </w:rPr>
              <w:t>1,502,253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873A381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7546447" w14:textId="692CEA4A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(1,547,688)</w:t>
            </w:r>
          </w:p>
        </w:tc>
        <w:tc>
          <w:tcPr>
            <w:tcW w:w="180" w:type="dxa"/>
          </w:tcPr>
          <w:p w14:paraId="7B97DE84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C406F5C" w14:textId="4E95C201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1,619,605 </w:t>
            </w:r>
          </w:p>
        </w:tc>
        <w:tc>
          <w:tcPr>
            <w:tcW w:w="178" w:type="dxa"/>
          </w:tcPr>
          <w:p w14:paraId="1EFCC436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2001066" w14:textId="0204C64B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1,593,496</w:t>
            </w:r>
          </w:p>
        </w:tc>
      </w:tr>
      <w:tr w:rsidR="00EB1415" w:rsidRPr="00D1370C" w14:paraId="5D0CB4C9" w14:textId="77777777" w:rsidTr="002D27BA">
        <w:trPr>
          <w:cantSplit/>
        </w:trPr>
        <w:tc>
          <w:tcPr>
            <w:tcW w:w="3510" w:type="dxa"/>
          </w:tcPr>
          <w:p w14:paraId="310EB902" w14:textId="5466A405" w:rsidR="00EB1415" w:rsidRPr="00756E6F" w:rsidRDefault="00EB1415" w:rsidP="00EB14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0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1CDC4085" w14:textId="1D4B40D9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978,070</w:t>
            </w:r>
          </w:p>
        </w:tc>
        <w:tc>
          <w:tcPr>
            <w:tcW w:w="178" w:type="dxa"/>
            <w:vAlign w:val="bottom"/>
          </w:tcPr>
          <w:p w14:paraId="48A3EA09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3562C31" w14:textId="5415E6F9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/>
              </w:rPr>
              <w:t>1,043,659</w:t>
            </w:r>
          </w:p>
        </w:tc>
        <w:tc>
          <w:tcPr>
            <w:tcW w:w="180" w:type="dxa"/>
            <w:vAlign w:val="bottom"/>
          </w:tcPr>
          <w:p w14:paraId="2BEA343C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2E2B2DE" w14:textId="4A69E5A4" w:rsidR="00EB1415" w:rsidRPr="00EA7BEE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</w:t>
            </w:r>
            <w:r w:rsidR="00C664C7">
              <w:rPr>
                <w:rFonts w:asciiTheme="majorBidi" w:hAnsiTheme="majorBidi" w:cstheme="majorBidi"/>
                <w:szCs w:val="22"/>
                <w:lang w:val="en-US" w:bidi="th-TH"/>
              </w:rPr>
              <w:t>611,94</w:t>
            </w:r>
            <w:r w:rsidR="00C32D2C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5DF4DD04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5CFD1A6" w14:textId="2415A8FB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Theme="majorBidi" w:hAnsiTheme="majorBidi" w:cstheme="majorBidi"/>
                <w:szCs w:val="22"/>
                <w:lang w:val="en-US" w:bidi="th-TH"/>
              </w:rPr>
              <w:t>634,269</w:t>
            </w:r>
          </w:p>
        </w:tc>
        <w:tc>
          <w:tcPr>
            <w:tcW w:w="180" w:type="dxa"/>
          </w:tcPr>
          <w:p w14:paraId="60AA960F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4BA59A" w14:textId="79FFB8B9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1,590,01</w:t>
            </w:r>
            <w:r w:rsidR="00C32D2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01CCADA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1B9EF918" w14:textId="767BDE7F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1,677,928</w:t>
            </w:r>
          </w:p>
        </w:tc>
        <w:tc>
          <w:tcPr>
            <w:tcW w:w="180" w:type="dxa"/>
          </w:tcPr>
          <w:p w14:paraId="3CC6D6C6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32A4797" w14:textId="482BA230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1,836</w:t>
            </w:r>
          </w:p>
        </w:tc>
        <w:tc>
          <w:tcPr>
            <w:tcW w:w="180" w:type="dxa"/>
            <w:vAlign w:val="bottom"/>
          </w:tcPr>
          <w:p w14:paraId="780947A4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70E4BFA" w14:textId="70C6EA66" w:rsidR="00EB1415" w:rsidRPr="00612F48" w:rsidRDefault="00C664C7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8570CB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C44CD5A" w14:textId="059B649E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(47</w:t>
            </w:r>
            <w:r w:rsidR="00C664C7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C664C7">
              <w:rPr>
                <w:rFonts w:asciiTheme="majorBidi" w:hAnsiTheme="majorBidi" w:cstheme="majorBidi"/>
                <w:szCs w:val="22"/>
                <w:lang w:val="en-US" w:bidi="th-TH"/>
              </w:rPr>
              <w:t>499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4686B29D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87EFE5D" w14:textId="596870DA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(516,889)</w:t>
            </w:r>
          </w:p>
        </w:tc>
        <w:tc>
          <w:tcPr>
            <w:tcW w:w="180" w:type="dxa"/>
          </w:tcPr>
          <w:p w14:paraId="7AF0FAA4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9CC6303" w14:textId="4658265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1,121,3</w:t>
            </w:r>
            <w:r w:rsidR="00C32D2C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00FF2044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68590B1" w14:textId="582E5C72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1,161,039</w:t>
            </w:r>
          </w:p>
        </w:tc>
      </w:tr>
    </w:tbl>
    <w:p w14:paraId="5A2E83D8" w14:textId="4584DEF8" w:rsidR="00C1622B" w:rsidRDefault="00C1622B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p w14:paraId="156AA058" w14:textId="34A26316" w:rsidR="00C1622B" w:rsidRDefault="00C1622B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4BFFF9C" w14:textId="417D904E" w:rsidR="00A168DC" w:rsidRDefault="00A168DC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915E2A5" w14:textId="27A49368" w:rsidR="00D1370C" w:rsidRDefault="00D1370C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FB7D0D9" w14:textId="77777777" w:rsidR="00D1370C" w:rsidRDefault="00D1370C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D613E62" w14:textId="77777777" w:rsidR="00A75D32" w:rsidRPr="00A75D32" w:rsidRDefault="00A75D32" w:rsidP="00A75D32">
      <w:pPr>
        <w:rPr>
          <w:lang w:eastAsia="x-none"/>
        </w:rPr>
        <w:sectPr w:rsidR="00A75D32" w:rsidRPr="00A75D32" w:rsidSect="00B95D00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7EFEC931" w14:textId="537F6CC2" w:rsidR="001D450F" w:rsidRPr="003A0CFF" w:rsidRDefault="001D450F" w:rsidP="009434C5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3A0CFF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ทุนเรือนหุ้น</w:t>
      </w:r>
    </w:p>
    <w:p w14:paraId="5A7C2937" w14:textId="311C52CF" w:rsidR="001D450F" w:rsidRDefault="001D450F" w:rsidP="001D450F">
      <w:pPr>
        <w:rPr>
          <w:highlight w:val="yellow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6B6FCB" w:rsidRPr="00ED2D57" w14:paraId="14F4009B" w14:textId="77777777" w:rsidTr="00FC3457">
        <w:trPr>
          <w:tblHeader/>
        </w:trPr>
        <w:tc>
          <w:tcPr>
            <w:tcW w:w="2700" w:type="dxa"/>
          </w:tcPr>
          <w:p w14:paraId="1F4F7F4E" w14:textId="77777777" w:rsidR="006B6FCB" w:rsidRPr="007A06A8" w:rsidRDefault="006B6FCB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47D38863" w14:textId="77777777" w:rsidR="006B6FCB" w:rsidRPr="007A06A8" w:rsidRDefault="006B6FCB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A06A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19240885" w14:textId="77777777" w:rsidR="006B6FCB" w:rsidRPr="007A06A8" w:rsidRDefault="006B6FCB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667A5E5" w14:textId="712B82B4" w:rsidR="006B6FCB" w:rsidRPr="007A06A8" w:rsidRDefault="006B6FCB" w:rsidP="00D137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06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06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153F1EC" w14:textId="77777777" w:rsidR="006B6FCB" w:rsidRPr="007A06A8" w:rsidRDefault="006B6FCB" w:rsidP="00D137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C74B943" w14:textId="5C7DA586" w:rsidR="006B6FCB" w:rsidRPr="007A06A8" w:rsidRDefault="006B6FCB" w:rsidP="00D137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06A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B6FCB" w:rsidRPr="00ED2D57" w14:paraId="52492581" w14:textId="77777777" w:rsidTr="00FC3457">
        <w:trPr>
          <w:tblHeader/>
        </w:trPr>
        <w:tc>
          <w:tcPr>
            <w:tcW w:w="2700" w:type="dxa"/>
          </w:tcPr>
          <w:p w14:paraId="6FC7F5CD" w14:textId="77777777" w:rsidR="006B6FCB" w:rsidRPr="007A06A8" w:rsidRDefault="006B6FCB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652D9BDA" w14:textId="77777777" w:rsidR="006B6FCB" w:rsidRPr="007A06A8" w:rsidRDefault="006B6FCB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A06A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21C0E711" w14:textId="77777777" w:rsidR="006B6FCB" w:rsidRPr="007A06A8" w:rsidRDefault="006B6FCB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6D4E19" w14:textId="77777777" w:rsidR="006B6FCB" w:rsidRPr="007A06A8" w:rsidRDefault="006B6FCB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A06A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7C59BD2A" w14:textId="77777777" w:rsidR="006B6FCB" w:rsidRPr="007A06A8" w:rsidRDefault="006B6FCB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9BAFB48" w14:textId="77777777" w:rsidR="006B6FCB" w:rsidRPr="007A06A8" w:rsidRDefault="006B6FCB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A06A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3546C44F" w14:textId="77777777" w:rsidR="006B6FCB" w:rsidRPr="007A06A8" w:rsidRDefault="006B6FCB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E5EBA7" w14:textId="77777777" w:rsidR="006B6FCB" w:rsidRPr="007A06A8" w:rsidRDefault="006B6FCB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A06A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6D8E6784" w14:textId="77777777" w:rsidR="006B6FCB" w:rsidRPr="007A06A8" w:rsidRDefault="006B6FCB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262AEB" w14:textId="77777777" w:rsidR="006B6FCB" w:rsidRPr="007A06A8" w:rsidRDefault="006B6FCB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A06A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6B6FCB" w:rsidRPr="00ED2D57" w14:paraId="2567F8E3" w14:textId="77777777" w:rsidTr="00D1370C">
        <w:trPr>
          <w:tblHeader/>
        </w:trPr>
        <w:tc>
          <w:tcPr>
            <w:tcW w:w="2700" w:type="dxa"/>
          </w:tcPr>
          <w:p w14:paraId="5B309F2D" w14:textId="77777777" w:rsidR="006B6FCB" w:rsidRPr="007A06A8" w:rsidRDefault="006B6FCB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73576EF7" w14:textId="77777777" w:rsidR="006B6FCB" w:rsidRPr="007A06A8" w:rsidRDefault="006B6FCB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A06A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7C48EFF7" w14:textId="77777777" w:rsidR="006B6FCB" w:rsidRPr="007A06A8" w:rsidRDefault="006B6FCB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152AC8D9" w14:textId="77777777" w:rsidR="006B6FCB" w:rsidRPr="007A06A8" w:rsidRDefault="006B6FCB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A06A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7A06A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7A06A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B6FCB" w:rsidRPr="00ED2D57" w14:paraId="7A35C5B8" w14:textId="77777777" w:rsidTr="00D1370C">
        <w:tc>
          <w:tcPr>
            <w:tcW w:w="2700" w:type="dxa"/>
          </w:tcPr>
          <w:p w14:paraId="20C3DDF4" w14:textId="77777777" w:rsidR="006B6FCB" w:rsidRPr="007A06A8" w:rsidRDefault="006B6FCB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6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1526AA0B" w14:textId="77777777" w:rsidR="006B6FCB" w:rsidRPr="007A06A8" w:rsidRDefault="006B6FCB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5617A7" w14:textId="77777777" w:rsidR="006B6FCB" w:rsidRPr="007A06A8" w:rsidRDefault="006B6FCB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D6293A" w14:textId="77777777" w:rsidR="006B6FCB" w:rsidRPr="007A06A8" w:rsidRDefault="006B6FCB" w:rsidP="00D137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EF85B75" w14:textId="77777777" w:rsidR="006B6FCB" w:rsidRPr="007A06A8" w:rsidRDefault="006B6FCB" w:rsidP="00D137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8D9529F" w14:textId="77777777" w:rsidR="006B6FCB" w:rsidRPr="007A06A8" w:rsidRDefault="006B6FCB" w:rsidP="00D137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44383A9" w14:textId="77777777" w:rsidR="006B6FCB" w:rsidRPr="007A06A8" w:rsidRDefault="006B6FCB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1EEBCB" w14:textId="77777777" w:rsidR="006B6FCB" w:rsidRPr="007A06A8" w:rsidRDefault="006B6FCB" w:rsidP="00D137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48BF43" w14:textId="77777777" w:rsidR="006B6FCB" w:rsidRPr="007A06A8" w:rsidRDefault="006B6FCB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DE3220" w14:textId="77777777" w:rsidR="006B6FCB" w:rsidRPr="007A06A8" w:rsidRDefault="006B6FCB" w:rsidP="00D137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6FCB" w:rsidRPr="00ED2D57" w14:paraId="5B6806A2" w14:textId="77777777" w:rsidTr="00D1370C">
        <w:tc>
          <w:tcPr>
            <w:tcW w:w="2700" w:type="dxa"/>
          </w:tcPr>
          <w:p w14:paraId="7BEF2AB6" w14:textId="77777777" w:rsidR="006B6FCB" w:rsidRPr="007A06A8" w:rsidRDefault="006B6FCB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6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06A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A06A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21468686" w14:textId="77777777" w:rsidR="006B6FCB" w:rsidRPr="007A06A8" w:rsidRDefault="006B6FCB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A386A4" w14:textId="77777777" w:rsidR="006B6FCB" w:rsidRPr="007A06A8" w:rsidRDefault="006B6FCB" w:rsidP="00D13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7111C1" w14:textId="77777777" w:rsidR="006B6FCB" w:rsidRPr="007A06A8" w:rsidRDefault="006B6FCB" w:rsidP="00D137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9C2DA39" w14:textId="77777777" w:rsidR="006B6FCB" w:rsidRPr="007A06A8" w:rsidRDefault="006B6FCB" w:rsidP="00D137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33AB6FD" w14:textId="77777777" w:rsidR="006B6FCB" w:rsidRPr="007A06A8" w:rsidRDefault="006B6FCB" w:rsidP="00D137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E8AFE00" w14:textId="77777777" w:rsidR="006B6FCB" w:rsidRPr="007A06A8" w:rsidRDefault="006B6FCB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3F03AB" w14:textId="77777777" w:rsidR="006B6FCB" w:rsidRPr="007A06A8" w:rsidRDefault="006B6FCB" w:rsidP="00D137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7C7D67" w14:textId="77777777" w:rsidR="006B6FCB" w:rsidRPr="007A06A8" w:rsidRDefault="006B6FCB" w:rsidP="00D1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E3C0CB" w14:textId="77777777" w:rsidR="006B6FCB" w:rsidRPr="007A06A8" w:rsidRDefault="006B6FCB" w:rsidP="00D137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1141" w:rsidRPr="00ED2D57" w14:paraId="27FE5679" w14:textId="77777777" w:rsidTr="00D1370C">
        <w:tc>
          <w:tcPr>
            <w:tcW w:w="2700" w:type="dxa"/>
          </w:tcPr>
          <w:p w14:paraId="40D35B5B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6A8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764781F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A06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3460EA5F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0BFF54" w14:textId="22DC615F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318,000</w:t>
            </w:r>
          </w:p>
        </w:tc>
        <w:tc>
          <w:tcPr>
            <w:tcW w:w="269" w:type="dxa"/>
          </w:tcPr>
          <w:p w14:paraId="384EF190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795F60E" w14:textId="6ED4BC42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159,000</w:t>
            </w:r>
          </w:p>
        </w:tc>
        <w:tc>
          <w:tcPr>
            <w:tcW w:w="270" w:type="dxa"/>
          </w:tcPr>
          <w:p w14:paraId="5F0D61A2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6768EF" w14:textId="5C909474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6A8">
              <w:rPr>
                <w:rFonts w:asciiTheme="majorBidi" w:hAnsiTheme="majorBidi" w:cstheme="majorBidi"/>
                <w:sz w:val="28"/>
                <w:szCs w:val="28"/>
              </w:rPr>
              <w:t>280,000</w:t>
            </w:r>
          </w:p>
        </w:tc>
        <w:tc>
          <w:tcPr>
            <w:tcW w:w="270" w:type="dxa"/>
          </w:tcPr>
          <w:p w14:paraId="5D314D93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779D572" w14:textId="488CF3CC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6A8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</w:tr>
      <w:tr w:rsidR="00AE1141" w:rsidRPr="00ED2D57" w14:paraId="3052CB5F" w14:textId="77777777" w:rsidTr="00D1370C">
        <w:tc>
          <w:tcPr>
            <w:tcW w:w="2700" w:type="dxa"/>
          </w:tcPr>
          <w:p w14:paraId="0528BD3B" w14:textId="5F00C672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01E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ลดหุ้น</w:t>
            </w:r>
          </w:p>
        </w:tc>
        <w:tc>
          <w:tcPr>
            <w:tcW w:w="810" w:type="dxa"/>
          </w:tcPr>
          <w:p w14:paraId="06F02C1F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D950C4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FC4F30" w14:textId="77777777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F76B20F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799F08C" w14:textId="77777777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ADF185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1739CF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118068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777F730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1141" w:rsidRPr="00ED2D57" w14:paraId="2BFC41C2" w14:textId="77777777" w:rsidTr="00D1370C">
        <w:tc>
          <w:tcPr>
            <w:tcW w:w="2700" w:type="dxa"/>
          </w:tcPr>
          <w:p w14:paraId="2C19148F" w14:textId="3943A121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6A8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9367409" w14:textId="664B04E5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A06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190E5F0E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615122" w14:textId="7B904197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28,001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4B727645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13004A5" w14:textId="5EC9D5E1" w:rsidR="00AE1141" w:rsidRPr="007A06A8" w:rsidRDefault="00F61620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A2EDDAC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FADE02" w14:textId="3507BF86" w:rsidR="00AE1141" w:rsidRPr="007A06A8" w:rsidRDefault="009310BB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D23E5DA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35CCBC" w14:textId="054B51F9" w:rsidR="00AE1141" w:rsidRPr="009310BB" w:rsidRDefault="009310BB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E1141" w:rsidRPr="00ED2D57" w14:paraId="7D8A23A4" w14:textId="77777777" w:rsidTr="00AE1141">
        <w:trPr>
          <w:trHeight w:val="272"/>
        </w:trPr>
        <w:tc>
          <w:tcPr>
            <w:tcW w:w="2700" w:type="dxa"/>
          </w:tcPr>
          <w:p w14:paraId="6348348D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6A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6414E1D5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02895B4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03CE65" w14:textId="77777777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D11AE6B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A5CFB6B" w14:textId="77777777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25F02D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7BEEA9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B7FB8D0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E1E13A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E1141" w:rsidRPr="00ED2D57" w14:paraId="4E21CE6B" w14:textId="77777777" w:rsidTr="00D1370C">
        <w:tc>
          <w:tcPr>
            <w:tcW w:w="2700" w:type="dxa"/>
          </w:tcPr>
          <w:p w14:paraId="378645E9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6A8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534D4E3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</w:pPr>
            <w:r w:rsidRPr="007A06A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  <w:t>0.5</w:t>
            </w:r>
          </w:p>
        </w:tc>
        <w:tc>
          <w:tcPr>
            <w:tcW w:w="270" w:type="dxa"/>
          </w:tcPr>
          <w:p w14:paraId="46D7C8C1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3D681B" w14:textId="42A56887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68,000</w:t>
            </w:r>
          </w:p>
        </w:tc>
        <w:tc>
          <w:tcPr>
            <w:tcW w:w="269" w:type="dxa"/>
          </w:tcPr>
          <w:p w14:paraId="51CFC566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AD4C1FB" w14:textId="183242FB" w:rsidR="00AE1141" w:rsidRPr="007A06A8" w:rsidRDefault="00ED3132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AE114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70" w:type="dxa"/>
          </w:tcPr>
          <w:p w14:paraId="3F22918D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36A01F" w14:textId="3C9DA076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6A8">
              <w:rPr>
                <w:rFonts w:asciiTheme="majorBidi" w:hAnsiTheme="majorBidi" w:cstheme="majorBidi"/>
                <w:sz w:val="28"/>
                <w:szCs w:val="28"/>
              </w:rPr>
              <w:t>38,000</w:t>
            </w:r>
          </w:p>
        </w:tc>
        <w:tc>
          <w:tcPr>
            <w:tcW w:w="270" w:type="dxa"/>
          </w:tcPr>
          <w:p w14:paraId="46A98D31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9A7906" w14:textId="546058C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6A8">
              <w:rPr>
                <w:rFonts w:asciiTheme="majorBidi" w:hAnsiTheme="majorBidi" w:cstheme="majorBidi"/>
                <w:sz w:val="28"/>
                <w:szCs w:val="28"/>
              </w:rPr>
              <w:t>19,000</w:t>
            </w:r>
          </w:p>
        </w:tc>
      </w:tr>
      <w:tr w:rsidR="00AE1141" w:rsidRPr="00ED2D57" w14:paraId="568D8C1B" w14:textId="77777777" w:rsidTr="00D1370C">
        <w:tc>
          <w:tcPr>
            <w:tcW w:w="2700" w:type="dxa"/>
          </w:tcPr>
          <w:p w14:paraId="01F8C6CD" w14:textId="60490DAE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06A8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7A06A8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30</w:t>
            </w:r>
            <w:r w:rsidRPr="007A06A8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กันยายน </w:t>
            </w:r>
            <w:r w:rsidRPr="007A06A8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/ 31 </w:t>
            </w:r>
            <w:r w:rsidRPr="007A06A8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3FEF577A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FBB538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640447" w14:textId="77777777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204F6F4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0382BC58" w14:textId="77777777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03D4E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BCC229" w14:textId="77777777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717D27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DB2E57" w14:textId="77777777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1141" w:rsidRPr="00ED2D57" w14:paraId="2439B63F" w14:textId="77777777" w:rsidTr="00D1370C">
        <w:tc>
          <w:tcPr>
            <w:tcW w:w="2700" w:type="dxa"/>
          </w:tcPr>
          <w:p w14:paraId="0F44D31C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06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E6390D8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06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2CB886BC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E15B316" w14:textId="6650989C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357,999</w:t>
            </w:r>
          </w:p>
        </w:tc>
        <w:tc>
          <w:tcPr>
            <w:tcW w:w="269" w:type="dxa"/>
          </w:tcPr>
          <w:p w14:paraId="61843632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282008E3" w14:textId="5BEC95E8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179,000</w:t>
            </w:r>
          </w:p>
        </w:tc>
        <w:tc>
          <w:tcPr>
            <w:tcW w:w="270" w:type="dxa"/>
          </w:tcPr>
          <w:p w14:paraId="7001B571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9AAD1C" w14:textId="5A4F8026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6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318,000</w:t>
            </w:r>
          </w:p>
        </w:tc>
        <w:tc>
          <w:tcPr>
            <w:tcW w:w="270" w:type="dxa"/>
          </w:tcPr>
          <w:p w14:paraId="24EFC4CB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D5D6D60" w14:textId="4C6F5F1A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6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159,000</w:t>
            </w:r>
          </w:p>
        </w:tc>
      </w:tr>
      <w:tr w:rsidR="00AE1141" w:rsidRPr="00ED2D57" w14:paraId="1119324B" w14:textId="77777777" w:rsidTr="00D1370C">
        <w:tc>
          <w:tcPr>
            <w:tcW w:w="2700" w:type="dxa"/>
          </w:tcPr>
          <w:p w14:paraId="55115578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1508BA7B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E6CB04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07131F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51756EB7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2125563F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306A7AB7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FF2916C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C1DF5D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A2A178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AE1141" w:rsidRPr="00ED2D57" w14:paraId="3348D57D" w14:textId="77777777" w:rsidTr="00D1370C">
        <w:tc>
          <w:tcPr>
            <w:tcW w:w="2700" w:type="dxa"/>
          </w:tcPr>
          <w:p w14:paraId="0EAB157B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06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5463C5EE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AD28C9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025B06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D6AAAE8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02B42D2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AF6980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6F2D0A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E1FB4CC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167B99E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E1141" w:rsidRPr="00ED2D57" w14:paraId="408D99B2" w14:textId="77777777" w:rsidTr="00D1370C">
        <w:tc>
          <w:tcPr>
            <w:tcW w:w="2700" w:type="dxa"/>
          </w:tcPr>
          <w:p w14:paraId="0C32F641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6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06A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A06A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1A1DC6ED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652521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4E0AD9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F0318F2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34E0EE41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42114A5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421E065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2AA7674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08F3267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E1141" w:rsidRPr="00ED2D57" w14:paraId="042A75A7" w14:textId="77777777" w:rsidTr="00D1370C">
        <w:tc>
          <w:tcPr>
            <w:tcW w:w="2700" w:type="dxa"/>
          </w:tcPr>
          <w:p w14:paraId="134E1A4F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6A8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653F79B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A06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4E4EC3E8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BE89E0" w14:textId="1AD13ECD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289,999</w:t>
            </w:r>
          </w:p>
        </w:tc>
        <w:tc>
          <w:tcPr>
            <w:tcW w:w="269" w:type="dxa"/>
          </w:tcPr>
          <w:p w14:paraId="2EBC341D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0527F8EE" w14:textId="1982D895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145,000</w:t>
            </w:r>
          </w:p>
        </w:tc>
        <w:tc>
          <w:tcPr>
            <w:tcW w:w="270" w:type="dxa"/>
          </w:tcPr>
          <w:p w14:paraId="6985855F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5A6F38" w14:textId="0C913FDF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6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280,000</w:t>
            </w:r>
          </w:p>
        </w:tc>
        <w:tc>
          <w:tcPr>
            <w:tcW w:w="270" w:type="dxa"/>
          </w:tcPr>
          <w:p w14:paraId="22698BCA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624930F" w14:textId="708B2B6E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6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140,000</w:t>
            </w:r>
          </w:p>
        </w:tc>
      </w:tr>
      <w:tr w:rsidR="00AE1141" w:rsidRPr="00ED2D57" w14:paraId="7C96EC5F" w14:textId="77777777" w:rsidTr="00D1370C">
        <w:tc>
          <w:tcPr>
            <w:tcW w:w="2700" w:type="dxa"/>
          </w:tcPr>
          <w:p w14:paraId="7DE7291A" w14:textId="147EAA1C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6A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2820C328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EBA0FD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8BBA03" w14:textId="77777777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06BF675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8DAB986" w14:textId="77777777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0C2D69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36E5EC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51F3ADE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A222FF7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E1141" w:rsidRPr="00ED2D57" w14:paraId="3EFC66F3" w14:textId="77777777" w:rsidTr="00D1370C">
        <w:tc>
          <w:tcPr>
            <w:tcW w:w="2700" w:type="dxa"/>
          </w:tcPr>
          <w:p w14:paraId="384E79F2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6A8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5A8FAC7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</w:pPr>
            <w:r w:rsidRPr="007A06A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  <w:t>0.5</w:t>
            </w:r>
          </w:p>
        </w:tc>
        <w:tc>
          <w:tcPr>
            <w:tcW w:w="270" w:type="dxa"/>
          </w:tcPr>
          <w:p w14:paraId="2EA9712C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676666" w14:textId="37812219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269" w:type="dxa"/>
          </w:tcPr>
          <w:p w14:paraId="5AD0207C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D7B0F2F" w14:textId="17A36C73" w:rsidR="00AE1141" w:rsidRPr="007A06A8" w:rsidRDefault="00ED3132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19,999</w:t>
            </w:r>
          </w:p>
        </w:tc>
        <w:tc>
          <w:tcPr>
            <w:tcW w:w="270" w:type="dxa"/>
          </w:tcPr>
          <w:p w14:paraId="75026B9E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E77BD0" w14:textId="03802B40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6A8">
              <w:rPr>
                <w:rFonts w:asciiTheme="majorBidi" w:hAnsiTheme="majorBidi" w:cstheme="majorBidi"/>
                <w:sz w:val="28"/>
                <w:szCs w:val="28"/>
              </w:rPr>
              <w:t>9,999</w:t>
            </w:r>
          </w:p>
        </w:tc>
        <w:tc>
          <w:tcPr>
            <w:tcW w:w="270" w:type="dxa"/>
          </w:tcPr>
          <w:p w14:paraId="6385DEA9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BBDC3A" w14:textId="36FFE656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6A8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AE1141" w:rsidRPr="00ED2D57" w14:paraId="487AA5F6" w14:textId="77777777" w:rsidTr="00D1370C">
        <w:tc>
          <w:tcPr>
            <w:tcW w:w="2700" w:type="dxa"/>
          </w:tcPr>
          <w:p w14:paraId="740655DC" w14:textId="3DFA3624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A06A8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7A06A8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30</w:t>
            </w:r>
            <w:r w:rsidRPr="007A06A8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กันยายน </w:t>
            </w:r>
            <w:r w:rsidRPr="007A06A8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/ 31 </w:t>
            </w:r>
            <w:r w:rsidRPr="007A06A8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3218D41B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D8DDAF5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15F053" w14:textId="77777777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2B17BCA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7DE6D3D7" w14:textId="77777777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9C8AF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749280" w14:textId="77777777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529CB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C11CCC" w14:textId="77777777" w:rsidR="00AE1141" w:rsidRPr="007A06A8" w:rsidRDefault="00AE1141" w:rsidP="00AE114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1141" w:rsidRPr="00ED2D57" w14:paraId="02D975CE" w14:textId="77777777" w:rsidTr="00D1370C">
        <w:tc>
          <w:tcPr>
            <w:tcW w:w="2700" w:type="dxa"/>
          </w:tcPr>
          <w:p w14:paraId="243D9EC4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06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B009B38" w14:textId="77777777" w:rsidR="00AE1141" w:rsidRPr="007A06A8" w:rsidRDefault="00AE1141" w:rsidP="00AE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06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114FA144" w14:textId="77777777" w:rsidR="00AE1141" w:rsidRPr="007A06A8" w:rsidRDefault="00AE1141" w:rsidP="00AE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EA732A" w14:textId="2B376818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329,999</w:t>
            </w:r>
          </w:p>
        </w:tc>
        <w:tc>
          <w:tcPr>
            <w:tcW w:w="269" w:type="dxa"/>
          </w:tcPr>
          <w:p w14:paraId="5B50D458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6EF15C0" w14:textId="65FF14EB" w:rsidR="00AE1141" w:rsidRPr="007A06A8" w:rsidRDefault="00ED3132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164,999</w:t>
            </w:r>
          </w:p>
        </w:tc>
        <w:tc>
          <w:tcPr>
            <w:tcW w:w="270" w:type="dxa"/>
          </w:tcPr>
          <w:p w14:paraId="5D224229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510FD1" w14:textId="79E6A52C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6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289,999</w:t>
            </w:r>
          </w:p>
        </w:tc>
        <w:tc>
          <w:tcPr>
            <w:tcW w:w="270" w:type="dxa"/>
          </w:tcPr>
          <w:p w14:paraId="6ED86E22" w14:textId="7777777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060AD0" w14:textId="6EE213D7" w:rsidR="00AE1141" w:rsidRPr="007A06A8" w:rsidRDefault="00AE1141" w:rsidP="00AE1141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6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145,000</w:t>
            </w:r>
          </w:p>
        </w:tc>
      </w:tr>
    </w:tbl>
    <w:p w14:paraId="6B8901B4" w14:textId="77777777" w:rsidR="006B6FCB" w:rsidRPr="001F0F6C" w:rsidRDefault="006B6FCB" w:rsidP="006B6FCB">
      <w:pPr>
        <w:ind w:left="540"/>
        <w:jc w:val="thaiDistribute"/>
        <w:rPr>
          <w:rFonts w:ascii="Angsana New" w:hAnsi="Angsana New"/>
          <w:sz w:val="22"/>
          <w:szCs w:val="22"/>
          <w:lang w:eastAsia="x-none"/>
        </w:rPr>
      </w:pPr>
    </w:p>
    <w:p w14:paraId="71857C8F" w14:textId="35946C37" w:rsidR="00326570" w:rsidRDefault="00B1033C" w:rsidP="00326570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B1033C">
        <w:rPr>
          <w:rFonts w:ascii="Angsana New" w:hAnsi="Angsana New"/>
          <w:sz w:val="30"/>
          <w:szCs w:val="30"/>
          <w:cs/>
          <w:lang w:eastAsia="x-none"/>
        </w:rPr>
        <w:t xml:space="preserve">ที่ประชุมสามัญผู้ถือหุ้นประจำปี </w:t>
      </w:r>
      <w:r w:rsidR="003101E4">
        <w:rPr>
          <w:rFonts w:ascii="Angsana New" w:hAnsi="Angsana New"/>
          <w:sz w:val="30"/>
          <w:szCs w:val="30"/>
          <w:lang w:eastAsia="x-none"/>
        </w:rPr>
        <w:t>2563</w:t>
      </w:r>
      <w:r w:rsidRPr="00B1033C">
        <w:rPr>
          <w:rFonts w:ascii="Angsana New" w:hAnsi="Angsana New"/>
          <w:sz w:val="30"/>
          <w:szCs w:val="30"/>
          <w:cs/>
          <w:lang w:eastAsia="x-none"/>
        </w:rPr>
        <w:t xml:space="preserve"> เมื่อวันที่ </w:t>
      </w:r>
      <w:r w:rsidR="003101E4">
        <w:rPr>
          <w:rFonts w:ascii="Angsana New" w:hAnsi="Angsana New"/>
          <w:sz w:val="30"/>
          <w:szCs w:val="30"/>
          <w:lang w:eastAsia="x-none"/>
        </w:rPr>
        <w:t>2</w:t>
      </w:r>
      <w:r w:rsidRPr="00B1033C">
        <w:rPr>
          <w:rFonts w:ascii="Angsana New" w:hAnsi="Angsana New"/>
          <w:sz w:val="30"/>
          <w:szCs w:val="30"/>
          <w:cs/>
          <w:lang w:eastAsia="x-none"/>
        </w:rPr>
        <w:t xml:space="preserve"> กรกฎาคม </w:t>
      </w:r>
      <w:r w:rsidR="003101E4">
        <w:rPr>
          <w:rFonts w:ascii="Angsana New" w:hAnsi="Angsana New"/>
          <w:sz w:val="30"/>
          <w:szCs w:val="30"/>
          <w:lang w:eastAsia="x-none"/>
        </w:rPr>
        <w:t>2563</w:t>
      </w:r>
      <w:r w:rsidRPr="00B1033C">
        <w:rPr>
          <w:rFonts w:ascii="Angsana New" w:hAnsi="Angsana New"/>
          <w:sz w:val="30"/>
          <w:szCs w:val="30"/>
          <w:cs/>
          <w:lang w:eastAsia="x-none"/>
        </w:rPr>
        <w:t xml:space="preserve"> มีมติอนุมัติ</w:t>
      </w:r>
      <w:r w:rsidRPr="003A0CFF">
        <w:rPr>
          <w:rFonts w:ascii="Angsana New" w:hAnsi="Angsana New" w:hint="cs"/>
          <w:sz w:val="30"/>
          <w:szCs w:val="30"/>
          <w:cs/>
          <w:lang w:eastAsia="x-none"/>
        </w:rPr>
        <w:t>การลดทุนและเพิ่มทุนจดทะเบียน</w:t>
      </w:r>
      <w:r w:rsidR="00CB2511" w:rsidRPr="003A0CFF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9310B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B2511" w:rsidRPr="003A0CFF">
        <w:rPr>
          <w:rFonts w:ascii="Angsana New" w:hAnsi="Angsana New" w:hint="cs"/>
          <w:sz w:val="30"/>
          <w:szCs w:val="30"/>
          <w:cs/>
          <w:lang w:eastAsia="x-none"/>
        </w:rPr>
        <w:t>โดยมีรายละเอียดดังนี้</w:t>
      </w:r>
    </w:p>
    <w:p w14:paraId="444E7FE2" w14:textId="77777777" w:rsidR="00326570" w:rsidRPr="00FC3457" w:rsidRDefault="00326570" w:rsidP="00326570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5E41D1A8" w14:textId="4C859A39" w:rsidR="00CB2511" w:rsidRDefault="00CB2511" w:rsidP="003F55D0">
      <w:pPr>
        <w:pStyle w:val="ListParagraph"/>
        <w:numPr>
          <w:ilvl w:val="0"/>
          <w:numId w:val="41"/>
        </w:numPr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3F55D0">
        <w:rPr>
          <w:rFonts w:ascii="Angsana New" w:hAnsi="Angsana New"/>
          <w:i/>
          <w:iCs/>
          <w:sz w:val="30"/>
          <w:szCs w:val="30"/>
          <w:cs/>
          <w:lang w:eastAsia="x-none"/>
        </w:rPr>
        <w:t>การลดทุนจดทะเบียน</w:t>
      </w:r>
    </w:p>
    <w:p w14:paraId="3C7A4DA1" w14:textId="77777777" w:rsidR="003F55D0" w:rsidRPr="003F55D0" w:rsidRDefault="003F55D0" w:rsidP="003F55D0">
      <w:pPr>
        <w:pStyle w:val="ListParagraph"/>
        <w:ind w:left="910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</w:p>
    <w:p w14:paraId="6913D207" w14:textId="4230E4B4" w:rsidR="003F55D0" w:rsidRPr="00D2264E" w:rsidRDefault="003F55D0" w:rsidP="003F55D0">
      <w:pPr>
        <w:pStyle w:val="ListParagraph"/>
        <w:ind w:left="91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2264E">
        <w:rPr>
          <w:rFonts w:ascii="Angsana New" w:hAnsi="Angsana New"/>
          <w:spacing w:val="2"/>
          <w:sz w:val="30"/>
          <w:szCs w:val="30"/>
          <w:cs/>
          <w:lang w:eastAsia="x-none"/>
        </w:rPr>
        <w:t xml:space="preserve">ลดทุนจดทะเบียนของบริษัทจำนวน </w:t>
      </w:r>
      <w:r w:rsidR="003774EB" w:rsidRPr="00D2264E">
        <w:rPr>
          <w:rFonts w:ascii="Angsana New" w:hAnsi="Angsana New"/>
          <w:spacing w:val="2"/>
          <w:sz w:val="30"/>
          <w:szCs w:val="30"/>
          <w:lang w:eastAsia="x-none"/>
        </w:rPr>
        <w:t>14</w:t>
      </w:r>
      <w:r w:rsidRPr="00D2264E">
        <w:rPr>
          <w:rFonts w:ascii="Angsana New" w:hAnsi="Angsana New"/>
          <w:spacing w:val="2"/>
          <w:sz w:val="30"/>
          <w:szCs w:val="30"/>
          <w:cs/>
          <w:lang w:eastAsia="x-none"/>
        </w:rPr>
        <w:t>,</w:t>
      </w:r>
      <w:r w:rsidR="003774EB" w:rsidRPr="00D2264E">
        <w:rPr>
          <w:rFonts w:ascii="Angsana New" w:hAnsi="Angsana New"/>
          <w:spacing w:val="2"/>
          <w:sz w:val="30"/>
          <w:szCs w:val="30"/>
          <w:lang w:eastAsia="x-none"/>
        </w:rPr>
        <w:t>000</w:t>
      </w:r>
      <w:r w:rsidRPr="00D2264E">
        <w:rPr>
          <w:rFonts w:ascii="Angsana New" w:hAnsi="Angsana New"/>
          <w:spacing w:val="2"/>
          <w:sz w:val="30"/>
          <w:szCs w:val="30"/>
          <w:cs/>
          <w:lang w:eastAsia="x-none"/>
        </w:rPr>
        <w:t>,</w:t>
      </w:r>
      <w:r w:rsidR="003774EB" w:rsidRPr="00D2264E">
        <w:rPr>
          <w:rFonts w:ascii="Angsana New" w:hAnsi="Angsana New"/>
          <w:spacing w:val="2"/>
          <w:sz w:val="30"/>
          <w:szCs w:val="30"/>
          <w:lang w:eastAsia="x-none"/>
        </w:rPr>
        <w:t>272</w:t>
      </w:r>
      <w:r w:rsidRPr="00D2264E">
        <w:rPr>
          <w:rFonts w:ascii="Angsana New" w:hAnsi="Angsana New"/>
          <w:spacing w:val="2"/>
          <w:sz w:val="30"/>
          <w:szCs w:val="30"/>
          <w:cs/>
          <w:lang w:eastAsia="x-none"/>
        </w:rPr>
        <w:t>.</w:t>
      </w:r>
      <w:r w:rsidR="003774EB" w:rsidRPr="00D2264E">
        <w:rPr>
          <w:rFonts w:ascii="Angsana New" w:hAnsi="Angsana New"/>
          <w:spacing w:val="2"/>
          <w:sz w:val="30"/>
          <w:szCs w:val="30"/>
          <w:lang w:eastAsia="x-none"/>
        </w:rPr>
        <w:t>50</w:t>
      </w:r>
      <w:r w:rsidRPr="00D2264E">
        <w:rPr>
          <w:rFonts w:ascii="Angsana New" w:hAnsi="Angsana New"/>
          <w:spacing w:val="2"/>
          <w:sz w:val="30"/>
          <w:szCs w:val="30"/>
          <w:cs/>
          <w:lang w:eastAsia="x-none"/>
        </w:rPr>
        <w:t xml:space="preserve"> บาท จากทุนจดทะเบียนเดิม จำนวน </w:t>
      </w:r>
      <w:r w:rsidR="003774EB" w:rsidRPr="00D2264E">
        <w:rPr>
          <w:rFonts w:ascii="Angsana New" w:hAnsi="Angsana New"/>
          <w:spacing w:val="2"/>
          <w:sz w:val="30"/>
          <w:szCs w:val="30"/>
          <w:lang w:eastAsia="x-none"/>
        </w:rPr>
        <w:t>159</w:t>
      </w:r>
      <w:r w:rsidRPr="00D2264E">
        <w:rPr>
          <w:rFonts w:ascii="Angsana New" w:hAnsi="Angsana New"/>
          <w:spacing w:val="2"/>
          <w:sz w:val="30"/>
          <w:szCs w:val="30"/>
          <w:cs/>
          <w:lang w:eastAsia="x-none"/>
        </w:rPr>
        <w:t>,</w:t>
      </w:r>
      <w:r w:rsidR="003774EB" w:rsidRPr="00D2264E">
        <w:rPr>
          <w:rFonts w:ascii="Angsana New" w:hAnsi="Angsana New"/>
          <w:spacing w:val="2"/>
          <w:sz w:val="30"/>
          <w:szCs w:val="30"/>
          <w:lang w:eastAsia="x-none"/>
        </w:rPr>
        <w:t>000</w:t>
      </w:r>
      <w:r w:rsidRPr="00D2264E">
        <w:rPr>
          <w:rFonts w:ascii="Angsana New" w:hAnsi="Angsana New"/>
          <w:spacing w:val="2"/>
          <w:sz w:val="30"/>
          <w:szCs w:val="30"/>
          <w:cs/>
          <w:lang w:eastAsia="x-none"/>
        </w:rPr>
        <w:t>,</w:t>
      </w:r>
      <w:r w:rsidR="003774EB" w:rsidRPr="00D2264E">
        <w:rPr>
          <w:rFonts w:ascii="Angsana New" w:hAnsi="Angsana New"/>
          <w:spacing w:val="2"/>
          <w:sz w:val="30"/>
          <w:szCs w:val="30"/>
          <w:lang w:eastAsia="x-none"/>
        </w:rPr>
        <w:t>000</w:t>
      </w:r>
      <w:r w:rsidRPr="00D2264E">
        <w:rPr>
          <w:rFonts w:ascii="Angsana New" w:hAnsi="Angsana New"/>
          <w:spacing w:val="2"/>
          <w:sz w:val="30"/>
          <w:szCs w:val="30"/>
          <w:cs/>
          <w:lang w:eastAsia="x-none"/>
        </w:rPr>
        <w:t xml:space="preserve"> บาท</w:t>
      </w:r>
      <w:r w:rsidRPr="00D2264E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D2264E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เป็นทุนจดทะเบียนใหม่ จำนวน </w:t>
      </w:r>
      <w:r w:rsidR="003774EB" w:rsidRPr="00D2264E">
        <w:rPr>
          <w:rFonts w:ascii="Angsana New" w:hAnsi="Angsana New"/>
          <w:spacing w:val="-2"/>
          <w:sz w:val="30"/>
          <w:szCs w:val="30"/>
          <w:lang w:eastAsia="x-none"/>
        </w:rPr>
        <w:t>144</w:t>
      </w:r>
      <w:r w:rsidRPr="00D2264E">
        <w:rPr>
          <w:rFonts w:ascii="Angsana New" w:hAnsi="Angsana New"/>
          <w:spacing w:val="-2"/>
          <w:sz w:val="30"/>
          <w:szCs w:val="30"/>
          <w:cs/>
          <w:lang w:eastAsia="x-none"/>
        </w:rPr>
        <w:t>,</w:t>
      </w:r>
      <w:r w:rsidR="003774EB" w:rsidRPr="00D2264E">
        <w:rPr>
          <w:rFonts w:ascii="Angsana New" w:hAnsi="Angsana New"/>
          <w:spacing w:val="-2"/>
          <w:sz w:val="30"/>
          <w:szCs w:val="30"/>
          <w:lang w:eastAsia="x-none"/>
        </w:rPr>
        <w:t>999</w:t>
      </w:r>
      <w:r w:rsidRPr="00D2264E">
        <w:rPr>
          <w:rFonts w:ascii="Angsana New" w:hAnsi="Angsana New"/>
          <w:spacing w:val="-2"/>
          <w:sz w:val="30"/>
          <w:szCs w:val="30"/>
          <w:cs/>
          <w:lang w:eastAsia="x-none"/>
        </w:rPr>
        <w:t>,</w:t>
      </w:r>
      <w:r w:rsidR="003774EB" w:rsidRPr="00D2264E">
        <w:rPr>
          <w:rFonts w:ascii="Angsana New" w:hAnsi="Angsana New"/>
          <w:spacing w:val="-2"/>
          <w:sz w:val="30"/>
          <w:szCs w:val="30"/>
          <w:lang w:eastAsia="x-none"/>
        </w:rPr>
        <w:t>727</w:t>
      </w:r>
      <w:r w:rsidRPr="00D2264E">
        <w:rPr>
          <w:rFonts w:ascii="Angsana New" w:hAnsi="Angsana New"/>
          <w:spacing w:val="-2"/>
          <w:sz w:val="30"/>
          <w:szCs w:val="30"/>
          <w:cs/>
          <w:lang w:eastAsia="x-none"/>
        </w:rPr>
        <w:t>.</w:t>
      </w:r>
      <w:r w:rsidR="003774EB" w:rsidRPr="00D2264E">
        <w:rPr>
          <w:rFonts w:ascii="Angsana New" w:hAnsi="Angsana New"/>
          <w:spacing w:val="-2"/>
          <w:sz w:val="30"/>
          <w:szCs w:val="30"/>
          <w:lang w:eastAsia="x-none"/>
        </w:rPr>
        <w:t>50</w:t>
      </w:r>
      <w:r w:rsidRPr="00D2264E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บาท โดยวิธีการตัดหุ้นสามัญที่ยังไม่ได้ออกจำหน่าย ซึ่งคงเหลือ</w:t>
      </w:r>
      <w:r w:rsidRPr="00D2264E">
        <w:rPr>
          <w:rFonts w:ascii="Angsana New" w:hAnsi="Angsana New"/>
          <w:sz w:val="30"/>
          <w:szCs w:val="30"/>
          <w:cs/>
          <w:lang w:eastAsia="x-none"/>
        </w:rPr>
        <w:t xml:space="preserve">จากการจัดสรรหุ้นเพิ่มทุนแบบมอบอำนาจทั่วไป จำนวน </w:t>
      </w:r>
      <w:r w:rsidR="003774EB" w:rsidRPr="00D2264E">
        <w:rPr>
          <w:rFonts w:ascii="Angsana New" w:hAnsi="Angsana New"/>
          <w:sz w:val="30"/>
          <w:szCs w:val="30"/>
          <w:lang w:eastAsia="x-none"/>
        </w:rPr>
        <w:t>28</w:t>
      </w:r>
      <w:r w:rsidRPr="00D2264E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D2264E">
        <w:rPr>
          <w:rFonts w:ascii="Angsana New" w:hAnsi="Angsana New" w:hint="cs"/>
          <w:sz w:val="30"/>
          <w:szCs w:val="30"/>
          <w:cs/>
          <w:lang w:eastAsia="x-none"/>
        </w:rPr>
        <w:t>ล้าน</w:t>
      </w:r>
      <w:r w:rsidRPr="00D2264E">
        <w:rPr>
          <w:rFonts w:ascii="Angsana New" w:hAnsi="Angsana New"/>
          <w:sz w:val="30"/>
          <w:szCs w:val="30"/>
          <w:cs/>
          <w:lang w:eastAsia="x-none"/>
        </w:rPr>
        <w:t>หุ้น</w:t>
      </w:r>
      <w:r w:rsidRPr="00D2264E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D2264E">
        <w:rPr>
          <w:rFonts w:ascii="Angsana New" w:hAnsi="Angsana New"/>
          <w:sz w:val="30"/>
          <w:szCs w:val="30"/>
          <w:cs/>
          <w:lang w:eastAsia="x-none"/>
        </w:rPr>
        <w:t xml:space="preserve">และคงเหลือการจ่ายหุ้นปันผลจำนวน </w:t>
      </w:r>
      <w:r w:rsidR="00D2264E">
        <w:rPr>
          <w:rFonts w:ascii="Angsana New" w:hAnsi="Angsana New"/>
          <w:sz w:val="30"/>
          <w:szCs w:val="30"/>
          <w:cs/>
          <w:lang w:eastAsia="x-none"/>
        </w:rPr>
        <w:br/>
      </w:r>
      <w:r w:rsidR="003774EB" w:rsidRPr="00D2264E">
        <w:rPr>
          <w:rFonts w:ascii="Angsana New" w:hAnsi="Angsana New"/>
          <w:sz w:val="30"/>
          <w:szCs w:val="30"/>
          <w:lang w:eastAsia="x-none"/>
        </w:rPr>
        <w:t>545</w:t>
      </w:r>
      <w:r w:rsidRPr="00D2264E">
        <w:rPr>
          <w:rFonts w:ascii="Angsana New" w:hAnsi="Angsana New"/>
          <w:sz w:val="30"/>
          <w:szCs w:val="30"/>
          <w:cs/>
          <w:lang w:eastAsia="x-none"/>
        </w:rPr>
        <w:t xml:space="preserve"> หุ้น เป็น </w:t>
      </w:r>
      <w:r w:rsidRPr="00D2264E">
        <w:rPr>
          <w:rFonts w:ascii="Angsana New" w:hAnsi="Angsana New"/>
          <w:sz w:val="30"/>
          <w:szCs w:val="30"/>
        </w:rPr>
        <w:t xml:space="preserve">289,999,455 </w:t>
      </w:r>
      <w:r w:rsidRPr="00D2264E">
        <w:rPr>
          <w:rFonts w:ascii="Angsana New" w:hAnsi="Angsana New"/>
          <w:sz w:val="30"/>
          <w:szCs w:val="30"/>
          <w:cs/>
          <w:lang w:eastAsia="x-none"/>
        </w:rPr>
        <w:t>หุ้น</w:t>
      </w:r>
    </w:p>
    <w:p w14:paraId="0665E5B8" w14:textId="0E2A7EAA" w:rsidR="003774EB" w:rsidRDefault="003774EB" w:rsidP="003F55D0">
      <w:pPr>
        <w:pStyle w:val="ListParagraph"/>
        <w:ind w:left="9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61A4DC3E" w14:textId="47CF15FF" w:rsidR="00BD43BC" w:rsidRPr="00BD43BC" w:rsidRDefault="00BD43BC" w:rsidP="00BD43BC">
      <w:pPr>
        <w:ind w:left="540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BD43BC">
        <w:rPr>
          <w:rFonts w:ascii="Angsana New" w:hAnsi="Angsana New" w:hint="cs"/>
          <w:i/>
          <w:iCs/>
          <w:sz w:val="30"/>
          <w:szCs w:val="30"/>
          <w:cs/>
          <w:lang w:eastAsia="x-none"/>
        </w:rPr>
        <w:lastRenderedPageBreak/>
        <w:t>ข</w:t>
      </w:r>
      <w:r w:rsidRPr="00BD43BC">
        <w:rPr>
          <w:rFonts w:ascii="Angsana New" w:hAnsi="Angsana New"/>
          <w:i/>
          <w:iCs/>
          <w:sz w:val="30"/>
          <w:szCs w:val="30"/>
          <w:cs/>
          <w:lang w:eastAsia="x-none"/>
        </w:rPr>
        <w:t>)</w:t>
      </w:r>
      <w:r w:rsidRPr="00BD43BC">
        <w:rPr>
          <w:rFonts w:ascii="Angsana New" w:hAnsi="Angsana New"/>
          <w:i/>
          <w:iCs/>
          <w:sz w:val="30"/>
          <w:szCs w:val="30"/>
          <w:cs/>
          <w:lang w:eastAsia="x-none"/>
        </w:rPr>
        <w:tab/>
        <w:t>การเพิ่มทุนจดทะเบียน</w:t>
      </w:r>
    </w:p>
    <w:p w14:paraId="303AFA66" w14:textId="77777777" w:rsidR="00BD43BC" w:rsidRDefault="00BD43BC" w:rsidP="00BD43BC">
      <w:pPr>
        <w:tabs>
          <w:tab w:val="clear" w:pos="454"/>
        </w:tabs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26A1914A" w14:textId="3CDDBA5D" w:rsidR="006B6FCB" w:rsidRPr="00326570" w:rsidRDefault="006B1ADE" w:rsidP="00326570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330B8C">
        <w:rPr>
          <w:rFonts w:ascii="Angsana New" w:hAnsi="Angsana New"/>
          <w:sz w:val="30"/>
          <w:szCs w:val="30"/>
          <w:cs/>
          <w:lang w:eastAsia="x-none"/>
        </w:rPr>
        <w:t>เพิ่มทุนจดทะเบียน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>ของบริษัท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จากทุนจดทะเบียนเดิม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Pr="00330B8C">
        <w:rPr>
          <w:rFonts w:ascii="Angsana New" w:hAnsi="Angsana New"/>
          <w:sz w:val="30"/>
          <w:szCs w:val="30"/>
          <w:lang w:eastAsia="x-none"/>
        </w:rPr>
        <w:t>144,999,727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>.</w:t>
      </w:r>
      <w:r w:rsidRPr="00330B8C">
        <w:rPr>
          <w:rFonts w:ascii="Angsana New" w:hAnsi="Angsana New"/>
          <w:sz w:val="30"/>
          <w:szCs w:val="30"/>
          <w:lang w:eastAsia="x-none"/>
        </w:rPr>
        <w:t>50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 xml:space="preserve"> บาทเป็น </w:t>
      </w:r>
      <w:r w:rsidRPr="00330B8C">
        <w:rPr>
          <w:rFonts w:ascii="Angsana New" w:hAnsi="Angsana New"/>
          <w:sz w:val="30"/>
          <w:szCs w:val="30"/>
          <w:lang w:eastAsia="x-none"/>
        </w:rPr>
        <w:t>178,999,727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>.</w:t>
      </w:r>
      <w:r w:rsidRPr="00330B8C">
        <w:rPr>
          <w:rFonts w:ascii="Angsana New" w:hAnsi="Angsana New"/>
          <w:sz w:val="30"/>
          <w:szCs w:val="30"/>
          <w:lang w:eastAsia="x-none"/>
        </w:rPr>
        <w:t>50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 xml:space="preserve"> บาท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 xml:space="preserve">โดยการออกหุ้นสามัญเพิ่มทุนจำนวน </w:t>
      </w:r>
      <w:r w:rsidRPr="00330B8C">
        <w:rPr>
          <w:rFonts w:ascii="Angsana New" w:hAnsi="Angsana New"/>
          <w:sz w:val="30"/>
          <w:szCs w:val="30"/>
          <w:lang w:eastAsia="x-none"/>
        </w:rPr>
        <w:t>68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CC548E">
        <w:rPr>
          <w:rFonts w:ascii="Angsana New" w:hAnsi="Angsana New" w:hint="cs"/>
          <w:sz w:val="30"/>
          <w:szCs w:val="30"/>
          <w:cs/>
          <w:lang w:eastAsia="x-none"/>
        </w:rPr>
        <w:t>ล้าน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330B8C">
        <w:rPr>
          <w:rFonts w:ascii="Angsana New" w:hAnsi="Angsana New"/>
          <w:sz w:val="30"/>
          <w:szCs w:val="30"/>
          <w:lang w:eastAsia="x-none"/>
        </w:rPr>
        <w:t>0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>.</w:t>
      </w:r>
      <w:r w:rsidRPr="00330B8C">
        <w:rPr>
          <w:rFonts w:ascii="Angsana New" w:hAnsi="Angsana New"/>
          <w:sz w:val="30"/>
          <w:szCs w:val="30"/>
          <w:lang w:eastAsia="x-none"/>
        </w:rPr>
        <w:t>50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B77584">
        <w:rPr>
          <w:rFonts w:ascii="Angsana New" w:hAnsi="Angsana New"/>
          <w:sz w:val="30"/>
          <w:szCs w:val="30"/>
          <w:cs/>
          <w:lang w:eastAsia="x-none"/>
        </w:rPr>
        <w:t>บาท</w:t>
      </w:r>
      <w:r w:rsidR="0054344D" w:rsidRPr="0054344D">
        <w:rPr>
          <w:rFonts w:ascii="Angsana New" w:hAnsi="Angsana New"/>
          <w:sz w:val="30"/>
          <w:szCs w:val="30"/>
          <w:cs/>
          <w:lang w:eastAsia="x-none"/>
        </w:rPr>
        <w:t xml:space="preserve">โดยอนุมัติการจัดสรรหุ้นสามัญเพิ่มทุนแบบมอบอำนาจทั่วไปจำนวนไม่เกิน </w:t>
      </w:r>
      <w:r w:rsidR="006002CD">
        <w:rPr>
          <w:rFonts w:ascii="Angsana New" w:hAnsi="Angsana New"/>
          <w:sz w:val="30"/>
          <w:szCs w:val="30"/>
          <w:lang w:eastAsia="x-none"/>
        </w:rPr>
        <w:t>28</w:t>
      </w:r>
      <w:r w:rsidR="0054344D" w:rsidRPr="0054344D">
        <w:rPr>
          <w:rFonts w:ascii="Angsana New" w:hAnsi="Angsana New"/>
          <w:sz w:val="30"/>
          <w:szCs w:val="30"/>
          <w:cs/>
          <w:lang w:eastAsia="x-none"/>
        </w:rPr>
        <w:t xml:space="preserve"> ล้านหุ้น มูลค่าที่ตราไว้ </w:t>
      </w:r>
      <w:r w:rsidR="006002CD">
        <w:rPr>
          <w:rFonts w:ascii="Angsana New" w:hAnsi="Angsana New"/>
          <w:sz w:val="30"/>
          <w:szCs w:val="30"/>
          <w:lang w:eastAsia="x-none"/>
        </w:rPr>
        <w:t>0</w:t>
      </w:r>
      <w:r w:rsidR="0054344D" w:rsidRPr="0054344D">
        <w:rPr>
          <w:rFonts w:ascii="Angsana New" w:hAnsi="Angsana New"/>
          <w:sz w:val="30"/>
          <w:szCs w:val="30"/>
          <w:cs/>
          <w:lang w:eastAsia="x-none"/>
        </w:rPr>
        <w:t>.</w:t>
      </w:r>
      <w:r w:rsidR="006002CD">
        <w:rPr>
          <w:rFonts w:ascii="Angsana New" w:hAnsi="Angsana New"/>
          <w:sz w:val="30"/>
          <w:szCs w:val="30"/>
          <w:lang w:eastAsia="x-none"/>
        </w:rPr>
        <w:t>50</w:t>
      </w:r>
      <w:r w:rsidR="0054344D" w:rsidRPr="0054344D">
        <w:rPr>
          <w:rFonts w:ascii="Angsana New" w:hAnsi="Angsana New"/>
          <w:sz w:val="30"/>
          <w:szCs w:val="30"/>
          <w:cs/>
          <w:lang w:eastAsia="x-none"/>
        </w:rPr>
        <w:t xml:space="preserve"> บาทต่อหุ้น และอนุมัติการเพิ่มทุนจดทะเบียนจำนวน </w:t>
      </w:r>
      <w:r w:rsidR="0054344D">
        <w:rPr>
          <w:rFonts w:ascii="Angsana New" w:hAnsi="Angsana New"/>
          <w:sz w:val="30"/>
          <w:szCs w:val="30"/>
          <w:lang w:eastAsia="x-none"/>
        </w:rPr>
        <w:t>20</w:t>
      </w:r>
      <w:r w:rsidR="0054344D" w:rsidRPr="0054344D">
        <w:rPr>
          <w:rFonts w:ascii="Angsana New" w:hAnsi="Angsana New"/>
          <w:sz w:val="30"/>
          <w:szCs w:val="30"/>
          <w:cs/>
          <w:lang w:eastAsia="x-none"/>
        </w:rPr>
        <w:t xml:space="preserve"> ล้านบาท</w:t>
      </w:r>
      <w:r w:rsidR="00401FA0">
        <w:rPr>
          <w:rFonts w:ascii="Angsana New" w:hAnsi="Angsana New"/>
          <w:sz w:val="30"/>
          <w:szCs w:val="30"/>
          <w:lang w:eastAsia="x-none"/>
        </w:rPr>
        <w:t xml:space="preserve"> </w:t>
      </w:r>
      <w:r w:rsidR="00401FA0" w:rsidRPr="00401FA0">
        <w:rPr>
          <w:rFonts w:ascii="Angsana New" w:hAnsi="Angsana New"/>
          <w:sz w:val="30"/>
          <w:szCs w:val="30"/>
          <w:cs/>
          <w:lang w:eastAsia="x-none"/>
        </w:rPr>
        <w:t xml:space="preserve">เพื่อรองรับการจ่ายเงินปันผลเป็นหุ้นสามัญจากกำไรสะสมยังไม่ได้จัดสรรจำนวนไม่เกิน </w:t>
      </w:r>
      <w:r w:rsidR="00401FA0">
        <w:rPr>
          <w:rFonts w:ascii="Angsana New" w:hAnsi="Angsana New"/>
          <w:sz w:val="30"/>
          <w:szCs w:val="30"/>
          <w:lang w:eastAsia="x-none"/>
        </w:rPr>
        <w:t>4</w:t>
      </w:r>
      <w:r w:rsidR="00401FA0" w:rsidRPr="00401FA0">
        <w:rPr>
          <w:rFonts w:ascii="Angsana New" w:hAnsi="Angsana New"/>
          <w:sz w:val="30"/>
          <w:szCs w:val="30"/>
          <w:lang w:eastAsia="x-none"/>
        </w:rPr>
        <w:t xml:space="preserve">0 </w:t>
      </w:r>
      <w:r w:rsidR="00401FA0" w:rsidRPr="00401FA0">
        <w:rPr>
          <w:rFonts w:ascii="Angsana New" w:hAnsi="Angsana New"/>
          <w:sz w:val="30"/>
          <w:szCs w:val="30"/>
          <w:cs/>
          <w:lang w:eastAsia="x-none"/>
        </w:rPr>
        <w:t xml:space="preserve">ล้านหุ้น มูลค่าที่ตราไว้หุ้นละ </w:t>
      </w:r>
      <w:r w:rsidR="00401FA0" w:rsidRPr="00401FA0">
        <w:rPr>
          <w:rFonts w:ascii="Angsana New" w:hAnsi="Angsana New"/>
          <w:sz w:val="30"/>
          <w:szCs w:val="30"/>
          <w:lang w:eastAsia="x-none"/>
        </w:rPr>
        <w:t>0.5</w:t>
      </w:r>
      <w:r w:rsidR="0062152C">
        <w:rPr>
          <w:rFonts w:ascii="Angsana New" w:hAnsi="Angsana New"/>
          <w:sz w:val="30"/>
          <w:szCs w:val="30"/>
          <w:lang w:eastAsia="x-none"/>
        </w:rPr>
        <w:t>0</w:t>
      </w:r>
      <w:r w:rsidR="00401FA0" w:rsidRPr="00401FA0">
        <w:rPr>
          <w:rFonts w:ascii="Angsana New" w:hAnsi="Angsana New"/>
          <w:sz w:val="30"/>
          <w:szCs w:val="30"/>
          <w:lang w:eastAsia="x-none"/>
        </w:rPr>
        <w:t xml:space="preserve"> </w:t>
      </w:r>
      <w:r w:rsidR="00401FA0" w:rsidRPr="00401FA0">
        <w:rPr>
          <w:rFonts w:ascii="Angsana New" w:hAnsi="Angsana New"/>
          <w:sz w:val="30"/>
          <w:szCs w:val="30"/>
          <w:cs/>
          <w:lang w:eastAsia="x-none"/>
        </w:rPr>
        <w:t>บาท โดย</w:t>
      </w:r>
      <w:r w:rsidR="00326570" w:rsidRPr="00326570">
        <w:rPr>
          <w:rFonts w:ascii="Angsana New" w:hAnsi="Angsana New"/>
          <w:sz w:val="30"/>
          <w:szCs w:val="30"/>
          <w:cs/>
          <w:lang w:eastAsia="x-none"/>
        </w:rPr>
        <w:t xml:space="preserve">บริษัทได้จดทะเบียนเพิ่มทุนกับกระทรวงพาณิชย์เมื่อวันที่ </w:t>
      </w:r>
      <w:r w:rsidR="00D0175A" w:rsidRPr="006002CD">
        <w:rPr>
          <w:rFonts w:ascii="Angsana New" w:hAnsi="Angsana New"/>
          <w:sz w:val="30"/>
          <w:szCs w:val="30"/>
          <w:lang w:eastAsia="x-none"/>
        </w:rPr>
        <w:t>31</w:t>
      </w:r>
      <w:r w:rsidR="00326570" w:rsidRPr="006002C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2A7A18" w:rsidRPr="006002CD"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="00326570" w:rsidRPr="006002C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2A7A18" w:rsidRPr="006002CD">
        <w:rPr>
          <w:rFonts w:ascii="Angsana New" w:hAnsi="Angsana New"/>
          <w:sz w:val="30"/>
          <w:szCs w:val="30"/>
          <w:lang w:eastAsia="x-none"/>
        </w:rPr>
        <w:t>2563</w:t>
      </w:r>
    </w:p>
    <w:p w14:paraId="0E13E842" w14:textId="77777777" w:rsidR="001D450F" w:rsidRPr="001D450F" w:rsidRDefault="001D450F" w:rsidP="001D450F">
      <w:pPr>
        <w:rPr>
          <w:highlight w:val="yellow"/>
          <w:lang w:eastAsia="x-none"/>
        </w:rPr>
      </w:pPr>
    </w:p>
    <w:p w14:paraId="3613129D" w14:textId="77777777" w:rsidR="006B6FCB" w:rsidRPr="006002CD" w:rsidRDefault="006B6FCB" w:rsidP="006B6FCB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6002CD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กำไรต่อหุ้นขั้นพื้นฐาน</w:t>
      </w:r>
    </w:p>
    <w:p w14:paraId="647B136C" w14:textId="3B9F1EB2" w:rsidR="006B6FCB" w:rsidRDefault="006B6FCB" w:rsidP="006B6FCB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b/>
          <w:bCs/>
          <w:sz w:val="30"/>
          <w:szCs w:val="30"/>
          <w:highlight w:val="yellow"/>
          <w:lang w:val="en-US"/>
        </w:rPr>
      </w:pPr>
    </w:p>
    <w:p w14:paraId="1777FD65" w14:textId="070B642E" w:rsidR="00822D90" w:rsidRPr="00822D90" w:rsidRDefault="00822D90" w:rsidP="00822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2D90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</w:t>
      </w:r>
      <w:r w:rsidRPr="00822D90">
        <w:rPr>
          <w:rFonts w:ascii="Angsana New" w:hAnsi="Angsana New" w:hint="cs"/>
          <w:sz w:val="30"/>
          <w:szCs w:val="30"/>
          <w:cs/>
        </w:rPr>
        <w:t>เดือนและเก้า</w:t>
      </w:r>
      <w:r w:rsidRPr="00822D9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002CD">
        <w:rPr>
          <w:rFonts w:ascii="Angsana New" w:hAnsi="Angsana New"/>
          <w:sz w:val="30"/>
          <w:szCs w:val="30"/>
        </w:rPr>
        <w:t>30</w:t>
      </w:r>
      <w:r w:rsidRPr="00822D90">
        <w:rPr>
          <w:rFonts w:ascii="Angsana New" w:hAnsi="Angsana New"/>
          <w:sz w:val="30"/>
          <w:szCs w:val="30"/>
        </w:rPr>
        <w:t xml:space="preserve"> </w:t>
      </w:r>
      <w:r w:rsidRPr="00822D9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822D90">
        <w:rPr>
          <w:rFonts w:ascii="Angsana New" w:hAnsi="Angsana New"/>
          <w:sz w:val="30"/>
          <w:szCs w:val="30"/>
          <w:cs/>
        </w:rPr>
        <w:t>คำนวณ</w:t>
      </w:r>
      <w:r w:rsidRPr="00822D90">
        <w:rPr>
          <w:rFonts w:ascii="Angsana New" w:hAnsi="Angsana New" w:hint="cs"/>
          <w:sz w:val="30"/>
          <w:szCs w:val="30"/>
          <w:cs/>
        </w:rPr>
        <w:t>จากกำไรสำหรับงวด</w:t>
      </w:r>
      <w:r w:rsidRPr="00822D90">
        <w:rPr>
          <w:rFonts w:ascii="Angsana New" w:hAnsi="Angsana New"/>
          <w:sz w:val="30"/>
          <w:szCs w:val="30"/>
          <w:cs/>
        </w:rPr>
        <w:br/>
      </w:r>
      <w:r w:rsidRPr="00822D90">
        <w:rPr>
          <w:rFonts w:ascii="Angsana New" w:hAnsi="Angsana New" w:hint="cs"/>
          <w:sz w:val="30"/>
          <w:szCs w:val="30"/>
          <w:cs/>
        </w:rPr>
        <w:t>ที่เป็นส่วนของผู้ถือหุ้นสามัญของบริษัท และจำนวนหุ้นสามัญที่ออกจำหน่ายแล้วในระหว่างงวด โดยได้ปรับปรุง</w:t>
      </w:r>
      <w:r w:rsidRPr="006002CD">
        <w:rPr>
          <w:rFonts w:ascii="Angsana New" w:hAnsi="Angsana New" w:hint="cs"/>
          <w:spacing w:val="-2"/>
          <w:sz w:val="30"/>
          <w:szCs w:val="30"/>
          <w:cs/>
        </w:rPr>
        <w:t xml:space="preserve">จำนวนหุ้นสามัญที่เปลี่ยนแปลงจากการเพิ่มทุนโดยการออกหุ้นปันผล ณ วันที่ </w:t>
      </w:r>
      <w:r w:rsidRPr="006002CD">
        <w:rPr>
          <w:rFonts w:ascii="Angsana New" w:hAnsi="Angsana New"/>
          <w:spacing w:val="-2"/>
          <w:sz w:val="30"/>
          <w:szCs w:val="30"/>
        </w:rPr>
        <w:t xml:space="preserve">2 </w:t>
      </w:r>
      <w:r w:rsidR="002B6BC7" w:rsidRPr="006002CD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Pr="006002C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002CD">
        <w:rPr>
          <w:rFonts w:ascii="Angsana New" w:hAnsi="Angsana New"/>
          <w:spacing w:val="-2"/>
          <w:sz w:val="30"/>
          <w:szCs w:val="30"/>
        </w:rPr>
        <w:t>256</w:t>
      </w:r>
      <w:r w:rsidR="002B6BC7" w:rsidRPr="006002CD">
        <w:rPr>
          <w:rFonts w:ascii="Angsana New" w:hAnsi="Angsana New"/>
          <w:spacing w:val="-2"/>
          <w:sz w:val="30"/>
          <w:szCs w:val="30"/>
        </w:rPr>
        <w:t>3</w:t>
      </w:r>
      <w:r w:rsidRPr="006002CD">
        <w:rPr>
          <w:rFonts w:ascii="Angsana New" w:hAnsi="Angsana New"/>
          <w:spacing w:val="-2"/>
          <w:sz w:val="30"/>
          <w:szCs w:val="30"/>
        </w:rPr>
        <w:t xml:space="preserve"> </w:t>
      </w:r>
      <w:r w:rsidRPr="006002CD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2B6BC7" w:rsidRPr="006002CD">
        <w:rPr>
          <w:rFonts w:ascii="Angsana New" w:hAnsi="Angsana New"/>
          <w:spacing w:val="-2"/>
          <w:sz w:val="30"/>
          <w:szCs w:val="30"/>
        </w:rPr>
        <w:t>4</w:t>
      </w:r>
      <w:r w:rsidRPr="006002CD">
        <w:rPr>
          <w:rFonts w:ascii="Angsana New" w:hAnsi="Angsana New"/>
          <w:spacing w:val="-2"/>
          <w:sz w:val="30"/>
          <w:szCs w:val="30"/>
        </w:rPr>
        <w:t>0</w:t>
      </w:r>
      <w:r w:rsidRPr="006002CD">
        <w:rPr>
          <w:rFonts w:ascii="Angsana New" w:hAnsi="Angsana New" w:hint="cs"/>
          <w:spacing w:val="-2"/>
          <w:sz w:val="30"/>
          <w:szCs w:val="30"/>
          <w:cs/>
        </w:rPr>
        <w:t xml:space="preserve"> ล้าน</w:t>
      </w:r>
      <w:r w:rsidRPr="00822D90">
        <w:rPr>
          <w:rFonts w:ascii="Angsana New" w:hAnsi="Angsana New" w:hint="cs"/>
          <w:sz w:val="30"/>
          <w:szCs w:val="30"/>
          <w:cs/>
        </w:rPr>
        <w:t xml:space="preserve">หุ้น ตามที่ได้กล่าวไว้ในหมายเหตุข้อ </w:t>
      </w:r>
      <w:r w:rsidR="00950FC3">
        <w:rPr>
          <w:rFonts w:ascii="Angsana New" w:hAnsi="Angsana New"/>
          <w:sz w:val="30"/>
          <w:szCs w:val="30"/>
        </w:rPr>
        <w:t>7</w:t>
      </w:r>
      <w:r w:rsidRPr="00822D90">
        <w:rPr>
          <w:rFonts w:ascii="Angsana New" w:hAnsi="Angsana New"/>
          <w:sz w:val="30"/>
          <w:szCs w:val="30"/>
        </w:rPr>
        <w:t xml:space="preserve"> </w:t>
      </w:r>
      <w:r w:rsidRPr="00822D90">
        <w:rPr>
          <w:rFonts w:ascii="Angsana New" w:hAnsi="Angsana New" w:hint="cs"/>
          <w:sz w:val="30"/>
          <w:szCs w:val="30"/>
          <w:cs/>
        </w:rPr>
        <w:t xml:space="preserve">และ </w:t>
      </w:r>
      <w:r w:rsidR="002C1E28">
        <w:rPr>
          <w:rFonts w:ascii="Angsana New" w:hAnsi="Angsana New"/>
          <w:sz w:val="30"/>
          <w:szCs w:val="30"/>
        </w:rPr>
        <w:t>9</w:t>
      </w:r>
      <w:r w:rsidRPr="00822D90">
        <w:rPr>
          <w:rFonts w:ascii="Angsana New" w:hAnsi="Angsana New" w:hint="cs"/>
          <w:sz w:val="30"/>
          <w:szCs w:val="30"/>
          <w:cs/>
        </w:rPr>
        <w:t xml:space="preserve"> และได้ปรับปรุงจำนวนหุ้นสามัญที่ใช้ในการคำนวณกำไรต่อหุ้นของงวดก่อนที่นำมาเปรียบเทียบ โดยถือเสมือนว่าการออกหุ้นปันผลดังกล่าวได้เกิดขึ้นตั้งแต่วันเริ่มต้นของงวดแรก</w:t>
      </w:r>
      <w:r w:rsidRPr="00822D90">
        <w:rPr>
          <w:rFonts w:ascii="Angsana New" w:hAnsi="Angsana New"/>
          <w:sz w:val="30"/>
          <w:szCs w:val="30"/>
          <w:cs/>
        </w:rPr>
        <w:br/>
      </w:r>
      <w:r w:rsidRPr="00822D90">
        <w:rPr>
          <w:rFonts w:ascii="Angsana New" w:hAnsi="Angsana New" w:hint="cs"/>
          <w:sz w:val="30"/>
          <w:szCs w:val="30"/>
          <w:cs/>
        </w:rPr>
        <w:t xml:space="preserve">ที่เสนอรายงาน </w:t>
      </w:r>
      <w:r w:rsidRPr="00822D90">
        <w:rPr>
          <w:rFonts w:ascii="Angsana New" w:hAnsi="Angsana New"/>
          <w:sz w:val="30"/>
          <w:szCs w:val="30"/>
          <w:cs/>
        </w:rPr>
        <w:t>ซึ่งแสดงการคำนวณได้ดังนี้</w:t>
      </w:r>
    </w:p>
    <w:p w14:paraId="7140C802" w14:textId="77777777" w:rsidR="00822D90" w:rsidRPr="00822D90" w:rsidRDefault="00822D90" w:rsidP="00822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17"/>
        <w:gridCol w:w="256"/>
        <w:gridCol w:w="1174"/>
        <w:gridCol w:w="262"/>
        <w:gridCol w:w="6"/>
        <w:gridCol w:w="1174"/>
        <w:gridCol w:w="260"/>
        <w:gridCol w:w="7"/>
        <w:gridCol w:w="1171"/>
      </w:tblGrid>
      <w:tr w:rsidR="00822D90" w:rsidRPr="00822D90" w14:paraId="7C0D5AC5" w14:textId="77777777" w:rsidTr="00D1370C">
        <w:trPr>
          <w:tblHeader/>
        </w:trPr>
        <w:tc>
          <w:tcPr>
            <w:tcW w:w="2036" w:type="pct"/>
          </w:tcPr>
          <w:p w14:paraId="5D45D708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4"/>
          </w:tcPr>
          <w:p w14:paraId="5B5733BC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2D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3B68875E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5"/>
          </w:tcPr>
          <w:p w14:paraId="341DF359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2D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22D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22D90" w:rsidRPr="00822D90" w14:paraId="3FFFB0E8" w14:textId="77777777" w:rsidTr="00D1370C">
        <w:trPr>
          <w:tblHeader/>
        </w:trPr>
        <w:tc>
          <w:tcPr>
            <w:tcW w:w="2036" w:type="pct"/>
          </w:tcPr>
          <w:p w14:paraId="276035AC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30F7D5EF" w14:textId="540D27DF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2D90">
              <w:rPr>
                <w:rFonts w:ascii="Angsana New" w:hAnsi="Angsana New"/>
                <w:sz w:val="30"/>
                <w:szCs w:val="30"/>
              </w:rPr>
              <w:t>25</w:t>
            </w:r>
            <w:r w:rsidRPr="00822D9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2ED7127C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BECDEAA" w14:textId="2929ADBA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2D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1926DB67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02BBC860" w14:textId="2BAD7064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2D90">
              <w:rPr>
                <w:rFonts w:ascii="Angsana New" w:hAnsi="Angsana New"/>
                <w:sz w:val="30"/>
                <w:szCs w:val="30"/>
              </w:rPr>
              <w:t>25</w:t>
            </w:r>
            <w:r w:rsidRPr="00822D9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7902C910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AE861DF" w14:textId="795B991F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2D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22D90" w:rsidRPr="00822D90" w14:paraId="77C63E15" w14:textId="77777777" w:rsidTr="00D1370C">
        <w:trPr>
          <w:tblHeader/>
        </w:trPr>
        <w:tc>
          <w:tcPr>
            <w:tcW w:w="2036" w:type="pct"/>
          </w:tcPr>
          <w:p w14:paraId="4F3288BA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10"/>
          </w:tcPr>
          <w:p w14:paraId="60B4163E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2D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22D9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822D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22D90" w:rsidRPr="00822D90" w14:paraId="2E1E392C" w14:textId="77777777" w:rsidTr="00D1370C">
        <w:trPr>
          <w:tblHeader/>
        </w:trPr>
        <w:tc>
          <w:tcPr>
            <w:tcW w:w="2036" w:type="pct"/>
          </w:tcPr>
          <w:p w14:paraId="0B48AB9C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2D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Pr="00822D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</w:t>
            </w:r>
            <w:r w:rsidRPr="00822D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Pr="00822D9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22D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822D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2D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2" w:type="pct"/>
          </w:tcPr>
          <w:p w14:paraId="7DEC3C6F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6AD77A70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67810E4D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5D0E844D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10F66022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56D2A9E1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ACBF90C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22D90" w:rsidRPr="00822D90" w14:paraId="1F355415" w14:textId="77777777" w:rsidTr="000F207F">
        <w:trPr>
          <w:trHeight w:val="362"/>
        </w:trPr>
        <w:tc>
          <w:tcPr>
            <w:tcW w:w="2036" w:type="pct"/>
          </w:tcPr>
          <w:p w14:paraId="5884118B" w14:textId="77777777" w:rsidR="00822D90" w:rsidRPr="00822D90" w:rsidRDefault="00822D90" w:rsidP="00822D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22D90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  <w:vAlign w:val="bottom"/>
          </w:tcPr>
          <w:p w14:paraId="5DA1E30D" w14:textId="61A3DDB9" w:rsidR="00822D90" w:rsidRPr="00822D90" w:rsidRDefault="00007636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</w:t>
            </w:r>
            <w:r w:rsidR="00B14A89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38" w:type="pct"/>
            <w:vAlign w:val="bottom"/>
          </w:tcPr>
          <w:p w14:paraId="26905698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0A56DC24" w14:textId="2D49D514" w:rsidR="00822D90" w:rsidRPr="00822D90" w:rsidRDefault="00CA6A31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27,011</w:t>
            </w:r>
          </w:p>
        </w:tc>
        <w:tc>
          <w:tcPr>
            <w:tcW w:w="141" w:type="pct"/>
            <w:vAlign w:val="bottom"/>
          </w:tcPr>
          <w:p w14:paraId="4147F92A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vAlign w:val="bottom"/>
          </w:tcPr>
          <w:p w14:paraId="012EA0EB" w14:textId="505815D6" w:rsidR="00822D90" w:rsidRPr="00822D90" w:rsidRDefault="00CA6A31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21,063</w:t>
            </w:r>
          </w:p>
        </w:tc>
        <w:tc>
          <w:tcPr>
            <w:tcW w:w="140" w:type="pct"/>
            <w:vAlign w:val="bottom"/>
          </w:tcPr>
          <w:p w14:paraId="74E016FB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  <w:vAlign w:val="bottom"/>
          </w:tcPr>
          <w:p w14:paraId="53DEA38E" w14:textId="1F2B3A62" w:rsidR="00822D90" w:rsidRPr="00822D90" w:rsidRDefault="002146CE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10,379</w:t>
            </w:r>
          </w:p>
        </w:tc>
      </w:tr>
      <w:tr w:rsidR="00822D90" w:rsidRPr="00822D90" w14:paraId="5B53A611" w14:textId="77777777" w:rsidTr="000F207F">
        <w:tc>
          <w:tcPr>
            <w:tcW w:w="2036" w:type="pct"/>
          </w:tcPr>
          <w:p w14:paraId="5BE766C5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2D9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641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5E75CC" w14:textId="2797FEDB" w:rsidR="00822D90" w:rsidRPr="006002CD" w:rsidRDefault="00023253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6002CD">
              <w:rPr>
                <w:rFonts w:ascii="Angsana New" w:hAnsi="Angsana New"/>
                <w:sz w:val="30"/>
                <w:szCs w:val="30"/>
              </w:rPr>
              <w:t>329,999</w:t>
            </w:r>
          </w:p>
        </w:tc>
        <w:tc>
          <w:tcPr>
            <w:tcW w:w="138" w:type="pct"/>
            <w:vAlign w:val="bottom"/>
          </w:tcPr>
          <w:p w14:paraId="5DD9F1F8" w14:textId="77777777" w:rsidR="00822D90" w:rsidRPr="006002CD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248F4A" w14:textId="24B82827" w:rsidR="00822D90" w:rsidRPr="006002CD" w:rsidRDefault="006002CD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6002CD">
              <w:rPr>
                <w:rFonts w:ascii="Angsana New" w:hAnsi="Angsana New"/>
                <w:sz w:val="30"/>
                <w:szCs w:val="30"/>
              </w:rPr>
              <w:t>329,999</w:t>
            </w:r>
          </w:p>
        </w:tc>
        <w:tc>
          <w:tcPr>
            <w:tcW w:w="141" w:type="pct"/>
            <w:vAlign w:val="bottom"/>
          </w:tcPr>
          <w:p w14:paraId="4E99B557" w14:textId="77777777" w:rsidR="00822D90" w:rsidRPr="006002CD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CEB1EE" w14:textId="25F07FC5" w:rsidR="00822D90" w:rsidRPr="006002CD" w:rsidRDefault="002146CE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6002CD">
              <w:rPr>
                <w:rFonts w:ascii="Angsana New" w:hAnsi="Angsana New"/>
                <w:sz w:val="30"/>
                <w:szCs w:val="30"/>
              </w:rPr>
              <w:t>329,999</w:t>
            </w:r>
          </w:p>
        </w:tc>
        <w:tc>
          <w:tcPr>
            <w:tcW w:w="140" w:type="pct"/>
            <w:vAlign w:val="bottom"/>
          </w:tcPr>
          <w:p w14:paraId="098CE3D0" w14:textId="77777777" w:rsidR="00822D90" w:rsidRPr="006002CD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0C48D9" w14:textId="593DD214" w:rsidR="00822D90" w:rsidRPr="006002CD" w:rsidRDefault="006002CD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6002CD">
              <w:rPr>
                <w:rFonts w:ascii="Angsana New" w:hAnsi="Angsana New"/>
                <w:sz w:val="30"/>
                <w:szCs w:val="30"/>
              </w:rPr>
              <w:t>329,999</w:t>
            </w:r>
          </w:p>
        </w:tc>
      </w:tr>
      <w:tr w:rsidR="00822D90" w:rsidRPr="00822D90" w14:paraId="5C7C55D2" w14:textId="77777777" w:rsidTr="000F207F">
        <w:tc>
          <w:tcPr>
            <w:tcW w:w="2036" w:type="pct"/>
          </w:tcPr>
          <w:p w14:paraId="3316B01F" w14:textId="77777777" w:rsidR="00822D90" w:rsidRPr="00822D90" w:rsidRDefault="00822D90" w:rsidP="00822D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2D9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822D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6F55DB" w14:textId="5890BD7E" w:rsidR="00822D90" w:rsidRPr="00822D90" w:rsidRDefault="00023253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0.084</w:t>
            </w:r>
          </w:p>
        </w:tc>
        <w:tc>
          <w:tcPr>
            <w:tcW w:w="138" w:type="pct"/>
            <w:vAlign w:val="bottom"/>
          </w:tcPr>
          <w:p w14:paraId="323D55B3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0D9522" w14:textId="57AF4F98" w:rsidR="00822D90" w:rsidRPr="00822D90" w:rsidRDefault="00CA6A31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6002CD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141" w:type="pct"/>
            <w:vAlign w:val="bottom"/>
          </w:tcPr>
          <w:p w14:paraId="021F22C8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85F5A5" w14:textId="753C1AFD" w:rsidR="00822D90" w:rsidRPr="00822D90" w:rsidRDefault="002146CE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0.064</w:t>
            </w:r>
          </w:p>
        </w:tc>
        <w:tc>
          <w:tcPr>
            <w:tcW w:w="140" w:type="pct"/>
            <w:vAlign w:val="bottom"/>
          </w:tcPr>
          <w:p w14:paraId="512DB47A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718EB3" w14:textId="63165FB3" w:rsidR="00822D90" w:rsidRPr="00822D90" w:rsidRDefault="002146CE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  <w:r w:rsidR="0099500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822D90" w:rsidRPr="00822D90" w14:paraId="7C00E63A" w14:textId="77777777" w:rsidTr="000F207F">
        <w:tc>
          <w:tcPr>
            <w:tcW w:w="2036" w:type="pct"/>
          </w:tcPr>
          <w:p w14:paraId="28F54F9A" w14:textId="77777777" w:rsidR="00822D90" w:rsidRPr="00822D90" w:rsidRDefault="00822D90" w:rsidP="00822D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  <w:vAlign w:val="bottom"/>
          </w:tcPr>
          <w:p w14:paraId="65FB9984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" w:type="pct"/>
            <w:vAlign w:val="bottom"/>
          </w:tcPr>
          <w:p w14:paraId="003D3D3D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vAlign w:val="bottom"/>
          </w:tcPr>
          <w:p w14:paraId="4863104C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1B7503DD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21E563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vAlign w:val="bottom"/>
          </w:tcPr>
          <w:p w14:paraId="7669F854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  <w:vAlign w:val="bottom"/>
          </w:tcPr>
          <w:p w14:paraId="5A68A7F9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22D90" w:rsidRPr="00822D90" w14:paraId="5EC367FD" w14:textId="77777777" w:rsidTr="000F207F">
        <w:tc>
          <w:tcPr>
            <w:tcW w:w="2036" w:type="pct"/>
          </w:tcPr>
          <w:p w14:paraId="498D390E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cs/>
                <w:lang w:val="x-none" w:eastAsia="x-none"/>
              </w:rPr>
            </w:pPr>
            <w:r w:rsidRPr="00822D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Pr="00822D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เก้า</w:t>
            </w:r>
            <w:r w:rsidRPr="00822D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Pr="00822D9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22D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822D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2D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1" w:type="pct"/>
            <w:gridSpan w:val="2"/>
            <w:vAlign w:val="bottom"/>
          </w:tcPr>
          <w:p w14:paraId="49D29CD6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" w:type="pct"/>
            <w:vAlign w:val="bottom"/>
          </w:tcPr>
          <w:p w14:paraId="2FD793E9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bottom"/>
          </w:tcPr>
          <w:p w14:paraId="7C522722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76B44D37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7E033F92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vAlign w:val="bottom"/>
          </w:tcPr>
          <w:p w14:paraId="5DAAC956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7BFAC779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22D90" w:rsidRPr="00822D90" w14:paraId="36ABB86F" w14:textId="77777777" w:rsidTr="000F207F">
        <w:tc>
          <w:tcPr>
            <w:tcW w:w="2036" w:type="pct"/>
          </w:tcPr>
          <w:p w14:paraId="097938A5" w14:textId="77777777" w:rsidR="00822D90" w:rsidRPr="00822D90" w:rsidRDefault="00822D90" w:rsidP="00822D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22D90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  <w:vAlign w:val="bottom"/>
          </w:tcPr>
          <w:p w14:paraId="0A7EBC5B" w14:textId="6F2281BA" w:rsidR="00822D90" w:rsidRPr="00822D90" w:rsidRDefault="00023253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66,4</w:t>
            </w:r>
            <w:r w:rsidR="006002C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" w:type="pct"/>
            <w:vAlign w:val="bottom"/>
          </w:tcPr>
          <w:p w14:paraId="3B0C9B31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6DAA801D" w14:textId="21172ABA" w:rsidR="00822D90" w:rsidRPr="00822D90" w:rsidRDefault="006002CD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72,223</w:t>
            </w:r>
          </w:p>
        </w:tc>
        <w:tc>
          <w:tcPr>
            <w:tcW w:w="141" w:type="pct"/>
            <w:vAlign w:val="bottom"/>
          </w:tcPr>
          <w:p w14:paraId="4101C628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vAlign w:val="bottom"/>
          </w:tcPr>
          <w:p w14:paraId="7C1BBC7A" w14:textId="552518D3" w:rsidR="00822D90" w:rsidRPr="00822D90" w:rsidRDefault="002146CE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88,16</w:t>
            </w:r>
            <w:r w:rsidR="006002C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pct"/>
            <w:vAlign w:val="bottom"/>
          </w:tcPr>
          <w:p w14:paraId="4F1A8D41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  <w:vAlign w:val="bottom"/>
          </w:tcPr>
          <w:p w14:paraId="48A9D70C" w14:textId="56184D86" w:rsidR="00822D90" w:rsidRPr="00822D90" w:rsidRDefault="006002CD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02A67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</w:tr>
      <w:tr w:rsidR="00822D90" w:rsidRPr="00822D90" w14:paraId="05AE7EF6" w14:textId="77777777" w:rsidTr="000F207F">
        <w:tc>
          <w:tcPr>
            <w:tcW w:w="2036" w:type="pct"/>
          </w:tcPr>
          <w:p w14:paraId="74CF4254" w14:textId="77777777" w:rsidR="00822D90" w:rsidRPr="00822D90" w:rsidRDefault="00822D90" w:rsidP="0082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2D9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641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307FB5" w14:textId="258CFFB2" w:rsidR="00822D90" w:rsidRPr="00822D90" w:rsidRDefault="00023253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329,999</w:t>
            </w:r>
          </w:p>
        </w:tc>
        <w:tc>
          <w:tcPr>
            <w:tcW w:w="138" w:type="pct"/>
            <w:vAlign w:val="bottom"/>
          </w:tcPr>
          <w:p w14:paraId="35A031E0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A62029" w14:textId="2FD2DB01" w:rsidR="00822D90" w:rsidRPr="00822D90" w:rsidRDefault="006002CD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002CD">
              <w:rPr>
                <w:rFonts w:ascii="Angsana New" w:hAnsi="Angsana New"/>
                <w:sz w:val="30"/>
                <w:szCs w:val="30"/>
              </w:rPr>
              <w:t>329,999</w:t>
            </w:r>
          </w:p>
        </w:tc>
        <w:tc>
          <w:tcPr>
            <w:tcW w:w="141" w:type="pct"/>
            <w:vAlign w:val="bottom"/>
          </w:tcPr>
          <w:p w14:paraId="492CB12A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958427" w14:textId="5DF47E1C" w:rsidR="00822D90" w:rsidRPr="00822D90" w:rsidRDefault="002146CE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329,999</w:t>
            </w:r>
          </w:p>
        </w:tc>
        <w:tc>
          <w:tcPr>
            <w:tcW w:w="140" w:type="pct"/>
            <w:vAlign w:val="bottom"/>
          </w:tcPr>
          <w:p w14:paraId="4CFBBB96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584726" w14:textId="790ABB12" w:rsidR="00822D90" w:rsidRPr="00822D90" w:rsidRDefault="006002CD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6002CD">
              <w:rPr>
                <w:rFonts w:ascii="Angsana New" w:hAnsi="Angsana New"/>
                <w:sz w:val="30"/>
                <w:szCs w:val="30"/>
              </w:rPr>
              <w:t>329,999</w:t>
            </w:r>
          </w:p>
        </w:tc>
      </w:tr>
      <w:tr w:rsidR="00822D90" w:rsidRPr="00822D90" w14:paraId="611C8903" w14:textId="77777777" w:rsidTr="000F207F">
        <w:tc>
          <w:tcPr>
            <w:tcW w:w="2036" w:type="pct"/>
          </w:tcPr>
          <w:p w14:paraId="1249441D" w14:textId="77777777" w:rsidR="00822D90" w:rsidRPr="00822D90" w:rsidRDefault="00822D90" w:rsidP="00822D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2D9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822D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C6CE79" w14:textId="01718D2F" w:rsidR="00822D90" w:rsidRPr="00822D90" w:rsidRDefault="00023253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0.201</w:t>
            </w:r>
          </w:p>
        </w:tc>
        <w:tc>
          <w:tcPr>
            <w:tcW w:w="138" w:type="pct"/>
            <w:vAlign w:val="bottom"/>
          </w:tcPr>
          <w:p w14:paraId="28EBCBCE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F65B20" w14:textId="3C2CC592" w:rsidR="00822D90" w:rsidRPr="00822D90" w:rsidRDefault="00CA6A31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6002C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1" w:type="pct"/>
            <w:vAlign w:val="bottom"/>
          </w:tcPr>
          <w:p w14:paraId="1E12CACC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AA470" w14:textId="1B2C36B3" w:rsidR="00822D90" w:rsidRPr="00822D90" w:rsidRDefault="002146CE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0.267</w:t>
            </w:r>
          </w:p>
        </w:tc>
        <w:tc>
          <w:tcPr>
            <w:tcW w:w="140" w:type="pct"/>
            <w:vAlign w:val="bottom"/>
          </w:tcPr>
          <w:p w14:paraId="17833C99" w14:textId="77777777" w:rsidR="00822D90" w:rsidRPr="00822D90" w:rsidRDefault="00822D90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B8803E" w14:textId="64DD7578" w:rsidR="00822D90" w:rsidRPr="00822D90" w:rsidRDefault="00D02A67" w:rsidP="000F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0.07</w:t>
            </w:r>
            <w:r w:rsidR="006002C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791081B6" w14:textId="5B0EF2C7" w:rsidR="00326570" w:rsidRDefault="00326570" w:rsidP="00326570">
      <w:pPr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6784B3BA" w14:textId="77777777" w:rsidR="002C1E28" w:rsidRPr="00822D90" w:rsidRDefault="002C1E28" w:rsidP="00326570">
      <w:pPr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7076C56F" w14:textId="43A322CE" w:rsidR="00095AFB" w:rsidRPr="00696147" w:rsidRDefault="00095AFB" w:rsidP="009434C5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696147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เงินปันผล</w:t>
      </w:r>
    </w:p>
    <w:p w14:paraId="1B2312F4" w14:textId="20609DF5" w:rsidR="00095AFB" w:rsidRPr="00696147" w:rsidRDefault="00095AFB" w:rsidP="00095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6263BFB6" w14:textId="7E1C23C3" w:rsidR="00822D90" w:rsidRPr="00696147" w:rsidRDefault="00822D90" w:rsidP="00822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bookmarkStart w:id="3" w:name="_Hlk52537660"/>
      <w:r w:rsidRPr="00696147">
        <w:rPr>
          <w:rFonts w:ascii="Angsana New" w:hAnsi="Angsana New" w:hint="cs"/>
          <w:sz w:val="30"/>
          <w:szCs w:val="30"/>
          <w:cs/>
          <w:lang w:eastAsia="x-none"/>
        </w:rPr>
        <w:t>ในการประ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ชุมสามัญผู้ถือหุ้นเมื่อวันที่ </w:t>
      </w:r>
      <w:r w:rsidRPr="00696147">
        <w:rPr>
          <w:rFonts w:ascii="Angsana New" w:hAnsi="Angsana New"/>
          <w:sz w:val="30"/>
          <w:szCs w:val="30"/>
          <w:lang w:eastAsia="x-none"/>
        </w:rPr>
        <w:t>2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 กรกฎาคม </w:t>
      </w:r>
      <w:r w:rsidRPr="00786A4D">
        <w:rPr>
          <w:rFonts w:ascii="Angsana New" w:hAnsi="Angsana New"/>
          <w:sz w:val="30"/>
          <w:szCs w:val="30"/>
          <w:lang w:eastAsia="x-none"/>
        </w:rPr>
        <w:t>2563</w:t>
      </w:r>
      <w:r w:rsidRPr="00786A4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786A4D">
        <w:rPr>
          <w:rFonts w:ascii="Angsana New" w:hAnsi="Angsana New" w:hint="cs"/>
          <w:sz w:val="30"/>
          <w:szCs w:val="30"/>
          <w:cs/>
          <w:lang w:eastAsia="x-none"/>
        </w:rPr>
        <w:t>ผู้ถือหุ้น</w:t>
      </w:r>
      <w:r w:rsidRPr="00786A4D">
        <w:rPr>
          <w:rFonts w:ascii="Angsana New" w:hAnsi="Angsana New"/>
          <w:sz w:val="30"/>
          <w:szCs w:val="30"/>
          <w:cs/>
          <w:lang w:eastAsia="x-none"/>
        </w:rPr>
        <w:t>มีมติ</w:t>
      </w:r>
      <w:r w:rsidR="00B7184B" w:rsidRPr="00786A4D">
        <w:rPr>
          <w:rFonts w:ascii="Angsana New" w:hAnsi="Angsana New"/>
          <w:sz w:val="30"/>
          <w:szCs w:val="30"/>
          <w:cs/>
          <w:lang w:eastAsia="x-none"/>
        </w:rPr>
        <w:t>อนุมัติการจัดสรร</w:t>
      </w:r>
      <w:r w:rsidR="00B7184B" w:rsidRPr="00786A4D">
        <w:rPr>
          <w:rFonts w:ascii="Angsana New" w:hAnsi="Angsana New" w:hint="cs"/>
          <w:sz w:val="30"/>
          <w:szCs w:val="30"/>
          <w:cs/>
          <w:lang w:eastAsia="x-none"/>
        </w:rPr>
        <w:t>เงินทุนสำรองตามกฎหมาย</w:t>
      </w:r>
      <w:r w:rsidR="00B7184B"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จำนวน </w:t>
      </w:r>
      <w:r w:rsidR="00B7184B" w:rsidRPr="00786A4D">
        <w:rPr>
          <w:rFonts w:ascii="Angsana New" w:hAnsi="Angsana New"/>
          <w:spacing w:val="-4"/>
          <w:sz w:val="30"/>
          <w:szCs w:val="30"/>
          <w:lang w:eastAsia="x-none"/>
        </w:rPr>
        <w:t xml:space="preserve">1,549,414.36 </w:t>
      </w:r>
      <w:r w:rsidR="00B7184B"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>บาท</w:t>
      </w:r>
      <w:r w:rsidR="00B7184B" w:rsidRPr="00786A4D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และ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>อนุมัติ</w:t>
      </w:r>
      <w:r w:rsidR="00786A4D"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จ่ายปันผลเป็นหุ้นสามัญของบริษัทจากกำไรสะสมยังไม่ได้จัดสรร ณ สิ้นปี </w:t>
      </w:r>
      <w:r w:rsidR="00786A4D" w:rsidRPr="00786A4D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="00786A4D"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>5</w:t>
      </w:r>
      <w:r w:rsidR="00786A4D" w:rsidRPr="00786A4D">
        <w:rPr>
          <w:rFonts w:ascii="Angsana New" w:hAnsi="Angsana New"/>
          <w:spacing w:val="-4"/>
          <w:sz w:val="30"/>
          <w:szCs w:val="30"/>
          <w:lang w:eastAsia="x-none"/>
        </w:rPr>
        <w:t>62</w:t>
      </w:r>
      <w:r w:rsidR="00786A4D"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จำนวนไม่เกิน </w:t>
      </w:r>
      <w:r w:rsidRPr="00786A4D">
        <w:rPr>
          <w:rFonts w:ascii="Angsana New" w:hAnsi="Angsana New"/>
          <w:spacing w:val="-4"/>
          <w:sz w:val="30"/>
          <w:szCs w:val="30"/>
          <w:lang w:eastAsia="x-none"/>
        </w:rPr>
        <w:t>40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Pr="00786A4D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ล้าน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786A4D">
        <w:rPr>
          <w:rFonts w:ascii="Angsana New" w:hAnsi="Angsana New"/>
          <w:spacing w:val="-4"/>
          <w:sz w:val="30"/>
          <w:szCs w:val="30"/>
          <w:lang w:eastAsia="x-none"/>
        </w:rPr>
        <w:t>0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>.</w:t>
      </w:r>
      <w:r w:rsidRPr="00786A4D">
        <w:rPr>
          <w:rFonts w:ascii="Angsana New" w:hAnsi="Angsana New"/>
          <w:spacing w:val="-4"/>
          <w:sz w:val="30"/>
          <w:szCs w:val="30"/>
          <w:lang w:eastAsia="x-none"/>
        </w:rPr>
        <w:t>50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บาท ให้แก่ผู้ถือหุ้นในอัตรา </w:t>
      </w:r>
      <w:r w:rsidRPr="00786A4D">
        <w:rPr>
          <w:rFonts w:ascii="Angsana New" w:hAnsi="Angsana New"/>
          <w:spacing w:val="-4"/>
          <w:sz w:val="30"/>
          <w:szCs w:val="30"/>
          <w:lang w:eastAsia="x-none"/>
        </w:rPr>
        <w:t>7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>.</w:t>
      </w:r>
      <w:r w:rsidRPr="00786A4D">
        <w:rPr>
          <w:rFonts w:ascii="Angsana New" w:hAnsi="Angsana New"/>
          <w:spacing w:val="-4"/>
          <w:sz w:val="30"/>
          <w:szCs w:val="30"/>
          <w:lang w:eastAsia="x-none"/>
        </w:rPr>
        <w:t>249986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หุ้นเดิมต่อ </w:t>
      </w:r>
      <w:r w:rsidRPr="00786A4D">
        <w:rPr>
          <w:rFonts w:ascii="Angsana New" w:hAnsi="Angsana New"/>
          <w:spacing w:val="-4"/>
          <w:sz w:val="30"/>
          <w:szCs w:val="30"/>
          <w:lang w:eastAsia="x-none"/>
        </w:rPr>
        <w:t>1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หุ้นปัน</w:t>
      </w:r>
      <w:r w:rsidRPr="00786A4D">
        <w:rPr>
          <w:rFonts w:ascii="Angsana New" w:hAnsi="Angsana New"/>
          <w:sz w:val="30"/>
          <w:szCs w:val="30"/>
          <w:cs/>
          <w:lang w:eastAsia="x-none"/>
        </w:rPr>
        <w:t>ผล รวม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มูลค่าหุ้นทั้งสิ้นไม่เกิน </w:t>
      </w:r>
      <w:r w:rsidRPr="00696147">
        <w:rPr>
          <w:rFonts w:ascii="Angsana New" w:hAnsi="Angsana New"/>
          <w:sz w:val="30"/>
          <w:szCs w:val="30"/>
          <w:lang w:eastAsia="x-none"/>
        </w:rPr>
        <w:t>20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 ล้านบาท </w:t>
      </w:r>
      <w:r w:rsidRPr="00696147">
        <w:rPr>
          <w:rFonts w:ascii="Angsana New" w:hAnsi="Angsana New" w:hint="cs"/>
          <w:sz w:val="30"/>
          <w:szCs w:val="30"/>
          <w:cs/>
          <w:lang w:eastAsia="x-none"/>
        </w:rPr>
        <w:t>และ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จ่ายปันผลเป็นเงินสด ในอัตราหุ้นละ </w:t>
      </w:r>
      <w:r w:rsidRPr="00696147">
        <w:rPr>
          <w:rFonts w:ascii="Angsana New" w:hAnsi="Angsana New"/>
          <w:sz w:val="30"/>
          <w:szCs w:val="30"/>
          <w:lang w:eastAsia="x-none"/>
        </w:rPr>
        <w:t>0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>.</w:t>
      </w:r>
      <w:r w:rsidRPr="00696147">
        <w:rPr>
          <w:rFonts w:ascii="Angsana New" w:hAnsi="Angsana New"/>
          <w:sz w:val="30"/>
          <w:szCs w:val="30"/>
          <w:lang w:eastAsia="x-none"/>
        </w:rPr>
        <w:t>0076628497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 บาท หรือคิดเป็นจำนวนเงินไม่เกิน</w:t>
      </w:r>
      <w:r w:rsidRPr="00696147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696147">
        <w:rPr>
          <w:rFonts w:ascii="Angsana New" w:hAnsi="Angsana New"/>
          <w:sz w:val="30"/>
          <w:szCs w:val="30"/>
          <w:lang w:eastAsia="x-none"/>
        </w:rPr>
        <w:t>22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>,</w:t>
      </w:r>
      <w:r w:rsidRPr="00696147">
        <w:rPr>
          <w:rFonts w:ascii="Angsana New" w:hAnsi="Angsana New"/>
          <w:sz w:val="30"/>
          <w:szCs w:val="30"/>
          <w:lang w:eastAsia="x-none"/>
        </w:rPr>
        <w:t>222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>,</w:t>
      </w:r>
      <w:r w:rsidRPr="00696147">
        <w:rPr>
          <w:rFonts w:ascii="Angsana New" w:hAnsi="Angsana New"/>
          <w:sz w:val="30"/>
          <w:szCs w:val="30"/>
          <w:lang w:eastAsia="x-none"/>
        </w:rPr>
        <w:t>222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>.</w:t>
      </w:r>
      <w:r w:rsidRPr="00696147">
        <w:rPr>
          <w:rFonts w:ascii="Angsana New" w:hAnsi="Angsana New"/>
          <w:sz w:val="30"/>
          <w:szCs w:val="30"/>
          <w:lang w:eastAsia="x-none"/>
        </w:rPr>
        <w:t>22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 บาท </w:t>
      </w:r>
      <w:r w:rsidRPr="00696147">
        <w:rPr>
          <w:rFonts w:ascii="Angsana New" w:hAnsi="Angsana New" w:hint="cs"/>
          <w:sz w:val="30"/>
          <w:szCs w:val="30"/>
          <w:cs/>
          <w:lang w:eastAsia="x-none"/>
        </w:rPr>
        <w:t>โดยเงินปันผลดังกล่าวได้จ่ายแก่ผู้ถือหุ้นแล้ว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ในวันที่ </w:t>
      </w:r>
      <w:r w:rsidRPr="00696147">
        <w:rPr>
          <w:rFonts w:ascii="Angsana New" w:hAnsi="Angsana New"/>
          <w:sz w:val="30"/>
          <w:szCs w:val="30"/>
          <w:lang w:eastAsia="x-none"/>
        </w:rPr>
        <w:t xml:space="preserve">23 </w:t>
      </w:r>
      <w:r w:rsidR="00CA302A"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696147">
        <w:rPr>
          <w:rFonts w:ascii="Angsana New" w:hAnsi="Angsana New"/>
          <w:sz w:val="30"/>
          <w:szCs w:val="30"/>
          <w:lang w:eastAsia="x-none"/>
        </w:rPr>
        <w:t>2563</w:t>
      </w:r>
      <w:bookmarkEnd w:id="3"/>
    </w:p>
    <w:p w14:paraId="53BE16A6" w14:textId="77777777" w:rsidR="00822D90" w:rsidRPr="00DC7CD4" w:rsidRDefault="00822D90" w:rsidP="000539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77B8C939" w14:textId="3A4E857E" w:rsidR="00D611E0" w:rsidRPr="00822D90" w:rsidRDefault="00095AFB" w:rsidP="00822D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786A4D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ในการประชุมสามัญผู้ถือหุ้นเมื่อวันที่ </w:t>
      </w:r>
      <w:r w:rsidRPr="00786A4D">
        <w:rPr>
          <w:rFonts w:asciiTheme="majorBidi" w:hAnsiTheme="majorBidi" w:cstheme="majorBidi"/>
          <w:sz w:val="30"/>
          <w:szCs w:val="30"/>
          <w:lang w:val="en-GB" w:eastAsia="x-none"/>
        </w:rPr>
        <w:t xml:space="preserve">4 </w:t>
      </w:r>
      <w:r w:rsidRPr="00786A4D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เมษายน </w:t>
      </w:r>
      <w:r w:rsidRPr="00786A4D">
        <w:rPr>
          <w:rFonts w:asciiTheme="majorBidi" w:hAnsiTheme="majorBidi" w:cstheme="majorBidi"/>
          <w:sz w:val="30"/>
          <w:szCs w:val="30"/>
          <w:lang w:val="en-GB" w:eastAsia="x-none"/>
        </w:rPr>
        <w:t xml:space="preserve">2562 </w:t>
      </w:r>
      <w:r w:rsidRPr="00786A4D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ผู้ถือหุ้นมีมติอนุมัติจ่ายเงินปันผลสำหรับปี </w:t>
      </w:r>
      <w:r w:rsidRPr="00786A4D">
        <w:rPr>
          <w:rFonts w:asciiTheme="majorBidi" w:hAnsiTheme="majorBidi" w:cstheme="majorBidi"/>
          <w:sz w:val="30"/>
          <w:szCs w:val="30"/>
          <w:lang w:val="en-GB" w:eastAsia="x-none"/>
        </w:rPr>
        <w:t xml:space="preserve">2561 </w:t>
      </w:r>
      <w:r w:rsidRPr="00786A4D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>เป็นหุ้น</w:t>
      </w:r>
      <w:r w:rsidRPr="00786A4D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 xml:space="preserve">สามัญของบริษัทจากกำไรสะสมสำหรับปี </w:t>
      </w:r>
      <w:r w:rsidRPr="00786A4D">
        <w:rPr>
          <w:rFonts w:asciiTheme="majorBidi" w:hAnsiTheme="majorBidi" w:cstheme="majorBidi"/>
          <w:spacing w:val="4"/>
          <w:sz w:val="30"/>
          <w:szCs w:val="30"/>
          <w:lang w:val="en-GB" w:eastAsia="x-none"/>
        </w:rPr>
        <w:t xml:space="preserve">2561 </w:t>
      </w:r>
      <w:r w:rsidRPr="00786A4D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 xml:space="preserve">จำนวนไม่เกิน </w:t>
      </w:r>
      <w:r w:rsidRPr="00786A4D">
        <w:rPr>
          <w:rFonts w:asciiTheme="majorBidi" w:hAnsiTheme="majorBidi" w:cstheme="majorBidi"/>
          <w:spacing w:val="4"/>
          <w:sz w:val="30"/>
          <w:szCs w:val="30"/>
          <w:lang w:val="en-GB" w:eastAsia="x-none"/>
        </w:rPr>
        <w:t>10</w:t>
      </w:r>
      <w:r w:rsidRPr="00307FD7">
        <w:rPr>
          <w:rFonts w:asciiTheme="majorBidi" w:hAnsiTheme="majorBidi" w:cstheme="majorBidi"/>
          <w:spacing w:val="4"/>
          <w:sz w:val="30"/>
          <w:szCs w:val="30"/>
          <w:lang w:val="en-GB" w:eastAsia="x-none"/>
        </w:rPr>
        <w:t xml:space="preserve"> </w:t>
      </w:r>
      <w:r w:rsidRPr="00307FD7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 xml:space="preserve">ล้านหุ้น มูลค่าที่ตราไว้หุ้นละ </w:t>
      </w:r>
      <w:r w:rsidRPr="00307FD7">
        <w:rPr>
          <w:rFonts w:asciiTheme="majorBidi" w:hAnsiTheme="majorBidi" w:cstheme="majorBidi"/>
          <w:spacing w:val="4"/>
          <w:sz w:val="30"/>
          <w:szCs w:val="30"/>
          <w:lang w:val="en-GB" w:eastAsia="x-none"/>
        </w:rPr>
        <w:t xml:space="preserve">0.50 </w:t>
      </w:r>
      <w:r w:rsidRPr="00307FD7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 xml:space="preserve">บาท </w:t>
      </w:r>
      <w:r w:rsidR="000539C5" w:rsidRPr="00307FD7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>ให้แก่ผู้</w:t>
      </w:r>
      <w:r w:rsidR="000539C5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ถือหุ้นในอัตรา </w:t>
      </w:r>
      <w:r w:rsidR="000539C5">
        <w:rPr>
          <w:rFonts w:asciiTheme="majorBidi" w:hAnsiTheme="majorBidi" w:cstheme="majorBidi"/>
          <w:sz w:val="30"/>
          <w:szCs w:val="30"/>
          <w:lang w:eastAsia="x-none"/>
        </w:rPr>
        <w:t xml:space="preserve">28 </w:t>
      </w:r>
      <w:r w:rsidR="000539C5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หุ้นเดิมต่อ </w:t>
      </w:r>
      <w:r w:rsidR="000539C5">
        <w:rPr>
          <w:rFonts w:asciiTheme="majorBidi" w:hAnsiTheme="majorBidi" w:cstheme="majorBidi"/>
          <w:sz w:val="30"/>
          <w:szCs w:val="30"/>
          <w:lang w:eastAsia="x-none"/>
        </w:rPr>
        <w:t xml:space="preserve">1 </w:t>
      </w:r>
      <w:r w:rsidR="000539C5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หุ้นปันผล รวมมูลค่าหุ้นทั้งสิ้นไม่เกิน </w:t>
      </w:r>
      <w:r w:rsidR="000539C5">
        <w:rPr>
          <w:rFonts w:asciiTheme="majorBidi" w:hAnsiTheme="majorBidi" w:cstheme="majorBidi"/>
          <w:sz w:val="30"/>
          <w:szCs w:val="30"/>
          <w:lang w:eastAsia="x-none"/>
        </w:rPr>
        <w:t xml:space="preserve">5 </w:t>
      </w:r>
      <w:r w:rsidR="000539C5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ล้านบาท และจ่ายปันผลเป็นเงินสดในอัตราหุ้นละ </w:t>
      </w:r>
      <w:r w:rsidR="000539C5">
        <w:rPr>
          <w:rFonts w:asciiTheme="majorBidi" w:hAnsiTheme="majorBidi" w:cstheme="majorBidi"/>
          <w:sz w:val="30"/>
          <w:szCs w:val="30"/>
          <w:lang w:eastAsia="x-none"/>
        </w:rPr>
        <w:t xml:space="preserve">0.0019841 </w:t>
      </w:r>
      <w:r w:rsidR="000539C5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r w:rsidR="000539C5">
        <w:rPr>
          <w:rFonts w:asciiTheme="majorBidi" w:hAnsiTheme="majorBidi" w:cstheme="majorBidi"/>
          <w:sz w:val="30"/>
          <w:szCs w:val="30"/>
          <w:lang w:eastAsia="x-none"/>
        </w:rPr>
        <w:t>0.6</w:t>
      </w:r>
      <w:r w:rsidR="007B6E10">
        <w:rPr>
          <w:rFonts w:asciiTheme="majorBidi" w:hAnsiTheme="majorBidi" w:cstheme="majorBidi"/>
          <w:sz w:val="30"/>
          <w:szCs w:val="30"/>
          <w:lang w:eastAsia="x-none"/>
        </w:rPr>
        <w:t>0</w:t>
      </w:r>
      <w:r w:rsidR="000539C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0539C5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ล้านบาท โดยเงินปันผลดังกล่าวได้จ่ายแก่ผู้ถือหุ้นแล้วในวันที่ </w:t>
      </w:r>
      <w:r w:rsidR="000539C5">
        <w:rPr>
          <w:rFonts w:asciiTheme="majorBidi" w:hAnsiTheme="majorBidi" w:cstheme="majorBidi"/>
          <w:sz w:val="30"/>
          <w:szCs w:val="30"/>
          <w:lang w:eastAsia="x-none"/>
        </w:rPr>
        <w:t xml:space="preserve">26 </w:t>
      </w:r>
      <w:r w:rsidR="000539C5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เมษายน </w:t>
      </w:r>
      <w:r w:rsidR="000539C5">
        <w:rPr>
          <w:rFonts w:asciiTheme="majorBidi" w:hAnsiTheme="majorBidi" w:cstheme="majorBidi"/>
          <w:sz w:val="30"/>
          <w:szCs w:val="30"/>
          <w:lang w:eastAsia="x-none"/>
        </w:rPr>
        <w:t>2562</w:t>
      </w:r>
    </w:p>
    <w:p w14:paraId="638FBA9D" w14:textId="77777777" w:rsidR="00822D90" w:rsidRPr="00753A01" w:rsidRDefault="00822D90" w:rsidP="000539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</w:p>
    <w:p w14:paraId="16A32A0B" w14:textId="4BC5706C" w:rsidR="00880D02" w:rsidRDefault="009434C5" w:rsidP="009434C5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9434C5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0C90A5F7" w14:textId="77777777" w:rsidR="00880D02" w:rsidRPr="00880D02" w:rsidRDefault="00880D02" w:rsidP="00880D02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43BB086" w14:textId="77777777" w:rsidR="00880D02" w:rsidRPr="00880D02" w:rsidRDefault="00880D02" w:rsidP="00880D02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880D0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880D02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20EFDC93" w14:textId="77777777" w:rsidR="00880D02" w:rsidRPr="00880D02" w:rsidRDefault="00880D02" w:rsidP="00880D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2CEDA95A" w14:textId="77777777" w:rsidR="00880D02" w:rsidRDefault="00880D02" w:rsidP="00880D0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80D02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</w:t>
      </w:r>
      <w:r w:rsidRPr="00696147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</w:t>
      </w:r>
      <w:r w:rsidRPr="00880D02">
        <w:rPr>
          <w:rFonts w:asciiTheme="majorBidi" w:hAnsiTheme="majorBidi" w:cstheme="majorBidi"/>
          <w:sz w:val="30"/>
          <w:szCs w:val="30"/>
          <w:cs/>
          <w:lang w:bidi="th-TH"/>
        </w:rPr>
        <w:t>บัญชีใกล้เคียงกับมูลค่ายุติธรรมอย่างสมเหตุสมผล</w:t>
      </w:r>
    </w:p>
    <w:p w14:paraId="3486B325" w14:textId="77777777" w:rsidR="00AE406B" w:rsidRDefault="00AE406B" w:rsidP="00082A96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49"/>
        <w:gridCol w:w="236"/>
        <w:gridCol w:w="1295"/>
        <w:gridCol w:w="236"/>
        <w:gridCol w:w="1204"/>
        <w:gridCol w:w="236"/>
        <w:gridCol w:w="1294"/>
      </w:tblGrid>
      <w:tr w:rsidR="0021694B" w:rsidRPr="0090475A" w14:paraId="2BD9D691" w14:textId="77777777" w:rsidTr="0021694B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E9356ED" w14:textId="77777777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657A9CAF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1694B" w:rsidRPr="00C733F2" w14:paraId="45FEDB39" w14:textId="77777777" w:rsidTr="0021694B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F094F37" w14:textId="77777777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0330E95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6739754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812F43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1694B" w:rsidRPr="00C733F2" w14:paraId="2BAE9B64" w14:textId="77777777" w:rsidTr="0021694B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D2CE5A5" w14:textId="001F3418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C162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53A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E72DB7C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375AF725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ผ่านกำไร</w:t>
            </w:r>
          </w:p>
          <w:p w14:paraId="37C80AC7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  <w:shd w:val="clear" w:color="auto" w:fill="auto"/>
          </w:tcPr>
          <w:p w14:paraId="105240F3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E9256C9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  <w:p w14:paraId="0F1832D1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  <w:r w:rsidRPr="0021694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</w:p>
          <w:p w14:paraId="2E622E94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- </w:t>
            </w: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1B584" w14:textId="77777777" w:rsidR="0021694B" w:rsidRPr="0021694B" w:rsidRDefault="0021694B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1BD42F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4BE2E6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0631BA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1694B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</w:tr>
      <w:tr w:rsidR="0021694B" w:rsidRPr="00C733F2" w14:paraId="47E10651" w14:textId="77777777" w:rsidTr="0021694B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48C17AE" w14:textId="77777777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</w:tcPr>
          <w:p w14:paraId="6D754B9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169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82A96" w:rsidRPr="00C733F2" w14:paraId="2AE3724B" w14:textId="77777777" w:rsidTr="00397E9E">
        <w:trPr>
          <w:trHeight w:val="261"/>
        </w:trPr>
        <w:tc>
          <w:tcPr>
            <w:tcW w:w="4589" w:type="dxa"/>
            <w:gridSpan w:val="2"/>
            <w:shd w:val="clear" w:color="auto" w:fill="auto"/>
          </w:tcPr>
          <w:p w14:paraId="1EBC2905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337E6541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2FF508C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C1CDD8" w14:textId="77777777" w:rsidR="00082A96" w:rsidRPr="0021694B" w:rsidRDefault="00082A96" w:rsidP="00A465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102C026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1921BC4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D3FFD41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1694B" w:rsidRPr="00C733F2" w14:paraId="5BC1C8A2" w14:textId="77777777" w:rsidTr="0021694B">
        <w:trPr>
          <w:trHeight w:val="261"/>
        </w:trPr>
        <w:tc>
          <w:tcPr>
            <w:tcW w:w="3240" w:type="dxa"/>
            <w:shd w:val="clear" w:color="auto" w:fill="auto"/>
          </w:tcPr>
          <w:p w14:paraId="72A46C41" w14:textId="77777777" w:rsidR="0021694B" w:rsidRPr="0021694B" w:rsidRDefault="0021694B" w:rsidP="0021694B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28D9DE9E" w14:textId="72DD31BF" w:rsidR="0021694B" w:rsidRPr="003A0CFF" w:rsidRDefault="006D6310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3A0CF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3E278B" w14:textId="77777777" w:rsidR="0021694B" w:rsidRPr="003A0CFF" w:rsidRDefault="0021694B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707FD8A8" w14:textId="09147989" w:rsidR="0021694B" w:rsidRPr="003A0CFF" w:rsidRDefault="008B700C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A0CF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3A0C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547,</w:t>
            </w:r>
            <w:r w:rsidR="007549BE" w:rsidRPr="003A0C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316</w:t>
            </w:r>
            <w:r w:rsidRPr="003A0CF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A7AB13" w14:textId="77777777" w:rsidR="0021694B" w:rsidRPr="003A0CFF" w:rsidRDefault="0021694B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25AF676" w14:textId="3C86E89B" w:rsidR="0021694B" w:rsidRPr="003A0CFF" w:rsidRDefault="007549BE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0CF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3A0C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547,316</w:t>
            </w:r>
            <w:r w:rsidRPr="003A0CF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6ADB866" w14:textId="77777777" w:rsidR="0021694B" w:rsidRPr="003A0CFF" w:rsidRDefault="0021694B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1880F5B" w14:textId="5150D89C" w:rsidR="0021694B" w:rsidRPr="003A0CFF" w:rsidRDefault="007549BE" w:rsidP="0021694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0CF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3A0C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535,748</w:t>
            </w:r>
            <w:r w:rsidRPr="003A0CF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C2AC9" w:rsidRPr="00C733F2" w14:paraId="66A7ABE1" w14:textId="77777777" w:rsidTr="0021694B">
        <w:trPr>
          <w:trHeight w:val="261"/>
        </w:trPr>
        <w:tc>
          <w:tcPr>
            <w:tcW w:w="3240" w:type="dxa"/>
            <w:shd w:val="clear" w:color="auto" w:fill="auto"/>
          </w:tcPr>
          <w:p w14:paraId="343ADFFF" w14:textId="77777777" w:rsidR="004C2AC9" w:rsidRPr="0021694B" w:rsidRDefault="004C2AC9" w:rsidP="004C2AC9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51B00337" w14:textId="1FBF4017" w:rsidR="004C2AC9" w:rsidRPr="003A0CFF" w:rsidRDefault="008B700C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0CF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3A0C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124</w:t>
            </w:r>
            <w:r w:rsidRPr="003A0CF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783D0E" w14:textId="77777777" w:rsidR="004C2AC9" w:rsidRPr="003A0CFF" w:rsidRDefault="004C2AC9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67CB2763" w14:textId="2ACA72A9" w:rsidR="004C2AC9" w:rsidRPr="003A0CFF" w:rsidRDefault="006D6310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3A0CF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B2F0FB" w14:textId="77777777" w:rsidR="004C2AC9" w:rsidRPr="003A0CFF" w:rsidRDefault="004C2AC9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6D3BC3B" w14:textId="10308DF0" w:rsidR="004C2AC9" w:rsidRPr="003A0CFF" w:rsidRDefault="007549BE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0CF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3A0C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124</w:t>
            </w:r>
            <w:r w:rsidRPr="003A0CF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E8DE67" w14:textId="77777777" w:rsidR="004C2AC9" w:rsidRPr="003A0CFF" w:rsidRDefault="004C2AC9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A8ED62" w14:textId="29FD1AE0" w:rsidR="004C2AC9" w:rsidRPr="003A0CFF" w:rsidRDefault="007549BE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0CF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3A0C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124</w:t>
            </w:r>
            <w:r w:rsidRPr="003A0CF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6DDE9F31" w14:textId="7958239D" w:rsidR="000539C5" w:rsidRDefault="00053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49"/>
        <w:gridCol w:w="236"/>
        <w:gridCol w:w="1295"/>
        <w:gridCol w:w="236"/>
        <w:gridCol w:w="1204"/>
        <w:gridCol w:w="236"/>
        <w:gridCol w:w="1294"/>
      </w:tblGrid>
      <w:tr w:rsidR="00082A96" w:rsidRPr="0021694B" w14:paraId="43556472" w14:textId="77777777" w:rsidTr="00397E9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057A2D2" w14:textId="77777777" w:rsidR="00082A96" w:rsidRPr="0021694B" w:rsidRDefault="00082A96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1D0E295C" w14:textId="77777777" w:rsidR="00082A96" w:rsidRPr="00082A96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82A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82A96" w:rsidRPr="0021694B" w14:paraId="753B217E" w14:textId="77777777" w:rsidTr="00397E9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DFB41D4" w14:textId="77777777" w:rsidR="00082A96" w:rsidRPr="0021694B" w:rsidRDefault="00082A96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6B1948BD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44087BFD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89602C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82A96" w:rsidRPr="0021694B" w14:paraId="70D10ED8" w14:textId="77777777" w:rsidTr="00397E9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880D0BC" w14:textId="7BCB0BDF" w:rsidR="00082A96" w:rsidRPr="0021694B" w:rsidRDefault="00C1622B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53A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0D4C725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7DE879E1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ผ่านกำไร</w:t>
            </w:r>
          </w:p>
          <w:p w14:paraId="5A98A9B8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  <w:shd w:val="clear" w:color="auto" w:fill="auto"/>
          </w:tcPr>
          <w:p w14:paraId="2DB3DC53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81825E1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  <w:p w14:paraId="01721EC1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  <w:r w:rsidRPr="0021694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</w:p>
          <w:p w14:paraId="121288D0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- </w:t>
            </w: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175DF7" w14:textId="77777777" w:rsidR="00082A96" w:rsidRPr="0021694B" w:rsidRDefault="00082A96" w:rsidP="00397E9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77CC03B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67E78474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7D13AFF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1694B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</w:tr>
      <w:tr w:rsidR="00082A96" w:rsidRPr="0021694B" w14:paraId="2FA622DC" w14:textId="77777777" w:rsidTr="00397E9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F3355E1" w14:textId="77777777" w:rsidR="00082A96" w:rsidRPr="0021694B" w:rsidRDefault="00082A96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</w:tcPr>
          <w:p w14:paraId="0F725150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169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82A96" w:rsidRPr="0021694B" w14:paraId="4B2D83DC" w14:textId="77777777" w:rsidTr="00397E9E">
        <w:trPr>
          <w:trHeight w:val="261"/>
        </w:trPr>
        <w:tc>
          <w:tcPr>
            <w:tcW w:w="4589" w:type="dxa"/>
            <w:gridSpan w:val="2"/>
            <w:shd w:val="clear" w:color="auto" w:fill="auto"/>
          </w:tcPr>
          <w:p w14:paraId="13941FA0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348DFE77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4667DDB1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B0AD90" w14:textId="77777777" w:rsidR="00082A96" w:rsidRPr="0021694B" w:rsidRDefault="00082A96" w:rsidP="00397E9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9FF341F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7F55B0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6072544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2AC9" w:rsidRPr="0021694B" w14:paraId="5E812885" w14:textId="77777777" w:rsidTr="00397E9E">
        <w:trPr>
          <w:trHeight w:val="261"/>
        </w:trPr>
        <w:tc>
          <w:tcPr>
            <w:tcW w:w="3240" w:type="dxa"/>
            <w:shd w:val="clear" w:color="auto" w:fill="auto"/>
          </w:tcPr>
          <w:p w14:paraId="2C2866D0" w14:textId="77777777" w:rsidR="004C2AC9" w:rsidRPr="0021694B" w:rsidRDefault="004C2AC9" w:rsidP="004C2AC9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24FD15E0" w14:textId="339D840E" w:rsidR="004C2AC9" w:rsidRPr="004C2AC9" w:rsidRDefault="006D6310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3D03D3" w14:textId="77777777" w:rsidR="004C2AC9" w:rsidRPr="004C2AC9" w:rsidRDefault="004C2AC9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6BC87A22" w14:textId="3ADA02FD" w:rsidR="004C2AC9" w:rsidRPr="004C2AC9" w:rsidRDefault="00F3091B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165,770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026B4F" w14:textId="77777777" w:rsidR="004C2AC9" w:rsidRPr="004C2AC9" w:rsidRDefault="004C2AC9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8DB5A0A" w14:textId="40796C55" w:rsidR="004C2AC9" w:rsidRPr="004C2AC9" w:rsidRDefault="00F3091B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C82D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165,770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1A0F25" w14:textId="77777777" w:rsidR="004C2AC9" w:rsidRPr="004C2AC9" w:rsidRDefault="004C2AC9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CC3CC4A" w14:textId="573512AF" w:rsidR="004C2AC9" w:rsidRPr="004C2AC9" w:rsidRDefault="00F3091B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336A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161,612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C2AC9" w:rsidRPr="0021694B" w14:paraId="3F2D6620" w14:textId="77777777" w:rsidTr="00397E9E">
        <w:trPr>
          <w:trHeight w:val="261"/>
        </w:trPr>
        <w:tc>
          <w:tcPr>
            <w:tcW w:w="3240" w:type="dxa"/>
            <w:shd w:val="clear" w:color="auto" w:fill="auto"/>
          </w:tcPr>
          <w:p w14:paraId="1BFC56E7" w14:textId="77777777" w:rsidR="004C2AC9" w:rsidRPr="0021694B" w:rsidRDefault="004C2AC9" w:rsidP="004C2AC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82A9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3A9E9490" w14:textId="3CDFCB94" w:rsidR="004C2AC9" w:rsidRPr="004C2AC9" w:rsidRDefault="006D6310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B63E70" w14:textId="77777777" w:rsidR="004C2AC9" w:rsidRPr="004C2AC9" w:rsidRDefault="004C2AC9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A863EA2" w14:textId="1A2B737C" w:rsidR="004C2AC9" w:rsidRPr="004C2AC9" w:rsidRDefault="00F3091B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C82D59">
              <w:rPr>
                <w:rFonts w:ascii="Angsana New" w:hAnsi="Angsana New" w:cs="Angsana New"/>
                <w:sz w:val="28"/>
                <w:szCs w:val="28"/>
                <w:lang w:bidi="th-TH"/>
              </w:rPr>
              <w:t>438,320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1D8EB7" w14:textId="77777777" w:rsidR="004C2AC9" w:rsidRPr="004C2AC9" w:rsidRDefault="004C2AC9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7F8CF5C" w14:textId="28E8D153" w:rsidR="004C2AC9" w:rsidRPr="004C2AC9" w:rsidRDefault="00F3091B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C82D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438,320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37BDD6" w14:textId="77777777" w:rsidR="004C2AC9" w:rsidRPr="004C2AC9" w:rsidRDefault="004C2AC9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87A842B" w14:textId="07B229EC" w:rsidR="004C2AC9" w:rsidRPr="004C2AC9" w:rsidRDefault="00F3091B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336A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425,255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24266" w:rsidRPr="0021694B" w14:paraId="6087EDBB" w14:textId="77777777" w:rsidTr="00397E9E">
        <w:trPr>
          <w:trHeight w:val="261"/>
        </w:trPr>
        <w:tc>
          <w:tcPr>
            <w:tcW w:w="3240" w:type="dxa"/>
            <w:shd w:val="clear" w:color="auto" w:fill="auto"/>
          </w:tcPr>
          <w:p w14:paraId="198053EC" w14:textId="30FDDFC0" w:rsidR="00824266" w:rsidRPr="00082A96" w:rsidRDefault="00380C4C" w:rsidP="004C2AC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6B2049BE" w14:textId="7E6BA7B6" w:rsidR="00824266" w:rsidRPr="004C2AC9" w:rsidRDefault="007549BE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F309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B9E307" w14:textId="77777777" w:rsidR="00824266" w:rsidRPr="004C2AC9" w:rsidRDefault="00824266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064757B1" w14:textId="7091B2F9" w:rsidR="00824266" w:rsidRPr="004C2AC9" w:rsidRDefault="006D6310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FBD419" w14:textId="77777777" w:rsidR="00824266" w:rsidRPr="004C2AC9" w:rsidRDefault="00824266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D04C921" w14:textId="22323864" w:rsidR="00824266" w:rsidRPr="004C2AC9" w:rsidRDefault="00F3091B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C82D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BA4CF2E" w14:textId="77777777" w:rsidR="00824266" w:rsidRPr="004C2AC9" w:rsidRDefault="00824266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CACE989" w14:textId="4A4EEF3C" w:rsidR="00824266" w:rsidRPr="004C2AC9" w:rsidRDefault="00F3091B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336A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7812B575" w14:textId="77777777" w:rsidR="00DF41F2" w:rsidRDefault="00DF41F2" w:rsidP="00621744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40"/>
        <w:gridCol w:w="450"/>
        <w:gridCol w:w="1440"/>
      </w:tblGrid>
      <w:tr w:rsidR="00A465DA" w:rsidRPr="00250791" w14:paraId="66FA0F23" w14:textId="77777777" w:rsidTr="00CF313B">
        <w:trPr>
          <w:tblHeader/>
        </w:trPr>
        <w:tc>
          <w:tcPr>
            <w:tcW w:w="5760" w:type="dxa"/>
            <w:vMerge w:val="restart"/>
          </w:tcPr>
          <w:p w14:paraId="00C830C2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1B0341A5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65DA" w:rsidRPr="00250791" w14:paraId="1E79F06A" w14:textId="77777777" w:rsidTr="00CF313B">
        <w:trPr>
          <w:tblHeader/>
        </w:trPr>
        <w:tc>
          <w:tcPr>
            <w:tcW w:w="5760" w:type="dxa"/>
            <w:vMerge/>
            <w:shd w:val="clear" w:color="auto" w:fill="auto"/>
          </w:tcPr>
          <w:p w14:paraId="22239FE6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BA052F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0791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50" w:type="dxa"/>
          </w:tcPr>
          <w:p w14:paraId="3A65B29E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82295E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465DA" w:rsidRPr="00250791" w14:paraId="0FB996FD" w14:textId="77777777" w:rsidTr="00CF313B">
        <w:trPr>
          <w:tblHeader/>
        </w:trPr>
        <w:tc>
          <w:tcPr>
            <w:tcW w:w="5760" w:type="dxa"/>
            <w:shd w:val="clear" w:color="auto" w:fill="auto"/>
          </w:tcPr>
          <w:p w14:paraId="4708D040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29F480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3C95B6C1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90E54D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25079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465DA" w:rsidRPr="00250791" w14:paraId="6824B98A" w14:textId="77777777" w:rsidTr="00CF313B">
        <w:trPr>
          <w:tblHeader/>
        </w:trPr>
        <w:tc>
          <w:tcPr>
            <w:tcW w:w="5760" w:type="dxa"/>
            <w:shd w:val="clear" w:color="auto" w:fill="auto"/>
          </w:tcPr>
          <w:p w14:paraId="5DE21D7B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4691F304" w14:textId="00530CE3" w:rsidR="00A465DA" w:rsidRPr="00250791" w:rsidRDefault="00E6092B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0791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5079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50791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465DA" w:rsidRPr="00250791" w14:paraId="1626E374" w14:textId="77777777" w:rsidTr="00CF313B">
        <w:trPr>
          <w:tblHeader/>
        </w:trPr>
        <w:tc>
          <w:tcPr>
            <w:tcW w:w="5760" w:type="dxa"/>
            <w:shd w:val="clear" w:color="auto" w:fill="auto"/>
          </w:tcPr>
          <w:p w14:paraId="63EEE236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2507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50791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5E690DDA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7F455509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DC293E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65DA" w:rsidRPr="00250791" w14:paraId="58BC1755" w14:textId="77777777" w:rsidTr="00CF313B">
        <w:trPr>
          <w:tblHeader/>
        </w:trPr>
        <w:tc>
          <w:tcPr>
            <w:tcW w:w="5760" w:type="dxa"/>
            <w:shd w:val="clear" w:color="auto" w:fill="auto"/>
          </w:tcPr>
          <w:p w14:paraId="6CF087E5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440" w:type="dxa"/>
          </w:tcPr>
          <w:p w14:paraId="629A4337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53118BE4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308DC8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65DA" w:rsidRPr="00250791" w14:paraId="5A58E89D" w14:textId="77777777" w:rsidTr="00CF313B">
        <w:trPr>
          <w:tblHeader/>
        </w:trPr>
        <w:tc>
          <w:tcPr>
            <w:tcW w:w="5760" w:type="dxa"/>
            <w:shd w:val="clear" w:color="auto" w:fill="auto"/>
          </w:tcPr>
          <w:p w14:paraId="42D80460" w14:textId="77777777" w:rsidR="00A465DA" w:rsidRPr="00250791" w:rsidRDefault="00A465DA" w:rsidP="00A465DA">
            <w:pPr>
              <w:tabs>
                <w:tab w:val="clear" w:pos="227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25079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742CB150" w14:textId="77777777" w:rsidR="00A465DA" w:rsidRPr="00250791" w:rsidRDefault="00A465DA" w:rsidP="00523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(636,989)</w:t>
            </w:r>
          </w:p>
        </w:tc>
        <w:tc>
          <w:tcPr>
            <w:tcW w:w="450" w:type="dxa"/>
          </w:tcPr>
          <w:p w14:paraId="719B2D1D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1EB6D5" w14:textId="77777777" w:rsidR="00A465DA" w:rsidRPr="00250791" w:rsidRDefault="00A465DA" w:rsidP="00523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70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(636,989)</w:t>
            </w:r>
          </w:p>
        </w:tc>
      </w:tr>
      <w:tr w:rsidR="00A465DA" w:rsidRPr="00250791" w14:paraId="4D56411D" w14:textId="77777777" w:rsidTr="00CF313B">
        <w:trPr>
          <w:tblHeader/>
        </w:trPr>
        <w:tc>
          <w:tcPr>
            <w:tcW w:w="5760" w:type="dxa"/>
            <w:shd w:val="clear" w:color="auto" w:fill="auto"/>
          </w:tcPr>
          <w:p w14:paraId="1FE0A3B5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07F513F9" w14:textId="77777777" w:rsidR="00A465DA" w:rsidRPr="00250791" w:rsidRDefault="00A465DA" w:rsidP="00523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  <w:tc>
          <w:tcPr>
            <w:tcW w:w="450" w:type="dxa"/>
          </w:tcPr>
          <w:p w14:paraId="600BFA4B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8DE9FC" w14:textId="77777777" w:rsidR="00A465DA" w:rsidRPr="00250791" w:rsidRDefault="00A465DA" w:rsidP="00523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70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</w:tr>
    </w:tbl>
    <w:p w14:paraId="010CC3D7" w14:textId="77777777" w:rsidR="00A465DA" w:rsidRDefault="00A465DA" w:rsidP="0096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40"/>
        <w:gridCol w:w="450"/>
        <w:gridCol w:w="1440"/>
      </w:tblGrid>
      <w:tr w:rsidR="00A465DA" w:rsidRPr="00250791" w14:paraId="4DA814B6" w14:textId="77777777" w:rsidTr="00CF313B">
        <w:trPr>
          <w:tblHeader/>
        </w:trPr>
        <w:tc>
          <w:tcPr>
            <w:tcW w:w="5760" w:type="dxa"/>
            <w:vMerge w:val="restart"/>
          </w:tcPr>
          <w:p w14:paraId="61C1BB76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60418C16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65DA" w:rsidRPr="00250791" w14:paraId="3BADEF9F" w14:textId="77777777" w:rsidTr="00CF313B">
        <w:trPr>
          <w:tblHeader/>
        </w:trPr>
        <w:tc>
          <w:tcPr>
            <w:tcW w:w="5760" w:type="dxa"/>
            <w:vMerge/>
            <w:shd w:val="clear" w:color="auto" w:fill="auto"/>
          </w:tcPr>
          <w:p w14:paraId="442F7976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537A8F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0791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50" w:type="dxa"/>
          </w:tcPr>
          <w:p w14:paraId="59919FDB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E8194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465DA" w:rsidRPr="00250791" w14:paraId="204FB7B2" w14:textId="77777777" w:rsidTr="00CF313B">
        <w:trPr>
          <w:tblHeader/>
        </w:trPr>
        <w:tc>
          <w:tcPr>
            <w:tcW w:w="5760" w:type="dxa"/>
            <w:shd w:val="clear" w:color="auto" w:fill="auto"/>
          </w:tcPr>
          <w:p w14:paraId="1ACE6CF9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37477F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6FBED86E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81F990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25079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465DA" w:rsidRPr="00250791" w14:paraId="75726DC1" w14:textId="77777777" w:rsidTr="00CF313B">
        <w:trPr>
          <w:tblHeader/>
        </w:trPr>
        <w:tc>
          <w:tcPr>
            <w:tcW w:w="5760" w:type="dxa"/>
            <w:shd w:val="clear" w:color="auto" w:fill="auto"/>
          </w:tcPr>
          <w:p w14:paraId="2D46EBDA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14D2C8EA" w14:textId="0D222002" w:rsidR="00A465DA" w:rsidRPr="00250791" w:rsidRDefault="00E6092B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0791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5079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50791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465DA" w:rsidRPr="00250791" w14:paraId="2A54357E" w14:textId="77777777" w:rsidTr="00CF313B">
        <w:trPr>
          <w:tblHeader/>
        </w:trPr>
        <w:tc>
          <w:tcPr>
            <w:tcW w:w="5760" w:type="dxa"/>
            <w:shd w:val="clear" w:color="auto" w:fill="auto"/>
          </w:tcPr>
          <w:p w14:paraId="41E98085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2507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50791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35F44E73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78726D56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D97B18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65DA" w:rsidRPr="00250791" w14:paraId="1C9DF966" w14:textId="77777777" w:rsidTr="00CF313B">
        <w:trPr>
          <w:tblHeader/>
        </w:trPr>
        <w:tc>
          <w:tcPr>
            <w:tcW w:w="5760" w:type="dxa"/>
            <w:shd w:val="clear" w:color="auto" w:fill="auto"/>
          </w:tcPr>
          <w:p w14:paraId="7B94DA38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440" w:type="dxa"/>
          </w:tcPr>
          <w:p w14:paraId="18848012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2E31F168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06E578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65DA" w:rsidRPr="00250791" w14:paraId="2F9B3DCF" w14:textId="77777777" w:rsidTr="00CF313B">
        <w:trPr>
          <w:tblHeader/>
        </w:trPr>
        <w:tc>
          <w:tcPr>
            <w:tcW w:w="5760" w:type="dxa"/>
            <w:shd w:val="clear" w:color="auto" w:fill="auto"/>
          </w:tcPr>
          <w:p w14:paraId="7375787F" w14:textId="77777777" w:rsidR="00A465DA" w:rsidRPr="00250791" w:rsidRDefault="00A465DA" w:rsidP="00A465DA">
            <w:pPr>
              <w:tabs>
                <w:tab w:val="clear" w:pos="227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25079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7C9C940C" w14:textId="77777777" w:rsidR="00A465DA" w:rsidRPr="00250791" w:rsidRDefault="00A465DA" w:rsidP="00523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(185,745)</w:t>
            </w:r>
          </w:p>
        </w:tc>
        <w:tc>
          <w:tcPr>
            <w:tcW w:w="450" w:type="dxa"/>
          </w:tcPr>
          <w:p w14:paraId="1DE89090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FEB60E" w14:textId="77777777" w:rsidR="00A465DA" w:rsidRPr="00250791" w:rsidRDefault="00A465DA" w:rsidP="00523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(185,745)</w:t>
            </w:r>
          </w:p>
        </w:tc>
      </w:tr>
      <w:tr w:rsidR="00A465DA" w:rsidRPr="00250791" w14:paraId="4F869BC3" w14:textId="77777777" w:rsidTr="00CF313B">
        <w:trPr>
          <w:tblHeader/>
        </w:trPr>
        <w:tc>
          <w:tcPr>
            <w:tcW w:w="5760" w:type="dxa"/>
            <w:shd w:val="clear" w:color="auto" w:fill="auto"/>
          </w:tcPr>
          <w:p w14:paraId="719EF873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5079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AAE5434" w14:textId="77777777" w:rsidR="00A465DA" w:rsidRPr="00250791" w:rsidRDefault="00A465DA" w:rsidP="00523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(500,000)</w:t>
            </w:r>
          </w:p>
        </w:tc>
        <w:tc>
          <w:tcPr>
            <w:tcW w:w="450" w:type="dxa"/>
          </w:tcPr>
          <w:p w14:paraId="0CE1359F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D2C970" w14:textId="77777777" w:rsidR="00A465DA" w:rsidRPr="00250791" w:rsidRDefault="00A465DA" w:rsidP="00523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(500,000)</w:t>
            </w:r>
          </w:p>
        </w:tc>
      </w:tr>
      <w:tr w:rsidR="00A465DA" w:rsidRPr="00250791" w14:paraId="1E1728D3" w14:textId="77777777" w:rsidTr="00CF313B">
        <w:trPr>
          <w:tblHeader/>
        </w:trPr>
        <w:tc>
          <w:tcPr>
            <w:tcW w:w="5760" w:type="dxa"/>
            <w:shd w:val="clear" w:color="auto" w:fill="auto"/>
          </w:tcPr>
          <w:p w14:paraId="7A126C04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2FC6D00A" w14:textId="77777777" w:rsidR="00A465DA" w:rsidRPr="00250791" w:rsidRDefault="00A465DA" w:rsidP="00523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134</w:t>
            </w:r>
          </w:p>
        </w:tc>
        <w:tc>
          <w:tcPr>
            <w:tcW w:w="450" w:type="dxa"/>
          </w:tcPr>
          <w:p w14:paraId="7927C966" w14:textId="77777777" w:rsidR="00A465DA" w:rsidRPr="00250791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664FFC" w14:textId="77777777" w:rsidR="00A465DA" w:rsidRPr="00250791" w:rsidRDefault="00A465DA" w:rsidP="00523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134</w:t>
            </w:r>
          </w:p>
        </w:tc>
      </w:tr>
    </w:tbl>
    <w:p w14:paraId="7985FBEB" w14:textId="77777777" w:rsidR="003E7741" w:rsidRDefault="003E7741" w:rsidP="00A4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AC3CD3" w14:textId="77777777" w:rsidR="004127C6" w:rsidRDefault="0041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41E5B56" w14:textId="7E1D1B46" w:rsidR="009C2481" w:rsidRPr="0044662F" w:rsidRDefault="009C2481" w:rsidP="009C2481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44662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3BA2BA8C" w14:textId="77777777" w:rsidR="009C2481" w:rsidRPr="00AC52E5" w:rsidRDefault="009C2481" w:rsidP="009C2481">
      <w:pPr>
        <w:ind w:firstLine="540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70"/>
        <w:gridCol w:w="6840"/>
      </w:tblGrid>
      <w:tr w:rsidR="009C2481" w:rsidRPr="009F6774" w14:paraId="4677625E" w14:textId="77777777" w:rsidTr="002B392A">
        <w:trPr>
          <w:tblHeader/>
        </w:trPr>
        <w:tc>
          <w:tcPr>
            <w:tcW w:w="2160" w:type="dxa"/>
            <w:vAlign w:val="bottom"/>
          </w:tcPr>
          <w:p w14:paraId="6CDB7190" w14:textId="77777777" w:rsidR="009C2481" w:rsidRPr="001B50B1" w:rsidRDefault="009C2481" w:rsidP="002B392A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9A07FF3" w14:textId="77777777" w:rsidR="009C2481" w:rsidRPr="001B50B1" w:rsidRDefault="009C2481" w:rsidP="002B392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  <w:vAlign w:val="bottom"/>
          </w:tcPr>
          <w:p w14:paraId="5D5950A3" w14:textId="77777777" w:rsidR="009C2481" w:rsidRPr="001B50B1" w:rsidRDefault="009C2481" w:rsidP="002B392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C2481" w:rsidRPr="009F6774" w14:paraId="4D680BD8" w14:textId="77777777" w:rsidTr="002B392A">
        <w:tc>
          <w:tcPr>
            <w:tcW w:w="2160" w:type="dxa"/>
          </w:tcPr>
          <w:p w14:paraId="6D05923A" w14:textId="77777777" w:rsidR="009C2481" w:rsidRPr="001B50B1" w:rsidRDefault="009C2481" w:rsidP="002B392A">
            <w:pPr>
              <w:pStyle w:val="block"/>
              <w:spacing w:after="0" w:line="240" w:lineRule="atLeas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9C7B25C" w14:textId="77777777" w:rsidR="009C2481" w:rsidRPr="001B50B1" w:rsidRDefault="009C2481" w:rsidP="002B392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</w:tcPr>
          <w:p w14:paraId="4D122D7E" w14:textId="77777777" w:rsidR="009C2481" w:rsidRPr="001B50B1" w:rsidRDefault="009C2481" w:rsidP="002B392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D1072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6D10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</w:t>
            </w:r>
            <w:r w:rsidRPr="001B50B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2B9B4BD7" w14:textId="77777777" w:rsidR="009C2481" w:rsidRDefault="009C2481" w:rsidP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B93FEF" w14:textId="77777777" w:rsidR="00DB4CC3" w:rsidRPr="006A35D3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35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00D6A2F2" w14:textId="77777777" w:rsidR="00DB4CC3" w:rsidRPr="00292895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535DFC7" w14:textId="509C3418" w:rsidR="00DB4CC3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A35D3">
        <w:rPr>
          <w:rFonts w:ascii="Angsana New" w:hAnsi="Angsana New" w:hint="cs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กลุ่มบริษัทและบริษัทได้ทำสัญญาซื้อขายเงินตราต่างประเทศล่วงหน้ากับธนาคารในประเทศหลายแห่ง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ณ วันที่</w:t>
      </w:r>
      <w:r w:rsidRPr="006A35D3">
        <w:rPr>
          <w:rFonts w:ascii="Angsana New" w:hAnsi="Angsana New"/>
          <w:sz w:val="30"/>
          <w:szCs w:val="30"/>
          <w:cs/>
        </w:rPr>
        <w:br/>
      </w:r>
      <w:r w:rsidRPr="006A2236">
        <w:rPr>
          <w:rFonts w:ascii="Angsana New" w:hAnsi="Angsana New"/>
          <w:sz w:val="30"/>
          <w:szCs w:val="30"/>
        </w:rPr>
        <w:t>3</w:t>
      </w:r>
      <w:r w:rsidR="00C1622B">
        <w:rPr>
          <w:rFonts w:ascii="Angsana New" w:hAnsi="Angsana New"/>
          <w:sz w:val="30"/>
          <w:szCs w:val="30"/>
        </w:rPr>
        <w:t>0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="00753A01">
        <w:rPr>
          <w:rFonts w:ascii="Angsana New" w:hAnsi="Angsana New" w:hint="cs"/>
          <w:sz w:val="30"/>
          <w:szCs w:val="30"/>
          <w:cs/>
        </w:rPr>
        <w:t>กันยายน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2236">
        <w:rPr>
          <w:rFonts w:ascii="Angsana New" w:hAnsi="Angsana New"/>
          <w:sz w:val="30"/>
          <w:szCs w:val="30"/>
        </w:rPr>
        <w:t>2563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A2236">
        <w:rPr>
          <w:rFonts w:ascii="Angsana New" w:hAnsi="Angsana New"/>
          <w:sz w:val="30"/>
          <w:szCs w:val="30"/>
        </w:rPr>
        <w:t>31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A2236">
        <w:rPr>
          <w:rFonts w:ascii="Angsana New" w:hAnsi="Angsana New"/>
          <w:sz w:val="30"/>
          <w:szCs w:val="30"/>
        </w:rPr>
        <w:t>2562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3ED6A22C" w14:textId="77777777" w:rsidR="00DB4CC3" w:rsidRPr="0046473D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DB4CC3" w:rsidRPr="007445B3" w14:paraId="67BA4D74" w14:textId="77777777" w:rsidTr="00AB23B1">
        <w:trPr>
          <w:cantSplit/>
          <w:tblHeader/>
        </w:trPr>
        <w:tc>
          <w:tcPr>
            <w:tcW w:w="3690" w:type="dxa"/>
          </w:tcPr>
          <w:p w14:paraId="4B183EDC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7C3065B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DB4CC3" w:rsidRPr="007445B3" w14:paraId="59C97ACC" w14:textId="77777777" w:rsidTr="00AB23B1">
        <w:trPr>
          <w:cantSplit/>
          <w:tblHeader/>
        </w:trPr>
        <w:tc>
          <w:tcPr>
            <w:tcW w:w="3690" w:type="dxa"/>
          </w:tcPr>
          <w:p w14:paraId="713A5BA4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6DA901F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69D7E4AE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A6CC4E0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DB4CC3" w:rsidRPr="007445B3" w14:paraId="28708B7C" w14:textId="77777777" w:rsidTr="00AB23B1">
        <w:trPr>
          <w:cantSplit/>
          <w:tblHeader/>
        </w:trPr>
        <w:tc>
          <w:tcPr>
            <w:tcW w:w="3690" w:type="dxa"/>
          </w:tcPr>
          <w:p w14:paraId="2178D18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0A2332" w14:textId="694630C2" w:rsidR="00DB4CC3" w:rsidRPr="007445B3" w:rsidRDefault="00C1622B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0</w:t>
            </w: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753A01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26F50D22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2058E45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A2FBA64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0E798D" w14:textId="05FA3033" w:rsidR="00DB4CC3" w:rsidRPr="007445B3" w:rsidRDefault="00753A01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0</w:t>
            </w: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5A59ED4A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6F10C45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B4CC3" w:rsidRPr="007445B3" w14:paraId="61656774" w14:textId="77777777" w:rsidTr="00AB23B1">
        <w:trPr>
          <w:cantSplit/>
          <w:tblHeader/>
        </w:trPr>
        <w:tc>
          <w:tcPr>
            <w:tcW w:w="3690" w:type="dxa"/>
          </w:tcPr>
          <w:p w14:paraId="00A3D46A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8189B1C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53034847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FF8BF98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44DB0CAD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2821640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739C6113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450F36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</w:tr>
      <w:tr w:rsidR="00DB4CC3" w:rsidRPr="007445B3" w14:paraId="4A805594" w14:textId="77777777" w:rsidTr="00AB23B1">
        <w:trPr>
          <w:cantSplit/>
          <w:tblHeader/>
        </w:trPr>
        <w:tc>
          <w:tcPr>
            <w:tcW w:w="3690" w:type="dxa"/>
          </w:tcPr>
          <w:p w14:paraId="0A3EA90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20E6595E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3FFF21FF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9C80BFA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B4CC3" w:rsidRPr="007445B3" w14:paraId="2763A527" w14:textId="77777777" w:rsidTr="00AB23B1">
        <w:trPr>
          <w:cantSplit/>
        </w:trPr>
        <w:tc>
          <w:tcPr>
            <w:tcW w:w="3690" w:type="dxa"/>
          </w:tcPr>
          <w:p w14:paraId="49C473F1" w14:textId="77777777" w:rsidR="00DB4CC3" w:rsidRPr="007445B3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0A0CC7B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D13BB1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EBA0D6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85F9AC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823B6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0EC9FE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367FD0C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B4CC3" w:rsidRPr="007445B3" w14:paraId="79C38FDF" w14:textId="77777777" w:rsidTr="00AB23B1">
        <w:trPr>
          <w:cantSplit/>
        </w:trPr>
        <w:tc>
          <w:tcPr>
            <w:tcW w:w="3690" w:type="dxa"/>
          </w:tcPr>
          <w:p w14:paraId="34C3A34F" w14:textId="77777777" w:rsidR="00DB4CC3" w:rsidRPr="007445B3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505CD4E1" w14:textId="119EC46E" w:rsidR="00DB4CC3" w:rsidRPr="007445B3" w:rsidRDefault="00752EDA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270" w:type="dxa"/>
            <w:vAlign w:val="bottom"/>
          </w:tcPr>
          <w:p w14:paraId="145FAB03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5303B74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7445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270" w:type="dxa"/>
            <w:vAlign w:val="bottom"/>
          </w:tcPr>
          <w:p w14:paraId="16658ECF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24617B" w14:textId="0B4224F5" w:rsidR="00DB4CC3" w:rsidRPr="007445B3" w:rsidRDefault="00752EDA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13,200</w:t>
            </w:r>
          </w:p>
        </w:tc>
        <w:tc>
          <w:tcPr>
            <w:tcW w:w="270" w:type="dxa"/>
          </w:tcPr>
          <w:p w14:paraId="7BBC940E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C88DE44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 w:rsidRPr="007445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649</w:t>
            </w:r>
          </w:p>
        </w:tc>
      </w:tr>
      <w:tr w:rsidR="00DB4CC3" w:rsidRPr="007445B3" w14:paraId="411CFA15" w14:textId="77777777" w:rsidTr="00AB23B1">
        <w:trPr>
          <w:cantSplit/>
        </w:trPr>
        <w:tc>
          <w:tcPr>
            <w:tcW w:w="3690" w:type="dxa"/>
          </w:tcPr>
          <w:p w14:paraId="5E734E8D" w14:textId="77777777" w:rsidR="00DB4CC3" w:rsidRPr="007445B3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sz w:val="30"/>
                <w:szCs w:val="30"/>
                <w:cs/>
              </w:rPr>
              <w:t>สกุลเงินดอลลาร์สิงคโปร์</w:t>
            </w:r>
          </w:p>
        </w:tc>
        <w:tc>
          <w:tcPr>
            <w:tcW w:w="1170" w:type="dxa"/>
            <w:vAlign w:val="bottom"/>
          </w:tcPr>
          <w:p w14:paraId="089970D6" w14:textId="12E2763F" w:rsidR="00DB4CC3" w:rsidRPr="007445B3" w:rsidRDefault="00752EDA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8A6DA8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69D6414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270" w:type="dxa"/>
            <w:vAlign w:val="bottom"/>
          </w:tcPr>
          <w:p w14:paraId="4F1526E3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81ACAD" w14:textId="0390714C" w:rsidR="00DB4CC3" w:rsidRPr="007445B3" w:rsidRDefault="00752EDA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CA5D5C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46C7DA5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7445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337</w:t>
            </w:r>
          </w:p>
        </w:tc>
      </w:tr>
    </w:tbl>
    <w:p w14:paraId="6B828A18" w14:textId="208BDBDE" w:rsidR="004127C6" w:rsidRDefault="0041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DB4CC3" w:rsidRPr="001C10D9" w14:paraId="4114DCB2" w14:textId="77777777" w:rsidTr="00AB23B1">
        <w:trPr>
          <w:cantSplit/>
        </w:trPr>
        <w:tc>
          <w:tcPr>
            <w:tcW w:w="3690" w:type="dxa"/>
          </w:tcPr>
          <w:p w14:paraId="5B87C9D7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C10D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490" w:type="dxa"/>
            <w:gridSpan w:val="7"/>
          </w:tcPr>
          <w:p w14:paraId="03572436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B4CC3" w:rsidRPr="001C10D9" w14:paraId="1F0BC139" w14:textId="77777777" w:rsidTr="00AB23B1">
        <w:trPr>
          <w:cantSplit/>
        </w:trPr>
        <w:tc>
          <w:tcPr>
            <w:tcW w:w="3690" w:type="dxa"/>
          </w:tcPr>
          <w:p w14:paraId="58637187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A073237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011E5096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3062D7D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DB4CC3" w:rsidRPr="001C10D9" w14:paraId="0BFD4DD6" w14:textId="77777777" w:rsidTr="00AB23B1">
        <w:trPr>
          <w:cantSplit/>
        </w:trPr>
        <w:tc>
          <w:tcPr>
            <w:tcW w:w="3690" w:type="dxa"/>
          </w:tcPr>
          <w:p w14:paraId="21005826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54269FC" w14:textId="7F2FB0CD" w:rsidR="00DB4CC3" w:rsidRPr="001C10D9" w:rsidRDefault="00816CFB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0</w:t>
            </w: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7FE89EE7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250EE0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1C10D9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AB8687E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F8D5755" w14:textId="5907632D" w:rsidR="00DB4CC3" w:rsidRPr="001C10D9" w:rsidRDefault="00816CFB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0</w:t>
            </w: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5C5C1C23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B056C3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1C10D9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B4CC3" w:rsidRPr="001C10D9" w14:paraId="66DC3562" w14:textId="77777777" w:rsidTr="00AB23B1">
        <w:trPr>
          <w:cantSplit/>
        </w:trPr>
        <w:tc>
          <w:tcPr>
            <w:tcW w:w="3690" w:type="dxa"/>
          </w:tcPr>
          <w:p w14:paraId="0F9FB9CD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DA7A3A4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233DD74C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7936E2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433B3F63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2FB9726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18E27302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262E446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</w:tr>
      <w:tr w:rsidR="00DB4CC3" w:rsidRPr="001C10D9" w14:paraId="62CCD832" w14:textId="77777777" w:rsidTr="00AB23B1">
        <w:trPr>
          <w:cantSplit/>
        </w:trPr>
        <w:tc>
          <w:tcPr>
            <w:tcW w:w="3690" w:type="dxa"/>
          </w:tcPr>
          <w:p w14:paraId="28F8D648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6D414E49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7D654751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16DF7EC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B4CC3" w:rsidRPr="001C10D9" w14:paraId="291F4E2E" w14:textId="77777777" w:rsidTr="00AB23B1">
        <w:trPr>
          <w:cantSplit/>
        </w:trPr>
        <w:tc>
          <w:tcPr>
            <w:tcW w:w="3690" w:type="dxa"/>
          </w:tcPr>
          <w:p w14:paraId="024343E7" w14:textId="77777777" w:rsidR="00DB4CC3" w:rsidRPr="001C10D9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10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699097FB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B2378B0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D9D61F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F8498A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2A0AA6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E76223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ACBEC5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4CC3" w:rsidRPr="001C10D9" w14:paraId="235C234D" w14:textId="77777777" w:rsidTr="00AB23B1">
        <w:trPr>
          <w:cantSplit/>
        </w:trPr>
        <w:tc>
          <w:tcPr>
            <w:tcW w:w="3690" w:type="dxa"/>
          </w:tcPr>
          <w:p w14:paraId="3107008C" w14:textId="77777777" w:rsidR="00DB4CC3" w:rsidRPr="001C10D9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74ACB96C" w14:textId="4808040D" w:rsidR="00DB4CC3" w:rsidRPr="001C10D9" w:rsidRDefault="00CE5020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270" w:type="dxa"/>
            <w:vAlign w:val="bottom"/>
          </w:tcPr>
          <w:p w14:paraId="215257C7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FE245D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1C10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vAlign w:val="bottom"/>
          </w:tcPr>
          <w:p w14:paraId="26C5F108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BC9374" w14:textId="706E7E4F" w:rsidR="00DB4CC3" w:rsidRPr="001C10D9" w:rsidRDefault="00CE5020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6,578</w:t>
            </w:r>
          </w:p>
        </w:tc>
        <w:tc>
          <w:tcPr>
            <w:tcW w:w="270" w:type="dxa"/>
          </w:tcPr>
          <w:p w14:paraId="677190EB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18807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1C10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566</w:t>
            </w:r>
          </w:p>
        </w:tc>
      </w:tr>
    </w:tbl>
    <w:p w14:paraId="20C301A3" w14:textId="77777777" w:rsidR="00DB4CC3" w:rsidRPr="00292895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8"/>
          <w:szCs w:val="28"/>
        </w:rPr>
      </w:pPr>
    </w:p>
    <w:p w14:paraId="74229AAF" w14:textId="55D7AB8B" w:rsidR="00DB4CC3" w:rsidRPr="002D3481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2D3481">
        <w:rPr>
          <w:rFonts w:ascii="Angsana New" w:hAnsi="Angsana New" w:hint="cs"/>
          <w:spacing w:val="-6"/>
          <w:sz w:val="30"/>
          <w:szCs w:val="30"/>
          <w:cs/>
        </w:rPr>
        <w:t>สัญญา</w:t>
      </w:r>
      <w:r w:rsidRPr="004C2AC9">
        <w:rPr>
          <w:rFonts w:ascii="Angsana New" w:hAnsi="Angsana New" w:hint="cs"/>
          <w:spacing w:val="-6"/>
          <w:sz w:val="30"/>
          <w:szCs w:val="30"/>
          <w:cs/>
        </w:rPr>
        <w:t>ดังกล่าวจะทยอยครบกำหนด</w:t>
      </w:r>
      <w:r w:rsidRPr="00C76E56">
        <w:rPr>
          <w:rFonts w:ascii="Angsana New" w:hAnsi="Angsana New" w:hint="cs"/>
          <w:spacing w:val="-6"/>
          <w:sz w:val="30"/>
          <w:szCs w:val="30"/>
          <w:cs/>
        </w:rPr>
        <w:t>ภายในเดือน</w:t>
      </w:r>
      <w:r w:rsidR="00C76E56" w:rsidRPr="00C76E56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Pr="00C76E5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76E56">
        <w:rPr>
          <w:rFonts w:ascii="Angsana New" w:hAnsi="Angsana New" w:hint="cs"/>
          <w:spacing w:val="-6"/>
          <w:sz w:val="30"/>
          <w:szCs w:val="30"/>
        </w:rPr>
        <w:t>256</w:t>
      </w:r>
      <w:r w:rsidR="00C76E56">
        <w:rPr>
          <w:rFonts w:ascii="Angsana New" w:hAnsi="Angsana New"/>
          <w:spacing w:val="-6"/>
          <w:sz w:val="30"/>
          <w:szCs w:val="30"/>
        </w:rPr>
        <w:t>4</w:t>
      </w:r>
      <w:r w:rsidRPr="004C2AC9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4C2AC9">
        <w:rPr>
          <w:rFonts w:ascii="Angsana New" w:hAnsi="Angsana New" w:hint="cs"/>
          <w:i/>
          <w:iCs/>
          <w:spacing w:val="-6"/>
          <w:sz w:val="30"/>
          <w:szCs w:val="30"/>
        </w:rPr>
        <w:t xml:space="preserve">(31 </w:t>
      </w:r>
      <w:r w:rsidRPr="004C2AC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Pr="004C2AC9">
        <w:rPr>
          <w:rFonts w:ascii="Angsana New" w:hAnsi="Angsana New" w:hint="cs"/>
          <w:i/>
          <w:iCs/>
          <w:spacing w:val="-6"/>
          <w:sz w:val="30"/>
          <w:szCs w:val="30"/>
        </w:rPr>
        <w:t>256</w:t>
      </w:r>
      <w:r w:rsidRPr="004C2AC9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Pr="004C2AC9">
        <w:rPr>
          <w:rFonts w:ascii="Angsana New" w:hAnsi="Angsana New" w:hint="cs"/>
          <w:i/>
          <w:iCs/>
          <w:spacing w:val="-6"/>
          <w:sz w:val="30"/>
          <w:szCs w:val="30"/>
        </w:rPr>
        <w:t>: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 xml:space="preserve">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ครบกำหนดภายในเดือนมิถุนายน </w:t>
      </w:r>
      <w:r w:rsidRPr="006A2236">
        <w:rPr>
          <w:rFonts w:ascii="Angsana New" w:hAnsi="Angsana New" w:hint="cs"/>
          <w:i/>
          <w:iCs/>
          <w:spacing w:val="-6"/>
          <w:sz w:val="30"/>
          <w:szCs w:val="30"/>
        </w:rPr>
        <w:t>256</w:t>
      </w:r>
      <w:r w:rsidRPr="006A2236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>)</w:t>
      </w:r>
    </w:p>
    <w:p w14:paraId="6E952EEC" w14:textId="11BB7768" w:rsidR="00DB4CC3" w:rsidRDefault="00DB4CC3" w:rsidP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FE09723" w14:textId="4613090F" w:rsidR="00F171AC" w:rsidRDefault="00F171AC" w:rsidP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34F5B24" w14:textId="77777777" w:rsidR="00F171AC" w:rsidRPr="004C2AC9" w:rsidRDefault="00F171AC" w:rsidP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DF9097B" w14:textId="77777777" w:rsidR="00963294" w:rsidRPr="009916B2" w:rsidRDefault="00963294" w:rsidP="0096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6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45ED6FED" w14:textId="77777777" w:rsidR="00E30777" w:rsidRPr="00250791" w:rsidRDefault="00E30777" w:rsidP="0096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0EBB26F" w14:textId="15313430" w:rsidR="00BA7407" w:rsidRDefault="00E30777" w:rsidP="0096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30777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E30777">
        <w:rPr>
          <w:rFonts w:ascii="Angsana New" w:hAnsi="Angsana New" w:hint="cs"/>
          <w:sz w:val="30"/>
          <w:szCs w:val="30"/>
        </w:rPr>
        <w:t xml:space="preserve"> </w:t>
      </w:r>
      <w:r w:rsidRPr="00E30777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</w:t>
      </w:r>
      <w:r>
        <w:rPr>
          <w:rFonts w:ascii="Angsana New" w:hAnsi="Angsana New"/>
          <w:sz w:val="30"/>
          <w:szCs w:val="30"/>
        </w:rPr>
        <w:br/>
      </w:r>
      <w:r w:rsidRPr="00E30777">
        <w:rPr>
          <w:rFonts w:ascii="Angsana New" w:hAnsi="Angsana New" w:hint="cs"/>
          <w:sz w:val="30"/>
          <w:szCs w:val="30"/>
          <w:cs/>
        </w:rPr>
        <w:t>ด้านเครดิตจากประสบการณ์ในอดีต</w:t>
      </w:r>
      <w:r w:rsidRPr="00E30777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E30777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อย่างไรก็ตาม ตามที่ได้กล่าวไว้ในหมายเหตุข้อ </w:t>
      </w:r>
      <w:r>
        <w:rPr>
          <w:rFonts w:ascii="Angsana New" w:hAnsi="Angsana New"/>
          <w:sz w:val="30"/>
          <w:szCs w:val="30"/>
        </w:rPr>
        <w:t>3 (</w:t>
      </w:r>
      <w:r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กลุ่มบริษัทเลือกปฏิบัติตามแนวปฏิบัติทางการบัญชี </w:t>
      </w:r>
      <w:r w:rsidRPr="00E30777">
        <w:rPr>
          <w:rFonts w:ascii="Angsana New" w:hAnsi="Angsana New" w:hint="cs"/>
          <w:sz w:val="30"/>
          <w:szCs w:val="30"/>
          <w:cs/>
        </w:rPr>
        <w:t>เรื่อง มาตรการผ่อนปรนชั่วคราวสำหรับทางเลือกเพิ่มเติมทา</w:t>
      </w:r>
      <w:r w:rsidR="00362424">
        <w:rPr>
          <w:rFonts w:ascii="Angsana New" w:hAnsi="Angsana New" w:hint="cs"/>
          <w:sz w:val="30"/>
          <w:szCs w:val="30"/>
          <w:cs/>
        </w:rPr>
        <w:t>ง</w:t>
      </w:r>
      <w:r w:rsidRPr="00E30777">
        <w:rPr>
          <w:rFonts w:ascii="Angsana New" w:hAnsi="Angsana New" w:hint="cs"/>
          <w:sz w:val="30"/>
          <w:szCs w:val="30"/>
          <w:cs/>
        </w:rPr>
        <w:t>บัญชีเพื่อรองรับผลกระทบจากสถานการณ์การแพร่ระบาดของโรคติดเชื้อไวรัส โคโรนา</w:t>
      </w:r>
      <w:r w:rsidRPr="00E30777">
        <w:rPr>
          <w:rFonts w:ascii="Angsana New" w:hAnsi="Angsana New"/>
          <w:sz w:val="30"/>
          <w:szCs w:val="30"/>
          <w:cs/>
        </w:rPr>
        <w:t xml:space="preserve"> </w:t>
      </w:r>
      <w:r w:rsidR="008E326D">
        <w:rPr>
          <w:rFonts w:ascii="Angsana New" w:hAnsi="Angsana New"/>
          <w:sz w:val="30"/>
          <w:szCs w:val="30"/>
        </w:rPr>
        <w:t>2019</w:t>
      </w:r>
      <w:r w:rsidRPr="00E30777">
        <w:rPr>
          <w:rFonts w:ascii="Angsana New" w:hAnsi="Angsana New"/>
          <w:sz w:val="30"/>
          <w:szCs w:val="30"/>
          <w:cs/>
        </w:rPr>
        <w:t xml:space="preserve"> (</w:t>
      </w:r>
      <w:r w:rsidR="008E326D">
        <w:rPr>
          <w:rFonts w:ascii="Angsana New" w:hAnsi="Angsana New"/>
          <w:sz w:val="30"/>
          <w:szCs w:val="30"/>
        </w:rPr>
        <w:t>COVID-19</w:t>
      </w:r>
      <w:r w:rsidRPr="00E30777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สำหรับการพิจารณาการด้อยค่าของลูกหนี้การค้า</w:t>
      </w:r>
    </w:p>
    <w:p w14:paraId="1BABD0EF" w14:textId="77777777" w:rsidR="00F06182" w:rsidRPr="00F06182" w:rsidRDefault="00F06182" w:rsidP="0096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  <w:cs/>
        </w:rPr>
      </w:pPr>
    </w:p>
    <w:p w14:paraId="2D293646" w14:textId="766853FC" w:rsidR="005A4CB3" w:rsidRPr="00F171AC" w:rsidRDefault="005A4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8"/>
          <w:szCs w:val="8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169"/>
        <w:gridCol w:w="269"/>
        <w:gridCol w:w="1171"/>
        <w:gridCol w:w="269"/>
        <w:gridCol w:w="1178"/>
      </w:tblGrid>
      <w:tr w:rsidR="00D51214" w:rsidRPr="005E2844" w14:paraId="5DBE335F" w14:textId="77777777" w:rsidTr="00A303F6">
        <w:tc>
          <w:tcPr>
            <w:tcW w:w="2814" w:type="pct"/>
            <w:vAlign w:val="bottom"/>
          </w:tcPr>
          <w:p w14:paraId="2113EF20" w14:textId="77777777" w:rsidR="00D51214" w:rsidRPr="00970C9B" w:rsidRDefault="00940916" w:rsidP="00D5121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4" w:name="_Hlk40184449"/>
            <w:r w:rsidRPr="00970C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0" w:type="pct"/>
          </w:tcPr>
          <w:p w14:paraId="14C97459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0F812605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89C3D52" w14:textId="77777777" w:rsidR="00D51214" w:rsidRPr="00970C9B" w:rsidRDefault="00D51214" w:rsidP="00D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4CE952C6" w14:textId="77777777" w:rsidR="00D51214" w:rsidRPr="00970C9B" w:rsidRDefault="00D51214" w:rsidP="00D5121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E19438F" w14:textId="77777777" w:rsidR="00D51214" w:rsidRPr="00970C9B" w:rsidRDefault="00D51214" w:rsidP="00D51214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A417F52" w14:textId="77777777" w:rsidR="00D51214" w:rsidRPr="00970C9B" w:rsidRDefault="00D51214" w:rsidP="00D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40916" w:rsidRPr="005E2844" w14:paraId="1626691A" w14:textId="77777777" w:rsidTr="00B34C49">
        <w:tc>
          <w:tcPr>
            <w:tcW w:w="2814" w:type="pct"/>
          </w:tcPr>
          <w:p w14:paraId="64C5A165" w14:textId="7E718AB3" w:rsidR="00940916" w:rsidRPr="00970C9B" w:rsidRDefault="00940916" w:rsidP="0094091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5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16C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70C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30" w:type="pct"/>
          </w:tcPr>
          <w:p w14:paraId="0CCD9063" w14:textId="77777777" w:rsidR="00940916" w:rsidRPr="00970C9B" w:rsidRDefault="00940916" w:rsidP="00940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70C9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45" w:type="pct"/>
          </w:tcPr>
          <w:p w14:paraId="4528E0A2" w14:textId="77777777" w:rsidR="00940916" w:rsidRPr="00970C9B" w:rsidRDefault="00940916" w:rsidP="00940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4C3E894F" w14:textId="77777777" w:rsidR="00940916" w:rsidRPr="00970C9B" w:rsidRDefault="00940916" w:rsidP="00940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70C9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1214" w:rsidRPr="005E2844" w14:paraId="5488440C" w14:textId="77777777" w:rsidTr="00735376">
        <w:tc>
          <w:tcPr>
            <w:tcW w:w="2814" w:type="pct"/>
          </w:tcPr>
          <w:p w14:paraId="5A9AD645" w14:textId="77777777" w:rsidR="00D51214" w:rsidRPr="00970C9B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0" w:type="pct"/>
          </w:tcPr>
          <w:p w14:paraId="011B0E61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60355A4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8F9231C" w14:textId="77777777" w:rsidR="00D51214" w:rsidRPr="00454E91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" w:type="pct"/>
          </w:tcPr>
          <w:p w14:paraId="18C4C6CB" w14:textId="77777777" w:rsidR="00D51214" w:rsidRPr="00454E91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5" w:type="pct"/>
          </w:tcPr>
          <w:p w14:paraId="500B1743" w14:textId="77777777" w:rsidR="00D51214" w:rsidRPr="00454E91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D51214" w:rsidRPr="005E2844" w14:paraId="589A560D" w14:textId="77777777" w:rsidTr="00735376">
        <w:tc>
          <w:tcPr>
            <w:tcW w:w="2814" w:type="pct"/>
          </w:tcPr>
          <w:p w14:paraId="0AA770FB" w14:textId="77777777" w:rsidR="00D51214" w:rsidRPr="00970C9B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630" w:type="pct"/>
          </w:tcPr>
          <w:p w14:paraId="54A600E2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F7CC4AD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092143C" w14:textId="2D0D0BF7" w:rsidR="00D51214" w:rsidRPr="00B76CAC" w:rsidRDefault="0088713B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F1F3783" w14:textId="77777777" w:rsidR="00D51214" w:rsidRPr="00B76CAC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5BA15DDA" w14:textId="29B05C46" w:rsidR="00D51214" w:rsidRPr="00B76CAC" w:rsidRDefault="00E37505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24,807</w:t>
            </w:r>
          </w:p>
        </w:tc>
      </w:tr>
      <w:tr w:rsidR="00D51214" w:rsidRPr="005E2844" w14:paraId="11BD81CA" w14:textId="77777777" w:rsidTr="00735376">
        <w:tc>
          <w:tcPr>
            <w:tcW w:w="2814" w:type="pct"/>
          </w:tcPr>
          <w:p w14:paraId="33E4131B" w14:textId="77777777" w:rsidR="00D51214" w:rsidRPr="00970C9B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970C9B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30" w:type="pct"/>
          </w:tcPr>
          <w:p w14:paraId="4FBDB93E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3C784F79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</w:tcPr>
          <w:p w14:paraId="6E8DA787" w14:textId="77777777" w:rsidR="00D51214" w:rsidRPr="00B76CAC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B60C653" w14:textId="77777777" w:rsidR="00D51214" w:rsidRPr="00B76CAC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5AA547BA" w14:textId="77777777" w:rsidR="00D51214" w:rsidRPr="00B76CAC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2A41" w:rsidRPr="005E2844" w14:paraId="10001CEB" w14:textId="77777777" w:rsidTr="00EB2A41">
        <w:trPr>
          <w:trHeight w:val="330"/>
        </w:trPr>
        <w:tc>
          <w:tcPr>
            <w:tcW w:w="2814" w:type="pct"/>
          </w:tcPr>
          <w:p w14:paraId="2E28E658" w14:textId="77777777" w:rsidR="00EB2A41" w:rsidRPr="00970C9B" w:rsidRDefault="00EB2A41" w:rsidP="00EB2A4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0" w:type="pct"/>
          </w:tcPr>
          <w:p w14:paraId="72198E24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596EE28E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  <w:shd w:val="clear" w:color="auto" w:fill="auto"/>
          </w:tcPr>
          <w:p w14:paraId="0DF63595" w14:textId="6890CC15" w:rsidR="00EB2A41" w:rsidRPr="00B76CAC" w:rsidRDefault="0088713B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972605C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shd w:val="clear" w:color="auto" w:fill="auto"/>
          </w:tcPr>
          <w:p w14:paraId="73E76AFB" w14:textId="3C2AA527" w:rsidR="00EB2A41" w:rsidRPr="00B76CAC" w:rsidRDefault="00E37505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5,507</w:t>
            </w:r>
          </w:p>
        </w:tc>
      </w:tr>
      <w:tr w:rsidR="00EB2A41" w:rsidRPr="005E2844" w14:paraId="05CD644C" w14:textId="77777777" w:rsidTr="00866AE2">
        <w:tc>
          <w:tcPr>
            <w:tcW w:w="2814" w:type="pct"/>
          </w:tcPr>
          <w:p w14:paraId="01F74A05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0" w:type="pct"/>
          </w:tcPr>
          <w:p w14:paraId="06DF603C" w14:textId="3E66C8DF" w:rsidR="00EB2A41" w:rsidRPr="00970C9B" w:rsidRDefault="00E6092B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427B9D0A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1B445ECB" w14:textId="5C14ADD7" w:rsidR="00EB2A41" w:rsidRPr="00B76CAC" w:rsidRDefault="0088713B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8F557F5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673C0D0C" w14:textId="58E48D5D" w:rsidR="00EB2A41" w:rsidRPr="00B76CAC" w:rsidRDefault="00E37505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30,314</w:t>
            </w:r>
          </w:p>
        </w:tc>
      </w:tr>
      <w:tr w:rsidR="00EB2A41" w:rsidRPr="005E2844" w14:paraId="68D3A86F" w14:textId="77777777" w:rsidTr="00735376">
        <w:tc>
          <w:tcPr>
            <w:tcW w:w="2814" w:type="pct"/>
          </w:tcPr>
          <w:p w14:paraId="338D7068" w14:textId="77777777" w:rsidR="00EB2A41" w:rsidRPr="00250791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highlight w:val="yellow"/>
                <w:lang w:val="en-US" w:eastAsia="en-US"/>
              </w:rPr>
            </w:pPr>
          </w:p>
        </w:tc>
        <w:tc>
          <w:tcPr>
            <w:tcW w:w="630" w:type="pct"/>
          </w:tcPr>
          <w:p w14:paraId="541E137B" w14:textId="77777777" w:rsidR="00EB2A41" w:rsidRPr="00250791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20DE3D63" w14:textId="77777777" w:rsidR="00EB2A41" w:rsidRPr="00250791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8E5C16E" w14:textId="77777777" w:rsidR="00EB2A41" w:rsidRPr="00250791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5" w:type="pct"/>
          </w:tcPr>
          <w:p w14:paraId="713A50DB" w14:textId="77777777" w:rsidR="00EB2A41" w:rsidRPr="00250791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53CCEBA" w14:textId="77777777" w:rsidR="00EB2A41" w:rsidRPr="00250791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EB2A41" w:rsidRPr="005E2844" w14:paraId="307FF456" w14:textId="77777777" w:rsidTr="00735376">
        <w:tc>
          <w:tcPr>
            <w:tcW w:w="2814" w:type="pct"/>
          </w:tcPr>
          <w:p w14:paraId="1AF195A0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30" w:type="pct"/>
          </w:tcPr>
          <w:p w14:paraId="4105D2CC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774B461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3389FAA" w14:textId="77777777" w:rsidR="00EB2A41" w:rsidRPr="00B76CAC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E521FF6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0FA10D17" w14:textId="77777777" w:rsidR="00EB2A41" w:rsidRPr="00B76CAC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2A41" w:rsidRPr="005E2844" w14:paraId="78440CCE" w14:textId="77777777" w:rsidTr="00735376">
        <w:tc>
          <w:tcPr>
            <w:tcW w:w="2814" w:type="pct"/>
          </w:tcPr>
          <w:p w14:paraId="37CD5DEF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630" w:type="pct"/>
          </w:tcPr>
          <w:p w14:paraId="5C9979BB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6DFE7F5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6D2607E" w14:textId="65FBDB5E" w:rsidR="00EB2A41" w:rsidRPr="00B76CAC" w:rsidRDefault="0088713B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214,423</w:t>
            </w:r>
          </w:p>
        </w:tc>
        <w:tc>
          <w:tcPr>
            <w:tcW w:w="145" w:type="pct"/>
          </w:tcPr>
          <w:p w14:paraId="5FCCAE58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4A494760" w14:textId="267ADBCA" w:rsidR="00EB2A41" w:rsidRPr="00B76CAC" w:rsidRDefault="00E37505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95,7</w:t>
            </w:r>
            <w:r w:rsidR="00D2264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B2A41" w:rsidRPr="005E2844" w14:paraId="615CBD00" w14:textId="77777777" w:rsidTr="00735376">
        <w:tc>
          <w:tcPr>
            <w:tcW w:w="2814" w:type="pct"/>
          </w:tcPr>
          <w:p w14:paraId="65AC405B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970C9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0" w:type="pct"/>
          </w:tcPr>
          <w:p w14:paraId="1C2DD746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5A867B5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89F44F9" w14:textId="77777777" w:rsidR="00EB2A41" w:rsidRPr="00B76CAC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125E378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4594325C" w14:textId="77777777" w:rsidR="00EB2A41" w:rsidRPr="00B76CAC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2A41" w:rsidRPr="005E2844" w14:paraId="361B1C97" w14:textId="77777777" w:rsidTr="00735376">
        <w:tc>
          <w:tcPr>
            <w:tcW w:w="2814" w:type="pct"/>
          </w:tcPr>
          <w:p w14:paraId="3DCB9113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70C9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70C9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</w:tcPr>
          <w:p w14:paraId="45896B35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3E299E9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7374853" w14:textId="72900828" w:rsidR="00EB2A41" w:rsidRPr="00B76CAC" w:rsidRDefault="0088713B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56,063</w:t>
            </w:r>
          </w:p>
        </w:tc>
        <w:tc>
          <w:tcPr>
            <w:tcW w:w="145" w:type="pct"/>
          </w:tcPr>
          <w:p w14:paraId="4EDE7955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47E1A245" w14:textId="786DE283" w:rsidR="00EB2A41" w:rsidRPr="00B76CAC" w:rsidRDefault="00E37505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15,162</w:t>
            </w:r>
          </w:p>
        </w:tc>
      </w:tr>
      <w:tr w:rsidR="00EB2A41" w:rsidRPr="005E2844" w14:paraId="5F3F7E2E" w14:textId="77777777" w:rsidTr="00735376">
        <w:tc>
          <w:tcPr>
            <w:tcW w:w="2814" w:type="pct"/>
          </w:tcPr>
          <w:p w14:paraId="4924996F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</w:tcPr>
          <w:p w14:paraId="1C1F033B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CCBA1FB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B121930" w14:textId="24250D4F" w:rsidR="00EB2A41" w:rsidRPr="00B76CAC" w:rsidRDefault="0088713B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7,450</w:t>
            </w:r>
          </w:p>
        </w:tc>
        <w:tc>
          <w:tcPr>
            <w:tcW w:w="145" w:type="pct"/>
          </w:tcPr>
          <w:p w14:paraId="605D1BC7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6EFF9D39" w14:textId="77615C3E" w:rsidR="00EB2A41" w:rsidRPr="00B76CAC" w:rsidRDefault="00E37505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2,460</w:t>
            </w:r>
          </w:p>
        </w:tc>
      </w:tr>
      <w:tr w:rsidR="00EB2A41" w:rsidRPr="005E2844" w14:paraId="019F12FA" w14:textId="77777777" w:rsidTr="00735376">
        <w:tc>
          <w:tcPr>
            <w:tcW w:w="2814" w:type="pct"/>
          </w:tcPr>
          <w:p w14:paraId="21D888E6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</w:tcPr>
          <w:p w14:paraId="0B089F66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64D7B63D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</w:tcPr>
          <w:p w14:paraId="4277261D" w14:textId="75977289" w:rsidR="00EB2A41" w:rsidRPr="00B76CAC" w:rsidRDefault="0088713B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4,577</w:t>
            </w:r>
          </w:p>
        </w:tc>
        <w:tc>
          <w:tcPr>
            <w:tcW w:w="145" w:type="pct"/>
          </w:tcPr>
          <w:p w14:paraId="6FFE0C36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0027601E" w14:textId="7C177504" w:rsidR="00EB2A41" w:rsidRPr="00B76CAC" w:rsidRDefault="00E37505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EB2A41" w:rsidRPr="005E2844" w14:paraId="134BCDD7" w14:textId="77777777" w:rsidTr="00735376">
        <w:tc>
          <w:tcPr>
            <w:tcW w:w="2814" w:type="pct"/>
          </w:tcPr>
          <w:p w14:paraId="4EA7BD83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970C9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</w:tcPr>
          <w:p w14:paraId="141E37C0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664D81C9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</w:tcPr>
          <w:p w14:paraId="4678EF56" w14:textId="56174A57" w:rsidR="00EB2A41" w:rsidRPr="00B76CAC" w:rsidRDefault="00AD2923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4,135</w:t>
            </w:r>
          </w:p>
        </w:tc>
        <w:tc>
          <w:tcPr>
            <w:tcW w:w="145" w:type="pct"/>
          </w:tcPr>
          <w:p w14:paraId="28827EA0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3140856F" w14:textId="0DB3A58B" w:rsidR="00EB2A41" w:rsidRPr="00B76CAC" w:rsidRDefault="00FB2F92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1,165</w:t>
            </w:r>
          </w:p>
        </w:tc>
      </w:tr>
      <w:tr w:rsidR="00EB2A41" w:rsidRPr="005E2844" w14:paraId="46050C29" w14:textId="77777777" w:rsidTr="00735376">
        <w:tc>
          <w:tcPr>
            <w:tcW w:w="2814" w:type="pct"/>
          </w:tcPr>
          <w:p w14:paraId="5E2474C4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7A05DDE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E3DDF3F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46AA464F" w14:textId="0D0BA4CC" w:rsidR="00EB2A41" w:rsidRPr="00B76CAC" w:rsidRDefault="00AD2923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286,648</w:t>
            </w:r>
          </w:p>
        </w:tc>
        <w:tc>
          <w:tcPr>
            <w:tcW w:w="145" w:type="pct"/>
          </w:tcPr>
          <w:p w14:paraId="0D58170D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0778F2BE" w14:textId="2B2354A3" w:rsidR="00EB2A41" w:rsidRPr="00B76CAC" w:rsidRDefault="00FB2F92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115,455</w:t>
            </w:r>
          </w:p>
        </w:tc>
      </w:tr>
      <w:tr w:rsidR="00EB2A41" w:rsidRPr="005E2844" w14:paraId="621FB868" w14:textId="77777777" w:rsidTr="00735376">
        <w:tc>
          <w:tcPr>
            <w:tcW w:w="2814" w:type="pct"/>
          </w:tcPr>
          <w:p w14:paraId="4AB05005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70C9B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630" w:type="pct"/>
          </w:tcPr>
          <w:p w14:paraId="68FAA276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237701E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3D51447" w14:textId="1B283A3F" w:rsidR="00EB2A41" w:rsidRPr="00B76CAC" w:rsidRDefault="00AD2923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2,208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3077B87E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BED854C" w14:textId="6A1D0069" w:rsidR="00EB2A41" w:rsidRPr="00B76CAC" w:rsidRDefault="00FB2F92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377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B2A41" w:rsidRPr="005E2844" w14:paraId="05E95DE0" w14:textId="77777777" w:rsidTr="005E2511">
        <w:trPr>
          <w:trHeight w:val="253"/>
        </w:trPr>
        <w:tc>
          <w:tcPr>
            <w:tcW w:w="2814" w:type="pct"/>
            <w:shd w:val="clear" w:color="auto" w:fill="auto"/>
          </w:tcPr>
          <w:p w14:paraId="75F25B19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D9DCECE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5A13B76F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41710E3E" w14:textId="48016705" w:rsidR="00EB2A41" w:rsidRPr="00B76CAC" w:rsidRDefault="00AD2923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284,440</w:t>
            </w:r>
          </w:p>
        </w:tc>
        <w:tc>
          <w:tcPr>
            <w:tcW w:w="145" w:type="pct"/>
          </w:tcPr>
          <w:p w14:paraId="293C3019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050E052E" w14:textId="7E44ED5D" w:rsidR="00EB2A41" w:rsidRPr="00B76CAC" w:rsidRDefault="00FB2F92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115,078</w:t>
            </w:r>
          </w:p>
        </w:tc>
      </w:tr>
      <w:tr w:rsidR="00EB2A41" w:rsidRPr="005E2844" w14:paraId="5F4C9EF4" w14:textId="77777777" w:rsidTr="00435047">
        <w:tc>
          <w:tcPr>
            <w:tcW w:w="2814" w:type="pct"/>
            <w:shd w:val="clear" w:color="auto" w:fill="auto"/>
          </w:tcPr>
          <w:p w14:paraId="64C31BA3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0" w:type="pct"/>
          </w:tcPr>
          <w:p w14:paraId="2C081E13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4E767AEB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256762B" w14:textId="5A16588F" w:rsidR="00EB2A41" w:rsidRPr="00B76CAC" w:rsidDel="00C94F82" w:rsidRDefault="00E37505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284,440</w:t>
            </w:r>
          </w:p>
        </w:tc>
        <w:tc>
          <w:tcPr>
            <w:tcW w:w="145" w:type="pct"/>
          </w:tcPr>
          <w:p w14:paraId="3A001F92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1C7F69C" w14:textId="7414ACDA" w:rsidR="00EB2A41" w:rsidRPr="00B76CAC" w:rsidDel="00C94F82" w:rsidRDefault="00FB2F92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145,392</w:t>
            </w:r>
          </w:p>
        </w:tc>
      </w:tr>
      <w:bookmarkEnd w:id="4"/>
    </w:tbl>
    <w:p w14:paraId="5E83B763" w14:textId="1B6AD792" w:rsidR="005A4CB3" w:rsidRDefault="005A4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213"/>
        <w:gridCol w:w="240"/>
        <w:gridCol w:w="1247"/>
        <w:gridCol w:w="242"/>
        <w:gridCol w:w="1108"/>
      </w:tblGrid>
      <w:tr w:rsidR="0058436C" w:rsidRPr="00B62A2B" w14:paraId="5E6B1CE5" w14:textId="77777777" w:rsidTr="00B62A2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59554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E7F98" w14:textId="77777777" w:rsidR="0058436C" w:rsidRPr="00970C9B" w:rsidRDefault="0058436C" w:rsidP="005E2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1E062" w14:textId="77777777" w:rsidR="0058436C" w:rsidRPr="00970C9B" w:rsidRDefault="0058436C" w:rsidP="005E2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9D450" w14:textId="77777777" w:rsidR="0058436C" w:rsidRPr="00970C9B" w:rsidRDefault="0058436C" w:rsidP="005E2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CA32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39E6E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2F1B9A1" w14:textId="77777777" w:rsidR="0058436C" w:rsidRPr="009C2481" w:rsidRDefault="0058436C" w:rsidP="005E2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C248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เฉพาะกิจการ</w:t>
            </w:r>
            <w:r w:rsidRPr="009C248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</w:p>
        </w:tc>
      </w:tr>
      <w:tr w:rsidR="0058436C" w:rsidRPr="00B62A2B" w14:paraId="6A2C2AC9" w14:textId="77777777" w:rsidTr="00B62A2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05B00" w14:textId="77777777" w:rsidR="0058436C" w:rsidRPr="00970C9B" w:rsidRDefault="00D51214" w:rsidP="00A303F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FF8BA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5B65D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1C980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436C" w:rsidRPr="00B62A2B" w14:paraId="7D3B9552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24174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5D037" w14:textId="77777777" w:rsidR="0058436C" w:rsidRPr="00970C9B" w:rsidRDefault="0058436C" w:rsidP="00A30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195FC" w14:textId="77777777" w:rsidR="0058436C" w:rsidRPr="00970C9B" w:rsidRDefault="0058436C" w:rsidP="00A30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3D3BE" w14:textId="77777777" w:rsidR="0058436C" w:rsidRPr="00970C9B" w:rsidRDefault="0058436C" w:rsidP="00A30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E8C7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50272" w14:textId="77777777" w:rsidR="0058436C" w:rsidRPr="00970C9B" w:rsidRDefault="0058436C" w:rsidP="00A30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2A2B" w:rsidRPr="00B62A2B" w14:paraId="1AE74890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C56AF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666FE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9FC03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5BB7B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646F5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D06B6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22,590</w:t>
            </w:r>
          </w:p>
        </w:tc>
      </w:tr>
      <w:tr w:rsidR="00B62A2B" w:rsidRPr="00B62A2B" w14:paraId="0B154ADC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8AFD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="009916B2" w:rsidRPr="00970C9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BDB1C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19AC9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BF425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3B8E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3AA33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2A2B" w:rsidRPr="00B62A2B" w14:paraId="09647265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595B7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D655F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6C9D2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97519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3,680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E2B01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4A6EC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10,083</w:t>
            </w:r>
          </w:p>
        </w:tc>
      </w:tr>
      <w:tr w:rsidR="00B62A2B" w:rsidRPr="00B62A2B" w14:paraId="6FDB6A84" w14:textId="77777777" w:rsidTr="00B0048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54B2E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21049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77BA3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F021E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113F1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6AC43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048B" w:rsidRPr="00B62A2B" w14:paraId="25107A92" w14:textId="77777777" w:rsidTr="00B0048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24489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C1BE7" w14:textId="6FFF496B" w:rsidR="00B0048B" w:rsidRPr="00970C9B" w:rsidRDefault="00E6092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7487C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946F2D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9D8AF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7A620D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32,673</w:t>
            </w:r>
          </w:p>
        </w:tc>
      </w:tr>
      <w:tr w:rsidR="00B62A2B" w:rsidRPr="00B62A2B" w14:paraId="154B4190" w14:textId="77777777" w:rsidTr="00B0048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AF175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DD4BE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7628E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BC99C7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47057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3675A0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2A2B" w:rsidRPr="00B62A2B" w14:paraId="6F5E67A7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EE666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98A49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FD7F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BF888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A5BF0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5DA90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048B" w:rsidRPr="00B62A2B" w14:paraId="6E7409A8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B6B5B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234F0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59B7B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A6B50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200,703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3CDA7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56798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94,670</w:t>
            </w:r>
          </w:p>
        </w:tc>
      </w:tr>
      <w:tr w:rsidR="00B0048B" w:rsidRPr="00B62A2B" w14:paraId="5D286B26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37142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CDB4D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5E938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0F7C9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D02F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55FC9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048B" w:rsidRPr="00B62A2B" w14:paraId="51154757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3756E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CFAFF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A9D4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115C3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61,832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CBB53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1EB2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19,565</w:t>
            </w:r>
          </w:p>
        </w:tc>
      </w:tr>
      <w:tr w:rsidR="00B0048B" w:rsidRPr="00B62A2B" w14:paraId="184EF022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EA2AE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3D164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4BD8C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883FF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3,798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C82D5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4243C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</w:tr>
      <w:tr w:rsidR="00B0048B" w:rsidRPr="00B62A2B" w14:paraId="374D562A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F1621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0B84C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AF9F4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3BDE9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1,694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97D4B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846E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</w:tr>
      <w:tr w:rsidR="00B0048B" w:rsidRPr="00B62A2B" w14:paraId="5CF442BC" w14:textId="77777777" w:rsidTr="00885B2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59CF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517CA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E860F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9DA04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3,213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DD339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D10A4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B0048B" w:rsidRPr="00B62A2B" w14:paraId="02C631BA" w14:textId="77777777" w:rsidTr="00885B2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11A5D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D2320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94517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EC3B41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271,240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9F36C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EC42AA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116,027</w:t>
            </w:r>
          </w:p>
        </w:tc>
      </w:tr>
      <w:tr w:rsidR="00B0048B" w:rsidRPr="00B0048B" w14:paraId="07B8E365" w14:textId="77777777" w:rsidTr="001C09EE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E685E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69B2E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BE151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FA43B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(1,953)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C7A65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06469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(285)</w:t>
            </w:r>
          </w:p>
        </w:tc>
      </w:tr>
      <w:tr w:rsidR="00B0048B" w:rsidRPr="00B62A2B" w14:paraId="5D8ECEE5" w14:textId="77777777" w:rsidTr="001C09EE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84599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2E95C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F1BAD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5B0F6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269,287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2AF25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62038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115,742</w:t>
            </w:r>
          </w:p>
        </w:tc>
      </w:tr>
      <w:tr w:rsidR="00B0048B" w:rsidRPr="005E2844" w14:paraId="598465B5" w14:textId="77777777" w:rsidTr="001C09EE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41D21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E5115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96127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90FCCA" w14:textId="77777777" w:rsidR="00B0048B" w:rsidRPr="00970C9B" w:rsidDel="00C94F82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273,931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ED9AE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31AB46" w14:textId="77777777" w:rsidR="00B0048B" w:rsidRPr="00970C9B" w:rsidDel="00C94F82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148,415</w:t>
            </w:r>
          </w:p>
        </w:tc>
      </w:tr>
    </w:tbl>
    <w:p w14:paraId="473EC352" w14:textId="77777777" w:rsidR="00735376" w:rsidRDefault="00735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3B66DD36" w14:textId="1654CCD3" w:rsidR="002C1E28" w:rsidRDefault="00AE28D4" w:rsidP="002C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 w:hint="cs"/>
          <w:sz w:val="30"/>
          <w:szCs w:val="30"/>
          <w:cs/>
          <w:lang w:eastAsia="x-none"/>
        </w:rPr>
        <w:t xml:space="preserve">โดยปกติระยะเวลาการให้สินเชื่อแก่ลูกค้าของกลุ่มบริษัทมีระยะเวลา </w:t>
      </w:r>
      <w:r>
        <w:rPr>
          <w:rFonts w:ascii="Angsana New" w:hAnsi="Angsana New"/>
          <w:sz w:val="30"/>
          <w:szCs w:val="30"/>
          <w:lang w:eastAsia="x-none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ถึง </w:t>
      </w:r>
      <w:r>
        <w:rPr>
          <w:rFonts w:ascii="Angsana New" w:hAnsi="Angsana New"/>
          <w:sz w:val="30"/>
          <w:szCs w:val="30"/>
          <w:lang w:eastAsia="x-none"/>
        </w:rPr>
        <w:t xml:space="preserve">180 </w:t>
      </w:r>
      <w:r>
        <w:rPr>
          <w:rFonts w:ascii="Angsana New" w:hAnsi="Angsana New" w:hint="cs"/>
          <w:sz w:val="30"/>
          <w:szCs w:val="30"/>
          <w:cs/>
          <w:lang w:eastAsia="x-none"/>
        </w:rPr>
        <w:t>วัน</w:t>
      </w:r>
    </w:p>
    <w:p w14:paraId="4E4271F4" w14:textId="661A6A11" w:rsidR="002C1E28" w:rsidRDefault="002C1E28" w:rsidP="002C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E63F282" w14:textId="7B5B2104" w:rsidR="002C1E28" w:rsidRDefault="002C1E28" w:rsidP="002C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720E94B4" w14:textId="346BC024" w:rsidR="002C1E28" w:rsidRDefault="002C1E28" w:rsidP="002C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24B6FD92" w14:textId="1B2A9160" w:rsidR="002C1E28" w:rsidRDefault="002C1E28" w:rsidP="002C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4B17C05A" w14:textId="693B2A8A" w:rsidR="002C1E28" w:rsidRDefault="002C1E28" w:rsidP="002C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DDBD4EA" w14:textId="1583D440" w:rsidR="002C1E28" w:rsidRDefault="002C1E28" w:rsidP="002C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7D725A69" w14:textId="27037312" w:rsidR="002C1E28" w:rsidRDefault="002C1E28" w:rsidP="002C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4A623602" w14:textId="77777777" w:rsidR="002C1E28" w:rsidRDefault="002C1E28" w:rsidP="002C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70273622" w14:textId="77777777" w:rsidR="0089682B" w:rsidRPr="009434C5" w:rsidRDefault="000A6C2D" w:rsidP="009434C5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9434C5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 xml:space="preserve">ภาระผูกพันกับกิจการที่ไม่เกี่ยวข้องกัน </w:t>
      </w:r>
    </w:p>
    <w:p w14:paraId="2B54B37C" w14:textId="77777777" w:rsidR="00651EEB" w:rsidRPr="0046473D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A35D3" w14:paraId="24CB09D3" w14:textId="77777777" w:rsidTr="00DE70D0">
        <w:trPr>
          <w:tblHeader/>
        </w:trPr>
        <w:tc>
          <w:tcPr>
            <w:tcW w:w="2040" w:type="pct"/>
          </w:tcPr>
          <w:p w14:paraId="6B765CB5" w14:textId="77777777" w:rsidR="001D6E9E" w:rsidRPr="002C1E28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8" w:type="pct"/>
            <w:gridSpan w:val="3"/>
          </w:tcPr>
          <w:p w14:paraId="36CF8297" w14:textId="77777777" w:rsidR="001D6E9E" w:rsidRPr="002C1E28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C1E28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1D1B7FE" w14:textId="77777777" w:rsidR="001D6E9E" w:rsidRPr="002C1E28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758C5CA5" w14:textId="77777777" w:rsidR="001D6E9E" w:rsidRPr="002C1E28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C1E28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  <w:r w:rsidRPr="002C1E28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243CA3" w:rsidRPr="006A35D3" w14:paraId="41AB3BF1" w14:textId="77777777" w:rsidTr="00DE70D0">
        <w:trPr>
          <w:tblHeader/>
        </w:trPr>
        <w:tc>
          <w:tcPr>
            <w:tcW w:w="2040" w:type="pct"/>
          </w:tcPr>
          <w:p w14:paraId="1C449C13" w14:textId="77777777" w:rsidR="00243CA3" w:rsidRPr="002C1E28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641" w:type="pct"/>
          </w:tcPr>
          <w:p w14:paraId="0F245621" w14:textId="6F8B0556" w:rsidR="00243CA3" w:rsidRPr="002C1E28" w:rsidRDefault="00816CF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1E28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2C1E28">
              <w:rPr>
                <w:rFonts w:ascii="Angsana New" w:eastAsia="Calibri" w:hAnsi="Angsana New" w:hint="cs"/>
                <w:b/>
                <w:spacing w:val="-4"/>
                <w:sz w:val="28"/>
                <w:szCs w:val="28"/>
                <w:cs/>
                <w:lang w:val="en-US"/>
              </w:rPr>
              <w:t>0</w:t>
            </w:r>
            <w:r w:rsidRPr="002C1E28">
              <w:rPr>
                <w:rFonts w:ascii="Angsana New" w:eastAsia="Calibri" w:hAnsi="Angsana New"/>
                <w:b/>
                <w:spacing w:val="-4"/>
                <w:sz w:val="28"/>
                <w:szCs w:val="28"/>
                <w:lang w:val="en-US"/>
              </w:rPr>
              <w:t xml:space="preserve"> </w:t>
            </w:r>
            <w:r w:rsidRPr="002C1E28">
              <w:rPr>
                <w:rFonts w:ascii="Angsana New" w:eastAsia="Calibri" w:hAnsi="Angsana New" w:hint="cs"/>
                <w:b/>
                <w:spacing w:val="-4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0008DF92" w14:textId="77777777" w:rsidR="00243CA3" w:rsidRPr="002C1E28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</w:tcPr>
          <w:p w14:paraId="6F75A4A0" w14:textId="77777777" w:rsidR="00243CA3" w:rsidRPr="002C1E28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1E28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="00243CA3" w:rsidRPr="002C1E2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6" w:type="pct"/>
          </w:tcPr>
          <w:p w14:paraId="0F397DFF" w14:textId="77777777" w:rsidR="00243CA3" w:rsidRPr="002C1E28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</w:tcPr>
          <w:p w14:paraId="2BA36818" w14:textId="3B7FBD10" w:rsidR="00243CA3" w:rsidRPr="002C1E28" w:rsidRDefault="00816CF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1E28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2C1E28">
              <w:rPr>
                <w:rFonts w:ascii="Angsana New" w:eastAsia="Calibri" w:hAnsi="Angsana New" w:hint="cs"/>
                <w:b/>
                <w:spacing w:val="-4"/>
                <w:sz w:val="28"/>
                <w:szCs w:val="28"/>
                <w:cs/>
                <w:lang w:val="en-US"/>
              </w:rPr>
              <w:t>0</w:t>
            </w:r>
            <w:r w:rsidRPr="002C1E28">
              <w:rPr>
                <w:rFonts w:ascii="Angsana New" w:eastAsia="Calibri" w:hAnsi="Angsana New"/>
                <w:b/>
                <w:spacing w:val="-4"/>
                <w:sz w:val="28"/>
                <w:szCs w:val="28"/>
                <w:lang w:val="en-US"/>
              </w:rPr>
              <w:t xml:space="preserve"> </w:t>
            </w:r>
            <w:r w:rsidRPr="002C1E28">
              <w:rPr>
                <w:rFonts w:ascii="Angsana New" w:eastAsia="Calibri" w:hAnsi="Angsana New" w:hint="cs"/>
                <w:b/>
                <w:spacing w:val="-4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pct"/>
          </w:tcPr>
          <w:p w14:paraId="36DD2CFF" w14:textId="77777777" w:rsidR="00243CA3" w:rsidRPr="002C1E28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1" w:type="pct"/>
          </w:tcPr>
          <w:p w14:paraId="5E140907" w14:textId="77777777" w:rsidR="00243CA3" w:rsidRPr="002C1E28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1E28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="00243CA3" w:rsidRPr="002C1E2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243CA3" w:rsidRPr="006A35D3" w14:paraId="0DEA3899" w14:textId="77777777" w:rsidTr="00DE70D0">
        <w:trPr>
          <w:tblHeader/>
        </w:trPr>
        <w:tc>
          <w:tcPr>
            <w:tcW w:w="2040" w:type="pct"/>
          </w:tcPr>
          <w:p w14:paraId="612763B1" w14:textId="77777777" w:rsidR="00243CA3" w:rsidRPr="002C1E28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641" w:type="pct"/>
          </w:tcPr>
          <w:p w14:paraId="3F2860A8" w14:textId="77777777" w:rsidR="00243CA3" w:rsidRPr="002C1E28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C1E28">
              <w:rPr>
                <w:rFonts w:ascii="Angsana New" w:hAnsi="Angsana New"/>
                <w:sz w:val="28"/>
                <w:szCs w:val="28"/>
                <w:lang w:val="en-US" w:eastAsia="en-US"/>
              </w:rPr>
              <w:t>25</w:t>
            </w:r>
            <w:r w:rsidRPr="002C1E2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6</w:t>
            </w:r>
            <w:r w:rsidRPr="002C1E28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6" w:type="pct"/>
          </w:tcPr>
          <w:p w14:paraId="0B10E154" w14:textId="77777777" w:rsidR="00243CA3" w:rsidRPr="002C1E28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</w:tcPr>
          <w:p w14:paraId="21A11441" w14:textId="77777777" w:rsidR="00243CA3" w:rsidRPr="002C1E28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1E28">
              <w:rPr>
                <w:rFonts w:ascii="Angsana New" w:hAnsi="Angsana New"/>
                <w:sz w:val="28"/>
                <w:szCs w:val="28"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14:paraId="3B92D90E" w14:textId="77777777" w:rsidR="00243CA3" w:rsidRPr="002C1E28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</w:tcPr>
          <w:p w14:paraId="0B9DC6F4" w14:textId="77777777" w:rsidR="00243CA3" w:rsidRPr="002C1E28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C1E28">
              <w:rPr>
                <w:rFonts w:ascii="Angsana New" w:hAnsi="Angsana New"/>
                <w:sz w:val="28"/>
                <w:szCs w:val="28"/>
                <w:lang w:val="en-US" w:eastAsia="en-US"/>
              </w:rPr>
              <w:t>25</w:t>
            </w:r>
            <w:r w:rsidRPr="002C1E2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6</w:t>
            </w:r>
            <w:r w:rsidRPr="002C1E28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" w:type="pct"/>
          </w:tcPr>
          <w:p w14:paraId="3EE64273" w14:textId="77777777" w:rsidR="00243CA3" w:rsidRPr="002C1E28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1" w:type="pct"/>
          </w:tcPr>
          <w:p w14:paraId="22901E61" w14:textId="77777777" w:rsidR="00243CA3" w:rsidRPr="002C1E28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1E28">
              <w:rPr>
                <w:rFonts w:ascii="Angsana New" w:hAnsi="Angsana New"/>
                <w:sz w:val="28"/>
                <w:szCs w:val="28"/>
                <w:lang w:val="en-US" w:eastAsia="en-US"/>
              </w:rPr>
              <w:t>2562</w:t>
            </w:r>
          </w:p>
        </w:tc>
      </w:tr>
      <w:tr w:rsidR="00474F63" w:rsidRPr="006A35D3" w14:paraId="7ABF5C74" w14:textId="77777777" w:rsidTr="00DE70D0">
        <w:trPr>
          <w:tblHeader/>
        </w:trPr>
        <w:tc>
          <w:tcPr>
            <w:tcW w:w="2040" w:type="pct"/>
          </w:tcPr>
          <w:p w14:paraId="6D89F263" w14:textId="77777777" w:rsidR="00474F63" w:rsidRPr="002C1E28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14:paraId="6024B1A1" w14:textId="77777777" w:rsidR="00474F63" w:rsidRPr="002C1E28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1E28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E70D0" w:rsidRPr="006A35D3" w14:paraId="739946C1" w14:textId="77777777" w:rsidTr="00DE70D0">
        <w:tc>
          <w:tcPr>
            <w:tcW w:w="2040" w:type="pct"/>
          </w:tcPr>
          <w:p w14:paraId="1A4ACEB8" w14:textId="77777777" w:rsidR="00474F63" w:rsidRPr="002C1E28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C1E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="00474F63" w:rsidRPr="002C1E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14:paraId="42E936FE" w14:textId="77777777" w:rsidR="00474F63" w:rsidRPr="002C1E28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07EF996D" w14:textId="77777777" w:rsidR="00474F63" w:rsidRPr="002C1E28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</w:tcPr>
          <w:p w14:paraId="0DDD9456" w14:textId="77777777" w:rsidR="00474F63" w:rsidRPr="002C1E28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</w:tcPr>
          <w:p w14:paraId="08906164" w14:textId="77777777" w:rsidR="00474F63" w:rsidRPr="002C1E28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</w:tcPr>
          <w:p w14:paraId="25F4EB02" w14:textId="77777777" w:rsidR="00474F63" w:rsidRPr="002C1E28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3FE86F9D" w14:textId="77777777" w:rsidR="00474F63" w:rsidRPr="002C1E28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1" w:type="pct"/>
          </w:tcPr>
          <w:p w14:paraId="530EA33D" w14:textId="77777777" w:rsidR="00474F63" w:rsidRPr="002C1E28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DE70D0" w:rsidRPr="006A35D3" w14:paraId="0A3A7909" w14:textId="77777777" w:rsidTr="00344DF8">
        <w:tc>
          <w:tcPr>
            <w:tcW w:w="2040" w:type="pct"/>
          </w:tcPr>
          <w:p w14:paraId="5A3C5405" w14:textId="77777777" w:rsidR="00474F63" w:rsidRPr="002C1E28" w:rsidRDefault="00474F6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C1E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641" w:type="pct"/>
          </w:tcPr>
          <w:p w14:paraId="57703209" w14:textId="77777777" w:rsidR="00474F63" w:rsidRPr="002C1E28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063C6488" w14:textId="77777777" w:rsidR="00474F63" w:rsidRPr="002C1E28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</w:tcPr>
          <w:p w14:paraId="55E9600A" w14:textId="77777777" w:rsidR="00474F63" w:rsidRPr="002C1E28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</w:tcPr>
          <w:p w14:paraId="75164708" w14:textId="77777777" w:rsidR="00474F63" w:rsidRPr="002C1E28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</w:tcPr>
          <w:p w14:paraId="72AFF138" w14:textId="77777777" w:rsidR="00474F63" w:rsidRPr="002C1E28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62C5E029" w14:textId="77777777" w:rsidR="00474F63" w:rsidRPr="002C1E28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1" w:type="pct"/>
          </w:tcPr>
          <w:p w14:paraId="5C35779C" w14:textId="77777777" w:rsidR="00474F63" w:rsidRPr="002C1E28" w:rsidRDefault="00474F63" w:rsidP="000A7342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055AB" w:rsidRPr="006A35D3" w14:paraId="6D1D6F5B" w14:textId="77777777" w:rsidTr="00344DF8">
        <w:tc>
          <w:tcPr>
            <w:tcW w:w="2040" w:type="pct"/>
          </w:tcPr>
          <w:p w14:paraId="00420E30" w14:textId="77777777" w:rsidR="00E055AB" w:rsidRPr="002C1E28" w:rsidRDefault="00E055AB" w:rsidP="00E0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C1E28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เครื่องจักรและอุปกรณ์</w:t>
            </w:r>
            <w:r w:rsidR="008E61FA" w:rsidRPr="002C1E2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อยู่ระหว่างติดตั้ง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126F898" w14:textId="749C0124" w:rsidR="00E055AB" w:rsidRPr="002C1E28" w:rsidRDefault="004E69D0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85</w:t>
            </w:r>
          </w:p>
        </w:tc>
        <w:tc>
          <w:tcPr>
            <w:tcW w:w="146" w:type="pct"/>
          </w:tcPr>
          <w:p w14:paraId="4F1B98B1" w14:textId="77777777" w:rsidR="00E055AB" w:rsidRPr="002C1E28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0BD8C5C" w14:textId="77777777" w:rsidR="00E055AB" w:rsidRPr="002C1E28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C1E2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282</w:t>
            </w:r>
          </w:p>
        </w:tc>
        <w:tc>
          <w:tcPr>
            <w:tcW w:w="146" w:type="pct"/>
            <w:vAlign w:val="bottom"/>
          </w:tcPr>
          <w:p w14:paraId="32BEA494" w14:textId="77777777" w:rsidR="00E055AB" w:rsidRPr="002C1E28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56BC7EAE" w14:textId="3255C630" w:rsidR="00E055AB" w:rsidRPr="002C1E28" w:rsidRDefault="004E69D0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85</w:t>
            </w:r>
          </w:p>
        </w:tc>
        <w:tc>
          <w:tcPr>
            <w:tcW w:w="135" w:type="pct"/>
            <w:vAlign w:val="bottom"/>
          </w:tcPr>
          <w:p w14:paraId="1854CCE7" w14:textId="77777777" w:rsidR="00E055AB" w:rsidRPr="002C1E28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8457EC8" w14:textId="77777777" w:rsidR="00E055AB" w:rsidRPr="002C1E28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C1E2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282</w:t>
            </w:r>
          </w:p>
        </w:tc>
      </w:tr>
      <w:tr w:rsidR="00E055AB" w:rsidRPr="006A35D3" w14:paraId="20845E9D" w14:textId="77777777" w:rsidTr="00344DF8">
        <w:tc>
          <w:tcPr>
            <w:tcW w:w="2040" w:type="pct"/>
          </w:tcPr>
          <w:p w14:paraId="1D45F8D0" w14:textId="77777777" w:rsidR="00E055AB" w:rsidRPr="002C1E28" w:rsidRDefault="00E055AB" w:rsidP="00E0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1E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066F5B1" w14:textId="3336B54F" w:rsidR="00E055AB" w:rsidRPr="002C1E28" w:rsidRDefault="004E69D0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85</w:t>
            </w:r>
          </w:p>
        </w:tc>
        <w:tc>
          <w:tcPr>
            <w:tcW w:w="146" w:type="pct"/>
          </w:tcPr>
          <w:p w14:paraId="28EC4EA2" w14:textId="77777777" w:rsidR="00E055AB" w:rsidRPr="002C1E28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C9173B2" w14:textId="77777777" w:rsidR="00E055AB" w:rsidRPr="002C1E28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C1E28">
              <w:rPr>
                <w:rFonts w:ascii="Angsana New" w:hAnsi="Angsana New" w:hint="cs"/>
                <w:b/>
                <w:bCs/>
                <w:sz w:val="28"/>
                <w:szCs w:val="28"/>
                <w:lang w:val="en-US" w:eastAsia="en-US"/>
              </w:rPr>
              <w:t>282</w:t>
            </w:r>
          </w:p>
        </w:tc>
        <w:tc>
          <w:tcPr>
            <w:tcW w:w="146" w:type="pct"/>
            <w:vAlign w:val="bottom"/>
          </w:tcPr>
          <w:p w14:paraId="43103B25" w14:textId="77777777" w:rsidR="00E055AB" w:rsidRPr="002C1E28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9DF38" w14:textId="1BA8E489" w:rsidR="00E055AB" w:rsidRPr="002C1E28" w:rsidRDefault="004E69D0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85</w:t>
            </w:r>
          </w:p>
        </w:tc>
        <w:tc>
          <w:tcPr>
            <w:tcW w:w="135" w:type="pct"/>
            <w:vAlign w:val="bottom"/>
          </w:tcPr>
          <w:p w14:paraId="55B54CF2" w14:textId="77777777" w:rsidR="00E055AB" w:rsidRPr="002C1E28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755C572" w14:textId="77777777" w:rsidR="00E055AB" w:rsidRPr="002C1E28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C1E28">
              <w:rPr>
                <w:rFonts w:ascii="Angsana New" w:hAnsi="Angsana New" w:hint="cs"/>
                <w:b/>
                <w:bCs/>
                <w:sz w:val="28"/>
                <w:szCs w:val="28"/>
                <w:lang w:val="en-US" w:eastAsia="en-US"/>
              </w:rPr>
              <w:t>282</w:t>
            </w:r>
          </w:p>
        </w:tc>
      </w:tr>
      <w:tr w:rsidR="00901C88" w:rsidRPr="006A35D3" w14:paraId="6CCF6D79" w14:textId="77777777" w:rsidTr="00901C88">
        <w:tc>
          <w:tcPr>
            <w:tcW w:w="2040" w:type="pct"/>
          </w:tcPr>
          <w:p w14:paraId="112E695B" w14:textId="77777777" w:rsidR="00901C88" w:rsidRPr="002C1E28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C8C8400" w14:textId="77777777" w:rsidR="00901C88" w:rsidRPr="002C1E28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75B0D9D3" w14:textId="77777777" w:rsidR="00901C88" w:rsidRPr="002C1E28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1CA16E16" w14:textId="77777777" w:rsidR="00901C88" w:rsidRPr="002C1E28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vAlign w:val="bottom"/>
          </w:tcPr>
          <w:p w14:paraId="78091456" w14:textId="77777777" w:rsidR="00901C88" w:rsidRPr="002C1E28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F5E18FD" w14:textId="77777777" w:rsidR="00901C88" w:rsidRPr="002C1E28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7F14B33" w14:textId="77777777" w:rsidR="00901C88" w:rsidRPr="002C1E28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6EDE9A39" w14:textId="77777777" w:rsidR="00901C88" w:rsidRPr="002C1E28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4018" w:rsidRPr="006A35D3" w14:paraId="3B64B65E" w14:textId="77777777" w:rsidTr="001D4018">
        <w:tc>
          <w:tcPr>
            <w:tcW w:w="2040" w:type="pct"/>
          </w:tcPr>
          <w:p w14:paraId="6CA7A308" w14:textId="77777777" w:rsidR="001D4018" w:rsidRPr="002C1E28" w:rsidRDefault="00D12AB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C1E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41" w:type="pct"/>
          </w:tcPr>
          <w:p w14:paraId="76264F48" w14:textId="77777777" w:rsidR="001D4018" w:rsidRPr="002C1E28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36BC7438" w14:textId="77777777" w:rsidR="001D4018" w:rsidRPr="002C1E28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</w:tcPr>
          <w:p w14:paraId="76C353F2" w14:textId="77777777" w:rsidR="001D4018" w:rsidRPr="002C1E28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3E784F52" w14:textId="77777777" w:rsidR="001D4018" w:rsidRPr="002C1E28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</w:tcPr>
          <w:p w14:paraId="2887BF8D" w14:textId="77777777" w:rsidR="001D4018" w:rsidRPr="002C1E28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7ACC57FD" w14:textId="77777777" w:rsidR="001D4018" w:rsidRPr="002C1E28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41" w:type="pct"/>
          </w:tcPr>
          <w:p w14:paraId="0C5887F7" w14:textId="77777777" w:rsidR="001D4018" w:rsidRPr="002C1E28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055AB" w:rsidRPr="006A35D3" w14:paraId="60A30EE5" w14:textId="77777777" w:rsidTr="00344DF8">
        <w:tc>
          <w:tcPr>
            <w:tcW w:w="2040" w:type="pct"/>
          </w:tcPr>
          <w:p w14:paraId="21B5115D" w14:textId="77777777" w:rsidR="00E055AB" w:rsidRPr="002C1E28" w:rsidRDefault="00E055AB" w:rsidP="00E0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C1E28">
              <w:rPr>
                <w:rFonts w:ascii="Angsana New" w:hAnsi="Angsana New" w:hint="cs"/>
                <w:sz w:val="28"/>
                <w:szCs w:val="28"/>
                <w:cs/>
              </w:rPr>
              <w:t>เลตเตอร์ออฟเครดิตที่ยังไม่ได้ใช้</w:t>
            </w:r>
            <w:r w:rsidRPr="002C1E2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C1E28">
              <w:rPr>
                <w:rFonts w:ascii="Angsana New" w:hAnsi="Angsana New" w:hint="cs"/>
                <w:sz w:val="28"/>
                <w:szCs w:val="28"/>
                <w:cs/>
              </w:rPr>
              <w:t>สำหรับซื้อสินค้าและวัตถุดิบ</w:t>
            </w:r>
          </w:p>
        </w:tc>
        <w:tc>
          <w:tcPr>
            <w:tcW w:w="641" w:type="pct"/>
          </w:tcPr>
          <w:p w14:paraId="6AEF997C" w14:textId="77777777" w:rsidR="00F171AC" w:rsidRPr="002C1E28" w:rsidRDefault="00F171AC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3B73EE99" w14:textId="52138898" w:rsidR="00B76CAC" w:rsidRPr="002C1E28" w:rsidRDefault="004E69D0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26</w:t>
            </w:r>
            <w:r w:rsidR="006302F5" w:rsidRPr="002C1E28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496</w:t>
            </w:r>
          </w:p>
        </w:tc>
        <w:tc>
          <w:tcPr>
            <w:tcW w:w="146" w:type="pct"/>
          </w:tcPr>
          <w:p w14:paraId="699542AA" w14:textId="77777777" w:rsidR="00E055AB" w:rsidRPr="002C1E28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</w:tcPr>
          <w:p w14:paraId="1E2B60DB" w14:textId="77777777" w:rsidR="00E055AB" w:rsidRPr="002C1E28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012F7705" w14:textId="77777777" w:rsidR="00E055AB" w:rsidRPr="002C1E28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C1E2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50</w:t>
            </w:r>
            <w:r w:rsidR="00E055AB" w:rsidRPr="002C1E2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,</w:t>
            </w:r>
            <w:r w:rsidRPr="002C1E2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599</w:t>
            </w:r>
          </w:p>
        </w:tc>
        <w:tc>
          <w:tcPr>
            <w:tcW w:w="146" w:type="pct"/>
          </w:tcPr>
          <w:p w14:paraId="14F5BCE8" w14:textId="77777777" w:rsidR="00E055AB" w:rsidRPr="002C1E28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</w:tcPr>
          <w:p w14:paraId="218BE702" w14:textId="77777777" w:rsidR="00F171AC" w:rsidRPr="002C1E28" w:rsidRDefault="00F171AC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2CFF78F1" w14:textId="79A96ADE" w:rsidR="00B76CAC" w:rsidRPr="002C1E28" w:rsidRDefault="002B1B8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C1E2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E69D0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Pr="002C1E28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4E69D0">
              <w:rPr>
                <w:rFonts w:ascii="Angsana New" w:hAnsi="Angsana New"/>
                <w:sz w:val="28"/>
                <w:szCs w:val="28"/>
                <w:lang w:val="en-US" w:eastAsia="en-US"/>
              </w:rPr>
              <w:t>940</w:t>
            </w:r>
          </w:p>
        </w:tc>
        <w:tc>
          <w:tcPr>
            <w:tcW w:w="135" w:type="pct"/>
          </w:tcPr>
          <w:p w14:paraId="5FCF8EC0" w14:textId="77777777" w:rsidR="00E055AB" w:rsidRPr="002C1E28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1" w:type="pct"/>
          </w:tcPr>
          <w:p w14:paraId="38A4521A" w14:textId="77777777" w:rsidR="00E055AB" w:rsidRPr="002C1E28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12EE7249" w14:textId="77777777" w:rsidR="00E055AB" w:rsidRPr="002C1E28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C1E2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10</w:t>
            </w:r>
            <w:r w:rsidR="00E055AB" w:rsidRPr="002C1E2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,</w:t>
            </w:r>
            <w:r w:rsidRPr="002C1E2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770</w:t>
            </w:r>
          </w:p>
        </w:tc>
      </w:tr>
      <w:tr w:rsidR="00E055AB" w:rsidRPr="006A35D3" w14:paraId="3C8E27F8" w14:textId="77777777" w:rsidTr="00344DF8">
        <w:tc>
          <w:tcPr>
            <w:tcW w:w="2040" w:type="pct"/>
          </w:tcPr>
          <w:p w14:paraId="6A7F3FC1" w14:textId="77777777" w:rsidR="00E055AB" w:rsidRPr="002C1E28" w:rsidRDefault="00E055AB" w:rsidP="00E0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1E28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EBDC3C7" w14:textId="5A49DC46" w:rsidR="00E055AB" w:rsidRPr="009A7487" w:rsidRDefault="004E69D0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A7487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  <w:r w:rsidR="006302F5" w:rsidRPr="009A7487">
              <w:rPr>
                <w:rFonts w:ascii="Angsana New" w:hAnsi="Angsana New"/>
                <w:sz w:val="28"/>
                <w:szCs w:val="28"/>
                <w:lang w:val="en-US" w:eastAsia="en-US"/>
              </w:rPr>
              <w:t>,2</w:t>
            </w:r>
            <w:r w:rsidR="004836D3" w:rsidRPr="009A7487">
              <w:rPr>
                <w:rFonts w:ascii="Angsana New" w:hAnsi="Angsana New"/>
                <w:sz w:val="28"/>
                <w:szCs w:val="28"/>
                <w:lang w:val="en-US" w:eastAsia="en-US"/>
              </w:rPr>
              <w:t>68</w:t>
            </w:r>
          </w:p>
        </w:tc>
        <w:tc>
          <w:tcPr>
            <w:tcW w:w="146" w:type="pct"/>
          </w:tcPr>
          <w:p w14:paraId="410C7C04" w14:textId="77777777" w:rsidR="00E055AB" w:rsidRPr="009A7487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6FE6D50" w14:textId="77777777" w:rsidR="00E055AB" w:rsidRPr="009A7487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A748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</w:t>
            </w:r>
            <w:r w:rsidR="00E055AB" w:rsidRPr="009A748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,</w:t>
            </w:r>
            <w:r w:rsidRPr="009A748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981</w:t>
            </w:r>
          </w:p>
        </w:tc>
        <w:tc>
          <w:tcPr>
            <w:tcW w:w="146" w:type="pct"/>
          </w:tcPr>
          <w:p w14:paraId="39B450F5" w14:textId="77777777" w:rsidR="00E055AB" w:rsidRPr="009A7487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5929800" w14:textId="709E671E" w:rsidR="00E055AB" w:rsidRPr="009A7487" w:rsidRDefault="002B1B8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A7487">
              <w:rPr>
                <w:rFonts w:ascii="Angsana New" w:hAnsi="Angsana New"/>
                <w:sz w:val="28"/>
                <w:szCs w:val="28"/>
                <w:lang w:val="en-US" w:eastAsia="en-US"/>
              </w:rPr>
              <w:t>1,4</w:t>
            </w:r>
            <w:r w:rsidR="004836D3" w:rsidRPr="009A7487">
              <w:rPr>
                <w:rFonts w:ascii="Angsana New" w:hAnsi="Angsana New"/>
                <w:sz w:val="28"/>
                <w:szCs w:val="28"/>
                <w:lang w:val="en-US" w:eastAsia="en-US"/>
              </w:rPr>
              <w:t>68</w:t>
            </w:r>
          </w:p>
        </w:tc>
        <w:tc>
          <w:tcPr>
            <w:tcW w:w="135" w:type="pct"/>
          </w:tcPr>
          <w:p w14:paraId="73DE1F66" w14:textId="77777777" w:rsidR="00E055AB" w:rsidRPr="002C1E28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B677F5F" w14:textId="77777777" w:rsidR="00E055AB" w:rsidRPr="002C1E28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C1E2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="00E055AB" w:rsidRPr="002C1E2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,</w:t>
            </w:r>
            <w:r w:rsidRPr="002C1E2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181</w:t>
            </w:r>
          </w:p>
        </w:tc>
      </w:tr>
      <w:tr w:rsidR="00E055AB" w:rsidRPr="006A35D3" w14:paraId="36CA7754" w14:textId="77777777" w:rsidTr="00344DF8">
        <w:tc>
          <w:tcPr>
            <w:tcW w:w="2040" w:type="pct"/>
          </w:tcPr>
          <w:p w14:paraId="34A0215F" w14:textId="77777777" w:rsidR="00E055AB" w:rsidRPr="002C1E28" w:rsidRDefault="00E055AB" w:rsidP="00E0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1E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36568272" w:rsidR="00E055AB" w:rsidRPr="002C1E28" w:rsidRDefault="004E69D0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</w:t>
            </w:r>
            <w:r w:rsidR="002B1B86" w:rsidRPr="002C1E28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</w:t>
            </w:r>
            <w:r w:rsidR="009A748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46" w:type="pct"/>
          </w:tcPr>
          <w:p w14:paraId="21C7FB51" w14:textId="77777777" w:rsidR="00E055AB" w:rsidRPr="002C1E28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77777777" w:rsidR="00E055AB" w:rsidRPr="002C1E28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C1E28">
              <w:rPr>
                <w:rFonts w:ascii="Angsana New" w:hAnsi="Angsana New" w:hint="cs"/>
                <w:b/>
                <w:bCs/>
                <w:sz w:val="28"/>
                <w:szCs w:val="28"/>
                <w:lang w:val="en-US" w:eastAsia="en-US"/>
              </w:rPr>
              <w:t>53</w:t>
            </w:r>
            <w:r w:rsidR="00E055AB" w:rsidRPr="002C1E28">
              <w:rPr>
                <w:rFonts w:ascii="Angsana New" w:hAnsi="Angsana New" w:hint="cs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2C1E28">
              <w:rPr>
                <w:rFonts w:ascii="Angsana New" w:hAnsi="Angsana New" w:hint="cs"/>
                <w:b/>
                <w:bCs/>
                <w:sz w:val="28"/>
                <w:szCs w:val="28"/>
                <w:lang w:val="en-US" w:eastAsia="en-US"/>
              </w:rPr>
              <w:t>580</w:t>
            </w:r>
          </w:p>
        </w:tc>
        <w:tc>
          <w:tcPr>
            <w:tcW w:w="146" w:type="pct"/>
          </w:tcPr>
          <w:p w14:paraId="17A48309" w14:textId="77777777" w:rsidR="00E055AB" w:rsidRPr="002C1E28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5A5C544A" w:rsidR="00E055AB" w:rsidRPr="002C1E28" w:rsidRDefault="003B6B53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1E28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="004E69D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</w:t>
            </w:r>
            <w:r w:rsidRPr="002C1E28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9A748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408</w:t>
            </w:r>
          </w:p>
        </w:tc>
        <w:tc>
          <w:tcPr>
            <w:tcW w:w="135" w:type="pct"/>
          </w:tcPr>
          <w:p w14:paraId="4618F1A1" w14:textId="77777777" w:rsidR="00E055AB" w:rsidRPr="002C1E28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77777777" w:rsidR="00E055AB" w:rsidRPr="002C1E28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C1E28">
              <w:rPr>
                <w:rFonts w:ascii="Angsana New" w:hAnsi="Angsana New" w:hint="cs"/>
                <w:b/>
                <w:bCs/>
                <w:sz w:val="28"/>
                <w:szCs w:val="28"/>
                <w:lang w:val="en-US" w:eastAsia="en-US"/>
              </w:rPr>
              <w:t>11</w:t>
            </w:r>
            <w:r w:rsidR="00E055AB" w:rsidRPr="002C1E28">
              <w:rPr>
                <w:rFonts w:ascii="Angsana New" w:hAnsi="Angsana New" w:hint="cs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2C1E28">
              <w:rPr>
                <w:rFonts w:ascii="Angsana New" w:hAnsi="Angsana New" w:hint="cs"/>
                <w:b/>
                <w:bCs/>
                <w:sz w:val="28"/>
                <w:szCs w:val="28"/>
                <w:lang w:val="en-US" w:eastAsia="en-US"/>
              </w:rPr>
              <w:t>951</w:t>
            </w:r>
          </w:p>
        </w:tc>
      </w:tr>
    </w:tbl>
    <w:p w14:paraId="0006FCAF" w14:textId="77777777" w:rsidR="00816CFB" w:rsidRPr="002C1E28" w:rsidRDefault="00816CFB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14"/>
          <w:szCs w:val="14"/>
          <w:cs/>
          <w:lang w:eastAsia="x-none"/>
        </w:rPr>
      </w:pPr>
    </w:p>
    <w:p w14:paraId="1618C5BF" w14:textId="77777777" w:rsidR="0072703C" w:rsidRPr="0072703C" w:rsidRDefault="0072703C" w:rsidP="0072703C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72703C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การจัดประเภทรายการใหม่</w:t>
      </w:r>
    </w:p>
    <w:p w14:paraId="4F66DDF1" w14:textId="77777777" w:rsidR="0072703C" w:rsidRPr="002C1E28" w:rsidRDefault="0072703C" w:rsidP="0072703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 w:hanging="540"/>
        <w:jc w:val="thaiDistribute"/>
        <w:rPr>
          <w:rFonts w:ascii="Angsana New" w:hAnsi="Angsana New"/>
          <w:sz w:val="6"/>
          <w:szCs w:val="6"/>
          <w:u w:val="none"/>
        </w:rPr>
      </w:pPr>
    </w:p>
    <w:p w14:paraId="2C11AD7B" w14:textId="77777777" w:rsidR="00572F65" w:rsidRDefault="00572F65" w:rsidP="00572F65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21687B">
        <w:rPr>
          <w:rFonts w:ascii="Angsana New" w:hAnsi="Angsana New" w:hint="cs"/>
          <w:b w:val="0"/>
          <w:bCs w:val="0"/>
          <w:spacing w:val="4"/>
          <w:sz w:val="30"/>
          <w:szCs w:val="30"/>
          <w:u w:val="none"/>
          <w:cs/>
        </w:rPr>
        <w:t>รายการบางรายการใน</w:t>
      </w:r>
      <w:r w:rsidRPr="0021687B">
        <w:rPr>
          <w:rFonts w:ascii="Angsana New" w:hAnsi="Angsana New" w:hint="cs"/>
          <w:b w:val="0"/>
          <w:bCs w:val="0"/>
          <w:spacing w:val="4"/>
          <w:sz w:val="30"/>
          <w:szCs w:val="30"/>
          <w:u w:val="none"/>
          <w:cs/>
          <w:lang w:val="en-US"/>
        </w:rPr>
        <w:t xml:space="preserve">งบแสดงฐานะการเงิน ณ วันที่ </w:t>
      </w:r>
      <w:r w:rsidRPr="0021687B">
        <w:rPr>
          <w:rFonts w:ascii="Angsana New" w:hAnsi="Angsana New"/>
          <w:b w:val="0"/>
          <w:bCs w:val="0"/>
          <w:spacing w:val="4"/>
          <w:sz w:val="30"/>
          <w:szCs w:val="30"/>
          <w:u w:val="none"/>
          <w:lang w:val="en-US"/>
        </w:rPr>
        <w:t xml:space="preserve">31 </w:t>
      </w:r>
      <w:r w:rsidRPr="0021687B">
        <w:rPr>
          <w:rFonts w:ascii="Angsana New" w:hAnsi="Angsana New" w:hint="cs"/>
          <w:b w:val="0"/>
          <w:bCs w:val="0"/>
          <w:spacing w:val="4"/>
          <w:sz w:val="30"/>
          <w:szCs w:val="30"/>
          <w:u w:val="none"/>
          <w:cs/>
          <w:lang w:val="en-US"/>
        </w:rPr>
        <w:t>ธันวาคม</w:t>
      </w:r>
      <w:r w:rsidRPr="0021687B">
        <w:rPr>
          <w:rFonts w:ascii="Angsana New" w:hAnsi="Angsana New" w:hint="cs"/>
          <w:b w:val="0"/>
          <w:bCs w:val="0"/>
          <w:spacing w:val="4"/>
          <w:sz w:val="30"/>
          <w:szCs w:val="30"/>
          <w:u w:val="none"/>
          <w:cs/>
        </w:rPr>
        <w:t xml:space="preserve"> </w:t>
      </w:r>
      <w:r w:rsidRPr="0021687B">
        <w:rPr>
          <w:rFonts w:ascii="Angsana New" w:hAnsi="Angsana New"/>
          <w:b w:val="0"/>
          <w:bCs w:val="0"/>
          <w:spacing w:val="4"/>
          <w:sz w:val="30"/>
          <w:szCs w:val="30"/>
          <w:u w:val="none"/>
          <w:lang w:val="en-US"/>
        </w:rPr>
        <w:t>25</w:t>
      </w:r>
      <w:r w:rsidRPr="0021687B">
        <w:rPr>
          <w:rFonts w:ascii="Angsana New" w:hAnsi="Angsana New" w:hint="cs"/>
          <w:b w:val="0"/>
          <w:bCs w:val="0"/>
          <w:spacing w:val="4"/>
          <w:sz w:val="30"/>
          <w:szCs w:val="30"/>
          <w:u w:val="none"/>
        </w:rPr>
        <w:t>6</w:t>
      </w:r>
      <w:r w:rsidRPr="0021687B">
        <w:rPr>
          <w:rFonts w:ascii="Angsana New" w:hAnsi="Angsana New"/>
          <w:b w:val="0"/>
          <w:bCs w:val="0"/>
          <w:spacing w:val="4"/>
          <w:sz w:val="30"/>
          <w:szCs w:val="30"/>
          <w:u w:val="none"/>
          <w:lang w:val="en-US"/>
        </w:rPr>
        <w:t>2</w:t>
      </w:r>
      <w:r w:rsidRPr="0021687B">
        <w:rPr>
          <w:rFonts w:ascii="Angsana New" w:hAnsi="Angsana New" w:hint="cs"/>
          <w:b w:val="0"/>
          <w:bCs w:val="0"/>
          <w:spacing w:val="4"/>
          <w:sz w:val="30"/>
          <w:szCs w:val="30"/>
          <w:u w:val="none"/>
        </w:rPr>
        <w:t xml:space="preserve"> </w:t>
      </w:r>
      <w:r w:rsidRPr="0021687B">
        <w:rPr>
          <w:rFonts w:ascii="Angsana New" w:hAnsi="Angsana New" w:hint="cs"/>
          <w:b w:val="0"/>
          <w:bCs w:val="0"/>
          <w:spacing w:val="4"/>
          <w:sz w:val="30"/>
          <w:szCs w:val="30"/>
          <w:u w:val="none"/>
          <w:cs/>
        </w:rPr>
        <w:t>ซึ่งรวมอยู่ในงบการเงินระหว่างกาลนี้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</w:rPr>
        <w:t xml:space="preserve">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เพื่อ</w:t>
      </w:r>
      <w:r w:rsidRPr="0072703C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วัตถุประสงค์ในการเปรียบเทียบ</w:t>
      </w:r>
      <w:r w:rsidRPr="0072703C">
        <w:rPr>
          <w:rFonts w:ascii="Angsana New" w:hAnsi="Angsana New"/>
          <w:b w:val="0"/>
          <w:bCs w:val="0"/>
          <w:spacing w:val="-2"/>
          <w:sz w:val="30"/>
          <w:szCs w:val="30"/>
          <w:u w:val="none"/>
          <w:lang w:val="en-US"/>
        </w:rPr>
        <w:t xml:space="preserve"> </w:t>
      </w:r>
      <w:r w:rsidRPr="0072703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ได้มีการจัดประเภทรายการใหม่เพื่อให้สอดคล้องกับการนำเสนองบการเงิน</w:t>
      </w:r>
      <w:r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ระหว่างกาลนี้</w:t>
      </w:r>
      <w:r w:rsidRPr="0072703C">
        <w:rPr>
          <w:rFonts w:ascii="Angsana New" w:hAnsi="Angsana New" w:hint="cs"/>
          <w:b w:val="0"/>
          <w:bCs w:val="0"/>
          <w:sz w:val="30"/>
          <w:szCs w:val="30"/>
          <w:u w:val="none"/>
        </w:rPr>
        <w:t xml:space="preserve"> </w:t>
      </w:r>
      <w:r w:rsidRPr="0072703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ดังนี้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14:paraId="6EFFF107" w14:textId="77777777" w:rsidR="0072703C" w:rsidRPr="002C1E28" w:rsidRDefault="0072703C" w:rsidP="0072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4"/>
          <w:szCs w:val="14"/>
          <w:lang w:eastAsia="x-none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02"/>
        <w:gridCol w:w="900"/>
        <w:gridCol w:w="270"/>
        <w:gridCol w:w="900"/>
        <w:gridCol w:w="268"/>
        <w:gridCol w:w="902"/>
        <w:gridCol w:w="270"/>
        <w:gridCol w:w="900"/>
        <w:gridCol w:w="270"/>
        <w:gridCol w:w="900"/>
        <w:gridCol w:w="270"/>
        <w:gridCol w:w="900"/>
      </w:tblGrid>
      <w:tr w:rsidR="0072703C" w:rsidRPr="00DE3911" w14:paraId="38F14E93" w14:textId="77777777" w:rsidTr="00903852">
        <w:trPr>
          <w:tblHeader/>
        </w:trPr>
        <w:tc>
          <w:tcPr>
            <w:tcW w:w="2502" w:type="dxa"/>
          </w:tcPr>
          <w:p w14:paraId="6BCE96E5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7FCB0C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49D6EF1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B5D675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2703C" w:rsidRPr="00DE3911" w14:paraId="699E82C5" w14:textId="77777777" w:rsidTr="00903852">
        <w:trPr>
          <w:tblHeader/>
        </w:trPr>
        <w:tc>
          <w:tcPr>
            <w:tcW w:w="2502" w:type="dxa"/>
          </w:tcPr>
          <w:p w14:paraId="1C6031D9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  <w:p w14:paraId="31652082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F9CEA6E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ก่อนจัดประเภท</w:t>
            </w: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ใ</w:t>
            </w:r>
            <w:r w:rsidRPr="00FD130A">
              <w:rPr>
                <w:rFonts w:ascii="Angsana New" w:hAnsi="Angsana New"/>
                <w:sz w:val="28"/>
                <w:szCs w:val="28"/>
                <w:cs/>
              </w:rPr>
              <w:t>หม่</w:t>
            </w:r>
          </w:p>
        </w:tc>
        <w:tc>
          <w:tcPr>
            <w:tcW w:w="270" w:type="dxa"/>
          </w:tcPr>
          <w:p w14:paraId="11DA3137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7A9EC7BE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861D024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7AC255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7DF4C5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2E2404C1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36D73C20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A2A738F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hideMark/>
          </w:tcPr>
          <w:p w14:paraId="49A03048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21691366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5719F058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92633F7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69A455F5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0827FEE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0972A4D5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E2A2AEA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BD1AF1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BF516A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65A31C62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3D84DA61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CBAA1F7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EE45BB2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72703C" w:rsidRPr="00DE3911" w14:paraId="57DF9C6E" w14:textId="77777777" w:rsidTr="00903852">
        <w:trPr>
          <w:tblHeader/>
        </w:trPr>
        <w:tc>
          <w:tcPr>
            <w:tcW w:w="2502" w:type="dxa"/>
          </w:tcPr>
          <w:p w14:paraId="010BA7DF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11"/>
            <w:hideMark/>
          </w:tcPr>
          <w:p w14:paraId="3733C37E" w14:textId="77777777" w:rsidR="0072703C" w:rsidRPr="00FD130A" w:rsidRDefault="0072703C" w:rsidP="001B0490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2703C" w:rsidRPr="00DE3911" w14:paraId="5CAFA64E" w14:textId="77777777" w:rsidTr="00903852">
        <w:trPr>
          <w:tblHeader/>
        </w:trPr>
        <w:tc>
          <w:tcPr>
            <w:tcW w:w="2502" w:type="dxa"/>
            <w:hideMark/>
          </w:tcPr>
          <w:p w14:paraId="3880FD3B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477F8F09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9F1481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E2503D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6D2CF08D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70153A7F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71FBEA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DA41DC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D6684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F2CEBD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1FB02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37471B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16A4" w:rsidRPr="00DE3911" w14:paraId="53C1D556" w14:textId="77777777" w:rsidTr="00903852">
        <w:trPr>
          <w:cantSplit/>
        </w:trPr>
        <w:tc>
          <w:tcPr>
            <w:tcW w:w="2502" w:type="dxa"/>
          </w:tcPr>
          <w:p w14:paraId="598BF3D2" w14:textId="77777777" w:rsidR="005416A4" w:rsidRPr="00FD130A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6915B84C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6,899</w:t>
            </w:r>
          </w:p>
        </w:tc>
        <w:tc>
          <w:tcPr>
            <w:tcW w:w="270" w:type="dxa"/>
          </w:tcPr>
          <w:p w14:paraId="014C22DD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E2374C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5,832</w:t>
            </w:r>
          </w:p>
        </w:tc>
        <w:tc>
          <w:tcPr>
            <w:tcW w:w="268" w:type="dxa"/>
          </w:tcPr>
          <w:p w14:paraId="61705598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2D909E9B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12,731</w:t>
            </w:r>
          </w:p>
        </w:tc>
        <w:tc>
          <w:tcPr>
            <w:tcW w:w="270" w:type="dxa"/>
          </w:tcPr>
          <w:p w14:paraId="202179DA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4C55FF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3,850</w:t>
            </w:r>
          </w:p>
        </w:tc>
        <w:tc>
          <w:tcPr>
            <w:tcW w:w="270" w:type="dxa"/>
          </w:tcPr>
          <w:p w14:paraId="6E8BDB25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630D89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2,681</w:t>
            </w:r>
          </w:p>
        </w:tc>
        <w:tc>
          <w:tcPr>
            <w:tcW w:w="270" w:type="dxa"/>
          </w:tcPr>
          <w:p w14:paraId="210AF43F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48E68F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6,531</w:t>
            </w:r>
          </w:p>
        </w:tc>
      </w:tr>
      <w:tr w:rsidR="0072703C" w:rsidRPr="00DE3911" w14:paraId="1239AA9A" w14:textId="77777777" w:rsidTr="00903852">
        <w:trPr>
          <w:cantSplit/>
        </w:trPr>
        <w:tc>
          <w:tcPr>
            <w:tcW w:w="2502" w:type="dxa"/>
            <w:hideMark/>
          </w:tcPr>
          <w:p w14:paraId="4E2238D4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11EB0F22" w14:textId="77777777" w:rsidR="0072703C" w:rsidRPr="005F3023" w:rsidRDefault="00951F0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6,247</w:t>
            </w:r>
          </w:p>
        </w:tc>
        <w:tc>
          <w:tcPr>
            <w:tcW w:w="270" w:type="dxa"/>
          </w:tcPr>
          <w:p w14:paraId="01B05755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131265" w14:textId="77777777" w:rsidR="0072703C" w:rsidRPr="005F3023" w:rsidRDefault="005416A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(5,832)</w:t>
            </w:r>
          </w:p>
        </w:tc>
        <w:tc>
          <w:tcPr>
            <w:tcW w:w="268" w:type="dxa"/>
          </w:tcPr>
          <w:p w14:paraId="27B5A794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7EEA9F0B" w14:textId="77777777" w:rsidR="0072703C" w:rsidRPr="005F3023" w:rsidRDefault="005416A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</w:p>
        </w:tc>
        <w:tc>
          <w:tcPr>
            <w:tcW w:w="270" w:type="dxa"/>
          </w:tcPr>
          <w:p w14:paraId="09E477BD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D24230" w14:textId="77777777" w:rsidR="0072703C" w:rsidRPr="005F3023" w:rsidRDefault="005416A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2,945</w:t>
            </w:r>
          </w:p>
        </w:tc>
        <w:tc>
          <w:tcPr>
            <w:tcW w:w="270" w:type="dxa"/>
          </w:tcPr>
          <w:p w14:paraId="4941EB93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F752D4" w14:textId="77777777" w:rsidR="0072703C" w:rsidRPr="005F3023" w:rsidRDefault="005416A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(2,681)</w:t>
            </w:r>
          </w:p>
        </w:tc>
        <w:tc>
          <w:tcPr>
            <w:tcW w:w="270" w:type="dxa"/>
          </w:tcPr>
          <w:p w14:paraId="2B313C20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DC5871" w14:textId="77777777" w:rsidR="0072703C" w:rsidRPr="005F3023" w:rsidRDefault="005416A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264</w:t>
            </w:r>
          </w:p>
        </w:tc>
      </w:tr>
      <w:tr w:rsidR="00326114" w:rsidRPr="00DE3911" w14:paraId="5C451860" w14:textId="77777777" w:rsidTr="00903852">
        <w:trPr>
          <w:cantSplit/>
        </w:trPr>
        <w:tc>
          <w:tcPr>
            <w:tcW w:w="2502" w:type="dxa"/>
          </w:tcPr>
          <w:p w14:paraId="495292F9" w14:textId="77777777" w:rsidR="00326114" w:rsidRPr="00FD130A" w:rsidRDefault="00326114" w:rsidP="0032611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7FDD456A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124,647</w:t>
            </w:r>
          </w:p>
        </w:tc>
        <w:tc>
          <w:tcPr>
            <w:tcW w:w="270" w:type="dxa"/>
          </w:tcPr>
          <w:p w14:paraId="66BCEBB1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AACCA0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268" w:type="dxa"/>
          </w:tcPr>
          <w:p w14:paraId="4B790279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7C60A89B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125,607</w:t>
            </w:r>
          </w:p>
        </w:tc>
        <w:tc>
          <w:tcPr>
            <w:tcW w:w="270" w:type="dxa"/>
          </w:tcPr>
          <w:p w14:paraId="23313B8B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C61971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113,801</w:t>
            </w:r>
          </w:p>
        </w:tc>
        <w:tc>
          <w:tcPr>
            <w:tcW w:w="270" w:type="dxa"/>
          </w:tcPr>
          <w:p w14:paraId="74CAC4A3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E69116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558B3D0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F6FC97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113,801</w:t>
            </w:r>
          </w:p>
        </w:tc>
      </w:tr>
      <w:tr w:rsidR="00326114" w:rsidRPr="00DE3911" w14:paraId="216800C7" w14:textId="77777777" w:rsidTr="00903852">
        <w:tc>
          <w:tcPr>
            <w:tcW w:w="2502" w:type="dxa"/>
            <w:hideMark/>
          </w:tcPr>
          <w:p w14:paraId="61C50DD0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5FAFD6D4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2,584</w:t>
            </w:r>
          </w:p>
        </w:tc>
        <w:tc>
          <w:tcPr>
            <w:tcW w:w="270" w:type="dxa"/>
          </w:tcPr>
          <w:p w14:paraId="77D15CED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6EF1A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(960)</w:t>
            </w:r>
          </w:p>
        </w:tc>
        <w:tc>
          <w:tcPr>
            <w:tcW w:w="268" w:type="dxa"/>
          </w:tcPr>
          <w:p w14:paraId="776F8DC9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0D9F53F4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1,624</w:t>
            </w:r>
          </w:p>
        </w:tc>
        <w:tc>
          <w:tcPr>
            <w:tcW w:w="270" w:type="dxa"/>
          </w:tcPr>
          <w:p w14:paraId="34647BE7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F2129B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1,212</w:t>
            </w:r>
          </w:p>
        </w:tc>
        <w:tc>
          <w:tcPr>
            <w:tcW w:w="270" w:type="dxa"/>
          </w:tcPr>
          <w:p w14:paraId="1AC074F1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2F09B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CE546D8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DBB2D2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1,212</w:t>
            </w:r>
          </w:p>
        </w:tc>
      </w:tr>
      <w:tr w:rsidR="0072703C" w:rsidRPr="00DE3911" w14:paraId="2E899946" w14:textId="77777777" w:rsidTr="00903852">
        <w:tc>
          <w:tcPr>
            <w:tcW w:w="2502" w:type="dxa"/>
          </w:tcPr>
          <w:p w14:paraId="2DF287A5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C4A8501" w14:textId="77777777" w:rsidR="0072703C" w:rsidRPr="005F3023" w:rsidRDefault="0072703C" w:rsidP="001B0490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D5CD0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E9585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6FFACFC1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0401010C" w14:textId="77777777" w:rsidR="0072703C" w:rsidRPr="005F3023" w:rsidRDefault="0072703C" w:rsidP="001B0490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91EC6C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27B484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44F828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F0E5F5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4B2B02A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1CEBA9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FC9D4F7" w14:textId="53C8EA61" w:rsidR="0072703C" w:rsidRPr="0072703C" w:rsidRDefault="0072703C" w:rsidP="002C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sectPr w:rsidR="0072703C" w:rsidRPr="0072703C" w:rsidSect="00B95D00">
      <w:head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64BC8" w14:textId="77777777" w:rsidR="00862F4F" w:rsidRDefault="00862F4F">
      <w:r>
        <w:separator/>
      </w:r>
    </w:p>
  </w:endnote>
  <w:endnote w:type="continuationSeparator" w:id="0">
    <w:p w14:paraId="342678E6" w14:textId="77777777" w:rsidR="00862F4F" w:rsidRDefault="00862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0155EF" w:rsidRPr="003B35CB" w:rsidRDefault="000155E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</w:t>
        </w:r>
        <w:r w:rsidRPr="006A2236">
          <w:rPr>
            <w:rFonts w:ascii="Angsana New" w:hAnsi="Angsana New"/>
            <w:noProof/>
            <w:sz w:val="30"/>
            <w:szCs w:val="30"/>
            <w:lang w:val="en-US"/>
          </w:rPr>
          <w:t>8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240CA" w14:textId="77777777" w:rsidR="000155EF" w:rsidRDefault="000155EF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6A2236">
      <w:rPr>
        <w:rFonts w:ascii="Angsana New" w:hAnsi="Angsana New"/>
        <w:noProof/>
        <w:sz w:val="30"/>
        <w:szCs w:val="30"/>
        <w:lang w:val="en-US"/>
      </w:rPr>
      <w:t>4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595A7" w14:textId="77777777" w:rsidR="00862F4F" w:rsidRDefault="00862F4F">
      <w:r>
        <w:separator/>
      </w:r>
    </w:p>
  </w:footnote>
  <w:footnote w:type="continuationSeparator" w:id="0">
    <w:p w14:paraId="1B64ED35" w14:textId="77777777" w:rsidR="00862F4F" w:rsidRDefault="00862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E32F2" w14:textId="77777777" w:rsidR="000155EF" w:rsidRDefault="000155EF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0155EF" w:rsidRPr="00A443A3" w:rsidRDefault="000155EF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CF75829" w14:textId="1F924BFB" w:rsidR="000155EF" w:rsidRPr="007D68D9" w:rsidRDefault="000155EF" w:rsidP="002110CC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2"/>
        <w:szCs w:val="32"/>
        <w:lang w:val="en-US" w:bidi="th-TH"/>
      </w:rPr>
      <w:t>2563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77FDE74C" w14:textId="77777777" w:rsidR="000155EF" w:rsidRPr="00241A98" w:rsidRDefault="000155EF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3142B" w14:textId="77777777" w:rsidR="000155EF" w:rsidRDefault="000155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CA64F" w14:textId="77777777" w:rsidR="000155EF" w:rsidRDefault="000155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052AD" w14:textId="77777777" w:rsidR="000155EF" w:rsidRDefault="000155EF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80C12B" w14:textId="77777777" w:rsidR="000155EF" w:rsidRPr="00A443A3" w:rsidRDefault="000155EF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F7F4E16" w14:textId="2D9EE259" w:rsidR="000155EF" w:rsidRPr="007D68D9" w:rsidRDefault="000155EF" w:rsidP="00FA502B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0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กันยายน </w:t>
    </w:r>
    <w:r w:rsidRPr="006A2236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71E3760F" w14:textId="77777777" w:rsidR="000155EF" w:rsidRPr="00241A98" w:rsidRDefault="000155EF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A2E9C" w14:textId="77777777" w:rsidR="000155EF" w:rsidRDefault="000155EF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FACF04" w14:textId="77777777" w:rsidR="000155EF" w:rsidRPr="00A443A3" w:rsidRDefault="000155EF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21B13A5" w14:textId="6104B1C4" w:rsidR="000155EF" w:rsidRPr="007D68D9" w:rsidRDefault="000155EF" w:rsidP="005441AA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0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กันยายน </w:t>
    </w:r>
    <w:r w:rsidRPr="006A2236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5836359A" w14:textId="77777777" w:rsidR="000155EF" w:rsidRPr="00241A98" w:rsidRDefault="000155EF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C53215"/>
    <w:multiLevelType w:val="hybridMultilevel"/>
    <w:tmpl w:val="3AE85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560FD"/>
    <w:multiLevelType w:val="hybridMultilevel"/>
    <w:tmpl w:val="55D64B32"/>
    <w:lvl w:ilvl="0" w:tplc="9F8AF81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0739AC"/>
    <w:multiLevelType w:val="hybridMultilevel"/>
    <w:tmpl w:val="3BE2C5A8"/>
    <w:lvl w:ilvl="0" w:tplc="6C28A6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6F4727"/>
    <w:multiLevelType w:val="hybridMultilevel"/>
    <w:tmpl w:val="400EEC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3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5" w15:restartNumberingAfterBreak="0">
    <w:nsid w:val="4DE877EA"/>
    <w:multiLevelType w:val="multilevel"/>
    <w:tmpl w:val="2C74AC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40" w:hanging="1440"/>
      </w:pPr>
      <w:rPr>
        <w:rFonts w:hint="default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ECE6FB70"/>
    <w:lvl w:ilvl="0" w:tplc="C1D22840">
      <w:start w:val="1"/>
      <w:numFmt w:val="thaiLetters"/>
      <w:lvlText w:val="%1."/>
      <w:lvlJc w:val="left"/>
      <w:pPr>
        <w:ind w:left="720" w:hanging="360"/>
      </w:pPr>
      <w:rPr>
        <w:rFonts w:cs="Angsana New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3E36E4"/>
    <w:multiLevelType w:val="hybridMultilevel"/>
    <w:tmpl w:val="C0BA4476"/>
    <w:lvl w:ilvl="0" w:tplc="F8B85E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35C5B3E"/>
    <w:multiLevelType w:val="hybridMultilevel"/>
    <w:tmpl w:val="B8205B02"/>
    <w:lvl w:ilvl="0" w:tplc="BF9C680C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18"/>
  </w:num>
  <w:num w:numId="2">
    <w:abstractNumId w:val="12"/>
  </w:num>
  <w:num w:numId="3">
    <w:abstractNumId w:val="31"/>
  </w:num>
  <w:num w:numId="4">
    <w:abstractNumId w:val="17"/>
  </w:num>
  <w:num w:numId="5">
    <w:abstractNumId w:val="21"/>
  </w:num>
  <w:num w:numId="6">
    <w:abstractNumId w:val="28"/>
  </w:num>
  <w:num w:numId="7">
    <w:abstractNumId w:val="13"/>
  </w:num>
  <w:num w:numId="8">
    <w:abstractNumId w:val="37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7"/>
  </w:num>
  <w:num w:numId="13">
    <w:abstractNumId w:val="15"/>
  </w:num>
  <w:num w:numId="14">
    <w:abstractNumId w:val="0"/>
  </w:num>
  <w:num w:numId="15">
    <w:abstractNumId w:val="2"/>
  </w:num>
  <w:num w:numId="16">
    <w:abstractNumId w:val="29"/>
  </w:num>
  <w:num w:numId="17">
    <w:abstractNumId w:val="11"/>
  </w:num>
  <w:num w:numId="18">
    <w:abstractNumId w:val="8"/>
  </w:num>
  <w:num w:numId="19">
    <w:abstractNumId w:val="32"/>
  </w:num>
  <w:num w:numId="20">
    <w:abstractNumId w:val="23"/>
  </w:num>
  <w:num w:numId="21">
    <w:abstractNumId w:val="16"/>
  </w:num>
  <w:num w:numId="22">
    <w:abstractNumId w:val="20"/>
  </w:num>
  <w:num w:numId="23">
    <w:abstractNumId w:val="1"/>
  </w:num>
  <w:num w:numId="24">
    <w:abstractNumId w:val="19"/>
  </w:num>
  <w:num w:numId="25">
    <w:abstractNumId w:val="35"/>
  </w:num>
  <w:num w:numId="26">
    <w:abstractNumId w:val="4"/>
  </w:num>
  <w:num w:numId="27">
    <w:abstractNumId w:val="3"/>
  </w:num>
  <w:num w:numId="28">
    <w:abstractNumId w:val="14"/>
  </w:num>
  <w:num w:numId="29">
    <w:abstractNumId w:val="36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22"/>
  </w:num>
  <w:num w:numId="33">
    <w:abstractNumId w:val="9"/>
  </w:num>
  <w:num w:numId="34">
    <w:abstractNumId w:val="7"/>
  </w:num>
  <w:num w:numId="35">
    <w:abstractNumId w:val="30"/>
  </w:num>
  <w:num w:numId="36">
    <w:abstractNumId w:val="34"/>
  </w:num>
  <w:num w:numId="37">
    <w:abstractNumId w:val="17"/>
  </w:num>
  <w:num w:numId="38">
    <w:abstractNumId w:val="6"/>
  </w:num>
  <w:num w:numId="39">
    <w:abstractNumId w:val="25"/>
  </w:num>
  <w:num w:numId="40">
    <w:abstractNumId w:val="5"/>
  </w:num>
  <w:num w:numId="41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C53"/>
    <w:rsid w:val="000065D6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906"/>
    <w:rsid w:val="00015365"/>
    <w:rsid w:val="000155EF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253"/>
    <w:rsid w:val="00023372"/>
    <w:rsid w:val="000237EC"/>
    <w:rsid w:val="000239B1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4E3"/>
    <w:rsid w:val="000325DD"/>
    <w:rsid w:val="0003274C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5E9"/>
    <w:rsid w:val="00054653"/>
    <w:rsid w:val="000548FE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CC"/>
    <w:rsid w:val="00075BF9"/>
    <w:rsid w:val="00075DA4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1080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37DC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860"/>
    <w:rsid w:val="000D3CE8"/>
    <w:rsid w:val="000D4006"/>
    <w:rsid w:val="000D4A42"/>
    <w:rsid w:val="000D4A4D"/>
    <w:rsid w:val="000D4C64"/>
    <w:rsid w:val="000D4EFE"/>
    <w:rsid w:val="000D5170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2C9"/>
    <w:rsid w:val="000E049E"/>
    <w:rsid w:val="000E0846"/>
    <w:rsid w:val="000E0F78"/>
    <w:rsid w:val="000E127D"/>
    <w:rsid w:val="000E1950"/>
    <w:rsid w:val="000E1A6F"/>
    <w:rsid w:val="000E1AB9"/>
    <w:rsid w:val="000E1C5B"/>
    <w:rsid w:val="000E1F9E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72A"/>
    <w:rsid w:val="00113B83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D21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ABD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457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9D6"/>
    <w:rsid w:val="00182A49"/>
    <w:rsid w:val="0018335E"/>
    <w:rsid w:val="001835EB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CA"/>
    <w:rsid w:val="00186A7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442"/>
    <w:rsid w:val="00191AE3"/>
    <w:rsid w:val="00191DAF"/>
    <w:rsid w:val="00191E1B"/>
    <w:rsid w:val="00191E4B"/>
    <w:rsid w:val="0019234F"/>
    <w:rsid w:val="00192672"/>
    <w:rsid w:val="001929C3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9CB"/>
    <w:rsid w:val="001C09EE"/>
    <w:rsid w:val="001C0A21"/>
    <w:rsid w:val="001C0DA8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50F"/>
    <w:rsid w:val="001D4647"/>
    <w:rsid w:val="001D49C6"/>
    <w:rsid w:val="001D4E17"/>
    <w:rsid w:val="001D5319"/>
    <w:rsid w:val="001D53E3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DA4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EC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5C9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B1"/>
    <w:rsid w:val="00261F82"/>
    <w:rsid w:val="002621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693"/>
    <w:rsid w:val="00265844"/>
    <w:rsid w:val="00265A44"/>
    <w:rsid w:val="00265A82"/>
    <w:rsid w:val="00265CC8"/>
    <w:rsid w:val="00265D6E"/>
    <w:rsid w:val="002661F4"/>
    <w:rsid w:val="0026649E"/>
    <w:rsid w:val="00266D46"/>
    <w:rsid w:val="00266F68"/>
    <w:rsid w:val="002673FB"/>
    <w:rsid w:val="00267563"/>
    <w:rsid w:val="0026772A"/>
    <w:rsid w:val="0026787C"/>
    <w:rsid w:val="00267FA4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B2"/>
    <w:rsid w:val="002741F8"/>
    <w:rsid w:val="0027450B"/>
    <w:rsid w:val="002747CA"/>
    <w:rsid w:val="00274B36"/>
    <w:rsid w:val="00274C17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D91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B16"/>
    <w:rsid w:val="00281EAE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52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5AE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D79"/>
    <w:rsid w:val="002F40BE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8C9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D51"/>
    <w:rsid w:val="00310D5F"/>
    <w:rsid w:val="00310E0F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618"/>
    <w:rsid w:val="003158D9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51F9"/>
    <w:rsid w:val="00325690"/>
    <w:rsid w:val="00325708"/>
    <w:rsid w:val="00325B37"/>
    <w:rsid w:val="00325DCB"/>
    <w:rsid w:val="00325DF9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6246"/>
    <w:rsid w:val="0037630B"/>
    <w:rsid w:val="003764B9"/>
    <w:rsid w:val="0037659F"/>
    <w:rsid w:val="003768AB"/>
    <w:rsid w:val="00376E3A"/>
    <w:rsid w:val="0037746B"/>
    <w:rsid w:val="003774EB"/>
    <w:rsid w:val="003776E6"/>
    <w:rsid w:val="00377CC4"/>
    <w:rsid w:val="0038017F"/>
    <w:rsid w:val="003805CC"/>
    <w:rsid w:val="0038064B"/>
    <w:rsid w:val="00380C4C"/>
    <w:rsid w:val="00381126"/>
    <w:rsid w:val="0038156F"/>
    <w:rsid w:val="003815DA"/>
    <w:rsid w:val="0038167F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0CFF"/>
    <w:rsid w:val="003A10FC"/>
    <w:rsid w:val="003A128A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23D7"/>
    <w:rsid w:val="0041248E"/>
    <w:rsid w:val="004124C2"/>
    <w:rsid w:val="004127C6"/>
    <w:rsid w:val="00413300"/>
    <w:rsid w:val="0041330B"/>
    <w:rsid w:val="0041337B"/>
    <w:rsid w:val="00413778"/>
    <w:rsid w:val="004139E1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7068"/>
    <w:rsid w:val="004175C8"/>
    <w:rsid w:val="00417722"/>
    <w:rsid w:val="00417797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5F32"/>
    <w:rsid w:val="00426350"/>
    <w:rsid w:val="00426400"/>
    <w:rsid w:val="004269B1"/>
    <w:rsid w:val="00427215"/>
    <w:rsid w:val="00427223"/>
    <w:rsid w:val="00427228"/>
    <w:rsid w:val="0042754B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9B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67E"/>
    <w:rsid w:val="00482E94"/>
    <w:rsid w:val="00482F04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079"/>
    <w:rsid w:val="004861BB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823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F"/>
    <w:rsid w:val="004C04F8"/>
    <w:rsid w:val="004C0B43"/>
    <w:rsid w:val="004C0CFC"/>
    <w:rsid w:val="004C0D8D"/>
    <w:rsid w:val="004C0E2E"/>
    <w:rsid w:val="004C14B8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7252"/>
    <w:rsid w:val="004E72C0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10C"/>
    <w:rsid w:val="005232AF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ACD"/>
    <w:rsid w:val="00530B1C"/>
    <w:rsid w:val="00530C58"/>
    <w:rsid w:val="00530CEB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4D2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478"/>
    <w:rsid w:val="0059269F"/>
    <w:rsid w:val="0059270F"/>
    <w:rsid w:val="005927F6"/>
    <w:rsid w:val="00592941"/>
    <w:rsid w:val="00592BA8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D09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A7"/>
    <w:rsid w:val="005F2B4E"/>
    <w:rsid w:val="005F2EC3"/>
    <w:rsid w:val="005F2F01"/>
    <w:rsid w:val="005F302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B7"/>
    <w:rsid w:val="006021C5"/>
    <w:rsid w:val="0060242F"/>
    <w:rsid w:val="006024CB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2F48"/>
    <w:rsid w:val="006134E9"/>
    <w:rsid w:val="00613AA8"/>
    <w:rsid w:val="00613AEF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5BB4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C4C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70A"/>
    <w:rsid w:val="00652F4D"/>
    <w:rsid w:val="00653AAD"/>
    <w:rsid w:val="00653C06"/>
    <w:rsid w:val="00653E53"/>
    <w:rsid w:val="006544A6"/>
    <w:rsid w:val="0065488F"/>
    <w:rsid w:val="00654B17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0A0"/>
    <w:rsid w:val="00676BCB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D1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1938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A8A"/>
    <w:rsid w:val="006B5F16"/>
    <w:rsid w:val="006B5FF3"/>
    <w:rsid w:val="006B604A"/>
    <w:rsid w:val="006B6147"/>
    <w:rsid w:val="006B61BF"/>
    <w:rsid w:val="006B6686"/>
    <w:rsid w:val="006B6C6F"/>
    <w:rsid w:val="006B6FC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E0B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11"/>
    <w:rsid w:val="007151CB"/>
    <w:rsid w:val="00715500"/>
    <w:rsid w:val="007157C5"/>
    <w:rsid w:val="0071585A"/>
    <w:rsid w:val="00715917"/>
    <w:rsid w:val="00715A02"/>
    <w:rsid w:val="00715D4F"/>
    <w:rsid w:val="007168F9"/>
    <w:rsid w:val="00716983"/>
    <w:rsid w:val="00716AD2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376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66E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E6"/>
    <w:rsid w:val="007450AB"/>
    <w:rsid w:val="0074537F"/>
    <w:rsid w:val="007456F6"/>
    <w:rsid w:val="00745C27"/>
    <w:rsid w:val="00745EB8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89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814"/>
    <w:rsid w:val="00783A19"/>
    <w:rsid w:val="00783D6C"/>
    <w:rsid w:val="007841FF"/>
    <w:rsid w:val="00784426"/>
    <w:rsid w:val="007845C5"/>
    <w:rsid w:val="00784786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556A"/>
    <w:rsid w:val="007B5C18"/>
    <w:rsid w:val="007B5F48"/>
    <w:rsid w:val="007B5FD8"/>
    <w:rsid w:val="007B6E10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A12"/>
    <w:rsid w:val="007D4B2A"/>
    <w:rsid w:val="007D4DDB"/>
    <w:rsid w:val="007D4F08"/>
    <w:rsid w:val="007D520C"/>
    <w:rsid w:val="007D5C90"/>
    <w:rsid w:val="007D5D3C"/>
    <w:rsid w:val="007D64C3"/>
    <w:rsid w:val="007D64F1"/>
    <w:rsid w:val="007D65BD"/>
    <w:rsid w:val="007D68D9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6430"/>
    <w:rsid w:val="007F6854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4030"/>
    <w:rsid w:val="00814139"/>
    <w:rsid w:val="00814343"/>
    <w:rsid w:val="008145FA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30B0"/>
    <w:rsid w:val="0082331D"/>
    <w:rsid w:val="0082373F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F0"/>
    <w:rsid w:val="00825B0B"/>
    <w:rsid w:val="00825B78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9C"/>
    <w:rsid w:val="00831580"/>
    <w:rsid w:val="008316B2"/>
    <w:rsid w:val="00831825"/>
    <w:rsid w:val="00831909"/>
    <w:rsid w:val="008320B9"/>
    <w:rsid w:val="00832204"/>
    <w:rsid w:val="0083265F"/>
    <w:rsid w:val="00832EF9"/>
    <w:rsid w:val="008332AE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B8F"/>
    <w:rsid w:val="00843D84"/>
    <w:rsid w:val="00844066"/>
    <w:rsid w:val="008448A1"/>
    <w:rsid w:val="00844998"/>
    <w:rsid w:val="00844D16"/>
    <w:rsid w:val="00844E00"/>
    <w:rsid w:val="00844FC8"/>
    <w:rsid w:val="00845324"/>
    <w:rsid w:val="00845575"/>
    <w:rsid w:val="00845DB5"/>
    <w:rsid w:val="008461F4"/>
    <w:rsid w:val="0084663E"/>
    <w:rsid w:val="008468B7"/>
    <w:rsid w:val="00846F0F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83F"/>
    <w:rsid w:val="00866AE2"/>
    <w:rsid w:val="00866CF1"/>
    <w:rsid w:val="0086719C"/>
    <w:rsid w:val="00867760"/>
    <w:rsid w:val="008678B9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7C9"/>
    <w:rsid w:val="008B3868"/>
    <w:rsid w:val="008B3ABE"/>
    <w:rsid w:val="008B3E67"/>
    <w:rsid w:val="008B4225"/>
    <w:rsid w:val="008B422D"/>
    <w:rsid w:val="008B43B4"/>
    <w:rsid w:val="008B4F3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00C"/>
    <w:rsid w:val="008B75A2"/>
    <w:rsid w:val="008B7A85"/>
    <w:rsid w:val="008C003E"/>
    <w:rsid w:val="008C014C"/>
    <w:rsid w:val="008C07C9"/>
    <w:rsid w:val="008C07CF"/>
    <w:rsid w:val="008C1B2A"/>
    <w:rsid w:val="008C1C08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FB6"/>
    <w:rsid w:val="00903001"/>
    <w:rsid w:val="0090309F"/>
    <w:rsid w:val="009032D3"/>
    <w:rsid w:val="00903490"/>
    <w:rsid w:val="009035EE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B5A"/>
    <w:rsid w:val="00922E99"/>
    <w:rsid w:val="00922EB7"/>
    <w:rsid w:val="00924293"/>
    <w:rsid w:val="0092437F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BE"/>
    <w:rsid w:val="009352D7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1F"/>
    <w:rsid w:val="009478FF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5F7B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665"/>
    <w:rsid w:val="00982917"/>
    <w:rsid w:val="00982A46"/>
    <w:rsid w:val="00982B6D"/>
    <w:rsid w:val="00982E36"/>
    <w:rsid w:val="00983112"/>
    <w:rsid w:val="00983410"/>
    <w:rsid w:val="0098371E"/>
    <w:rsid w:val="009837E5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38D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D5"/>
    <w:rsid w:val="00A33EF0"/>
    <w:rsid w:val="00A33FC0"/>
    <w:rsid w:val="00A3472C"/>
    <w:rsid w:val="00A348C0"/>
    <w:rsid w:val="00A34D95"/>
    <w:rsid w:val="00A34F6A"/>
    <w:rsid w:val="00A35706"/>
    <w:rsid w:val="00A3580A"/>
    <w:rsid w:val="00A3597D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9F4"/>
    <w:rsid w:val="00AA6AEB"/>
    <w:rsid w:val="00AA6B10"/>
    <w:rsid w:val="00AA6DBC"/>
    <w:rsid w:val="00AA7E39"/>
    <w:rsid w:val="00AB0338"/>
    <w:rsid w:val="00AB0640"/>
    <w:rsid w:val="00AB0BBB"/>
    <w:rsid w:val="00AB0C69"/>
    <w:rsid w:val="00AB0C9F"/>
    <w:rsid w:val="00AB0FC8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C6"/>
    <w:rsid w:val="00AC7508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B00028"/>
    <w:rsid w:val="00B0048B"/>
    <w:rsid w:val="00B0069A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294"/>
    <w:rsid w:val="00B335C2"/>
    <w:rsid w:val="00B3389C"/>
    <w:rsid w:val="00B338D8"/>
    <w:rsid w:val="00B338DA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0EED"/>
    <w:rsid w:val="00B4144B"/>
    <w:rsid w:val="00B41A6C"/>
    <w:rsid w:val="00B41DEA"/>
    <w:rsid w:val="00B41F96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620"/>
    <w:rsid w:val="00B517CE"/>
    <w:rsid w:val="00B51AAF"/>
    <w:rsid w:val="00B5204C"/>
    <w:rsid w:val="00B520D6"/>
    <w:rsid w:val="00B521FA"/>
    <w:rsid w:val="00B522F7"/>
    <w:rsid w:val="00B52AA9"/>
    <w:rsid w:val="00B52AD6"/>
    <w:rsid w:val="00B52CEC"/>
    <w:rsid w:val="00B52DE5"/>
    <w:rsid w:val="00B52F4D"/>
    <w:rsid w:val="00B530F8"/>
    <w:rsid w:val="00B53331"/>
    <w:rsid w:val="00B53371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2A2B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84B"/>
    <w:rsid w:val="00B71A5B"/>
    <w:rsid w:val="00B71F82"/>
    <w:rsid w:val="00B72243"/>
    <w:rsid w:val="00B725F9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302D"/>
    <w:rsid w:val="00BA331D"/>
    <w:rsid w:val="00BA337B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349"/>
    <w:rsid w:val="00BA7407"/>
    <w:rsid w:val="00BA78A5"/>
    <w:rsid w:val="00BA79ED"/>
    <w:rsid w:val="00BA7AAC"/>
    <w:rsid w:val="00BA7B6A"/>
    <w:rsid w:val="00BA7C06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A88"/>
    <w:rsid w:val="00BE2B6B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4F00"/>
    <w:rsid w:val="00BE56B3"/>
    <w:rsid w:val="00BE5DC4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EAA"/>
    <w:rsid w:val="00C12288"/>
    <w:rsid w:val="00C123F9"/>
    <w:rsid w:val="00C128C1"/>
    <w:rsid w:val="00C1310F"/>
    <w:rsid w:val="00C132C1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BE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8C0"/>
    <w:rsid w:val="00C30CE4"/>
    <w:rsid w:val="00C32686"/>
    <w:rsid w:val="00C32D2C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98A"/>
    <w:rsid w:val="00C60AAE"/>
    <w:rsid w:val="00C61BA6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6E56"/>
    <w:rsid w:val="00C77074"/>
    <w:rsid w:val="00C7736C"/>
    <w:rsid w:val="00C77627"/>
    <w:rsid w:val="00C77D10"/>
    <w:rsid w:val="00C77D1F"/>
    <w:rsid w:val="00C77E04"/>
    <w:rsid w:val="00C80056"/>
    <w:rsid w:val="00C807E6"/>
    <w:rsid w:val="00C80801"/>
    <w:rsid w:val="00C80896"/>
    <w:rsid w:val="00C80BA5"/>
    <w:rsid w:val="00C80E34"/>
    <w:rsid w:val="00C80EC1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F82"/>
    <w:rsid w:val="00C9544F"/>
    <w:rsid w:val="00C954C0"/>
    <w:rsid w:val="00C95653"/>
    <w:rsid w:val="00C962C3"/>
    <w:rsid w:val="00C9673B"/>
    <w:rsid w:val="00C9674E"/>
    <w:rsid w:val="00C9750F"/>
    <w:rsid w:val="00C97588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548E"/>
    <w:rsid w:val="00CC6011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383"/>
    <w:rsid w:val="00CF43E8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F2"/>
    <w:rsid w:val="00D036E9"/>
    <w:rsid w:val="00D0371B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205"/>
    <w:rsid w:val="00D41299"/>
    <w:rsid w:val="00D41830"/>
    <w:rsid w:val="00D41D40"/>
    <w:rsid w:val="00D4209D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CC"/>
    <w:rsid w:val="00D467FA"/>
    <w:rsid w:val="00D46F51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214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4BD"/>
    <w:rsid w:val="00D8577E"/>
    <w:rsid w:val="00D8589E"/>
    <w:rsid w:val="00D859AD"/>
    <w:rsid w:val="00D859B5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52C"/>
    <w:rsid w:val="00D93D4E"/>
    <w:rsid w:val="00D944EE"/>
    <w:rsid w:val="00D94DBC"/>
    <w:rsid w:val="00D94F40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E39"/>
    <w:rsid w:val="00DA3E58"/>
    <w:rsid w:val="00DA4823"/>
    <w:rsid w:val="00DA4C22"/>
    <w:rsid w:val="00DA5277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867"/>
    <w:rsid w:val="00DD7CE7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8AB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F68"/>
    <w:rsid w:val="00E1169B"/>
    <w:rsid w:val="00E11E32"/>
    <w:rsid w:val="00E12653"/>
    <w:rsid w:val="00E12877"/>
    <w:rsid w:val="00E12A1D"/>
    <w:rsid w:val="00E12D28"/>
    <w:rsid w:val="00E13540"/>
    <w:rsid w:val="00E137ED"/>
    <w:rsid w:val="00E13AA4"/>
    <w:rsid w:val="00E13B8D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572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4DC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A8"/>
    <w:rsid w:val="00E450CF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460"/>
    <w:rsid w:val="00E54846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881"/>
    <w:rsid w:val="00E55C7A"/>
    <w:rsid w:val="00E55E45"/>
    <w:rsid w:val="00E55FB3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7D"/>
    <w:rsid w:val="00E90EB5"/>
    <w:rsid w:val="00E910E4"/>
    <w:rsid w:val="00E9123F"/>
    <w:rsid w:val="00E916D6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BB1"/>
    <w:rsid w:val="00E95D02"/>
    <w:rsid w:val="00E96011"/>
    <w:rsid w:val="00E961EC"/>
    <w:rsid w:val="00E96972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FF9"/>
    <w:rsid w:val="00EB233C"/>
    <w:rsid w:val="00EB24C7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6A82"/>
    <w:rsid w:val="00EC75D2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5C"/>
    <w:rsid w:val="00ED313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CCE"/>
    <w:rsid w:val="00F17DC0"/>
    <w:rsid w:val="00F20016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91B"/>
    <w:rsid w:val="00F30A0F"/>
    <w:rsid w:val="00F30E83"/>
    <w:rsid w:val="00F30F88"/>
    <w:rsid w:val="00F3100F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26F"/>
    <w:rsid w:val="00F355AC"/>
    <w:rsid w:val="00F35BBD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2A6"/>
    <w:rsid w:val="00F54659"/>
    <w:rsid w:val="00F5487F"/>
    <w:rsid w:val="00F55380"/>
    <w:rsid w:val="00F553F8"/>
    <w:rsid w:val="00F55729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3FC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527"/>
    <w:rsid w:val="00F916E8"/>
    <w:rsid w:val="00F91DB2"/>
    <w:rsid w:val="00F92107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726"/>
    <w:rsid w:val="00FA299A"/>
    <w:rsid w:val="00FA2A80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AF1"/>
    <w:rsid w:val="00FB2E6C"/>
    <w:rsid w:val="00FB2F92"/>
    <w:rsid w:val="00FB3063"/>
    <w:rsid w:val="00FB3382"/>
    <w:rsid w:val="00FB39BF"/>
    <w:rsid w:val="00FB3D65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32B1068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A03709-7036-4519-961A-EDB4D62B4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24</Pages>
  <Words>5827</Words>
  <Characters>24917</Characters>
  <Application>Microsoft Office Word</Application>
  <DocSecurity>0</DocSecurity>
  <Lines>207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30683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Somjai</cp:lastModifiedBy>
  <cp:revision>3</cp:revision>
  <cp:lastPrinted>2020-11-09T15:22:00Z</cp:lastPrinted>
  <dcterms:created xsi:type="dcterms:W3CDTF">2020-11-11T06:14:00Z</dcterms:created>
  <dcterms:modified xsi:type="dcterms:W3CDTF">2020-11-11T06:16:00Z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