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E4D60" w14:textId="68E51C84" w:rsidR="00804175" w:rsidRPr="007F4BE0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bookmarkStart w:id="0" w:name="_GoBack"/>
      <w:bookmarkEnd w:id="0"/>
      <w:r w:rsidRPr="007F4BE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7F4BE0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7F4BE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7F4BE0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4F27E713" w14:textId="77777777" w:rsidR="00804175" w:rsidRPr="007F4BE0" w:rsidRDefault="00804175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48D8B5A5" w14:textId="77777777" w:rsidR="00804175" w:rsidRPr="007F4BE0" w:rsidRDefault="00804175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</w:t>
      </w:r>
      <w:r w:rsidR="00D25073" w:rsidRPr="007F4BE0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7F4BE0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</w:p>
    <w:p w14:paraId="3CBD4A71" w14:textId="3E1FDFF6" w:rsidR="007D2B7F" w:rsidRPr="007F4BE0" w:rsidRDefault="007D2B7F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67DFC85E" w14:textId="22C0BC2C" w:rsidR="00B218BD" w:rsidRPr="007F4BE0" w:rsidRDefault="00B218BD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 w:hint="cs"/>
          <w:sz w:val="28"/>
          <w:szCs w:val="28"/>
          <w:cs/>
          <w:lang w:bidi="th-TH"/>
        </w:rPr>
        <w:t>นโยบายการบัญชีที่สำคัญ</w:t>
      </w:r>
    </w:p>
    <w:p w14:paraId="0556B0FF" w14:textId="248C0A12" w:rsidR="00804175" w:rsidRPr="007F4BE0" w:rsidRDefault="00804175" w:rsidP="00D36ED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  <w:cs/>
          <w:lang w:bidi="th-TH"/>
        </w:rPr>
        <w:t>การ</w:t>
      </w:r>
      <w:r w:rsidR="005D6004" w:rsidRPr="007F4BE0">
        <w:rPr>
          <w:rFonts w:ascii="Angsana New" w:hAnsi="Angsana New" w:cs="Angsana New"/>
          <w:sz w:val="28"/>
          <w:szCs w:val="28"/>
          <w:cs/>
          <w:lang w:bidi="th-TH"/>
        </w:rPr>
        <w:t>ซื้อ</w:t>
      </w:r>
      <w:r w:rsidRPr="007F4BE0">
        <w:rPr>
          <w:rFonts w:ascii="Angsana New" w:hAnsi="Angsana New" w:cs="Angsana New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03B64113" w14:textId="77777777" w:rsidR="00804175" w:rsidRPr="007F4BE0" w:rsidRDefault="00804175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7F4BE0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E496665" w14:textId="77777777" w:rsidR="00804175" w:rsidRPr="007F4BE0" w:rsidRDefault="00804175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7F4BE0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</w:t>
      </w:r>
      <w:r w:rsidR="00D75CE8" w:rsidRPr="007F4BE0">
        <w:rPr>
          <w:rFonts w:ascii="Angsana New" w:hAnsi="Angsana New" w:cs="Angsana New"/>
          <w:sz w:val="28"/>
          <w:szCs w:val="28"/>
          <w:cs/>
          <w:lang w:bidi="th-TH"/>
        </w:rPr>
        <w:t>บริษัทร่วมและการร่วมค้า</w:t>
      </w:r>
    </w:p>
    <w:p w14:paraId="2D170565" w14:textId="77777777" w:rsidR="0069033F" w:rsidRPr="007F4BE0" w:rsidRDefault="00804175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7F4BE0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เงินลงทุนในบริษัทย่อย</w:t>
      </w:r>
    </w:p>
    <w:p w14:paraId="50E9F2C7" w14:textId="1629B196" w:rsidR="00804175" w:rsidRPr="007F4BE0" w:rsidRDefault="0069033F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7F4BE0">
        <w:rPr>
          <w:rFonts w:ascii="Angsana New" w:hAnsi="Angsana New" w:cs="Angsana New"/>
          <w:sz w:val="28"/>
          <w:szCs w:val="28"/>
          <w:cs/>
          <w:lang w:bidi="th-TH"/>
        </w:rPr>
        <w:t>อสังหาริมทรัพย์เพื่อการลงทุน</w:t>
      </w:r>
      <w:r w:rsidR="00804175" w:rsidRPr="007F4BE0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</w:p>
    <w:p w14:paraId="3A139E13" w14:textId="07A81A69" w:rsidR="00804175" w:rsidRPr="007F4BE0" w:rsidRDefault="00804175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5709DF5F" w14:textId="3044037A" w:rsidR="0063146B" w:rsidRPr="007F4BE0" w:rsidRDefault="0063146B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 w:hint="cs"/>
          <w:sz w:val="28"/>
          <w:szCs w:val="28"/>
          <w:cs/>
          <w:lang w:bidi="th-TH"/>
        </w:rPr>
        <w:t>สินทรัพย์สิทธิการใช้</w:t>
      </w:r>
    </w:p>
    <w:p w14:paraId="14BB60B4" w14:textId="148EA248" w:rsidR="00E63169" w:rsidRPr="007F4BE0" w:rsidRDefault="00E63169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 w:hint="cs"/>
          <w:sz w:val="28"/>
          <w:szCs w:val="28"/>
          <w:cs/>
          <w:lang w:bidi="th-TH"/>
        </w:rPr>
        <w:t>ค่าความนิยม</w:t>
      </w:r>
    </w:p>
    <w:p w14:paraId="3EF45B74" w14:textId="4F1A22A7" w:rsidR="001647E3" w:rsidRPr="007F4BE0" w:rsidRDefault="001647E3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7978EFC1" w14:textId="4E3C5844" w:rsidR="00804175" w:rsidRPr="007F4BE0" w:rsidRDefault="00F82A3D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7F4BE0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5C65C830" w14:textId="77777777" w:rsidR="00947AA2" w:rsidRPr="007F4BE0" w:rsidRDefault="00947AA2" w:rsidP="00947AA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  <w:cs/>
          <w:lang w:bidi="th-TH"/>
        </w:rPr>
        <w:t>สัญญาเช่า</w:t>
      </w:r>
    </w:p>
    <w:p w14:paraId="2B329EA4" w14:textId="70F0BF1B" w:rsidR="00804175" w:rsidRPr="007F4BE0" w:rsidRDefault="00804175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  <w:cs/>
          <w:lang w:bidi="th-TH"/>
        </w:rPr>
        <w:t>ภาษีเงินได้</w:t>
      </w:r>
    </w:p>
    <w:p w14:paraId="5EE0529D" w14:textId="5F9798F5" w:rsidR="00DE6DFD" w:rsidRPr="007F4BE0" w:rsidRDefault="00DE6DFD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2EA3FFF0" w14:textId="1F9FBDBD" w:rsidR="0096673C" w:rsidRPr="007F4BE0" w:rsidRDefault="00202B12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649E5694" w14:textId="17EFFAB6" w:rsidR="00804175" w:rsidRPr="007F4BE0" w:rsidRDefault="00804175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ADA312F" w14:textId="2D8BC907" w:rsidR="00C862D9" w:rsidRPr="007F4BE0" w:rsidRDefault="00C862D9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F6BAB7A" w14:textId="5318906A" w:rsidR="0016373D" w:rsidRPr="007F4BE0" w:rsidRDefault="0016373D" w:rsidP="009777A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 w:hint="cs"/>
          <w:sz w:val="28"/>
          <w:szCs w:val="28"/>
          <w:cs/>
          <w:lang w:bidi="th-TH"/>
        </w:rPr>
        <w:t>การจัดประเภท</w:t>
      </w:r>
      <w:r w:rsidR="0029797B" w:rsidRPr="007F4BE0">
        <w:rPr>
          <w:rFonts w:ascii="Angsana New" w:hAnsi="Angsana New" w:cs="Angsana New" w:hint="cs"/>
          <w:sz w:val="28"/>
          <w:szCs w:val="28"/>
          <w:cs/>
          <w:lang w:bidi="th-TH"/>
        </w:rPr>
        <w:t>รายการ</w:t>
      </w:r>
      <w:r w:rsidRPr="007F4BE0">
        <w:rPr>
          <w:rFonts w:ascii="Angsana New" w:hAnsi="Angsana New" w:cs="Angsana New" w:hint="cs"/>
          <w:sz w:val="28"/>
          <w:szCs w:val="28"/>
          <w:cs/>
          <w:lang w:bidi="th-TH"/>
        </w:rPr>
        <w:t>ใหม่</w:t>
      </w:r>
    </w:p>
    <w:p w14:paraId="6007CD67" w14:textId="77777777" w:rsidR="00804175" w:rsidRPr="007F4BE0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7F4BE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7F4BE0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7F4BE0">
        <w:rPr>
          <w:rFonts w:ascii="Angsana New" w:hAnsi="Angsana New" w:cs="Angsana New"/>
          <w:sz w:val="28"/>
          <w:szCs w:val="28"/>
          <w:cs/>
        </w:rPr>
        <w:t>งบ</w:t>
      </w:r>
      <w:r w:rsidRPr="007F4BE0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7F4BE0">
        <w:rPr>
          <w:rFonts w:ascii="Angsana New" w:hAnsi="Angsana New" w:cs="Angsana New"/>
          <w:sz w:val="28"/>
          <w:szCs w:val="28"/>
          <w:cs/>
        </w:rPr>
        <w:t>งบ</w:t>
      </w:r>
      <w:r w:rsidRPr="007F4BE0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7F4BE0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51E5408B" w:rsidR="00804175" w:rsidRPr="007F4BE0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7F4BE0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7F4BE0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7F4BE0">
        <w:rPr>
          <w:rFonts w:ascii="Angsana New" w:hAnsi="Angsana New" w:cs="Angsana New"/>
          <w:sz w:val="28"/>
          <w:szCs w:val="28"/>
          <w:cs/>
        </w:rPr>
        <w:t>การเงินจากคณะกรรมการเมื่อวันที่</w:t>
      </w:r>
      <w:r w:rsidR="00261DAB" w:rsidRPr="007F4BE0">
        <w:rPr>
          <w:rFonts w:ascii="Angsana New" w:hAnsi="Angsana New" w:cs="Angsana New"/>
          <w:sz w:val="28"/>
          <w:szCs w:val="28"/>
        </w:rPr>
        <w:t xml:space="preserve"> </w:t>
      </w:r>
      <w:r w:rsidR="001C69F5" w:rsidRPr="007F4BE0">
        <w:rPr>
          <w:rFonts w:ascii="Angsana New" w:hAnsi="Angsana New" w:cs="Angsana New"/>
          <w:sz w:val="28"/>
          <w:szCs w:val="28"/>
        </w:rPr>
        <w:t xml:space="preserve">12 </w:t>
      </w:r>
      <w:r w:rsidR="009B6E99" w:rsidRPr="007F4BE0">
        <w:rPr>
          <w:rFonts w:ascii="Angsana New" w:hAnsi="Angsana New" w:cs="Angsana New" w:hint="cs"/>
          <w:sz w:val="28"/>
          <w:szCs w:val="28"/>
          <w:cs/>
        </w:rPr>
        <w:t xml:space="preserve">พฤศจิกายน </w:t>
      </w:r>
      <w:r w:rsidR="00BF0225" w:rsidRPr="007F4BE0">
        <w:rPr>
          <w:rFonts w:ascii="Angsana New" w:hAnsi="Angsana New" w:cs="Angsana New"/>
          <w:sz w:val="28"/>
          <w:szCs w:val="28"/>
        </w:rPr>
        <w:t>2563</w:t>
      </w:r>
    </w:p>
    <w:p w14:paraId="75C2EBFE" w14:textId="77777777" w:rsidR="00804175" w:rsidRPr="007F4BE0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E4691B" w14:textId="77777777" w:rsidR="00804175" w:rsidRPr="007F4BE0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</w:rPr>
      </w:pPr>
      <w:r w:rsidRPr="007F4BE0">
        <w:rPr>
          <w:rFonts w:ascii="Angsana New" w:hAnsi="Angsana New" w:cs="Angsana New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7F4BE0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9B41DC8" w14:textId="4918CD24" w:rsidR="002F0B28" w:rsidRPr="007F4BE0" w:rsidRDefault="002F0B28" w:rsidP="009A2E9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บริษัทย่อย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บริษัทร่วมและการร่วมค้า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(รวมเรียกว่า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cs="Angsana New"/>
          <w:sz w:val="28"/>
          <w:szCs w:val="28"/>
        </w:rPr>
        <w:t>“</w:t>
      </w:r>
      <w:r w:rsidRPr="007F4BE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7F4BE0">
        <w:rPr>
          <w:rFonts w:ascii="Angsana New" w:hAnsi="Angsana New" w:cs="Angsana New"/>
          <w:sz w:val="28"/>
          <w:szCs w:val="28"/>
        </w:rPr>
        <w:t>”</w:t>
      </w:r>
      <w:r w:rsidR="000F4CA1" w:rsidRPr="007F4BE0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Pr="007F4BE0">
        <w:rPr>
          <w:rFonts w:ascii="Angsana New" w:hAnsi="Angsana New" w:cs="Angsana New" w:hint="cs"/>
          <w:sz w:val="28"/>
          <w:szCs w:val="28"/>
          <w:cs/>
        </w:rPr>
        <w:t>ดำเนินธุรกิจหลักเกี่ยวกับโลจิสติกส์ครบวงจรทั้งในประเทศและต่างประเทศ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ครอบคลุมตั้งแต่ธุรกิจการขนส่งสินค้า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บริหารคลังสินค้า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ท่าพักสินค้า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บริการรับฝากสินค้า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ให้บริการบรรจุภัณฑ์และการขนย้ายสินค้าและตู้คอนเทนเนอร์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นอกจากนี้กลุ่มบริษัทยังดำเนินธุรกิจเกี่ยวกับการให้เช่าพื้นที่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การจัดเก็บรักษาเอกสารและบริการที่เกี่ยวข้อง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การบริการลานจอดรถยนต์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การขน</w:t>
      </w:r>
      <w:r w:rsidR="003B08CE" w:rsidRPr="007F4BE0">
        <w:rPr>
          <w:rFonts w:ascii="Angsana New" w:hAnsi="Angsana New" w:cs="Angsana New" w:hint="cs"/>
          <w:sz w:val="28"/>
          <w:szCs w:val="28"/>
          <w:cs/>
        </w:rPr>
        <w:t>ย้ายบ้านพักอาศัย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การจัดทำพร้อมติดตั้งโปรแกรมคอมพิวเตอร์ที่ใช้งานด้านโลจิสติกส์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การให้บริการด้านห้องเย็นและบริการที่เกี่ยวข้อง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2E87912C" w14:textId="77777777" w:rsidR="00F36DBF" w:rsidRPr="007F4BE0" w:rsidRDefault="00F36DB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009F4A" w14:textId="237B8C78" w:rsidR="00C11916" w:rsidRPr="007F4BE0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28"/>
          <w:szCs w:val="28"/>
          <w:u w:val="none"/>
          <w:cs/>
          <w:lang w:val="th-TH"/>
        </w:rPr>
      </w:pPr>
      <w:r w:rsidRPr="007F4BE0">
        <w:rPr>
          <w:rFonts w:ascii="Angsana New" w:hAnsi="Angsana New" w:cs="Angsana New"/>
          <w:sz w:val="28"/>
          <w:szCs w:val="28"/>
          <w:u w:val="none"/>
          <w:cs/>
          <w:lang w:val="th-TH"/>
        </w:rPr>
        <w:t>เกณฑ์การจัดทำ</w:t>
      </w:r>
      <w:r w:rsidR="00D25073" w:rsidRPr="007F4BE0">
        <w:rPr>
          <w:rFonts w:ascii="Angsana New" w:hAnsi="Angsana New" w:cs="Angsana New"/>
          <w:sz w:val="28"/>
          <w:szCs w:val="28"/>
          <w:u w:val="none"/>
          <w:cs/>
          <w:lang w:val="th-TH"/>
        </w:rPr>
        <w:t>งบ</w:t>
      </w:r>
      <w:r w:rsidRPr="007F4BE0">
        <w:rPr>
          <w:rFonts w:ascii="Angsana New" w:hAnsi="Angsana New" w:cs="Angsana New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7F4BE0" w:rsidRDefault="000F4CA1" w:rsidP="000F4CA1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CEBC58E" w14:textId="4BCE5044" w:rsidR="00005185" w:rsidRPr="007F4BE0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  <w:cs/>
        </w:rPr>
      </w:pPr>
      <w:r w:rsidRPr="007F4BE0">
        <w:rPr>
          <w:rFonts w:ascii="Angsana New" w:hAnsi="Angsana New"/>
          <w:i/>
          <w:iCs/>
          <w:sz w:val="28"/>
          <w:szCs w:val="28"/>
          <w:cs/>
        </w:rPr>
        <w:t>(ก)</w:t>
      </w:r>
      <w:r w:rsidRPr="007F4BE0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4EA25C8" w14:textId="65B844C4" w:rsidR="000F4CA1" w:rsidRPr="007F4BE0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66C456BA" w14:textId="214202E0" w:rsidR="000F4CA1" w:rsidRPr="007F4BE0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BF0225" w:rsidRPr="007F4BE0">
        <w:rPr>
          <w:rFonts w:ascii="Angsana New" w:hAnsi="Angsana New" w:cs="Angsana New"/>
          <w:sz w:val="28"/>
          <w:szCs w:val="28"/>
        </w:rPr>
        <w:t>34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Pr="007F4BE0">
        <w:rPr>
          <w:rFonts w:ascii="Angsana New" w:hAnsi="Angsana New" w:cs="Angsana New"/>
          <w:sz w:val="28"/>
          <w:szCs w:val="28"/>
          <w:cs/>
        </w:rPr>
        <w:t>เรื่อง</w:t>
      </w:r>
      <w:r w:rsidR="0000190F" w:rsidRPr="007F4BE0">
        <w:rPr>
          <w:rFonts w:ascii="Angsana New" w:hAnsi="Angsana New" w:cs="Angsana New"/>
          <w:sz w:val="28"/>
          <w:szCs w:val="28"/>
        </w:rPr>
        <w:br/>
      </w:r>
      <w:r w:rsidRPr="007F4BE0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</w:p>
    <w:p w14:paraId="74197007" w14:textId="0EEBB841" w:rsidR="000F4CA1" w:rsidRPr="007F4BE0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40844E6" w14:textId="1F7ABF64" w:rsidR="000F4CA1" w:rsidRPr="007F4BE0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="00BF0225" w:rsidRPr="007F4BE0">
        <w:rPr>
          <w:rFonts w:ascii="Angsana New" w:hAnsi="Angsana New" w:cs="Angsana New"/>
          <w:sz w:val="28"/>
          <w:szCs w:val="28"/>
        </w:rPr>
        <w:t>31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Pr="007F4BE0">
        <w:rPr>
          <w:rFonts w:ascii="Angsana New" w:hAnsi="Angsana New" w:cs="Angsana New"/>
          <w:sz w:val="28"/>
          <w:szCs w:val="28"/>
          <w:cs/>
        </w:rPr>
        <w:t>ธันวาคม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="00BF0225" w:rsidRPr="007F4BE0">
        <w:rPr>
          <w:rFonts w:ascii="Angsana New" w:hAnsi="Angsana New" w:cs="Angsana New"/>
          <w:sz w:val="28"/>
          <w:szCs w:val="28"/>
        </w:rPr>
        <w:t>2562</w:t>
      </w:r>
    </w:p>
    <w:p w14:paraId="00C184B9" w14:textId="77777777" w:rsidR="00BC32A3" w:rsidRPr="007F4BE0" w:rsidRDefault="00BC32A3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10D9D84E" w14:textId="41EA28B6" w:rsidR="005E347D" w:rsidRDefault="00BC0DD2" w:rsidP="006D5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5E347D" w:rsidRPr="007F4BE0">
        <w:rPr>
          <w:rFonts w:ascii="Angsana New" w:hAnsi="Angsana New" w:cs="Angsana New"/>
          <w:sz w:val="28"/>
          <w:szCs w:val="28"/>
          <w:cs/>
        </w:rPr>
        <w:t>ถือปฏิบัติตามมาตรฐานการรายงานทางการเงินกลุ่มเครื่องมือทางการเงิน</w:t>
      </w:r>
      <w:r w:rsidR="002B6E2D" w:rsidRPr="007F4BE0">
        <w:rPr>
          <w:rFonts w:ascii="Angsana New" w:hAnsi="Angsana New" w:cs="Angsana New" w:hint="cs"/>
          <w:sz w:val="28"/>
          <w:szCs w:val="28"/>
          <w:cs/>
        </w:rPr>
        <w:t>ซึ่งไม่มีผลกระทบต่องบการเงินอย่างมีสาระสำคัญ</w:t>
      </w:r>
      <w:r w:rsidR="005E347D" w:rsidRPr="007F4BE0">
        <w:rPr>
          <w:rFonts w:ascii="Angsana New" w:hAnsi="Angsana New" w:cs="Angsana New"/>
          <w:sz w:val="28"/>
          <w:szCs w:val="28"/>
          <w:cs/>
        </w:rPr>
        <w:t>และมาตรฐานการรายงานทางการเงิน</w:t>
      </w:r>
      <w:r w:rsidR="00F35C8C" w:rsidRPr="007F4B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E347D" w:rsidRPr="007F4BE0">
        <w:rPr>
          <w:rFonts w:ascii="Angsana New" w:hAnsi="Angsana New" w:cs="Angsana New"/>
          <w:sz w:val="28"/>
          <w:szCs w:val="28"/>
          <w:cs/>
        </w:rPr>
        <w:t xml:space="preserve">ฉบับที่ </w:t>
      </w:r>
      <w:r w:rsidR="00BF0225" w:rsidRPr="007F4BE0">
        <w:rPr>
          <w:rFonts w:ascii="Angsana New" w:hAnsi="Angsana New" w:cs="Angsana New"/>
          <w:sz w:val="28"/>
          <w:szCs w:val="28"/>
        </w:rPr>
        <w:t>16</w:t>
      </w:r>
      <w:r w:rsidR="005E347D" w:rsidRPr="007F4BE0">
        <w:rPr>
          <w:rFonts w:ascii="Angsana New" w:hAnsi="Angsana New" w:cs="Angsana New"/>
          <w:sz w:val="28"/>
          <w:szCs w:val="28"/>
        </w:rPr>
        <w:t xml:space="preserve"> </w:t>
      </w:r>
      <w:r w:rsidR="00472CAD" w:rsidRPr="007F4BE0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5E347D" w:rsidRPr="007F4BE0">
        <w:rPr>
          <w:rFonts w:ascii="Angsana New" w:hAnsi="Angsana New" w:cs="Angsana New"/>
          <w:i/>
          <w:iCs/>
          <w:sz w:val="28"/>
          <w:szCs w:val="28"/>
          <w:cs/>
        </w:rPr>
        <w:t>สัญญาเช่า</w:t>
      </w:r>
      <w:r w:rsidR="005B293A" w:rsidRPr="007F4BE0">
        <w:rPr>
          <w:rFonts w:ascii="Angsana New" w:hAnsi="Angsana New" w:cs="Angsana New"/>
          <w:sz w:val="28"/>
          <w:szCs w:val="28"/>
        </w:rPr>
        <w:t xml:space="preserve"> </w:t>
      </w:r>
      <w:r w:rsidR="00472CAD" w:rsidRPr="007F4BE0">
        <w:rPr>
          <w:rFonts w:ascii="Angsana New" w:hAnsi="Angsana New" w:cs="Angsana New"/>
          <w:sz w:val="28"/>
          <w:szCs w:val="28"/>
          <w:cs/>
        </w:rPr>
        <w:t>(</w:t>
      </w:r>
      <w:r w:rsidR="00472CAD" w:rsidRPr="007F4BE0">
        <w:rPr>
          <w:rFonts w:ascii="Angsana New" w:hAnsi="Angsana New" w:cs="Angsana New"/>
          <w:sz w:val="28"/>
          <w:szCs w:val="28"/>
        </w:rPr>
        <w:t xml:space="preserve">TFRS </w:t>
      </w:r>
      <w:r w:rsidR="00BF0225" w:rsidRPr="007F4BE0">
        <w:rPr>
          <w:rFonts w:ascii="Angsana New" w:hAnsi="Angsana New" w:cs="Angsana New"/>
          <w:sz w:val="28"/>
          <w:szCs w:val="28"/>
        </w:rPr>
        <w:t>16</w:t>
      </w:r>
      <w:r w:rsidR="00472CAD" w:rsidRPr="007F4BE0">
        <w:rPr>
          <w:rFonts w:ascii="Angsana New" w:hAnsi="Angsana New" w:cs="Angsana New"/>
          <w:sz w:val="28"/>
          <w:szCs w:val="28"/>
          <w:cs/>
        </w:rPr>
        <w:t xml:space="preserve">) </w:t>
      </w:r>
      <w:r w:rsidR="003D5472" w:rsidRPr="007F4BE0">
        <w:rPr>
          <w:rFonts w:ascii="Angsana New" w:hAnsi="Angsana New" w:cs="Angsana New"/>
          <w:sz w:val="28"/>
          <w:szCs w:val="28"/>
          <w:cs/>
        </w:rPr>
        <w:t>เป็นครั้งแรก</w:t>
      </w:r>
      <w:r w:rsidR="00A300AC" w:rsidRPr="007F4BE0">
        <w:rPr>
          <w:rFonts w:ascii="Angsana New" w:hAnsi="Angsana New" w:cs="Angsana New"/>
          <w:sz w:val="28"/>
          <w:szCs w:val="28"/>
          <w:cs/>
        </w:rPr>
        <w:t>ซึ่ง</w:t>
      </w:r>
      <w:r w:rsidR="003D5472" w:rsidRPr="007F4BE0">
        <w:rPr>
          <w:rFonts w:ascii="Angsana New" w:hAnsi="Angsana New" w:cs="Angsana New"/>
          <w:sz w:val="28"/>
          <w:szCs w:val="28"/>
          <w:cs/>
        </w:rPr>
        <w:t>ไ</w:t>
      </w:r>
      <w:r w:rsidR="00A300AC" w:rsidRPr="007F4BE0">
        <w:rPr>
          <w:rFonts w:ascii="Angsana New" w:hAnsi="Angsana New" w:cs="Angsana New"/>
          <w:sz w:val="28"/>
          <w:szCs w:val="28"/>
          <w:cs/>
        </w:rPr>
        <w:t>ด้เปิดเผยผลกระทบจาก</w:t>
      </w:r>
      <w:r w:rsidR="005B293A" w:rsidRPr="007F4BE0">
        <w:rPr>
          <w:rFonts w:ascii="Angsana New" w:hAnsi="Angsana New" w:cs="Angsana New"/>
          <w:sz w:val="28"/>
          <w:szCs w:val="28"/>
          <w:cs/>
        </w:rPr>
        <w:t xml:space="preserve">การเปลี่ยนแปลงนโยบายการบัญชีไว้ในหมายเหตุข้อ </w:t>
      </w:r>
      <w:r w:rsidR="00BF0225" w:rsidRPr="007F4BE0">
        <w:rPr>
          <w:rFonts w:ascii="Angsana New" w:hAnsi="Angsana New" w:cs="Angsana New"/>
          <w:sz w:val="28"/>
          <w:szCs w:val="28"/>
        </w:rPr>
        <w:t>3</w:t>
      </w:r>
    </w:p>
    <w:p w14:paraId="4F28AAA7" w14:textId="6627AF05" w:rsidR="000B31A3" w:rsidRDefault="000B31A3" w:rsidP="006D5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E19CB39" w14:textId="77777777" w:rsidR="000B31A3" w:rsidRPr="000B31A3" w:rsidRDefault="000B31A3" w:rsidP="000B3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0B31A3">
        <w:rPr>
          <w:rFonts w:ascii="Angsana New" w:hAnsi="Angsana New" w:cs="Angsana New" w:hint="cs"/>
          <w:sz w:val="28"/>
          <w:szCs w:val="28"/>
          <w:cs/>
        </w:rPr>
        <w:t>นอกเหนือจากมาตรฐานการรายงานทางการเงินที่ออกและปรับปรุงใหม่ข้างต้นยังมีมาตรฐานการรายงานทางการเงินฉบับปรับปรุงและออกใหม่ ซึ่งยังไม่มีผลบังคับในปัจจุบันและกลุ่มบริษัทไม่ได้ใช้มาตรฐานการรายงานทางการเงินดังกล่าวในการจัดทำงบการเงินก่อนวันที่มีผลบังคับใช้ กลุ่มบริษัทกำลังพิจารณาถึงผลกระทบที่อาจเกิดขึ้น ต่องบการเงินในงวดแรกที่ถือปฎิบัติตามมาตรฐานการรายงานทางการเงินนี้ ซึ่งคาดว่าจะไม่มีผลกระทบที่มีสาระสำคัญต่องบการเงิน</w:t>
      </w:r>
    </w:p>
    <w:p w14:paraId="1B72314E" w14:textId="77777777" w:rsidR="000B31A3" w:rsidRPr="007F4BE0" w:rsidRDefault="000B31A3" w:rsidP="006D5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2C9B094E" w14:textId="0703E3F4" w:rsidR="009D66AF" w:rsidRPr="007F4BE0" w:rsidRDefault="009D66AF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</w:rPr>
        <w:br w:type="page"/>
      </w:r>
    </w:p>
    <w:p w14:paraId="3B37D12B" w14:textId="6ACBAAC9" w:rsidR="00804175" w:rsidRPr="007F4BE0" w:rsidRDefault="00804175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7F4BE0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(</w:t>
      </w:r>
      <w:r w:rsidR="009A730A" w:rsidRPr="007F4BE0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7F4BE0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7F4BE0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7F4BE0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7F4BE0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7F4BE0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7F4BE0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7F4BE0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</w:p>
    <w:p w14:paraId="64C42B8C" w14:textId="77777777" w:rsidR="007B1DB6" w:rsidRPr="007F4BE0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CC9C4" w14:textId="201EF8A6" w:rsidR="007A0AF1" w:rsidRPr="007F4BE0" w:rsidRDefault="00844784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7F4BE0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7F4BE0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7F4BE0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7F4BE0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7F4BE0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7F4BE0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7F4BE0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7F4BE0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7F4BE0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31</w:t>
      </w:r>
      <w:r w:rsidR="007A0AF1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7F4BE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F0225" w:rsidRPr="007F4BE0">
        <w:rPr>
          <w:rFonts w:asciiTheme="majorBidi" w:hAnsiTheme="majorBidi" w:cstheme="majorBidi"/>
          <w:sz w:val="28"/>
          <w:szCs w:val="28"/>
        </w:rPr>
        <w:t>2562</w:t>
      </w:r>
      <w:r w:rsidR="007A0AF1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A4B08" w:rsidRPr="007F4BE0">
        <w:rPr>
          <w:rFonts w:asciiTheme="majorBidi" w:hAnsiTheme="majorBidi" w:cstheme="majorBidi"/>
          <w:sz w:val="28"/>
          <w:szCs w:val="28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BF0225" w:rsidRPr="007F4BE0">
        <w:rPr>
          <w:rFonts w:asciiTheme="majorBidi" w:hAnsiTheme="majorBidi" w:cstheme="majorBidi"/>
          <w:sz w:val="28"/>
          <w:szCs w:val="28"/>
        </w:rPr>
        <w:t>3</w:t>
      </w:r>
    </w:p>
    <w:p w14:paraId="54C78515" w14:textId="77777777" w:rsidR="007B1DB6" w:rsidRPr="007F4BE0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C2230A" w14:textId="3C624D4B" w:rsidR="00223CD5" w:rsidRPr="007F4BE0" w:rsidRDefault="00223CD5" w:rsidP="001855E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7F4BE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การเปลี่ยนแปลงนโยบายการบัญชี </w:t>
      </w:r>
    </w:p>
    <w:p w14:paraId="223C1209" w14:textId="77777777" w:rsidR="00604DEE" w:rsidRPr="007F4BE0" w:rsidRDefault="00604DEE" w:rsidP="00604DEE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5B31DED" w14:textId="6438B94A" w:rsidR="003D49F3" w:rsidRPr="007F4BE0" w:rsidRDefault="003735D3" w:rsidP="00604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1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BF0225" w:rsidRPr="007F4BE0">
        <w:rPr>
          <w:rFonts w:asciiTheme="majorBidi" w:hAnsiTheme="majorBidi" w:cstheme="majorBidi"/>
          <w:sz w:val="28"/>
          <w:szCs w:val="28"/>
        </w:rPr>
        <w:t>2563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6856D1" w:rsidRPr="007F4BE0">
        <w:rPr>
          <w:rFonts w:asciiTheme="majorBidi" w:hAnsiTheme="majorBidi" w:cstheme="majorBidi"/>
          <w:sz w:val="28"/>
          <w:szCs w:val="28"/>
          <w:cs/>
        </w:rPr>
        <w:t>กลุ่มบริษัทได้ถือปฏิบัติตาม</w:t>
      </w:r>
      <w:r w:rsidR="00A95165" w:rsidRPr="007F4BE0">
        <w:rPr>
          <w:rFonts w:asciiTheme="majorBidi" w:hAnsiTheme="majorBidi" w:cstheme="majorBidi"/>
          <w:sz w:val="28"/>
          <w:szCs w:val="28"/>
          <w:cs/>
        </w:rPr>
        <w:t xml:space="preserve">มาตรฐาน </w:t>
      </w:r>
      <w:r w:rsidR="00A95165" w:rsidRPr="007F4BE0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7F4BE0">
        <w:rPr>
          <w:rFonts w:asciiTheme="majorBidi" w:hAnsiTheme="majorBidi" w:cstheme="majorBidi"/>
          <w:sz w:val="28"/>
          <w:szCs w:val="28"/>
        </w:rPr>
        <w:t>16</w:t>
      </w:r>
      <w:r w:rsidR="00A95165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F9057B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72B7" w:rsidRPr="007F4BE0">
        <w:rPr>
          <w:rFonts w:asciiTheme="majorBidi" w:hAnsiTheme="majorBidi" w:cstheme="majorBidi"/>
          <w:sz w:val="28"/>
          <w:szCs w:val="28"/>
          <w:cs/>
        </w:rPr>
        <w:t>ผลกระทบ</w:t>
      </w:r>
      <w:r w:rsidR="00A33301" w:rsidRPr="007F4BE0">
        <w:rPr>
          <w:rFonts w:asciiTheme="majorBidi" w:hAnsiTheme="majorBidi" w:cstheme="majorBidi"/>
          <w:sz w:val="28"/>
          <w:szCs w:val="28"/>
          <w:cs/>
        </w:rPr>
        <w:t>ของส่วนของผู้ถือหุ้น</w:t>
      </w:r>
      <w:r w:rsidR="007372B7" w:rsidRPr="007F4BE0">
        <w:rPr>
          <w:rFonts w:asciiTheme="majorBidi" w:hAnsiTheme="majorBidi" w:cstheme="majorBidi"/>
          <w:sz w:val="28"/>
          <w:szCs w:val="28"/>
          <w:cs/>
        </w:rPr>
        <w:t>จากการเปลี่ยนแปลงนโยบายการบัญชี</w:t>
      </w:r>
      <w:r w:rsidR="00A33301" w:rsidRPr="007F4BE0">
        <w:rPr>
          <w:rFonts w:asciiTheme="majorBidi" w:hAnsiTheme="majorBidi" w:cstheme="majorBidi"/>
          <w:sz w:val="28"/>
          <w:szCs w:val="28"/>
          <w:cs/>
        </w:rPr>
        <w:t xml:space="preserve"> มี</w:t>
      </w:r>
      <w:r w:rsidR="007372B7" w:rsidRPr="007F4BE0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6F2933CE" w14:textId="77777777" w:rsidR="00705F9D" w:rsidRPr="007F4BE0" w:rsidRDefault="00705F9D" w:rsidP="00604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80"/>
        <w:gridCol w:w="1350"/>
        <w:gridCol w:w="180"/>
        <w:gridCol w:w="1350"/>
        <w:gridCol w:w="180"/>
        <w:gridCol w:w="1531"/>
      </w:tblGrid>
      <w:tr w:rsidR="00333F6D" w:rsidRPr="007F4BE0" w14:paraId="0FA0E8F5" w14:textId="77777777" w:rsidTr="004D5762">
        <w:trPr>
          <w:cantSplit/>
          <w:trHeight w:val="299"/>
          <w:tblHeader/>
        </w:trPr>
        <w:tc>
          <w:tcPr>
            <w:tcW w:w="4410" w:type="dxa"/>
            <w:vAlign w:val="bottom"/>
          </w:tcPr>
          <w:p w14:paraId="773A18A7" w14:textId="71A3DED6" w:rsidR="00333F6D" w:rsidRPr="007F4BE0" w:rsidRDefault="00333F6D" w:rsidP="00333F6D">
            <w:pPr>
              <w:spacing w:line="240" w:lineRule="auto"/>
              <w:ind w:right="8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D0A5FF" w14:textId="77777777" w:rsidR="00333F6D" w:rsidRPr="007F4BE0" w:rsidRDefault="00333F6D" w:rsidP="00333F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17CEDB3" w14:textId="02AC0F62" w:rsidR="00333F6D" w:rsidRPr="007F4BE0" w:rsidRDefault="00333F6D" w:rsidP="00333F6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7F4B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7F4BE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0B79923" w14:textId="77777777" w:rsidR="00333F6D" w:rsidRPr="007F4BE0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0E7A9488" w14:textId="312D8DF6" w:rsidR="00333F6D" w:rsidRPr="007F4BE0" w:rsidRDefault="00333F6D" w:rsidP="00333F6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F4BE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333F6D" w:rsidRPr="007F4BE0" w14:paraId="47561CA3" w14:textId="77777777" w:rsidTr="004D5762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2B15BC09" w14:textId="77777777" w:rsidR="00333F6D" w:rsidRPr="007F4BE0" w:rsidRDefault="00333F6D" w:rsidP="00333F6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BDB69DD" w14:textId="77777777" w:rsidR="00333F6D" w:rsidRPr="007F4BE0" w:rsidRDefault="00333F6D" w:rsidP="00333F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B793B82" w14:textId="77777777" w:rsidR="00333F6D" w:rsidRPr="007F4BE0" w:rsidRDefault="00333F6D" w:rsidP="00333F6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64ECC1F7" w14:textId="77777777" w:rsidR="00333F6D" w:rsidRPr="007F4BE0" w:rsidRDefault="00333F6D" w:rsidP="00333F6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A49241" w14:textId="7FD9B398" w:rsidR="00333F6D" w:rsidRPr="007F4BE0" w:rsidRDefault="00333F6D" w:rsidP="00333F6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ส่วนได้เสียที่ไม่มีอำนาจควบคุม</w:t>
            </w:r>
          </w:p>
        </w:tc>
        <w:tc>
          <w:tcPr>
            <w:tcW w:w="180" w:type="dxa"/>
          </w:tcPr>
          <w:p w14:paraId="318BA93F" w14:textId="77777777" w:rsidR="00333F6D" w:rsidRPr="007F4BE0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55E8A35D" w14:textId="77777777" w:rsidR="00333F6D" w:rsidRPr="007F4BE0" w:rsidRDefault="00333F6D" w:rsidP="00333F6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812CF4" w:rsidRPr="007F4BE0" w14:paraId="79FD4000" w14:textId="77777777" w:rsidTr="001C2034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5FAF56ED" w14:textId="77777777" w:rsidR="00812CF4" w:rsidRPr="007F4BE0" w:rsidRDefault="00812CF4" w:rsidP="00333F6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4A6BD6D" w14:textId="77777777" w:rsidR="00812CF4" w:rsidRPr="007F4BE0" w:rsidRDefault="00812CF4" w:rsidP="00333F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91" w:type="dxa"/>
            <w:gridSpan w:val="5"/>
            <w:vAlign w:val="bottom"/>
          </w:tcPr>
          <w:p w14:paraId="3DD0453E" w14:textId="2AC49024" w:rsidR="00812CF4" w:rsidRPr="007F4BE0" w:rsidRDefault="00812CF4" w:rsidP="00333F6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7F4B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33F6D" w:rsidRPr="007F4BE0" w14:paraId="3C1C6C05" w14:textId="77777777" w:rsidTr="004D5762">
        <w:trPr>
          <w:cantSplit/>
          <w:trHeight w:val="20"/>
        </w:trPr>
        <w:tc>
          <w:tcPr>
            <w:tcW w:w="4410" w:type="dxa"/>
            <w:shd w:val="clear" w:color="auto" w:fill="auto"/>
          </w:tcPr>
          <w:p w14:paraId="003E4DDC" w14:textId="77777777" w:rsidR="00333F6D" w:rsidRPr="007F4BE0" w:rsidRDefault="00333F6D" w:rsidP="00333F6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3D91D0" w14:textId="77777777" w:rsidR="00333F6D" w:rsidRPr="007F4BE0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0FCECD" w14:textId="2F15B2C8" w:rsidR="00333F6D" w:rsidRPr="007F4BE0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438,751</w:t>
            </w:r>
          </w:p>
        </w:tc>
        <w:tc>
          <w:tcPr>
            <w:tcW w:w="180" w:type="dxa"/>
            <w:vAlign w:val="bottom"/>
          </w:tcPr>
          <w:p w14:paraId="137D6877" w14:textId="77777777" w:rsidR="00333F6D" w:rsidRPr="007F4BE0" w:rsidRDefault="00333F6D" w:rsidP="00333F6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D1D567A" w14:textId="013F9C2B" w:rsidR="00333F6D" w:rsidRPr="007F4BE0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120,181</w:t>
            </w:r>
          </w:p>
        </w:tc>
        <w:tc>
          <w:tcPr>
            <w:tcW w:w="180" w:type="dxa"/>
            <w:vAlign w:val="bottom"/>
          </w:tcPr>
          <w:p w14:paraId="798B5777" w14:textId="77777777" w:rsidR="00333F6D" w:rsidRPr="007F4BE0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  <w:vAlign w:val="bottom"/>
          </w:tcPr>
          <w:p w14:paraId="71A76591" w14:textId="38613274" w:rsidR="00333F6D" w:rsidRPr="007F4BE0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457,104</w:t>
            </w:r>
          </w:p>
        </w:tc>
      </w:tr>
      <w:tr w:rsidR="00333F6D" w:rsidRPr="007F4BE0" w14:paraId="1BD94C87" w14:textId="77777777" w:rsidTr="004D5762">
        <w:trPr>
          <w:cantSplit/>
          <w:trHeight w:val="254"/>
        </w:trPr>
        <w:tc>
          <w:tcPr>
            <w:tcW w:w="4410" w:type="dxa"/>
            <w:shd w:val="clear" w:color="auto" w:fill="auto"/>
          </w:tcPr>
          <w:p w14:paraId="2968D01D" w14:textId="0B0F9FAD" w:rsidR="00333F6D" w:rsidRPr="007F4BE0" w:rsidRDefault="00333F6D" w:rsidP="00333F6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04A946" w14:textId="77777777" w:rsidR="00333F6D" w:rsidRPr="007F4BE0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EDEB9E0" w14:textId="77777777" w:rsidR="00333F6D" w:rsidRPr="007F4BE0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8D78E1" w14:textId="77777777" w:rsidR="00333F6D" w:rsidRPr="007F4BE0" w:rsidRDefault="00333F6D" w:rsidP="00333F6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B63138C" w14:textId="77777777" w:rsidR="00333F6D" w:rsidRPr="007F4BE0" w:rsidRDefault="00333F6D" w:rsidP="00333F6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F1CA76" w14:textId="77777777" w:rsidR="00333F6D" w:rsidRPr="007F4BE0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  <w:vAlign w:val="bottom"/>
          </w:tcPr>
          <w:p w14:paraId="30F0DA39" w14:textId="77777777" w:rsidR="00333F6D" w:rsidRPr="007F4BE0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33F6D" w:rsidRPr="007F4BE0" w14:paraId="2DC230E3" w14:textId="77777777" w:rsidTr="004D5762">
        <w:trPr>
          <w:cantSplit/>
          <w:trHeight w:val="20"/>
        </w:trPr>
        <w:tc>
          <w:tcPr>
            <w:tcW w:w="4410" w:type="dxa"/>
            <w:shd w:val="clear" w:color="auto" w:fill="auto"/>
          </w:tcPr>
          <w:p w14:paraId="5D8AEE6B" w14:textId="77777777" w:rsidR="00333F6D" w:rsidRPr="007F4BE0" w:rsidRDefault="00333F6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TFRS 16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E96D9E" w14:textId="789BA90F" w:rsidR="00333F6D" w:rsidRPr="007F4BE0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71F0BB5" w14:textId="64B93B38" w:rsidR="00333F6D" w:rsidRPr="007F4BE0" w:rsidRDefault="00333F6D" w:rsidP="004D57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2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D2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566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D10F944" w14:textId="77777777" w:rsidR="00333F6D" w:rsidRPr="007F4BE0" w:rsidRDefault="00333F6D" w:rsidP="00333F6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F378FB9" w14:textId="26058DB1" w:rsidR="00333F6D" w:rsidRPr="007F4BE0" w:rsidRDefault="00333F6D" w:rsidP="004D57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(440)</w:t>
            </w:r>
          </w:p>
        </w:tc>
        <w:tc>
          <w:tcPr>
            <w:tcW w:w="180" w:type="dxa"/>
            <w:vAlign w:val="bottom"/>
          </w:tcPr>
          <w:p w14:paraId="4191AD3C" w14:textId="77777777" w:rsidR="00333F6D" w:rsidRPr="007F4BE0" w:rsidRDefault="00333F6D" w:rsidP="00333F6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  <w:vAlign w:val="bottom"/>
          </w:tcPr>
          <w:p w14:paraId="0CAFA88C" w14:textId="11766D7D" w:rsidR="00333F6D" w:rsidRPr="007F4BE0" w:rsidRDefault="00333F6D" w:rsidP="004D57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D2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33F6D" w:rsidRPr="007F4BE0" w14:paraId="7523FC5B" w14:textId="77777777" w:rsidTr="004D5762">
        <w:trPr>
          <w:cantSplit/>
          <w:trHeight w:val="20"/>
        </w:trPr>
        <w:tc>
          <w:tcPr>
            <w:tcW w:w="4410" w:type="dxa"/>
            <w:shd w:val="clear" w:color="auto" w:fill="auto"/>
          </w:tcPr>
          <w:p w14:paraId="0DDA3CED" w14:textId="77777777" w:rsidR="00333F6D" w:rsidRPr="007F4BE0" w:rsidRDefault="00333F6D" w:rsidP="00333F6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5FF604" w14:textId="77777777" w:rsidR="00333F6D" w:rsidRPr="007F4BE0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DA77B" w14:textId="2D7D8334" w:rsidR="00333F6D" w:rsidRPr="007F4BE0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</w:t>
            </w:r>
            <w:r w:rsidR="00ED2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D2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180" w:type="dxa"/>
            <w:vAlign w:val="bottom"/>
          </w:tcPr>
          <w:p w14:paraId="5DBF0415" w14:textId="77777777" w:rsidR="00333F6D" w:rsidRPr="007F4BE0" w:rsidRDefault="00333F6D" w:rsidP="00333F6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C70C6" w14:textId="3D2A8CBC" w:rsidR="00333F6D" w:rsidRPr="007F4BE0" w:rsidRDefault="004D5762" w:rsidP="004D576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119,741</w:t>
            </w:r>
          </w:p>
        </w:tc>
        <w:tc>
          <w:tcPr>
            <w:tcW w:w="180" w:type="dxa"/>
            <w:vAlign w:val="bottom"/>
          </w:tcPr>
          <w:p w14:paraId="6C4F18EB" w14:textId="77777777" w:rsidR="00333F6D" w:rsidRPr="007F4BE0" w:rsidRDefault="00333F6D" w:rsidP="00333F6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BEA08" w14:textId="5FDCEA4C" w:rsidR="00333F6D" w:rsidRPr="007F4BE0" w:rsidRDefault="00782D89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456,</w:t>
            </w:r>
            <w:r w:rsidR="00ED2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907</w:t>
            </w:r>
          </w:p>
        </w:tc>
      </w:tr>
    </w:tbl>
    <w:p w14:paraId="1DAFAAD9" w14:textId="77777777" w:rsidR="00333F6D" w:rsidRPr="007F4BE0" w:rsidRDefault="00333F6D" w:rsidP="00604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72AE512" w14:textId="29CB6726" w:rsidR="007D1034" w:rsidRPr="007F4BE0" w:rsidRDefault="007D1034" w:rsidP="000F1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04071B" w14:textId="4E623F38" w:rsidR="000933E3" w:rsidRPr="007F4BE0" w:rsidRDefault="000933E3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016D61" w14:textId="77777777" w:rsidR="00482D8E" w:rsidRPr="007F4BE0" w:rsidRDefault="00482D8E" w:rsidP="009777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1C1210" w14:textId="4BEAD4B6" w:rsidR="003D5B91" w:rsidRPr="007F4BE0" w:rsidRDefault="00E27BFC" w:rsidP="004A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</w:rPr>
        <w:br w:type="page"/>
      </w:r>
      <w:r w:rsidR="003D5B91" w:rsidRPr="007F4BE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lastRenderedPageBreak/>
        <w:t xml:space="preserve">TFRS </w:t>
      </w:r>
      <w:r w:rsidR="00BF0225" w:rsidRPr="007F4BE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16</w:t>
      </w:r>
      <w:r w:rsidR="003D5B91" w:rsidRPr="007F4BE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3D5B91" w:rsidRPr="007F4BE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5888FB66" w14:textId="77777777" w:rsidR="003D5B91" w:rsidRPr="007F4BE0" w:rsidRDefault="003D5B91" w:rsidP="009777AF">
      <w:pPr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A77ADB" w14:textId="0FE312AB" w:rsidR="00E94447" w:rsidRPr="007F4BE0" w:rsidRDefault="00E94447" w:rsidP="004A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1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BF0225" w:rsidRPr="007F4BE0">
        <w:rPr>
          <w:rFonts w:asciiTheme="majorBidi" w:hAnsiTheme="majorBidi" w:cstheme="majorBidi"/>
          <w:sz w:val="28"/>
          <w:szCs w:val="28"/>
        </w:rPr>
        <w:t>2563</w:t>
      </w:r>
      <w:r w:rsidR="00504036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7F4BE0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7F4BE0">
        <w:rPr>
          <w:rFonts w:asciiTheme="majorBidi" w:hAnsiTheme="majorBidi" w:cstheme="majorBidi"/>
          <w:sz w:val="28"/>
          <w:szCs w:val="28"/>
        </w:rPr>
        <w:t>16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906E70" w:rsidRPr="007F4BE0">
        <w:rPr>
          <w:rFonts w:asciiTheme="majorBidi" w:hAnsiTheme="majorBidi" w:cstheme="majorBidi"/>
          <w:sz w:val="28"/>
          <w:szCs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17</w:t>
      </w:r>
      <w:r w:rsidR="00906E70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906E70" w:rsidRPr="007F4BE0">
        <w:rPr>
          <w:rFonts w:asciiTheme="majorBidi" w:hAnsiTheme="majorBidi" w:cstheme="majorBidi"/>
          <w:sz w:val="28"/>
          <w:szCs w:val="28"/>
          <w:cs/>
        </w:rPr>
        <w:t xml:space="preserve">เรื่อง สัญญาเช่า </w:t>
      </w:r>
      <w:r w:rsidR="00077C5C" w:rsidRPr="007F4BE0">
        <w:rPr>
          <w:rFonts w:asciiTheme="majorBidi" w:hAnsiTheme="majorBidi" w:cstheme="majorBidi"/>
          <w:sz w:val="28"/>
          <w:szCs w:val="28"/>
        </w:rPr>
        <w:t>(</w:t>
      </w:r>
      <w:r w:rsidR="00906E70" w:rsidRPr="007F4BE0">
        <w:rPr>
          <w:rFonts w:asciiTheme="majorBidi" w:hAnsiTheme="majorBidi" w:cstheme="majorBidi"/>
          <w:sz w:val="28"/>
          <w:szCs w:val="28"/>
        </w:rPr>
        <w:t xml:space="preserve">TAS </w:t>
      </w:r>
      <w:r w:rsidR="00BE5B97" w:rsidRPr="007F4BE0">
        <w:rPr>
          <w:rFonts w:asciiTheme="majorBidi" w:hAnsiTheme="majorBidi" w:cstheme="majorBidi"/>
          <w:sz w:val="28"/>
          <w:szCs w:val="28"/>
        </w:rPr>
        <w:t>17</w:t>
      </w:r>
      <w:r w:rsidR="00077C5C" w:rsidRPr="007F4BE0">
        <w:rPr>
          <w:rFonts w:asciiTheme="majorBidi" w:hAnsiTheme="majorBidi" w:cstheme="majorBidi"/>
          <w:sz w:val="28"/>
          <w:szCs w:val="28"/>
        </w:rPr>
        <w:t>)</w:t>
      </w:r>
      <w:r w:rsidR="00906E70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086EB9" w:rsidRPr="007F4BE0">
        <w:rPr>
          <w:rFonts w:asciiTheme="majorBidi" w:hAnsiTheme="majorBidi" w:cstheme="majorBidi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4</w:t>
      </w:r>
      <w:r w:rsidR="00086EB9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086EB9" w:rsidRPr="007F4BE0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3D0CEE">
        <w:rPr>
          <w:rFonts w:asciiTheme="majorBidi" w:hAnsiTheme="majorBidi" w:cstheme="majorBidi"/>
          <w:sz w:val="28"/>
          <w:szCs w:val="28"/>
        </w:rPr>
        <w:br/>
      </w:r>
      <w:r w:rsidR="00916F59" w:rsidRPr="007F4BE0">
        <w:rPr>
          <w:rFonts w:asciiTheme="majorBidi" w:hAnsiTheme="majorBidi" w:cstheme="majorBidi"/>
          <w:sz w:val="28"/>
          <w:szCs w:val="28"/>
          <w:cs/>
        </w:rPr>
        <w:t>การประเมินว่า</w:t>
      </w:r>
      <w:r w:rsidR="00086EB9" w:rsidRPr="007F4BE0">
        <w:rPr>
          <w:rFonts w:asciiTheme="majorBidi" w:hAnsiTheme="majorBidi" w:cstheme="majorBidi"/>
          <w:sz w:val="28"/>
          <w:szCs w:val="28"/>
          <w:cs/>
        </w:rPr>
        <w:t>ข้อตกลงประกอบด้วยสัญญาเช่า</w:t>
      </w:r>
      <w:r w:rsidR="00916F59" w:rsidRPr="007F4BE0">
        <w:rPr>
          <w:rFonts w:asciiTheme="majorBidi" w:hAnsiTheme="majorBidi" w:cstheme="majorBidi"/>
          <w:sz w:val="28"/>
          <w:szCs w:val="28"/>
          <w:cs/>
        </w:rPr>
        <w:t>หรือไม่</w:t>
      </w:r>
      <w:r w:rsidR="00086EB9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7C5C" w:rsidRPr="007F4BE0">
        <w:rPr>
          <w:rFonts w:asciiTheme="majorBidi" w:hAnsiTheme="majorBidi" w:cstheme="majorBidi"/>
          <w:sz w:val="28"/>
          <w:szCs w:val="28"/>
        </w:rPr>
        <w:t>(</w:t>
      </w:r>
      <w:r w:rsidR="00086EB9" w:rsidRPr="007F4BE0">
        <w:rPr>
          <w:rFonts w:asciiTheme="majorBidi" w:hAnsiTheme="majorBidi" w:cstheme="majorBidi"/>
          <w:sz w:val="28"/>
          <w:szCs w:val="28"/>
        </w:rPr>
        <w:t xml:space="preserve">TFRIC </w:t>
      </w:r>
      <w:r w:rsidR="00BF0225" w:rsidRPr="007F4BE0">
        <w:rPr>
          <w:rFonts w:asciiTheme="majorBidi" w:hAnsiTheme="majorBidi" w:cstheme="majorBidi"/>
          <w:sz w:val="28"/>
          <w:szCs w:val="28"/>
        </w:rPr>
        <w:t>4</w:t>
      </w:r>
      <w:r w:rsidR="00077C5C" w:rsidRPr="007F4BE0">
        <w:rPr>
          <w:rFonts w:asciiTheme="majorBidi" w:hAnsiTheme="majorBidi" w:cstheme="majorBidi"/>
          <w:sz w:val="28"/>
          <w:szCs w:val="28"/>
        </w:rPr>
        <w:t>)</w:t>
      </w:r>
      <w:r w:rsidR="00086EB9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086EB9" w:rsidRPr="007F4BE0">
        <w:rPr>
          <w:rFonts w:asciiTheme="majorBidi" w:hAnsiTheme="majorBidi" w:cstheme="majorBidi"/>
          <w:sz w:val="28"/>
          <w:szCs w:val="28"/>
          <w:cs/>
        </w:rPr>
        <w:t>ด้วย</w:t>
      </w:r>
      <w:r w:rsidRPr="007F4BE0">
        <w:rPr>
          <w:rFonts w:asciiTheme="majorBidi" w:hAnsiTheme="majorBidi" w:cstheme="majorBidi"/>
          <w:sz w:val="28"/>
          <w:szCs w:val="28"/>
          <w:cs/>
        </w:rPr>
        <w:t>วิธีปรับปรุงย้อนหลังโดยรับรู้ผลกระทบสะสม</w:t>
      </w:r>
      <w:r w:rsidR="002E0A88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7C5C" w:rsidRPr="007F4BE0">
        <w:rPr>
          <w:rFonts w:asciiTheme="majorBidi" w:hAnsiTheme="majorBidi" w:cstheme="majorBidi"/>
          <w:sz w:val="28"/>
          <w:szCs w:val="28"/>
        </w:rPr>
        <w:t>(</w:t>
      </w:r>
      <w:r w:rsidR="002E0A88" w:rsidRPr="007F4BE0">
        <w:rPr>
          <w:rFonts w:asciiTheme="majorBidi" w:hAnsiTheme="majorBidi" w:cstheme="majorBidi"/>
          <w:sz w:val="28"/>
          <w:szCs w:val="28"/>
        </w:rPr>
        <w:t>Modified retrospective approach</w:t>
      </w:r>
      <w:r w:rsidR="00077C5C" w:rsidRPr="007F4BE0">
        <w:rPr>
          <w:rFonts w:asciiTheme="majorBidi" w:hAnsiTheme="majorBidi" w:cstheme="majorBidi"/>
          <w:sz w:val="28"/>
          <w:szCs w:val="28"/>
        </w:rPr>
        <w:t>)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720DF5A" w14:textId="77777777" w:rsidR="00E94447" w:rsidRPr="007F4BE0" w:rsidRDefault="00E94447" w:rsidP="009777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3255796" w14:textId="37A6BDB5" w:rsidR="00E94447" w:rsidRPr="007F4BE0" w:rsidRDefault="00E94447" w:rsidP="004A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</w:t>
      </w:r>
      <w:r w:rsidR="00034A8A" w:rsidRPr="007F4BE0">
        <w:rPr>
          <w:rFonts w:asciiTheme="majorBidi" w:hAnsiTheme="majorBidi" w:cstheme="majorBidi" w:hint="cs"/>
          <w:sz w:val="28"/>
          <w:szCs w:val="28"/>
          <w:cs/>
        </w:rPr>
        <w:t>แ</w:t>
      </w:r>
      <w:r w:rsidRPr="007F4BE0">
        <w:rPr>
          <w:rFonts w:asciiTheme="majorBidi" w:hAnsiTheme="majorBidi" w:cstheme="majorBidi"/>
          <w:sz w:val="28"/>
          <w:szCs w:val="28"/>
          <w:cs/>
        </w:rPr>
        <w:t>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7F4BE0">
        <w:rPr>
          <w:rFonts w:asciiTheme="majorBidi" w:hAnsiTheme="majorBidi" w:cstheme="majorBidi"/>
          <w:sz w:val="28"/>
          <w:szCs w:val="28"/>
        </w:rPr>
        <w:t xml:space="preserve"> TFRS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7F4BE0">
        <w:rPr>
          <w:rFonts w:asciiTheme="majorBidi" w:hAnsiTheme="majorBidi" w:cstheme="majorBidi"/>
          <w:sz w:val="28"/>
          <w:szCs w:val="28"/>
        </w:rPr>
        <w:t>16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9C0FC6" w:rsidRPr="007F4BE0">
        <w:rPr>
          <w:rFonts w:asciiTheme="majorBidi" w:hAnsiTheme="majorBidi" w:cstheme="majorBidi"/>
          <w:sz w:val="28"/>
          <w:szCs w:val="28"/>
          <w:cs/>
        </w:rPr>
        <w:t>ได้</w:t>
      </w:r>
      <w:r w:rsidRPr="007F4BE0">
        <w:rPr>
          <w:rFonts w:asciiTheme="majorBidi" w:hAnsiTheme="majorBidi" w:cstheme="majorBidi"/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หากสัญญาประกอบด้วยส่วนที่เป็นการเช่าและส่วนที่ไม่เป็นการเช่ากลุ่มบริษัทจะปันส่วน</w:t>
      </w:r>
      <w:r w:rsidR="003D0CEE">
        <w:rPr>
          <w:rFonts w:asciiTheme="majorBidi" w:hAnsiTheme="majorBidi" w:cstheme="majorBidi"/>
          <w:sz w:val="28"/>
          <w:szCs w:val="28"/>
        </w:rPr>
        <w:br/>
      </w:r>
      <w:r w:rsidRPr="007F4BE0">
        <w:rPr>
          <w:rFonts w:asciiTheme="majorBidi" w:hAnsiTheme="majorBidi" w:cstheme="majorBidi"/>
          <w:sz w:val="28"/>
          <w:szCs w:val="28"/>
          <w:cs/>
        </w:rPr>
        <w:t>สิ่งตอบแทนที่ต้องจ่าย</w:t>
      </w:r>
      <w:r w:rsidR="00EC6B35" w:rsidRPr="007F4BE0">
        <w:rPr>
          <w:rFonts w:asciiTheme="majorBidi" w:hAnsiTheme="majorBidi" w:cstheme="majorBidi"/>
          <w:sz w:val="28"/>
          <w:szCs w:val="28"/>
          <w:cs/>
        </w:rPr>
        <w:t xml:space="preserve">ตามราคาขายที่เป็นเอกเทศ </w:t>
      </w:r>
      <w:r w:rsidR="00077C5C" w:rsidRPr="007F4BE0">
        <w:rPr>
          <w:rFonts w:asciiTheme="majorBidi" w:hAnsiTheme="majorBidi" w:cstheme="majorBidi"/>
          <w:sz w:val="28"/>
          <w:szCs w:val="28"/>
        </w:rPr>
        <w:t>(</w:t>
      </w:r>
      <w:r w:rsidR="00EC6B35" w:rsidRPr="007F4BE0">
        <w:rPr>
          <w:rFonts w:asciiTheme="majorBidi" w:hAnsiTheme="majorBidi" w:cstheme="majorBidi"/>
          <w:sz w:val="28"/>
          <w:szCs w:val="28"/>
        </w:rPr>
        <w:t>Transaction price</w:t>
      </w:r>
      <w:r w:rsidR="00077C5C" w:rsidRPr="007F4BE0">
        <w:rPr>
          <w:rFonts w:asciiTheme="majorBidi" w:hAnsiTheme="majorBidi" w:cstheme="majorBidi"/>
          <w:sz w:val="28"/>
          <w:szCs w:val="28"/>
        </w:rPr>
        <w:t>)</w:t>
      </w:r>
      <w:r w:rsidR="00F75DB6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F75DB6" w:rsidRPr="007F4BE0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7C739E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7F4BE0">
        <w:rPr>
          <w:rFonts w:asciiTheme="majorBidi" w:hAnsiTheme="majorBidi" w:cstheme="majorBidi"/>
          <w:sz w:val="28"/>
          <w:szCs w:val="28"/>
        </w:rPr>
        <w:t>1</w:t>
      </w:r>
      <w:r w:rsidR="00F75DB6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F75DB6" w:rsidRPr="007F4BE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BF0225" w:rsidRPr="007F4BE0">
        <w:rPr>
          <w:rFonts w:asciiTheme="majorBidi" w:hAnsiTheme="majorBidi" w:cstheme="majorBidi"/>
          <w:sz w:val="28"/>
          <w:szCs w:val="28"/>
        </w:rPr>
        <w:t>2563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กลุ่มบริษั</w:t>
      </w:r>
      <w:r w:rsidR="00504036" w:rsidRPr="007F4BE0">
        <w:rPr>
          <w:rFonts w:asciiTheme="majorBidi" w:hAnsiTheme="majorBidi" w:cstheme="majorBidi"/>
          <w:sz w:val="28"/>
          <w:szCs w:val="28"/>
          <w:cs/>
        </w:rPr>
        <w:t>ท</w:t>
      </w:r>
      <w:r w:rsidRPr="007F4BE0">
        <w:rPr>
          <w:rFonts w:asciiTheme="majorBidi" w:hAnsiTheme="majorBidi" w:cstheme="majorBidi"/>
          <w:sz w:val="28"/>
          <w:szCs w:val="28"/>
          <w:cs/>
        </w:rPr>
        <w:t>รับรู้สินทรัพย์</w:t>
      </w:r>
      <w:r w:rsidR="003D0CEE">
        <w:rPr>
          <w:rFonts w:asciiTheme="majorBidi" w:hAnsiTheme="majorBidi" w:cstheme="majorBidi"/>
          <w:sz w:val="28"/>
          <w:szCs w:val="28"/>
        </w:rPr>
        <w:br/>
      </w:r>
      <w:r w:rsidRPr="007F4BE0">
        <w:rPr>
          <w:rFonts w:asciiTheme="majorBidi" w:hAnsiTheme="majorBidi" w:cstheme="majorBidi"/>
          <w:sz w:val="28"/>
          <w:szCs w:val="28"/>
          <w:cs/>
        </w:rPr>
        <w:t>สิทธิการใช้และหนี้สินตามสัญญาเช่า</w:t>
      </w:r>
      <w:r w:rsidR="00884310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="00611519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33F9CA6" w14:textId="77777777" w:rsidR="00504036" w:rsidRPr="007F4BE0" w:rsidRDefault="00504036" w:rsidP="009669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B5DBC3" w14:textId="35BB25F6" w:rsidR="00C378FD" w:rsidRPr="007F4BE0" w:rsidRDefault="00CA3419" w:rsidP="004A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 w:hint="cs"/>
          <w:sz w:val="28"/>
          <w:szCs w:val="28"/>
          <w:cs/>
        </w:rPr>
        <w:t>ในการปฏิบัติในช่วงเปลี่ยนแปลง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4447" w:rsidRPr="007F4BE0">
        <w:rPr>
          <w:rFonts w:asciiTheme="majorBidi" w:hAnsiTheme="majorBidi" w:cstheme="majorBidi"/>
          <w:sz w:val="28"/>
          <w:szCs w:val="28"/>
          <w:cs/>
        </w:rPr>
        <w:t>กลุ่มบริษัทได้เลือกใช้ข้อยกเว้น</w:t>
      </w:r>
      <w:r w:rsidR="00916F59" w:rsidRPr="007F4BE0">
        <w:rPr>
          <w:rFonts w:asciiTheme="majorBidi" w:hAnsiTheme="majorBidi" w:cstheme="majorBidi"/>
          <w:sz w:val="28"/>
          <w:szCs w:val="28"/>
          <w:cs/>
        </w:rPr>
        <w:t xml:space="preserve">ต่อไปนี้ </w:t>
      </w:r>
    </w:p>
    <w:p w14:paraId="67AC16AC" w14:textId="77777777" w:rsidR="00A14949" w:rsidRPr="007F4BE0" w:rsidRDefault="00A14949" w:rsidP="009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706"/>
        <w:jc w:val="thaiDistribute"/>
        <w:rPr>
          <w:rFonts w:asciiTheme="majorBidi" w:hAnsiTheme="majorBidi" w:cstheme="majorBidi"/>
          <w:sz w:val="28"/>
          <w:szCs w:val="28"/>
        </w:rPr>
      </w:pPr>
    </w:p>
    <w:p w14:paraId="383118D9" w14:textId="1C4110E8" w:rsidR="00C378FD" w:rsidRPr="007F4BE0" w:rsidRDefault="00E94447" w:rsidP="004A7E59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BF0225" w:rsidRPr="007F4BE0">
        <w:rPr>
          <w:rFonts w:asciiTheme="majorBidi" w:hAnsiTheme="majorBidi" w:cstheme="majorBidi"/>
          <w:sz w:val="28"/>
          <w:szCs w:val="28"/>
        </w:rPr>
        <w:t>12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เดือน 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</w:p>
    <w:p w14:paraId="0DD0B383" w14:textId="77777777" w:rsidR="00C378FD" w:rsidRPr="007F4BE0" w:rsidRDefault="00E94447" w:rsidP="004A7E59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</w:p>
    <w:p w14:paraId="3D026341" w14:textId="77777777" w:rsidR="00C378FD" w:rsidRPr="007F4BE0" w:rsidRDefault="00E94447" w:rsidP="004A7E59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</w:p>
    <w:p w14:paraId="52EF137E" w14:textId="6162A1F2" w:rsidR="00916F59" w:rsidRPr="007F4BE0" w:rsidRDefault="00E94447" w:rsidP="004A7E59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</w:t>
      </w:r>
      <w:r w:rsidR="00916F59" w:rsidRPr="007F4BE0">
        <w:rPr>
          <w:rFonts w:asciiTheme="majorBidi" w:hAnsiTheme="majorBidi" w:cstheme="majorBidi"/>
          <w:sz w:val="28"/>
          <w:szCs w:val="28"/>
          <w:cs/>
        </w:rPr>
        <w:t xml:space="preserve">   </w:t>
      </w:r>
      <w:r w:rsidRPr="007F4BE0">
        <w:rPr>
          <w:rFonts w:asciiTheme="majorBidi" w:hAnsiTheme="majorBidi" w:cstheme="majorBidi"/>
          <w:sz w:val="28"/>
          <w:szCs w:val="28"/>
          <w:cs/>
        </w:rPr>
        <w:t>ด้อยค่า และ</w:t>
      </w:r>
    </w:p>
    <w:p w14:paraId="4E3A9E83" w14:textId="2DC6F819" w:rsidR="00EE6D2A" w:rsidRPr="007F4BE0" w:rsidRDefault="00E94447" w:rsidP="004A7E59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</w:p>
    <w:p w14:paraId="77E11D2F" w14:textId="39F632E5" w:rsidR="00035936" w:rsidRPr="007F4BE0" w:rsidRDefault="00035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891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0"/>
        <w:gridCol w:w="1350"/>
      </w:tblGrid>
      <w:tr w:rsidR="00F826D5" w:rsidRPr="007F4BE0" w14:paraId="30F62FEC" w14:textId="77777777" w:rsidTr="00CB5253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2E52BB24" w14:textId="5FE5A4E4" w:rsidR="00F826D5" w:rsidRPr="007F4BE0" w:rsidRDefault="00D3767C" w:rsidP="0030230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ผลกระทบจากการ</w:t>
            </w:r>
            <w:r w:rsidR="00CB2567" w:rsidRPr="007F4BE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7F4BE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="00CB2567" w:rsidRPr="007F4BE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7F4BE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TFRS </w:t>
            </w:r>
            <w:r w:rsidR="00BF0225" w:rsidRPr="007F4BE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16</w:t>
            </w:r>
            <w:r w:rsidRPr="007F4BE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6E22DFE" w14:textId="6CA3B378" w:rsidR="00F826D5" w:rsidRPr="007F4BE0" w:rsidRDefault="00F826D5" w:rsidP="0030230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E0B41EA" w14:textId="77777777" w:rsidR="00F826D5" w:rsidRPr="007F4BE0" w:rsidRDefault="00F826D5" w:rsidP="0030230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EC8347" w14:textId="77777777" w:rsidR="00F826D5" w:rsidRPr="007F4BE0" w:rsidRDefault="00F826D5" w:rsidP="0030230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C750964" w14:textId="11DA6BD2" w:rsidR="00F826D5" w:rsidRPr="007F4BE0" w:rsidRDefault="00F826D5" w:rsidP="0030230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826D5" w:rsidRPr="007F4BE0" w14:paraId="0A3923C2" w14:textId="77777777" w:rsidTr="00CB5253">
        <w:trPr>
          <w:cantSplit/>
          <w:trHeight w:val="20"/>
          <w:tblHeader/>
        </w:trPr>
        <w:tc>
          <w:tcPr>
            <w:tcW w:w="6030" w:type="dxa"/>
          </w:tcPr>
          <w:p w14:paraId="6F994E78" w14:textId="6AE462E4" w:rsidR="00F826D5" w:rsidRPr="007F4BE0" w:rsidRDefault="00F826D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7643459" w14:textId="697F4F14" w:rsidR="00F826D5" w:rsidRPr="007F4BE0" w:rsidRDefault="00F826D5" w:rsidP="003023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77A9C"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3767C" w:rsidRPr="007F4BE0" w14:paraId="36F8AB68" w14:textId="77777777" w:rsidTr="00CB5253">
        <w:trPr>
          <w:cantSplit/>
          <w:trHeight w:val="20"/>
        </w:trPr>
        <w:tc>
          <w:tcPr>
            <w:tcW w:w="6030" w:type="dxa"/>
          </w:tcPr>
          <w:p w14:paraId="28A37386" w14:textId="27122B59" w:rsidR="00D3767C" w:rsidRPr="007F4BE0" w:rsidRDefault="00D3767C" w:rsidP="00D3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F0225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BF0225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3"/>
          </w:tcPr>
          <w:p w14:paraId="21939CF2" w14:textId="77777777" w:rsidR="00D3767C" w:rsidRPr="007F4BE0" w:rsidRDefault="00D3767C" w:rsidP="003023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826D5" w:rsidRPr="007F4BE0" w14:paraId="74026547" w14:textId="77777777" w:rsidTr="00CB5253">
        <w:trPr>
          <w:cantSplit/>
          <w:trHeight w:val="20"/>
        </w:trPr>
        <w:tc>
          <w:tcPr>
            <w:tcW w:w="6030" w:type="dxa"/>
            <w:vAlign w:val="bottom"/>
          </w:tcPr>
          <w:p w14:paraId="4D1D92C2" w14:textId="520ED5CF" w:rsidR="00F826D5" w:rsidRPr="007F4BE0" w:rsidRDefault="00F7763A" w:rsidP="0030230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  <w:r w:rsidR="00193E21"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293E8AF" w14:textId="2F178FDB" w:rsidR="00F826D5" w:rsidRPr="007F4BE0" w:rsidRDefault="00BF0225" w:rsidP="007C3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C0B25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1256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="004967CB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1256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80" w:type="dxa"/>
            <w:vAlign w:val="bottom"/>
          </w:tcPr>
          <w:p w14:paraId="7F522AA2" w14:textId="77777777" w:rsidR="00F826D5" w:rsidRPr="007F4BE0" w:rsidRDefault="00F826D5" w:rsidP="0030230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3A7760" w14:textId="14907EB7" w:rsidR="00F826D5" w:rsidRPr="007F4BE0" w:rsidRDefault="00BF0225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A125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C0B25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A1256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  <w:tr w:rsidR="00C64077" w:rsidRPr="007F4BE0" w14:paraId="542FCEAD" w14:textId="77777777" w:rsidTr="00CB5253">
        <w:trPr>
          <w:cantSplit/>
          <w:trHeight w:val="20"/>
        </w:trPr>
        <w:tc>
          <w:tcPr>
            <w:tcW w:w="6030" w:type="dxa"/>
            <w:vAlign w:val="bottom"/>
          </w:tcPr>
          <w:p w14:paraId="5CAD51B1" w14:textId="127592D1" w:rsidR="00C64077" w:rsidRPr="007F4BE0" w:rsidRDefault="00AF45E2" w:rsidP="0030230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 และอุปกรณ์</w:t>
            </w:r>
            <w:r w:rsidR="00193E21"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0023E5DF" w14:textId="429D2BBA" w:rsidR="00C64077" w:rsidRPr="007F4BE0" w:rsidRDefault="00B81F82" w:rsidP="007C3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967CB" w:rsidRPr="007F4BE0">
              <w:rPr>
                <w:rFonts w:asciiTheme="majorBidi" w:hAnsiTheme="majorBidi" w:cstheme="majorBidi"/>
                <w:sz w:val="28"/>
                <w:szCs w:val="28"/>
              </w:rPr>
              <w:t>61,401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C364512" w14:textId="77777777" w:rsidR="00C64077" w:rsidRPr="007F4BE0" w:rsidRDefault="00C64077" w:rsidP="0030230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04B20F" w14:textId="686CBC82" w:rsidR="00C64077" w:rsidRPr="007F4BE0" w:rsidRDefault="00B81F82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1256" w:rsidRPr="007F4BE0" w14:paraId="5582CAC9" w14:textId="77777777" w:rsidTr="00CB5253">
        <w:trPr>
          <w:cantSplit/>
          <w:trHeight w:val="20"/>
        </w:trPr>
        <w:tc>
          <w:tcPr>
            <w:tcW w:w="6030" w:type="dxa"/>
            <w:vAlign w:val="bottom"/>
          </w:tcPr>
          <w:p w14:paraId="3F8D26FE" w14:textId="74924F92" w:rsidR="002A1256" w:rsidRPr="007F4BE0" w:rsidRDefault="002A1256" w:rsidP="002A125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350" w:type="dxa"/>
            <w:vAlign w:val="bottom"/>
          </w:tcPr>
          <w:p w14:paraId="251DC36E" w14:textId="26495E41" w:rsidR="002A1256" w:rsidRPr="007F4BE0" w:rsidRDefault="002A1256" w:rsidP="002A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16,267</w:t>
            </w:r>
          </w:p>
        </w:tc>
        <w:tc>
          <w:tcPr>
            <w:tcW w:w="180" w:type="dxa"/>
            <w:vAlign w:val="bottom"/>
          </w:tcPr>
          <w:p w14:paraId="01DF0EAF" w14:textId="77777777" w:rsidR="002A1256" w:rsidRPr="007F4BE0" w:rsidRDefault="002A1256" w:rsidP="002A12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42FA22" w14:textId="22D0CB4C" w:rsidR="002A1256" w:rsidRPr="007F4BE0" w:rsidRDefault="002A1256" w:rsidP="002A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1256" w:rsidRPr="007F4BE0" w14:paraId="099717DA" w14:textId="77777777" w:rsidTr="00CB5253">
        <w:trPr>
          <w:cantSplit/>
          <w:trHeight w:val="20"/>
        </w:trPr>
        <w:tc>
          <w:tcPr>
            <w:tcW w:w="6030" w:type="dxa"/>
            <w:vAlign w:val="bottom"/>
          </w:tcPr>
          <w:p w14:paraId="5D95DB5C" w14:textId="01928D93" w:rsidR="002A1256" w:rsidRPr="007F4BE0" w:rsidRDefault="002A1256" w:rsidP="002A125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bottom"/>
          </w:tcPr>
          <w:p w14:paraId="590D3B7A" w14:textId="177E656F" w:rsidR="002A1256" w:rsidRPr="007F4BE0" w:rsidRDefault="002A1256" w:rsidP="002A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(64,701)</w:t>
            </w:r>
          </w:p>
        </w:tc>
        <w:tc>
          <w:tcPr>
            <w:tcW w:w="180" w:type="dxa"/>
            <w:vAlign w:val="bottom"/>
          </w:tcPr>
          <w:p w14:paraId="6BAF961A" w14:textId="77777777" w:rsidR="002A1256" w:rsidRPr="007F4BE0" w:rsidRDefault="002A1256" w:rsidP="002A125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1E5B08" w14:textId="281AEA94" w:rsidR="002A1256" w:rsidRPr="007F4BE0" w:rsidRDefault="002A1256" w:rsidP="002A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1256" w:rsidRPr="007F4BE0" w14:paraId="1076FB50" w14:textId="77777777" w:rsidTr="00CB5253">
        <w:trPr>
          <w:cantSplit/>
          <w:trHeight w:val="20"/>
        </w:trPr>
        <w:tc>
          <w:tcPr>
            <w:tcW w:w="6030" w:type="dxa"/>
          </w:tcPr>
          <w:p w14:paraId="788673C3" w14:textId="3F4F14C8" w:rsidR="002A1256" w:rsidRPr="007F4BE0" w:rsidRDefault="002A1256" w:rsidP="002A125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59140AFB" w14:textId="1F2CAC0B" w:rsidR="002A1256" w:rsidRPr="007F4BE0" w:rsidRDefault="002A1256" w:rsidP="002A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17,502</w:t>
            </w:r>
          </w:p>
        </w:tc>
        <w:tc>
          <w:tcPr>
            <w:tcW w:w="180" w:type="dxa"/>
          </w:tcPr>
          <w:p w14:paraId="70F624DC" w14:textId="77777777" w:rsidR="002A1256" w:rsidRPr="007F4BE0" w:rsidRDefault="002A1256" w:rsidP="002A12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F0F86B" w14:textId="4C6B6402" w:rsidR="002A1256" w:rsidRPr="007F4BE0" w:rsidRDefault="002A1256" w:rsidP="002A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2A1256" w:rsidRPr="007F4BE0" w14:paraId="200C8E4C" w14:textId="77777777" w:rsidTr="00CB5253">
        <w:trPr>
          <w:cantSplit/>
          <w:trHeight w:val="20"/>
        </w:trPr>
        <w:tc>
          <w:tcPr>
            <w:tcW w:w="6030" w:type="dxa"/>
          </w:tcPr>
          <w:p w14:paraId="12BF4C05" w14:textId="77777777" w:rsidR="002A1256" w:rsidRPr="007F4BE0" w:rsidRDefault="002A1256" w:rsidP="002A125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FD42060" w14:textId="6C1A8555" w:rsidR="002A1256" w:rsidRPr="007F4BE0" w:rsidRDefault="002A1256" w:rsidP="002A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7EAE46F" w14:textId="77777777" w:rsidR="002A1256" w:rsidRPr="007F4BE0" w:rsidRDefault="002A1256" w:rsidP="002A12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4A3CD5" w14:textId="29C62DEB" w:rsidR="002A1256" w:rsidRPr="007F4BE0" w:rsidRDefault="002A1256" w:rsidP="002A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A1256" w:rsidRPr="007F4BE0" w14:paraId="428D1005" w14:textId="77777777" w:rsidTr="00CB5253">
        <w:trPr>
          <w:cantSplit/>
          <w:trHeight w:val="20"/>
        </w:trPr>
        <w:tc>
          <w:tcPr>
            <w:tcW w:w="6030" w:type="dxa"/>
          </w:tcPr>
          <w:p w14:paraId="6A53E908" w14:textId="0CB10E73" w:rsidR="002A1256" w:rsidRPr="007F4BE0" w:rsidRDefault="002A1256" w:rsidP="002A125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กำไรสะสมลดลง</w:t>
            </w:r>
          </w:p>
        </w:tc>
        <w:tc>
          <w:tcPr>
            <w:tcW w:w="1350" w:type="dxa"/>
            <w:vAlign w:val="bottom"/>
          </w:tcPr>
          <w:p w14:paraId="301FBEEF" w14:textId="6A073AC4" w:rsidR="002A1256" w:rsidRPr="007F4BE0" w:rsidRDefault="002A1256" w:rsidP="002A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80" w:type="dxa"/>
            <w:vAlign w:val="bottom"/>
          </w:tcPr>
          <w:p w14:paraId="4CECA74C" w14:textId="77777777" w:rsidR="002A1256" w:rsidRPr="007F4BE0" w:rsidRDefault="002A1256" w:rsidP="002A12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DAEB99" w14:textId="3D6F6FB3" w:rsidR="002A1256" w:rsidRPr="007F4BE0" w:rsidRDefault="002A1256" w:rsidP="002A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  <w:tr w:rsidR="002A1256" w:rsidRPr="007F4BE0" w14:paraId="3B58DFA6" w14:textId="77777777" w:rsidTr="00CB5253">
        <w:trPr>
          <w:cantSplit/>
          <w:trHeight w:val="20"/>
        </w:trPr>
        <w:tc>
          <w:tcPr>
            <w:tcW w:w="6030" w:type="dxa"/>
          </w:tcPr>
          <w:p w14:paraId="21A3CFF4" w14:textId="2E45F9C8" w:rsidR="002A1256" w:rsidRPr="007F4BE0" w:rsidRDefault="002A1256" w:rsidP="002A125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350" w:type="dxa"/>
            <w:vAlign w:val="bottom"/>
          </w:tcPr>
          <w:p w14:paraId="246D8907" w14:textId="45EB1969" w:rsidR="002A1256" w:rsidRPr="007F4BE0" w:rsidRDefault="002A1256" w:rsidP="002A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180" w:type="dxa"/>
            <w:vAlign w:val="bottom"/>
          </w:tcPr>
          <w:p w14:paraId="192E8CAA" w14:textId="77777777" w:rsidR="002A1256" w:rsidRPr="007F4BE0" w:rsidRDefault="002A1256" w:rsidP="002A12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D7154C" w14:textId="543A0B85" w:rsidR="002A1256" w:rsidRPr="007F4BE0" w:rsidRDefault="002A1256" w:rsidP="002A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1A12605" w14:textId="0B7D2871" w:rsidR="00E94447" w:rsidRPr="007F4BE0" w:rsidRDefault="00E94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1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1"/>
        <w:gridCol w:w="1349"/>
      </w:tblGrid>
      <w:tr w:rsidR="00F24F23" w:rsidRPr="007F4BE0" w14:paraId="179C6A4C" w14:textId="77777777" w:rsidTr="008C6B65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0D651150" w14:textId="5209A826" w:rsidR="00F24F23" w:rsidRPr="007F4BE0" w:rsidRDefault="00F24F23" w:rsidP="00E311F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955E64D" w14:textId="6C8F49DD" w:rsidR="00F24F23" w:rsidRPr="007F4BE0" w:rsidRDefault="00F24F23" w:rsidP="00E311F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6F7119AC" w14:textId="77777777" w:rsidR="00F24F23" w:rsidRPr="007F4BE0" w:rsidRDefault="00F24F23" w:rsidP="00E311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0F2C582" w14:textId="77777777" w:rsidR="00F24F23" w:rsidRPr="007F4BE0" w:rsidRDefault="00F24F23" w:rsidP="00E311F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C8FE6F7" w14:textId="3EB40806" w:rsidR="00F24F23" w:rsidRPr="007F4BE0" w:rsidRDefault="00F24F23" w:rsidP="00E311F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24F23" w:rsidRPr="007F4BE0" w14:paraId="498A1201" w14:textId="77777777" w:rsidTr="008C6B65">
        <w:trPr>
          <w:cantSplit/>
          <w:trHeight w:val="20"/>
          <w:tblHeader/>
        </w:trPr>
        <w:tc>
          <w:tcPr>
            <w:tcW w:w="6030" w:type="dxa"/>
          </w:tcPr>
          <w:p w14:paraId="66A6B3E8" w14:textId="77777777" w:rsidR="00F24F23" w:rsidRPr="007F4BE0" w:rsidRDefault="00F24F23" w:rsidP="00E311F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2450C45E" w14:textId="77777777" w:rsidR="00F24F23" w:rsidRPr="007F4BE0" w:rsidRDefault="00F24F23" w:rsidP="00E311F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24F23" w:rsidRPr="007F4BE0" w14:paraId="37C458AF" w14:textId="77777777" w:rsidTr="008C6B65">
        <w:trPr>
          <w:cantSplit/>
          <w:trHeight w:val="20"/>
        </w:trPr>
        <w:tc>
          <w:tcPr>
            <w:tcW w:w="6030" w:type="dxa"/>
            <w:vAlign w:val="bottom"/>
          </w:tcPr>
          <w:p w14:paraId="50E1919F" w14:textId="13C8271F" w:rsidR="00F24F23" w:rsidRPr="007F4BE0" w:rsidRDefault="00F24F23" w:rsidP="00E311F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BF0225" w:rsidRPr="007F4BE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7F4BE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ธันวาคม</w:t>
            </w:r>
            <w:r w:rsidR="00336636" w:rsidRPr="007F4BE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789C51C2" w14:textId="403140AA" w:rsidR="00F24F23" w:rsidRPr="007F4BE0" w:rsidRDefault="00BF0225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341B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92341B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81" w:type="dxa"/>
            <w:vAlign w:val="bottom"/>
          </w:tcPr>
          <w:p w14:paraId="1FF966E1" w14:textId="77777777" w:rsidR="00F24F23" w:rsidRPr="007F4BE0" w:rsidRDefault="00F24F23" w:rsidP="00E311F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DEC92B1" w14:textId="2B390729" w:rsidR="00F24F23" w:rsidRPr="007F4BE0" w:rsidRDefault="00BF0225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92341B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</w:tr>
      <w:tr w:rsidR="00F24F23" w:rsidRPr="007F4BE0" w14:paraId="22FC3B6E" w14:textId="77777777" w:rsidTr="008C6B65">
        <w:trPr>
          <w:cantSplit/>
          <w:trHeight w:val="20"/>
        </w:trPr>
        <w:tc>
          <w:tcPr>
            <w:tcW w:w="6030" w:type="dxa"/>
          </w:tcPr>
          <w:p w14:paraId="028AF6E3" w14:textId="77777777" w:rsidR="00F24F23" w:rsidRPr="007F4BE0" w:rsidRDefault="00F24F23" w:rsidP="00E311F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282E169E" w14:textId="454F43C7" w:rsidR="00F24F23" w:rsidRPr="007F4BE0" w:rsidRDefault="0092341B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64215" w:rsidRPr="007F4BE0">
              <w:rPr>
                <w:rFonts w:asciiTheme="majorBidi" w:hAnsiTheme="majorBidi" w:cstheme="majorBidi"/>
                <w:sz w:val="28"/>
                <w:szCs w:val="28"/>
              </w:rPr>
              <w:t>209)</w:t>
            </w:r>
          </w:p>
        </w:tc>
        <w:tc>
          <w:tcPr>
            <w:tcW w:w="181" w:type="dxa"/>
          </w:tcPr>
          <w:p w14:paraId="0B266F11" w14:textId="77777777" w:rsidR="00F24F23" w:rsidRPr="007F4BE0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C7F841D" w14:textId="42CEA2EB" w:rsidR="00F24F23" w:rsidRPr="007F4BE0" w:rsidRDefault="0092341B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721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4F23" w:rsidRPr="007F4BE0" w14:paraId="5A798397" w14:textId="77777777" w:rsidTr="008C6B65">
        <w:trPr>
          <w:cantSplit/>
          <w:trHeight w:val="20"/>
        </w:trPr>
        <w:tc>
          <w:tcPr>
            <w:tcW w:w="6030" w:type="dxa"/>
          </w:tcPr>
          <w:p w14:paraId="4180BE35" w14:textId="77777777" w:rsidR="00F24F23" w:rsidRPr="007F4BE0" w:rsidRDefault="00F24F23" w:rsidP="00E311F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030DC987" w14:textId="2A5589F2" w:rsidR="00F24F23" w:rsidRPr="007F4BE0" w:rsidRDefault="00464215" w:rsidP="0046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(165)</w:t>
            </w:r>
          </w:p>
        </w:tc>
        <w:tc>
          <w:tcPr>
            <w:tcW w:w="181" w:type="dxa"/>
          </w:tcPr>
          <w:p w14:paraId="42F90474" w14:textId="77777777" w:rsidR="00F24F23" w:rsidRPr="007F4BE0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62CA9C3" w14:textId="5FBD3E04" w:rsidR="00F24F23" w:rsidRPr="007F4BE0" w:rsidRDefault="0092341B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4F23" w:rsidRPr="007F4BE0" w14:paraId="54ED8F83" w14:textId="77777777" w:rsidTr="008C6B65">
        <w:trPr>
          <w:cantSplit/>
          <w:trHeight w:val="20"/>
        </w:trPr>
        <w:tc>
          <w:tcPr>
            <w:tcW w:w="6030" w:type="dxa"/>
          </w:tcPr>
          <w:p w14:paraId="02BA2B53" w14:textId="77777777" w:rsidR="00F24F23" w:rsidRPr="007F4BE0" w:rsidRDefault="00F24F23" w:rsidP="00E31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3B1CBF1B" w14:textId="53513AB8" w:rsidR="00F24F23" w:rsidRPr="007F4BE0" w:rsidRDefault="00BF0225" w:rsidP="00133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3387D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  <w:tc>
          <w:tcPr>
            <w:tcW w:w="181" w:type="dxa"/>
          </w:tcPr>
          <w:p w14:paraId="58DC523D" w14:textId="77777777" w:rsidR="00F24F23" w:rsidRPr="007F4BE0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74BE06E" w14:textId="659F378C" w:rsidR="00F24F23" w:rsidRPr="007F4BE0" w:rsidRDefault="0013387D" w:rsidP="00133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4F23" w:rsidRPr="007F4BE0" w14:paraId="6828D2DA" w14:textId="77777777" w:rsidTr="008C6B65">
        <w:trPr>
          <w:cantSplit/>
          <w:trHeight w:val="20"/>
        </w:trPr>
        <w:tc>
          <w:tcPr>
            <w:tcW w:w="6030" w:type="dxa"/>
          </w:tcPr>
          <w:p w14:paraId="473C6FDB" w14:textId="77777777" w:rsidR="00F24F23" w:rsidRPr="007F4BE0" w:rsidRDefault="00F24F23" w:rsidP="00E311F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9BFE2C" w14:textId="7F935075" w:rsidR="00F24F23" w:rsidRPr="007F4BE0" w:rsidRDefault="00BF0225" w:rsidP="00133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3387D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850</w:t>
            </w:r>
            <w:r w:rsidR="0013387D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181" w:type="dxa"/>
            <w:vAlign w:val="bottom"/>
          </w:tcPr>
          <w:p w14:paraId="1F72C11E" w14:textId="77777777" w:rsidR="00F24F23" w:rsidRPr="007F4BE0" w:rsidRDefault="00F24F23" w:rsidP="00133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0675B5E" w14:textId="5241A8F9" w:rsidR="00F24F23" w:rsidRPr="007F4BE0" w:rsidRDefault="00BF0225" w:rsidP="00133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13387D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776</w:t>
            </w:r>
          </w:p>
        </w:tc>
      </w:tr>
      <w:tr w:rsidR="00F24F23" w:rsidRPr="007F4BE0" w14:paraId="75C9AD65" w14:textId="77777777" w:rsidTr="008C6B65">
        <w:trPr>
          <w:cantSplit/>
          <w:trHeight w:val="20"/>
        </w:trPr>
        <w:tc>
          <w:tcPr>
            <w:tcW w:w="6030" w:type="dxa"/>
          </w:tcPr>
          <w:p w14:paraId="012DEDC2" w14:textId="77777777" w:rsidR="00F24F23" w:rsidRPr="007F4BE0" w:rsidRDefault="00F24F23" w:rsidP="00E311F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มูลค่าปัจจุบันของค่าเช่าที่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5A06E8EB" w14:textId="172FB2B2" w:rsidR="00F24F23" w:rsidRPr="007F4BE0" w:rsidRDefault="00F24F23" w:rsidP="00E311F4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22571D" w14:textId="59FAA1E9" w:rsidR="00F24F23" w:rsidRPr="007F4BE0" w:rsidRDefault="00BF0225" w:rsidP="00616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6D01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301E">
              <w:rPr>
                <w:rFonts w:asciiTheme="majorBidi" w:hAnsiTheme="majorBidi" w:cstheme="majorBidi"/>
                <w:sz w:val="28"/>
                <w:szCs w:val="28"/>
              </w:rPr>
              <w:t>698,309</w:t>
            </w:r>
          </w:p>
        </w:tc>
        <w:tc>
          <w:tcPr>
            <w:tcW w:w="181" w:type="dxa"/>
            <w:vAlign w:val="bottom"/>
          </w:tcPr>
          <w:p w14:paraId="7E74CD5F" w14:textId="77777777" w:rsidR="00F24F23" w:rsidRPr="007F4BE0" w:rsidRDefault="00F24F23" w:rsidP="00E311F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1F7AD8C" w14:textId="2FF7097E" w:rsidR="00F24F23" w:rsidRPr="007F4BE0" w:rsidRDefault="00BF0225" w:rsidP="008B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6301E">
              <w:rPr>
                <w:rFonts w:asciiTheme="majorBidi" w:hAnsiTheme="majorBidi" w:cstheme="majorBidi"/>
                <w:sz w:val="28"/>
                <w:szCs w:val="28"/>
              </w:rPr>
              <w:t>9,861</w:t>
            </w:r>
          </w:p>
        </w:tc>
      </w:tr>
      <w:tr w:rsidR="00F24F23" w:rsidRPr="007F4BE0" w14:paraId="6C4ACC7F" w14:textId="77777777" w:rsidTr="008C6B65">
        <w:trPr>
          <w:cantSplit/>
          <w:trHeight w:val="20"/>
        </w:trPr>
        <w:tc>
          <w:tcPr>
            <w:tcW w:w="6030" w:type="dxa"/>
          </w:tcPr>
          <w:p w14:paraId="550DFE37" w14:textId="395DFAAB" w:rsidR="00F24F23" w:rsidRPr="007F4BE0" w:rsidRDefault="00F24F23" w:rsidP="00E311F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14DE6E02" w14:textId="1832200F" w:rsidR="00F24F23" w:rsidRPr="007F4BE0" w:rsidRDefault="00BF0225" w:rsidP="00616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616D01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181" w:type="dxa"/>
          </w:tcPr>
          <w:p w14:paraId="342EF707" w14:textId="77777777" w:rsidR="00F24F23" w:rsidRPr="007F4BE0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8C79925" w14:textId="245F4FC1" w:rsidR="00F24F23" w:rsidRPr="007F4BE0" w:rsidRDefault="00BF0225" w:rsidP="008B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8B4FE6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</w:tr>
      <w:tr w:rsidR="00F24F23" w:rsidRPr="007F4BE0" w14:paraId="4ABD2A07" w14:textId="77777777" w:rsidTr="008C6B65">
        <w:trPr>
          <w:cantSplit/>
          <w:trHeight w:val="20"/>
        </w:trPr>
        <w:tc>
          <w:tcPr>
            <w:tcW w:w="6030" w:type="dxa"/>
            <w:vAlign w:val="bottom"/>
          </w:tcPr>
          <w:p w14:paraId="0C941CDA" w14:textId="1F633AB7" w:rsidR="00F24F23" w:rsidRPr="007F4BE0" w:rsidRDefault="00F24F23" w:rsidP="00E311F4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BF0225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BF0225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37C49" w14:textId="2AFC49E0" w:rsidR="00F24F23" w:rsidRPr="007F4BE0" w:rsidRDefault="00BF0225" w:rsidP="00616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16D01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D630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46,393</w:t>
            </w:r>
          </w:p>
        </w:tc>
        <w:tc>
          <w:tcPr>
            <w:tcW w:w="181" w:type="dxa"/>
          </w:tcPr>
          <w:p w14:paraId="5163D2FC" w14:textId="77777777" w:rsidR="00F24F23" w:rsidRPr="007F4BE0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1FEE9" w14:textId="6F3F2E77" w:rsidR="00F24F23" w:rsidRPr="007F4BE0" w:rsidRDefault="00BF0225" w:rsidP="008B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D630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</w:t>
            </w:r>
            <w:r w:rsidR="004A15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</w:tr>
      <w:tr w:rsidR="00F24F23" w:rsidRPr="007F4BE0" w14:paraId="0E85C16B" w14:textId="77777777" w:rsidTr="008C6B65">
        <w:trPr>
          <w:cantSplit/>
          <w:trHeight w:val="20"/>
        </w:trPr>
        <w:tc>
          <w:tcPr>
            <w:tcW w:w="6030" w:type="dxa"/>
            <w:vAlign w:val="bottom"/>
          </w:tcPr>
          <w:p w14:paraId="56023246" w14:textId="205AE649" w:rsidR="00F24F23" w:rsidRPr="007F4BE0" w:rsidRDefault="00F24F23" w:rsidP="00E311F4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4F7834" w14:textId="68CC5380" w:rsidR="00F24F23" w:rsidRPr="007F4BE0" w:rsidRDefault="00BF0225" w:rsidP="008B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16D01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D630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81" w:type="dxa"/>
          </w:tcPr>
          <w:p w14:paraId="5CC33563" w14:textId="77777777" w:rsidR="00F24F23" w:rsidRPr="007F4BE0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E3F047" w14:textId="5868C451" w:rsidR="00F24F23" w:rsidRPr="007F4BE0" w:rsidRDefault="00BF0225" w:rsidP="008B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B4FE6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D630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</w:t>
            </w:r>
          </w:p>
        </w:tc>
      </w:tr>
    </w:tbl>
    <w:p w14:paraId="21FD8721" w14:textId="77777777" w:rsidR="005B42A0" w:rsidRPr="007F4BE0" w:rsidRDefault="005B42A0" w:rsidP="005B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5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6DAF52E" w14:textId="0ABC0349" w:rsidR="00035936" w:rsidRPr="007F4BE0" w:rsidRDefault="00A75EE9" w:rsidP="00A75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Angsana New" w:hAnsi="Angsana New"/>
          <w:sz w:val="28"/>
          <w:szCs w:val="28"/>
        </w:rPr>
      </w:pPr>
      <w:bookmarkStart w:id="1" w:name="_Hlk39964074"/>
      <w:r w:rsidRPr="007F4BE0">
        <w:rPr>
          <w:rFonts w:ascii="Angsana New" w:hAnsi="Angsana New" w:cs="Angsana New"/>
          <w:sz w:val="28"/>
          <w:szCs w:val="28"/>
          <w:cs/>
        </w:rPr>
        <w:t>สินทรัพย์สิทธิการใช้และหนี้สินตามสัญญาเช่าข้างต้น</w:t>
      </w:r>
      <w:r w:rsidRPr="007F4BE0">
        <w:rPr>
          <w:rFonts w:ascii="Angsana New" w:hAnsi="Angsana New" w:cs="Angsana New" w:hint="cs"/>
          <w:sz w:val="28"/>
          <w:szCs w:val="28"/>
          <w:cs/>
        </w:rPr>
        <w:t>แสดง</w:t>
      </w:r>
      <w:r w:rsidRPr="007F4BE0">
        <w:rPr>
          <w:rFonts w:ascii="Angsana New" w:hAnsi="Angsana New" w:cs="Angsana New"/>
          <w:sz w:val="28"/>
          <w:szCs w:val="28"/>
          <w:cs/>
        </w:rPr>
        <w:t>เป็นส่วนหนึ่งของ</w:t>
      </w:r>
      <w:r w:rsidRPr="007F4BE0">
        <w:rPr>
          <w:rFonts w:ascii="Angsana New" w:hAnsi="Angsana New" w:cs="Angsana New" w:hint="cs"/>
          <w:sz w:val="28"/>
          <w:szCs w:val="28"/>
          <w:cs/>
        </w:rPr>
        <w:t>ทุก</w:t>
      </w:r>
      <w:r w:rsidRPr="007F4BE0">
        <w:rPr>
          <w:rFonts w:ascii="Angsana New" w:hAnsi="Angsana New" w:cs="Angsana New"/>
          <w:sz w:val="28"/>
          <w:szCs w:val="28"/>
          <w:cs/>
        </w:rPr>
        <w:t>ส่วนงา</w:t>
      </w:r>
      <w:r w:rsidRPr="007F4BE0">
        <w:rPr>
          <w:rFonts w:ascii="Angsana New" w:hAnsi="Angsana New" w:cs="Angsana New" w:hint="cs"/>
          <w:sz w:val="28"/>
          <w:szCs w:val="28"/>
          <w:cs/>
        </w:rPr>
        <w:t>นที่รายงาน</w:t>
      </w:r>
      <w:r w:rsidR="00035936" w:rsidRPr="007F4BE0">
        <w:rPr>
          <w:rFonts w:ascii="Angsana New" w:hAnsi="Angsana New"/>
          <w:sz w:val="28"/>
          <w:szCs w:val="28"/>
        </w:rPr>
        <w:br w:type="page"/>
      </w:r>
      <w:bookmarkEnd w:id="1"/>
    </w:p>
    <w:p w14:paraId="3E7750E2" w14:textId="021E120F" w:rsidR="00B9045B" w:rsidRPr="007F4BE0" w:rsidRDefault="00B218BD" w:rsidP="00B9045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7F4BE0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lastRenderedPageBreak/>
        <w:t>นโยบายการบัญชีที่สำคัญ</w:t>
      </w:r>
    </w:p>
    <w:p w14:paraId="56A78936" w14:textId="77777777" w:rsidR="007877BE" w:rsidRPr="007F4BE0" w:rsidRDefault="007877BE" w:rsidP="007877BE">
      <w:pPr>
        <w:rPr>
          <w:rFonts w:cs="Arial"/>
          <w:sz w:val="28"/>
          <w:szCs w:val="28"/>
          <w:cs/>
          <w:lang w:val="th-TH"/>
        </w:rPr>
      </w:pPr>
    </w:p>
    <w:p w14:paraId="05589FC1" w14:textId="6A542CDA" w:rsidR="00FB3530" w:rsidRPr="007F4BE0" w:rsidRDefault="00FB3530" w:rsidP="003B2B49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F4BE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</w:p>
    <w:p w14:paraId="66955F2B" w14:textId="77777777" w:rsidR="00FB3530" w:rsidRPr="007F4BE0" w:rsidRDefault="00FB3530" w:rsidP="00FB353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6968B385" w14:textId="50D4E0FC" w:rsidR="00FB3530" w:rsidRPr="007F4BE0" w:rsidRDefault="00FB3530" w:rsidP="003B2B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70BBEEB3" w14:textId="19C9668D" w:rsidR="00FB3530" w:rsidRPr="007F4BE0" w:rsidRDefault="00FB3530" w:rsidP="003B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74C12CC1" w14:textId="08A427DB" w:rsidR="00FB3530" w:rsidRPr="007F4BE0" w:rsidRDefault="00FB3530" w:rsidP="00801BC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1DEDF53" w14:textId="77777777" w:rsidR="00FB3530" w:rsidRPr="007F4BE0" w:rsidRDefault="00FB3530" w:rsidP="003B2B4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2A4CB1" w14:textId="7D8683F1" w:rsidR="00FB3530" w:rsidRPr="007F4BE0" w:rsidRDefault="00FB3530" w:rsidP="00801B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9</w:t>
      </w:r>
      <w:r w:rsidRPr="007F4BE0">
        <w:rPr>
          <w:rFonts w:asciiTheme="majorBidi" w:hAnsiTheme="majorBidi" w:cstheme="majorBidi"/>
          <w:sz w:val="28"/>
          <w:szCs w:val="28"/>
        </w:rPr>
        <w:t xml:space="preserve"> (“TFRS </w:t>
      </w:r>
      <w:r w:rsidR="00BF0225" w:rsidRPr="007F4BE0">
        <w:rPr>
          <w:rFonts w:asciiTheme="majorBidi" w:hAnsiTheme="majorBidi" w:cstheme="majorBidi"/>
          <w:sz w:val="28"/>
          <w:szCs w:val="28"/>
        </w:rPr>
        <w:t>9</w:t>
      </w:r>
      <w:r w:rsidRPr="007F4BE0">
        <w:rPr>
          <w:rFonts w:asciiTheme="majorBidi" w:hAnsiTheme="majorBidi" w:cstheme="majorBidi"/>
          <w:sz w:val="28"/>
          <w:szCs w:val="28"/>
        </w:rPr>
        <w:t xml:space="preserve">”)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จัดประเภทสินทรัพย์ทางการเงินเป็น </w:t>
      </w:r>
      <w:r w:rsidR="00BF0225" w:rsidRPr="007F4BE0">
        <w:rPr>
          <w:rFonts w:asciiTheme="majorBidi" w:hAnsiTheme="majorBidi" w:cstheme="majorBidi"/>
          <w:sz w:val="28"/>
          <w:szCs w:val="28"/>
        </w:rPr>
        <w:t>3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ประเภท ได้แก่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7F4BE0">
        <w:rPr>
          <w:rFonts w:asciiTheme="majorBidi" w:hAnsiTheme="majorBidi" w:cstheme="majorBidi"/>
          <w:sz w:val="28"/>
          <w:szCs w:val="28"/>
        </w:rPr>
        <w:t>(FVOCI)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7F4BE0">
        <w:rPr>
          <w:rFonts w:asciiTheme="majorBidi" w:hAnsiTheme="majorBidi" w:cstheme="majorBidi"/>
          <w:sz w:val="28"/>
          <w:szCs w:val="28"/>
        </w:rPr>
        <w:t xml:space="preserve"> (FVTPL)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โดยการจัดประเภทตาม </w:t>
      </w:r>
      <w:r w:rsidRPr="007F4BE0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7F4BE0">
        <w:rPr>
          <w:rFonts w:asciiTheme="majorBidi" w:hAnsiTheme="majorBidi" w:cstheme="majorBidi"/>
          <w:sz w:val="28"/>
          <w:szCs w:val="28"/>
        </w:rPr>
        <w:t>9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7F4BE0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7F4BE0">
        <w:rPr>
          <w:rFonts w:asciiTheme="majorBidi" w:hAnsiTheme="majorBidi" w:cstheme="majorBidi"/>
          <w:sz w:val="28"/>
          <w:szCs w:val="28"/>
        </w:rPr>
        <w:t>9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105</w:t>
      </w:r>
    </w:p>
    <w:p w14:paraId="47CCFE76" w14:textId="77777777" w:rsidR="00FB3530" w:rsidRPr="007F4BE0" w:rsidRDefault="00FB3530" w:rsidP="00801BC3">
      <w:pPr>
        <w:pStyle w:val="BodyText2"/>
        <w:tabs>
          <w:tab w:val="left" w:pos="540"/>
        </w:tabs>
        <w:ind w:left="90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4ADEBE" w14:textId="18DA5976" w:rsidR="00FB3530" w:rsidRPr="007F4BE0" w:rsidRDefault="00FB3530" w:rsidP="00801BC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>ตาม</w:t>
      </w:r>
      <w:r w:rsidRPr="007F4BE0">
        <w:rPr>
          <w:rFonts w:asciiTheme="majorBidi" w:hAnsiTheme="majorBidi" w:cstheme="majorBidi"/>
          <w:sz w:val="28"/>
          <w:szCs w:val="28"/>
        </w:rPr>
        <w:t xml:space="preserve"> TFRS </w:t>
      </w:r>
      <w:r w:rsidR="00BF0225" w:rsidRPr="007F4BE0">
        <w:rPr>
          <w:rFonts w:asciiTheme="majorBidi" w:hAnsiTheme="majorBidi" w:cstheme="majorBidi"/>
          <w:sz w:val="28"/>
          <w:szCs w:val="28"/>
        </w:rPr>
        <w:t>9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า</w:t>
      </w:r>
    </w:p>
    <w:p w14:paraId="70C75561" w14:textId="068D2174" w:rsidR="00B218BD" w:rsidRPr="007F4BE0" w:rsidRDefault="00B27962" w:rsidP="003B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7"/>
        </w:tabs>
        <w:ind w:left="540"/>
        <w:rPr>
          <w:rFonts w:cstheme="minorBidi"/>
          <w:sz w:val="28"/>
          <w:szCs w:val="28"/>
          <w:cs/>
          <w:lang w:val="th-TH"/>
        </w:rPr>
      </w:pPr>
      <w:r w:rsidRPr="007F4BE0">
        <w:rPr>
          <w:rFonts w:cstheme="minorBidi"/>
          <w:sz w:val="28"/>
          <w:szCs w:val="28"/>
          <w:cs/>
          <w:lang w:val="th-TH"/>
        </w:rPr>
        <w:tab/>
      </w:r>
    </w:p>
    <w:p w14:paraId="40071432" w14:textId="7BCCAD64" w:rsidR="00FB3530" w:rsidRPr="007F4BE0" w:rsidRDefault="00FB3530" w:rsidP="00801BC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6A9E9748" w14:textId="77777777" w:rsidR="00FB3530" w:rsidRPr="007F4BE0" w:rsidRDefault="00FB3530" w:rsidP="003B2B4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1E8C2E" w14:textId="06447E97" w:rsidR="00FB3530" w:rsidRPr="007F4BE0" w:rsidRDefault="00FB3530" w:rsidP="00801BC3">
      <w:pPr>
        <w:pStyle w:val="ListParagraph"/>
        <w:tabs>
          <w:tab w:val="clear" w:pos="454"/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7F4BE0">
        <w:rPr>
          <w:rFonts w:asciiTheme="majorBidi" w:hAnsiTheme="majorBidi" w:cstheme="majorBidi"/>
          <w:sz w:val="28"/>
          <w:szCs w:val="28"/>
        </w:rPr>
        <w:t>9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F4BE0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7F4BE0">
        <w:rPr>
          <w:rFonts w:asciiTheme="majorBidi" w:hAnsiTheme="majorBidi" w:cstheme="majorBidi"/>
          <w:sz w:val="28"/>
          <w:szCs w:val="28"/>
        </w:rPr>
        <w:t>9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6EBB2A2D" w14:textId="08EC48FB" w:rsidR="00B218BD" w:rsidRPr="007F4BE0" w:rsidRDefault="007877BE" w:rsidP="007877B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F4BE0">
        <w:rPr>
          <w:rFonts w:ascii="Angsana New" w:hAnsi="Angsana New"/>
          <w:sz w:val="28"/>
          <w:szCs w:val="28"/>
        </w:rPr>
        <w:br w:type="page"/>
      </w:r>
    </w:p>
    <w:p w14:paraId="2C0D7EEB" w14:textId="5257CAD9" w:rsidR="00B218BD" w:rsidRPr="007F4BE0" w:rsidRDefault="00B218BD" w:rsidP="00BE5B9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7F4BE0">
        <w:rPr>
          <w:rFonts w:ascii="Angsana New" w:hAnsi="Angsana New" w:cs="Angsana New"/>
          <w:sz w:val="28"/>
          <w:szCs w:val="28"/>
          <w:u w:val="none"/>
          <w:cs/>
          <w:lang w:val="th-TH"/>
        </w:rPr>
        <w:lastRenderedPageBreak/>
        <w:t>การซื้</w:t>
      </w:r>
      <w:r w:rsidR="00C800F6" w:rsidRPr="007F4BE0">
        <w:rPr>
          <w:rFonts w:ascii="Angsana New" w:hAnsi="Angsana New" w:cs="Angsana New"/>
          <w:sz w:val="28"/>
          <w:szCs w:val="28"/>
          <w:u w:val="none"/>
          <w:cs/>
          <w:lang w:val="th-TH"/>
        </w:rPr>
        <w:t>อส่วนได้เสียที่ไม่มีอำนาจควบคุม</w:t>
      </w:r>
    </w:p>
    <w:p w14:paraId="7C8A7FCE" w14:textId="77777777" w:rsidR="006051C7" w:rsidRPr="007F4BE0" w:rsidRDefault="006051C7" w:rsidP="006051C7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45DA3678" w14:textId="7AA59492" w:rsidR="00FE3C00" w:rsidRPr="007F4BE0" w:rsidRDefault="00FE3C00" w:rsidP="00FE3C00">
      <w:pPr>
        <w:pStyle w:val="BodyText2"/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 w:hint="cs"/>
          <w:sz w:val="28"/>
          <w:szCs w:val="28"/>
          <w:cs/>
        </w:rPr>
        <w:t xml:space="preserve">ในระหว่างไตรมาสที่ </w:t>
      </w:r>
      <w:r w:rsidR="00BF0225" w:rsidRPr="007F4BE0">
        <w:rPr>
          <w:rFonts w:ascii="Angsana New" w:hAnsi="Angsana New" w:cs="Angsana New" w:hint="cs"/>
          <w:sz w:val="28"/>
          <w:szCs w:val="28"/>
        </w:rPr>
        <w:t>1</w:t>
      </w:r>
      <w:r w:rsidRPr="007F4BE0">
        <w:rPr>
          <w:rFonts w:ascii="Angsana New" w:hAnsi="Angsana New" w:cs="Angsana New" w:hint="cs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="00BF0225" w:rsidRPr="007F4BE0">
        <w:rPr>
          <w:rFonts w:ascii="Angsana New" w:hAnsi="Angsana New" w:cs="Angsana New" w:hint="cs"/>
          <w:sz w:val="28"/>
          <w:szCs w:val="28"/>
        </w:rPr>
        <w:t>2563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บริษัทได้ซื้อส่วนได้เสียในบริษัท เจวีเค อินเตอร์เนชันแนล มูฟเวอรส์ จำกัด</w:t>
      </w:r>
      <w:r w:rsidRPr="007F4BE0">
        <w:rPr>
          <w:rFonts w:ascii="Angsana New" w:hAnsi="Angsana New" w:cs="Angsana New" w:hint="cs"/>
          <w:sz w:val="28"/>
          <w:szCs w:val="28"/>
        </w:rPr>
        <w:t> 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เพิ่มเติมร้อยละ </w:t>
      </w:r>
      <w:r w:rsidR="00BF0225" w:rsidRPr="007F4BE0">
        <w:rPr>
          <w:rFonts w:ascii="Angsana New" w:hAnsi="Angsana New" w:cs="Angsana New" w:hint="cs"/>
          <w:sz w:val="28"/>
          <w:szCs w:val="28"/>
        </w:rPr>
        <w:t>9</w:t>
      </w:r>
      <w:r w:rsidRPr="007F4BE0"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7F4BE0">
        <w:rPr>
          <w:rFonts w:ascii="Angsana New" w:hAnsi="Angsana New" w:cs="Angsana New" w:hint="cs"/>
          <w:sz w:val="28"/>
          <w:szCs w:val="28"/>
        </w:rPr>
        <w:t>91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เป็นเงินสดจำนวน </w:t>
      </w:r>
      <w:r w:rsidR="00BF0225" w:rsidRPr="007F4BE0">
        <w:rPr>
          <w:rFonts w:ascii="Angsana New" w:hAnsi="Angsana New" w:cs="Angsana New" w:hint="cs"/>
          <w:sz w:val="28"/>
          <w:szCs w:val="28"/>
        </w:rPr>
        <w:t>5</w:t>
      </w:r>
      <w:r w:rsidRPr="007F4BE0"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7F4BE0">
        <w:rPr>
          <w:rFonts w:ascii="Angsana New" w:hAnsi="Angsana New" w:cs="Angsana New" w:hint="cs"/>
          <w:sz w:val="28"/>
          <w:szCs w:val="28"/>
        </w:rPr>
        <w:t>75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ล้านบาท ทำให้สัดส่วนความเป็นเจ้าของเพิ่มขึ้นจากร้อยละ </w:t>
      </w:r>
      <w:r w:rsidR="00BF0225" w:rsidRPr="007F4BE0">
        <w:rPr>
          <w:rFonts w:ascii="Angsana New" w:hAnsi="Angsana New" w:cs="Angsana New" w:hint="cs"/>
          <w:sz w:val="28"/>
          <w:szCs w:val="28"/>
        </w:rPr>
        <w:t>90</w:t>
      </w:r>
      <w:r w:rsidRPr="007F4BE0"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7F4BE0">
        <w:rPr>
          <w:rFonts w:ascii="Angsana New" w:hAnsi="Angsana New" w:cs="Angsana New" w:hint="cs"/>
          <w:sz w:val="28"/>
          <w:szCs w:val="28"/>
        </w:rPr>
        <w:t>09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เป็นร้อยละ </w:t>
      </w:r>
      <w:r w:rsidR="00BF0225" w:rsidRPr="007F4BE0">
        <w:rPr>
          <w:rFonts w:ascii="Angsana New" w:hAnsi="Angsana New" w:cs="Angsana New" w:hint="cs"/>
          <w:sz w:val="28"/>
          <w:szCs w:val="28"/>
        </w:rPr>
        <w:t>100</w:t>
      </w:r>
      <w:r w:rsidRPr="007F4BE0">
        <w:rPr>
          <w:rFonts w:ascii="Angsana New" w:hAnsi="Angsana New" w:cs="Angsana New" w:hint="cs"/>
          <w:sz w:val="28"/>
          <w:szCs w:val="28"/>
        </w:rPr>
        <w:t>.</w:t>
      </w:r>
      <w:r w:rsidR="00BF0225" w:rsidRPr="007F4BE0">
        <w:rPr>
          <w:rFonts w:ascii="Angsana New" w:hAnsi="Angsana New" w:cs="Angsana New" w:hint="cs"/>
          <w:sz w:val="28"/>
          <w:szCs w:val="28"/>
        </w:rPr>
        <w:t>00</w:t>
      </w:r>
      <w:r w:rsidRPr="007F4BE0">
        <w:rPr>
          <w:rFonts w:ascii="Angsana New" w:hAnsi="Angsana New" w:cs="Angsana New" w:hint="cs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มูลค่าตามบัญชีของสินทรัพย์สุทธิของบริษัท เจวีเค อินเตอร์เนชันแนล มูฟเวอรส์ จำกัด ในงบการเงินของกลุ่มบริษัท ณ วันที่ซื้อเป็นเงินจำนวน </w:t>
      </w:r>
      <w:r w:rsidR="00BF0225" w:rsidRPr="007F4BE0">
        <w:rPr>
          <w:rFonts w:ascii="Angsana New" w:hAnsi="Angsana New" w:cs="Angsana New" w:hint="cs"/>
          <w:sz w:val="28"/>
          <w:szCs w:val="28"/>
        </w:rPr>
        <w:t>58</w:t>
      </w:r>
      <w:r w:rsidR="00614E1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ล้านบาท กลุ่มบริษัทรับรู้</w:t>
      </w:r>
      <w:r w:rsidR="002E433B" w:rsidRPr="007F4BE0">
        <w:rPr>
          <w:rFonts w:ascii="Angsana New" w:hAnsi="Angsana New" w:cs="Angsana New" w:hint="cs"/>
          <w:sz w:val="28"/>
          <w:szCs w:val="28"/>
          <w:cs/>
        </w:rPr>
        <w:t xml:space="preserve">ส่วนได้เสียที่ไม่มีอำนาจควบคุมลดลงเป็นจำนวน </w:t>
      </w:r>
      <w:r w:rsidR="00143AF0">
        <w:rPr>
          <w:rFonts w:ascii="Angsana New" w:hAnsi="Angsana New" w:cs="Angsana New"/>
          <w:sz w:val="28"/>
          <w:szCs w:val="28"/>
        </w:rPr>
        <w:t xml:space="preserve">5.75 </w:t>
      </w:r>
      <w:r w:rsidR="002E433B" w:rsidRPr="007F4BE0">
        <w:rPr>
          <w:rFonts w:ascii="Angsana New" w:hAnsi="Angsana New" w:cs="Angsana New" w:hint="cs"/>
          <w:sz w:val="28"/>
          <w:szCs w:val="28"/>
          <w:cs/>
        </w:rPr>
        <w:t>ล้าน</w:t>
      </w:r>
      <w:r w:rsidR="00440D2C" w:rsidRPr="007F4BE0">
        <w:rPr>
          <w:rFonts w:ascii="Angsana New" w:hAnsi="Angsana New" w:cs="Angsana New" w:hint="cs"/>
          <w:sz w:val="28"/>
          <w:szCs w:val="28"/>
          <w:cs/>
        </w:rPr>
        <w:t>บาท</w:t>
      </w:r>
      <w:r w:rsidR="00C0209D">
        <w:rPr>
          <w:rFonts w:ascii="Angsana New" w:hAnsi="Angsana New" w:cs="Angsana New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ซึ่งเกิดจากการเปลี่ยนแปลงส่วนของเจ้าของในบริษัท เจวีเค อินเตอร์เนชันแนล มูฟเวอรส์ จำกัด</w:t>
      </w:r>
      <w:r w:rsidRPr="007F4BE0">
        <w:rPr>
          <w:rFonts w:ascii="Angsana New" w:hAnsi="Angsana New" w:cs="Angsana New" w:hint="cs"/>
          <w:sz w:val="28"/>
          <w:szCs w:val="28"/>
        </w:rPr>
        <w:t> 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เป็นผลทำให้สัดส่วนในบริษัทย่อยทางอ้อม ได้แก่ </w:t>
      </w:r>
      <w:r w:rsidRPr="007F4BE0">
        <w:rPr>
          <w:rFonts w:ascii="Angsana New" w:hAnsi="Angsana New" w:cs="Angsana New" w:hint="cs"/>
          <w:sz w:val="28"/>
          <w:szCs w:val="28"/>
        </w:rPr>
        <w:t>JVK Indochina Movers Ltd.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และ บริษัท</w:t>
      </w:r>
      <w:r w:rsidR="00827243" w:rsidRPr="007F4B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เจดับเบิ้ลยูดีบ็อกเส็ง โลจิสติกส์ (ประเทศไทย) จำกัด เพิ่มขึ้นร้อยละ </w:t>
      </w:r>
      <w:r w:rsidR="00BF0225" w:rsidRPr="007F4BE0">
        <w:rPr>
          <w:rFonts w:ascii="Angsana New" w:hAnsi="Angsana New" w:cs="Angsana New" w:hint="cs"/>
          <w:sz w:val="28"/>
          <w:szCs w:val="28"/>
        </w:rPr>
        <w:t>9</w:t>
      </w:r>
      <w:r w:rsidRPr="007F4BE0">
        <w:rPr>
          <w:rFonts w:ascii="Angsana New" w:hAnsi="Angsana New" w:cs="Angsana New" w:hint="cs"/>
          <w:sz w:val="28"/>
          <w:szCs w:val="28"/>
        </w:rPr>
        <w:t>.</w:t>
      </w:r>
      <w:r w:rsidR="00BF0225" w:rsidRPr="007F4BE0">
        <w:rPr>
          <w:rFonts w:ascii="Angsana New" w:hAnsi="Angsana New" w:cs="Angsana New" w:hint="cs"/>
          <w:sz w:val="28"/>
          <w:szCs w:val="28"/>
        </w:rPr>
        <w:t>91</w:t>
      </w:r>
      <w:r w:rsidRPr="007F4BE0">
        <w:rPr>
          <w:rFonts w:ascii="Angsana New" w:hAnsi="Angsana New" w:cs="Angsana New" w:hint="cs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BF0225" w:rsidRPr="007F4BE0">
        <w:rPr>
          <w:rFonts w:ascii="Angsana New" w:hAnsi="Angsana New" w:cs="Angsana New" w:hint="cs"/>
          <w:sz w:val="28"/>
          <w:szCs w:val="28"/>
        </w:rPr>
        <w:t>5</w:t>
      </w:r>
      <w:r w:rsidRPr="007F4BE0">
        <w:rPr>
          <w:rFonts w:ascii="Angsana New" w:hAnsi="Angsana New" w:cs="Angsana New" w:hint="cs"/>
          <w:sz w:val="28"/>
          <w:szCs w:val="28"/>
        </w:rPr>
        <w:t>.</w:t>
      </w:r>
      <w:r w:rsidR="00BF0225" w:rsidRPr="007F4BE0">
        <w:rPr>
          <w:rFonts w:ascii="Angsana New" w:hAnsi="Angsana New" w:cs="Angsana New" w:hint="cs"/>
          <w:sz w:val="28"/>
          <w:szCs w:val="28"/>
        </w:rPr>
        <w:t>95</w:t>
      </w:r>
      <w:r w:rsidRPr="007F4BE0">
        <w:rPr>
          <w:rFonts w:ascii="Angsana New" w:hAnsi="Angsana New" w:cs="Angsana New" w:hint="cs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3D228B63" w14:textId="77777777" w:rsidR="004F03FB" w:rsidRPr="007F4BE0" w:rsidRDefault="004F03FB" w:rsidP="00FA59BD">
      <w:pPr>
        <w:pStyle w:val="BodyText2"/>
        <w:ind w:left="540" w:firstLine="0"/>
        <w:jc w:val="thaiDistribute"/>
        <w:rPr>
          <w:rFonts w:asciiTheme="majorBidi" w:hAnsiTheme="majorBidi" w:cstheme="majorBidi"/>
          <w:b/>
          <w:bCs/>
          <w:color w:val="0000FF"/>
        </w:rPr>
      </w:pPr>
    </w:p>
    <w:p w14:paraId="1F59511B" w14:textId="73557FC8" w:rsidR="00FE3C00" w:rsidRPr="007F4BE0" w:rsidRDefault="00FE3C00" w:rsidP="00FE3C00">
      <w:pPr>
        <w:pStyle w:val="BodyText2"/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 w:hint="cs"/>
          <w:sz w:val="28"/>
          <w:szCs w:val="28"/>
          <w:cs/>
        </w:rPr>
        <w:t xml:space="preserve">ในระหว่างไตรมาสที่ </w:t>
      </w:r>
      <w:r w:rsidR="00BE5B97" w:rsidRPr="007F4BE0">
        <w:rPr>
          <w:rFonts w:ascii="Angsana New" w:hAnsi="Angsana New" w:cs="Angsana New"/>
          <w:sz w:val="28"/>
          <w:szCs w:val="28"/>
        </w:rPr>
        <w:t>1</w:t>
      </w:r>
      <w:r w:rsidRPr="007F4BE0">
        <w:rPr>
          <w:rFonts w:ascii="Angsana New" w:hAnsi="Angsana New" w:cs="Angsana New" w:hint="cs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="00BF0225" w:rsidRPr="007F4BE0">
        <w:rPr>
          <w:rFonts w:ascii="Angsana New" w:hAnsi="Angsana New" w:cs="Angsana New" w:hint="cs"/>
          <w:sz w:val="28"/>
          <w:szCs w:val="28"/>
        </w:rPr>
        <w:t>2563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บริษัทได้ซื้อส่วนได้เสียในบริษัท เจดับเบิ้ลยูดี ทรานสปอร์ต (ประเทศไทย) จำกัด</w:t>
      </w:r>
      <w:r w:rsidRPr="007F4BE0">
        <w:rPr>
          <w:rFonts w:ascii="Angsana New" w:hAnsi="Angsana New" w:cs="Angsana New" w:hint="cs"/>
          <w:sz w:val="28"/>
          <w:szCs w:val="28"/>
        </w:rPr>
        <w:t> 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เพิ่มเติมร้อยละ </w:t>
      </w:r>
      <w:r w:rsidR="00BF0225" w:rsidRPr="007F4BE0">
        <w:rPr>
          <w:rFonts w:ascii="Angsana New" w:hAnsi="Angsana New" w:cs="Angsana New" w:hint="cs"/>
          <w:sz w:val="28"/>
          <w:szCs w:val="28"/>
        </w:rPr>
        <w:t>4</w:t>
      </w:r>
      <w:r w:rsidRPr="007F4BE0">
        <w:rPr>
          <w:rFonts w:ascii="Angsana New" w:hAnsi="Angsana New" w:cs="Angsana New" w:hint="cs"/>
          <w:sz w:val="28"/>
          <w:szCs w:val="28"/>
        </w:rPr>
        <w:t>.</w:t>
      </w:r>
      <w:r w:rsidR="00BF0225" w:rsidRPr="007F4BE0">
        <w:rPr>
          <w:rFonts w:ascii="Angsana New" w:hAnsi="Angsana New" w:cs="Angsana New" w:hint="cs"/>
          <w:sz w:val="28"/>
          <w:szCs w:val="28"/>
        </w:rPr>
        <w:t>80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เป็นเงินสดจำนวน </w:t>
      </w:r>
      <w:r w:rsidR="00BF0225" w:rsidRPr="007F4BE0">
        <w:rPr>
          <w:rFonts w:ascii="Angsana New" w:hAnsi="Angsana New" w:cs="Angsana New" w:hint="cs"/>
          <w:sz w:val="28"/>
          <w:szCs w:val="28"/>
        </w:rPr>
        <w:t>6</w:t>
      </w:r>
      <w:r w:rsidRPr="007F4BE0"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7F4BE0">
        <w:rPr>
          <w:rFonts w:ascii="Angsana New" w:hAnsi="Angsana New" w:cs="Angsana New" w:hint="cs"/>
          <w:sz w:val="28"/>
          <w:szCs w:val="28"/>
        </w:rPr>
        <w:t>13</w:t>
      </w:r>
      <w:r w:rsidRPr="007F4BE0">
        <w:rPr>
          <w:rFonts w:ascii="Angsana New" w:hAnsi="Angsana New" w:cs="Angsana New" w:hint="cs"/>
          <w:sz w:val="28"/>
          <w:szCs w:val="28"/>
        </w:rPr>
        <w:t> 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ล้านบาท ทำให้สัดส่วนความเป็นเจ้าของเพิ่มขึ้นจากร้อยละ </w:t>
      </w:r>
      <w:r w:rsidR="00BF0225" w:rsidRPr="007F4BE0">
        <w:rPr>
          <w:rFonts w:ascii="Angsana New" w:hAnsi="Angsana New" w:cs="Angsana New" w:hint="cs"/>
          <w:sz w:val="28"/>
          <w:szCs w:val="28"/>
        </w:rPr>
        <w:t>91</w:t>
      </w:r>
      <w:r w:rsidRPr="007F4BE0"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7F4BE0">
        <w:rPr>
          <w:rFonts w:ascii="Angsana New" w:hAnsi="Angsana New" w:cs="Angsana New" w:hint="cs"/>
          <w:sz w:val="28"/>
          <w:szCs w:val="28"/>
        </w:rPr>
        <w:t>09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เป็นร้อยละ </w:t>
      </w:r>
      <w:r w:rsidR="00BF0225" w:rsidRPr="007F4BE0">
        <w:rPr>
          <w:rFonts w:ascii="Angsana New" w:hAnsi="Angsana New" w:cs="Angsana New" w:hint="cs"/>
          <w:sz w:val="28"/>
          <w:szCs w:val="28"/>
        </w:rPr>
        <w:t>95</w:t>
      </w:r>
      <w:r w:rsidRPr="007F4BE0"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7F4BE0">
        <w:rPr>
          <w:rFonts w:ascii="Angsana New" w:hAnsi="Angsana New" w:cs="Angsana New" w:hint="cs"/>
          <w:sz w:val="28"/>
          <w:szCs w:val="28"/>
        </w:rPr>
        <w:t>89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มูลค่าตามบัญชีของสินทรัพย์สุทธิของบริษัท เจดับเบิ้ลยูดี ทรานสปอร์ต (ประเทศไทย) จำกัด</w:t>
      </w:r>
      <w:r w:rsidRPr="007F4BE0">
        <w:rPr>
          <w:rFonts w:ascii="Angsana New" w:hAnsi="Angsana New" w:cs="Angsana New" w:hint="cs"/>
          <w:sz w:val="28"/>
          <w:szCs w:val="28"/>
        </w:rPr>
        <w:t> 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ในงบการเงินของกลุ่มบริษัท ณ วันที่ซื้อเป็นเงินจำนวน </w:t>
      </w:r>
      <w:r w:rsidR="00BF0225" w:rsidRPr="007F4BE0">
        <w:rPr>
          <w:rFonts w:ascii="Angsana New" w:hAnsi="Angsana New" w:cs="Angsana New" w:hint="cs"/>
          <w:sz w:val="28"/>
          <w:szCs w:val="28"/>
        </w:rPr>
        <w:t>127</w:t>
      </w:r>
      <w:r w:rsidRPr="007F4BE0">
        <w:rPr>
          <w:rFonts w:ascii="Angsana New" w:hAnsi="Angsana New" w:cs="Angsana New" w:hint="cs"/>
          <w:sz w:val="28"/>
          <w:szCs w:val="28"/>
        </w:rPr>
        <w:t>.</w:t>
      </w:r>
      <w:r w:rsidR="00BF0225" w:rsidRPr="007F4BE0">
        <w:rPr>
          <w:rFonts w:ascii="Angsana New" w:hAnsi="Angsana New" w:cs="Angsana New" w:hint="cs"/>
          <w:sz w:val="28"/>
          <w:szCs w:val="28"/>
        </w:rPr>
        <w:t>61</w:t>
      </w:r>
      <w:r w:rsidRPr="007F4BE0">
        <w:rPr>
          <w:rFonts w:ascii="Angsana New" w:hAnsi="Angsana New" w:cs="Angsana New" w:hint="cs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ล้านบาท กลุ่มบริษัทรับรู้</w:t>
      </w:r>
      <w:r w:rsidR="00AD3699" w:rsidRPr="007F4BE0">
        <w:rPr>
          <w:rFonts w:ascii="Angsana New" w:hAnsi="Angsana New" w:cs="Angsana New" w:hint="cs"/>
          <w:sz w:val="28"/>
          <w:szCs w:val="28"/>
          <w:cs/>
        </w:rPr>
        <w:t xml:space="preserve">ส่วนได้เสียที่ไม่มีอำนาจควบคุมลดลงเป็นจำนวน </w:t>
      </w:r>
      <w:r w:rsidR="00143AF0">
        <w:rPr>
          <w:rFonts w:ascii="Angsana New" w:hAnsi="Angsana New" w:cs="Angsana New"/>
          <w:sz w:val="28"/>
          <w:szCs w:val="28"/>
        </w:rPr>
        <w:t>6.13</w:t>
      </w:r>
      <w:r w:rsidR="00AD3699" w:rsidRPr="007F4BE0">
        <w:rPr>
          <w:rFonts w:ascii="Angsana New" w:hAnsi="Angsana New" w:cs="Angsana New"/>
          <w:sz w:val="28"/>
          <w:szCs w:val="28"/>
        </w:rPr>
        <w:t xml:space="preserve"> </w:t>
      </w:r>
      <w:r w:rsidR="00AD3699" w:rsidRPr="007F4BE0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ซึ่งเกิดจากการเปลี่ยนแปลงส่วนของเจ้าของในบริษัท เจดับเบิ้ลยูดี ทรานสปอร์ต (ประเทศไทย) จำกัด</w:t>
      </w:r>
      <w:r w:rsidRPr="007F4BE0">
        <w:rPr>
          <w:rFonts w:ascii="Angsana New" w:hAnsi="Angsana New" w:cs="Angsana New" w:hint="cs"/>
          <w:sz w:val="28"/>
          <w:szCs w:val="28"/>
        </w:rPr>
        <w:t> 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เป็นผลทำให้สัดส่วนในบริษัทย่อยทางอ้อม ได้แก่ บริษัท เจดับเบิ้ลยูดี เอ็กซ์เพรส จำกัด เพิ่มขึ้น</w:t>
      </w:r>
      <w:r w:rsidR="00193E21" w:rsidRPr="007F4B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BF0225" w:rsidRPr="007F4BE0">
        <w:rPr>
          <w:rFonts w:ascii="Angsana New" w:hAnsi="Angsana New" w:cs="Angsana New" w:hint="cs"/>
          <w:sz w:val="28"/>
          <w:szCs w:val="28"/>
        </w:rPr>
        <w:t>4</w:t>
      </w:r>
      <w:r w:rsidRPr="007F4BE0">
        <w:rPr>
          <w:rFonts w:ascii="Angsana New" w:hAnsi="Angsana New" w:cs="Angsana New" w:hint="cs"/>
          <w:sz w:val="28"/>
          <w:szCs w:val="28"/>
        </w:rPr>
        <w:t>.</w:t>
      </w:r>
      <w:r w:rsidR="00BF0225" w:rsidRPr="007F4BE0">
        <w:rPr>
          <w:rFonts w:ascii="Angsana New" w:hAnsi="Angsana New" w:cs="Angsana New" w:hint="cs"/>
          <w:sz w:val="28"/>
          <w:szCs w:val="28"/>
        </w:rPr>
        <w:t>80</w:t>
      </w:r>
      <w:r w:rsidRPr="007F4BE0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2240D94D" w14:textId="77777777" w:rsidR="004F03FB" w:rsidRPr="007F4BE0" w:rsidRDefault="004F03FB" w:rsidP="00FA59BD">
      <w:pPr>
        <w:pStyle w:val="BodyText2"/>
        <w:ind w:left="540" w:firstLine="0"/>
        <w:jc w:val="thaiDistribute"/>
        <w:rPr>
          <w:rFonts w:asciiTheme="majorBidi" w:hAnsiTheme="majorBidi" w:cstheme="majorBidi"/>
        </w:rPr>
      </w:pPr>
    </w:p>
    <w:p w14:paraId="0B427509" w14:textId="39805EB4" w:rsidR="00991336" w:rsidRPr="007F4BE0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7F4BE0">
        <w:rPr>
          <w:rFonts w:ascii="Angsana New" w:hAnsi="Angsana New" w:cs="Angsana New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7F4BE0" w:rsidRDefault="004B492A" w:rsidP="004B492A">
      <w:pPr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29D6F1ED" w14:textId="7384AF14" w:rsidR="000E0F5D" w:rsidRPr="007F4BE0" w:rsidRDefault="00802769" w:rsidP="00C13637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F4BE0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ความสัมพันธ์ที่มีกับบริษัทร่วม</w:t>
      </w:r>
      <w:r w:rsidR="007C307B" w:rsidRPr="007F4BE0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D75CE8" w:rsidRPr="007F4BE0">
        <w:rPr>
          <w:rFonts w:asciiTheme="majorBidi" w:hAnsiTheme="majorBidi" w:cstheme="majorBidi"/>
          <w:b/>
          <w:sz w:val="28"/>
          <w:szCs w:val="28"/>
          <w:cs/>
        </w:rPr>
        <w:t>การร่วมค้า</w:t>
      </w:r>
      <w:r w:rsidR="00BC1432" w:rsidRPr="007F4BE0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7C307B" w:rsidRPr="007F4BE0">
        <w:rPr>
          <w:rFonts w:asciiTheme="majorBidi" w:hAnsiTheme="majorBidi" w:cstheme="majorBidi" w:hint="cs"/>
          <w:b/>
          <w:sz w:val="28"/>
          <w:szCs w:val="28"/>
          <w:cs/>
        </w:rPr>
        <w:t>และบริษัทย่อย</w:t>
      </w:r>
      <w:r w:rsidRPr="007F4BE0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ได้เปิดเผยในหมายเหตุ</w:t>
      </w:r>
      <w:r w:rsidR="002D4A98" w:rsidRPr="007F4BE0">
        <w:rPr>
          <w:rFonts w:asciiTheme="majorBidi" w:hAnsiTheme="majorBidi" w:cstheme="majorBidi"/>
          <w:b/>
          <w:sz w:val="28"/>
          <w:szCs w:val="28"/>
          <w:cs/>
        </w:rPr>
        <w:t>ข้อ</w:t>
      </w:r>
      <w:r w:rsidR="00D75CE8" w:rsidRPr="007F4BE0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BF0225" w:rsidRPr="007F4BE0">
        <w:rPr>
          <w:rFonts w:asciiTheme="majorBidi" w:hAnsiTheme="majorBidi" w:cstheme="majorBidi"/>
          <w:bCs/>
          <w:sz w:val="28"/>
          <w:szCs w:val="28"/>
        </w:rPr>
        <w:t>7</w:t>
      </w:r>
      <w:r w:rsidR="00752EC2" w:rsidRPr="007F4BE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307C65" w:rsidRPr="007F4BE0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4F50A8" w:rsidRPr="007F4BE0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BF0225" w:rsidRPr="007F4BE0">
        <w:rPr>
          <w:rFonts w:asciiTheme="majorBidi" w:hAnsiTheme="majorBidi" w:cstheme="majorBidi"/>
          <w:bCs/>
          <w:sz w:val="28"/>
          <w:szCs w:val="28"/>
        </w:rPr>
        <w:t>8</w:t>
      </w:r>
      <w:r w:rsidR="00752EC2" w:rsidRPr="007F4BE0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212C0" w:rsidRPr="007F4BE0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0E0F5D" w:rsidRPr="007F4BE0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บุคคลหรือกิจการอื่นที่เกี่ยวข้องกัน</w:t>
      </w:r>
      <w:r w:rsidR="00F212C0" w:rsidRPr="007F4BE0">
        <w:rPr>
          <w:rFonts w:asciiTheme="majorBidi" w:hAnsiTheme="majorBidi" w:cstheme="majorBidi"/>
          <w:b/>
          <w:sz w:val="28"/>
          <w:szCs w:val="28"/>
          <w:cs/>
        </w:rPr>
        <w:t>และกลุ่มบริษัท</w:t>
      </w:r>
      <w:r w:rsidR="000E0F5D" w:rsidRPr="007F4BE0">
        <w:rPr>
          <w:rFonts w:asciiTheme="majorBidi" w:hAnsiTheme="majorBidi" w:cstheme="majorBidi"/>
          <w:b/>
          <w:sz w:val="28"/>
          <w:szCs w:val="28"/>
          <w:cs/>
        </w:rPr>
        <w:t xml:space="preserve">มีรายการระหว่างกันที่มีนัยสำคัญในระหว่างงวดมีดังต่อไปนี้ </w:t>
      </w:r>
    </w:p>
    <w:p w14:paraId="64171C75" w14:textId="77777777" w:rsidR="003E6A17" w:rsidRPr="007F4BE0" w:rsidRDefault="003E6A17" w:rsidP="009777AF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5346"/>
      </w:tblGrid>
      <w:tr w:rsidR="00802769" w:rsidRPr="007F4BE0" w14:paraId="2BD62A9A" w14:textId="77777777" w:rsidTr="002E361D">
        <w:trPr>
          <w:trHeight w:val="20"/>
          <w:tblHeader/>
        </w:trPr>
        <w:tc>
          <w:tcPr>
            <w:tcW w:w="3330" w:type="dxa"/>
          </w:tcPr>
          <w:p w14:paraId="65ABA379" w14:textId="77777777" w:rsidR="00802769" w:rsidRPr="007F4BE0" w:rsidRDefault="00802769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080" w:type="dxa"/>
          </w:tcPr>
          <w:p w14:paraId="36D6ED23" w14:textId="3E05326D" w:rsidR="00802769" w:rsidRPr="007F4BE0" w:rsidRDefault="00802769" w:rsidP="009777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5346" w:type="dxa"/>
          </w:tcPr>
          <w:p w14:paraId="6E541C7F" w14:textId="77777777" w:rsidR="00802769" w:rsidRPr="007F4BE0" w:rsidRDefault="00802769" w:rsidP="009777AF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D36CC" w:rsidRPr="007F4BE0" w14:paraId="08975898" w14:textId="77777777" w:rsidTr="002E361D">
        <w:trPr>
          <w:trHeight w:val="20"/>
        </w:trPr>
        <w:tc>
          <w:tcPr>
            <w:tcW w:w="3330" w:type="dxa"/>
          </w:tcPr>
          <w:p w14:paraId="0377E1D4" w14:textId="781AFC7D" w:rsidR="00DD36CC" w:rsidRPr="007F4BE0" w:rsidRDefault="00DD36CC" w:rsidP="009777A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คิงฟิชเชอร์ โฮลดิ้ง จำกัด</w:t>
            </w:r>
          </w:p>
        </w:tc>
        <w:tc>
          <w:tcPr>
            <w:tcW w:w="1080" w:type="dxa"/>
          </w:tcPr>
          <w:p w14:paraId="291F3F3C" w14:textId="1165F076" w:rsidR="00DD36CC" w:rsidRPr="007F4BE0" w:rsidRDefault="008E1EFE" w:rsidP="009777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2EC9A3A2" w14:textId="5990974E" w:rsidR="00DD36CC" w:rsidRPr="007F4BE0" w:rsidRDefault="008E1EFE" w:rsidP="008E1EF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8E1EFE" w:rsidRPr="007F4BE0" w14:paraId="16DBD394" w14:textId="77777777" w:rsidTr="002E361D">
        <w:trPr>
          <w:trHeight w:val="20"/>
        </w:trPr>
        <w:tc>
          <w:tcPr>
            <w:tcW w:w="3330" w:type="dxa"/>
          </w:tcPr>
          <w:p w14:paraId="73701F1E" w14:textId="1EA06C61" w:rsidR="008E1EFE" w:rsidRPr="007F4BE0" w:rsidRDefault="008E1EFE" w:rsidP="008E1EFE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โชคสมุทรมารีน จำกัด</w:t>
            </w:r>
          </w:p>
        </w:tc>
        <w:tc>
          <w:tcPr>
            <w:tcW w:w="1080" w:type="dxa"/>
          </w:tcPr>
          <w:p w14:paraId="2F66C1BA" w14:textId="0EC6AC7F" w:rsidR="008E1EFE" w:rsidRPr="007F4BE0" w:rsidRDefault="008E1EFE" w:rsidP="008E1EF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1422D1EB" w14:textId="6EE19E6E" w:rsidR="008E1EFE" w:rsidRPr="007F4BE0" w:rsidRDefault="008E1EFE" w:rsidP="00774A4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8E1EFE" w:rsidRPr="007F4BE0" w14:paraId="4FB9F216" w14:textId="77777777" w:rsidTr="002E361D">
        <w:trPr>
          <w:trHeight w:val="20"/>
        </w:trPr>
        <w:tc>
          <w:tcPr>
            <w:tcW w:w="3330" w:type="dxa"/>
          </w:tcPr>
          <w:p w14:paraId="3B487C37" w14:textId="52C06116" w:rsidR="008E1EFE" w:rsidRPr="007F4BE0" w:rsidRDefault="008E1EFE" w:rsidP="008E1EFE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วินเนอร์ยี่ (ไทยแลนด์) จำกัด</w:t>
            </w:r>
          </w:p>
        </w:tc>
        <w:tc>
          <w:tcPr>
            <w:tcW w:w="1080" w:type="dxa"/>
          </w:tcPr>
          <w:p w14:paraId="66D22863" w14:textId="476EC7CF" w:rsidR="008E1EFE" w:rsidRPr="007F4BE0" w:rsidRDefault="008E1EFE" w:rsidP="008E1EF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27645913" w14:textId="0B7A6A93" w:rsidR="008E1EFE" w:rsidRPr="007F4BE0" w:rsidRDefault="008E1EFE" w:rsidP="00774A4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8E1EFE" w:rsidRPr="007F4BE0" w14:paraId="74D83068" w14:textId="77777777" w:rsidTr="002E361D">
        <w:trPr>
          <w:trHeight w:val="20"/>
        </w:trPr>
        <w:tc>
          <w:tcPr>
            <w:tcW w:w="3330" w:type="dxa"/>
          </w:tcPr>
          <w:p w14:paraId="122C7024" w14:textId="7897A2C0" w:rsidR="008E1EFE" w:rsidRPr="007F4BE0" w:rsidRDefault="008E1EFE" w:rsidP="008E1EFE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ซัสเทนเอเบิล เอ็นเนอร์ยี จำกัด</w:t>
            </w:r>
          </w:p>
        </w:tc>
        <w:tc>
          <w:tcPr>
            <w:tcW w:w="1080" w:type="dxa"/>
          </w:tcPr>
          <w:p w14:paraId="4DD6DD15" w14:textId="7FF42E3B" w:rsidR="008E1EFE" w:rsidRPr="007F4BE0" w:rsidRDefault="008E1EFE" w:rsidP="008E1EF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46EC5DD3" w14:textId="6BCF0FEF" w:rsidR="008E1EFE" w:rsidRPr="007F4BE0" w:rsidRDefault="008E1EFE" w:rsidP="00774A4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8E1EFE" w:rsidRPr="007F4BE0" w14:paraId="5AE434CC" w14:textId="77777777" w:rsidTr="002E361D">
        <w:trPr>
          <w:trHeight w:val="20"/>
        </w:trPr>
        <w:tc>
          <w:tcPr>
            <w:tcW w:w="3330" w:type="dxa"/>
          </w:tcPr>
          <w:p w14:paraId="056CAA7C" w14:textId="6B06254C" w:rsidR="008E1EFE" w:rsidRPr="007F4BE0" w:rsidRDefault="008E1EFE" w:rsidP="008E1EFE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ชุมชนพลังงานสะอาด จำกัด</w:t>
            </w:r>
          </w:p>
        </w:tc>
        <w:tc>
          <w:tcPr>
            <w:tcW w:w="1080" w:type="dxa"/>
          </w:tcPr>
          <w:p w14:paraId="34D5032E" w14:textId="559E8C10" w:rsidR="008E1EFE" w:rsidRPr="007F4BE0" w:rsidRDefault="008E1EFE" w:rsidP="008E1EF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6AE7D506" w14:textId="00CEF156" w:rsidR="008E1EFE" w:rsidRPr="007F4BE0" w:rsidRDefault="008E1EFE" w:rsidP="00774A4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01707F" w:rsidRPr="007F4BE0" w14:paraId="46E5B992" w14:textId="77777777" w:rsidTr="002E361D">
        <w:trPr>
          <w:trHeight w:val="20"/>
        </w:trPr>
        <w:tc>
          <w:tcPr>
            <w:tcW w:w="3330" w:type="dxa"/>
          </w:tcPr>
          <w:p w14:paraId="7D0846AA" w14:textId="0D654C99" w:rsidR="0001707F" w:rsidRPr="007F4BE0" w:rsidRDefault="0001707F" w:rsidP="000170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เซ้าท์อีสต์เอเชี่ยนแพคเกจ</w:t>
            </w:r>
            <w:r w:rsidR="00315F19"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จิ้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งแอนด์</w:t>
            </w:r>
          </w:p>
          <w:p w14:paraId="0769F250" w14:textId="5EAA645A" w:rsidR="0001707F" w:rsidRPr="007F4BE0" w:rsidRDefault="00266762" w:rsidP="000170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1707F"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แคนนิ่ง จำกัด</w:t>
            </w:r>
          </w:p>
        </w:tc>
        <w:tc>
          <w:tcPr>
            <w:tcW w:w="1080" w:type="dxa"/>
          </w:tcPr>
          <w:p w14:paraId="06819FC9" w14:textId="7843FAA4" w:rsidR="0001707F" w:rsidRPr="007F4BE0" w:rsidRDefault="0001707F" w:rsidP="0001707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50570767" w14:textId="77777777" w:rsidR="0001707F" w:rsidRPr="007F4BE0" w:rsidRDefault="0001707F" w:rsidP="000170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</w:t>
            </w: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น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และมีผู้ถือหุ้นและกรรมการของบริษัทย่อย</w:t>
            </w:r>
          </w:p>
          <w:p w14:paraId="35DBA8C1" w14:textId="22FEEEF2" w:rsidR="0001707F" w:rsidRPr="007F4BE0" w:rsidRDefault="0001707F" w:rsidP="0001707F">
            <w:pPr>
              <w:tabs>
                <w:tab w:val="clear" w:pos="227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ทางอ้อมเป็นผู้ถือหุ้น</w:t>
            </w:r>
          </w:p>
        </w:tc>
      </w:tr>
      <w:tr w:rsidR="0001707F" w:rsidRPr="007F4BE0" w14:paraId="444F3141" w14:textId="77777777" w:rsidTr="002E361D">
        <w:trPr>
          <w:trHeight w:val="20"/>
        </w:trPr>
        <w:tc>
          <w:tcPr>
            <w:tcW w:w="3330" w:type="dxa"/>
          </w:tcPr>
          <w:p w14:paraId="5270AF07" w14:textId="0751E193" w:rsidR="0001707F" w:rsidRPr="007F4BE0" w:rsidRDefault="0001707F" w:rsidP="0001707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Clipper Holdings Co., Ltd.</w:t>
            </w:r>
          </w:p>
        </w:tc>
        <w:tc>
          <w:tcPr>
            <w:tcW w:w="1080" w:type="dxa"/>
            <w:shd w:val="clear" w:color="auto" w:fill="auto"/>
          </w:tcPr>
          <w:p w14:paraId="47F79063" w14:textId="4600DEAB" w:rsidR="0001707F" w:rsidRPr="007F4BE0" w:rsidRDefault="0001707F" w:rsidP="0001707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5346" w:type="dxa"/>
            <w:shd w:val="clear" w:color="auto" w:fill="auto"/>
          </w:tcPr>
          <w:p w14:paraId="7F6AEE91" w14:textId="295C9B59" w:rsidR="0001707F" w:rsidRPr="007F4BE0" w:rsidRDefault="0001707F" w:rsidP="000170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01707F" w:rsidRPr="007F4BE0" w14:paraId="30B10E93" w14:textId="77777777" w:rsidTr="002E361D">
        <w:trPr>
          <w:trHeight w:val="20"/>
        </w:trPr>
        <w:tc>
          <w:tcPr>
            <w:tcW w:w="3330" w:type="dxa"/>
            <w:shd w:val="clear" w:color="auto" w:fill="auto"/>
          </w:tcPr>
          <w:p w14:paraId="1CA70916" w14:textId="269E3855" w:rsidR="0001707F" w:rsidRPr="007F4BE0" w:rsidRDefault="0001707F" w:rsidP="0001707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Bok Seng Logistics Private Limited</w:t>
            </w:r>
          </w:p>
        </w:tc>
        <w:tc>
          <w:tcPr>
            <w:tcW w:w="1080" w:type="dxa"/>
            <w:shd w:val="clear" w:color="auto" w:fill="auto"/>
          </w:tcPr>
          <w:p w14:paraId="4F145D7E" w14:textId="6B11EDE6" w:rsidR="0001707F" w:rsidRPr="007F4BE0" w:rsidRDefault="0001707F" w:rsidP="0001707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46" w:type="dxa"/>
            <w:shd w:val="clear" w:color="auto" w:fill="auto"/>
          </w:tcPr>
          <w:p w14:paraId="5B539612" w14:textId="520FA159" w:rsidR="0001707F" w:rsidRPr="007F4BE0" w:rsidRDefault="0001707F" w:rsidP="000170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เป็นกิจการที่เกี่ยวข้องกันและมีผู้ถือหุ้นของบริษัทย่อยทางอ้อมร่วมกัน</w:t>
            </w:r>
          </w:p>
        </w:tc>
      </w:tr>
    </w:tbl>
    <w:p w14:paraId="67A0DD10" w14:textId="77777777" w:rsidR="00BD2A3E" w:rsidRPr="007F4BE0" w:rsidRDefault="00BD2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8"/>
          <w:szCs w:val="28"/>
          <w:lang w:val="en-GB"/>
        </w:rPr>
      </w:pPr>
      <w:r w:rsidRPr="007F4BE0">
        <w:rPr>
          <w:rFonts w:ascii="Angsana New" w:hAnsi="Angsana New" w:cs="Angsana New"/>
          <w:b/>
          <w:sz w:val="28"/>
          <w:szCs w:val="28"/>
        </w:rPr>
        <w:br w:type="page"/>
      </w:r>
    </w:p>
    <w:p w14:paraId="29696C79" w14:textId="732695CD" w:rsidR="00802769" w:rsidRPr="007F4BE0" w:rsidRDefault="00802769" w:rsidP="009777AF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  <w:lang w:bidi="th-TH"/>
        </w:rPr>
      </w:pPr>
      <w:r w:rsidRPr="007F4BE0">
        <w:rPr>
          <w:rFonts w:ascii="Angsana New" w:hAnsi="Angsana New" w:cs="Angsana New" w:hint="cs"/>
          <w:b/>
          <w:sz w:val="28"/>
          <w:szCs w:val="28"/>
          <w:cs/>
          <w:lang w:bidi="th-TH"/>
        </w:rPr>
        <w:lastRenderedPageBreak/>
        <w:t>นโยบายการกำหนดราคา</w:t>
      </w:r>
      <w:r w:rsidR="00A47312" w:rsidRPr="007F4BE0">
        <w:rPr>
          <w:rFonts w:ascii="Angsana New" w:hAnsi="Angsana New" w:cs="Angsana New" w:hint="cs"/>
          <w:b/>
          <w:sz w:val="28"/>
          <w:szCs w:val="28"/>
          <w:cs/>
          <w:lang w:bidi="th-TH"/>
        </w:rPr>
        <w:t>ใน</w:t>
      </w:r>
      <w:r w:rsidR="00ED3B5F" w:rsidRPr="007F4BE0">
        <w:rPr>
          <w:rFonts w:ascii="Angsana New" w:hAnsi="Angsana New" w:cs="Angsana New" w:hint="cs"/>
          <w:b/>
          <w:sz w:val="28"/>
          <w:szCs w:val="28"/>
          <w:cs/>
          <w:lang w:bidi="th-TH"/>
        </w:rPr>
        <w:t>ระหว่างงวด</w:t>
      </w:r>
      <w:r w:rsidR="0018795F" w:rsidRPr="007F4BE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สาม</w:t>
      </w:r>
      <w:r w:rsidR="00ED3B5F" w:rsidRPr="007F4BE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เดือน</w:t>
      </w:r>
      <w:r w:rsidR="00440D2C" w:rsidRPr="007F4BE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และ</w:t>
      </w:r>
      <w:r w:rsidR="00BE5B97" w:rsidRPr="007F4BE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เ</w:t>
      </w:r>
      <w:r w:rsidR="00440D2C" w:rsidRPr="007F4BE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ก</w:t>
      </w:r>
      <w:r w:rsidR="00BE5B97" w:rsidRPr="007F4BE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้า</w:t>
      </w:r>
      <w:r w:rsidR="00440D2C" w:rsidRPr="007F4BE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เดือน</w:t>
      </w:r>
      <w:r w:rsidR="00A14D84" w:rsidRPr="007F4BE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 xml:space="preserve">สิ้นสุดวันที่ </w:t>
      </w:r>
      <w:r w:rsidR="00BF0225" w:rsidRPr="007F4BE0">
        <w:rPr>
          <w:rFonts w:ascii="Angsana New" w:hAnsi="Angsana New" w:cs="Angsana New" w:hint="cs"/>
          <w:bCs/>
          <w:sz w:val="28"/>
          <w:szCs w:val="28"/>
          <w:lang w:val="en-US" w:bidi="th-TH"/>
        </w:rPr>
        <w:t>3</w:t>
      </w:r>
      <w:r w:rsidR="00440D2C" w:rsidRPr="007F4BE0">
        <w:rPr>
          <w:rFonts w:ascii="Angsana New" w:hAnsi="Angsana New" w:cs="Angsana New"/>
          <w:bCs/>
          <w:sz w:val="28"/>
          <w:szCs w:val="28"/>
          <w:lang w:val="en-US" w:bidi="th-TH"/>
        </w:rPr>
        <w:t xml:space="preserve">0 </w:t>
      </w:r>
      <w:r w:rsidR="00BE5B97" w:rsidRPr="007F4BE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กันยา</w:t>
      </w:r>
      <w:r w:rsidR="00440D2C" w:rsidRPr="007F4BE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ยน</w:t>
      </w:r>
      <w:r w:rsidR="00A14D84" w:rsidRPr="007F4BE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 xml:space="preserve"> </w:t>
      </w:r>
      <w:r w:rsidR="00BF0225" w:rsidRPr="007F4BE0">
        <w:rPr>
          <w:rFonts w:ascii="Angsana New" w:hAnsi="Angsana New" w:cs="Angsana New" w:hint="cs"/>
          <w:bCs/>
          <w:sz w:val="28"/>
          <w:szCs w:val="28"/>
          <w:lang w:val="en-US" w:bidi="th-TH"/>
        </w:rPr>
        <w:t>2563</w:t>
      </w:r>
      <w:r w:rsidR="00FC4BD7" w:rsidRPr="007F4BE0">
        <w:rPr>
          <w:rFonts w:ascii="Angsana New" w:hAnsi="Angsana New" w:cs="Angsana New" w:hint="cs"/>
          <w:b/>
          <w:sz w:val="28"/>
          <w:szCs w:val="28"/>
          <w:lang w:val="en-US" w:bidi="th-TH"/>
        </w:rPr>
        <w:t xml:space="preserve"> </w:t>
      </w:r>
      <w:r w:rsidR="00A14D84" w:rsidRPr="007F4BE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มี</w:t>
      </w:r>
      <w:r w:rsidRPr="007F4BE0">
        <w:rPr>
          <w:rFonts w:ascii="Angsana New" w:hAnsi="Angsana New" w:cs="Angsana New" w:hint="cs"/>
          <w:b/>
          <w:sz w:val="28"/>
          <w:szCs w:val="28"/>
          <w:cs/>
          <w:lang w:bidi="th-TH"/>
        </w:rPr>
        <w:t>ดังต่อไปนี้</w:t>
      </w:r>
      <w:r w:rsidR="00637970" w:rsidRPr="007F4BE0">
        <w:rPr>
          <w:rFonts w:ascii="Angsana New" w:hAnsi="Angsana New" w:cs="Angsana New" w:hint="cs"/>
          <w:b/>
          <w:sz w:val="28"/>
          <w:szCs w:val="28"/>
          <w:cs/>
          <w:lang w:bidi="th-TH"/>
        </w:rPr>
        <w:t xml:space="preserve"> </w:t>
      </w:r>
    </w:p>
    <w:p w14:paraId="3063AF6B" w14:textId="3DB1EB22" w:rsidR="00791069" w:rsidRPr="007F4BE0" w:rsidRDefault="00791069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299"/>
        <w:gridCol w:w="5812"/>
      </w:tblGrid>
      <w:tr w:rsidR="00804175" w:rsidRPr="007F4BE0" w14:paraId="1F6588FA" w14:textId="77777777" w:rsidTr="009E3A1A">
        <w:trPr>
          <w:trHeight w:val="386"/>
          <w:tblHeader/>
        </w:trPr>
        <w:tc>
          <w:tcPr>
            <w:tcW w:w="3299" w:type="dxa"/>
          </w:tcPr>
          <w:p w14:paraId="7B4D5A35" w14:textId="6DB157D0" w:rsidR="00804175" w:rsidRPr="007F4BE0" w:rsidRDefault="00804175" w:rsidP="007255BF">
            <w:pPr>
              <w:pStyle w:val="block"/>
              <w:spacing w:after="0" w:line="360" w:lineRule="exact"/>
              <w:ind w:left="0" w:right="-4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5812" w:type="dxa"/>
          </w:tcPr>
          <w:p w14:paraId="618AA840" w14:textId="1205D40C" w:rsidR="00804175" w:rsidRPr="007F4BE0" w:rsidRDefault="00804175" w:rsidP="007255BF">
            <w:pPr>
              <w:pStyle w:val="block"/>
              <w:spacing w:after="0" w:line="360" w:lineRule="exact"/>
              <w:ind w:left="0" w:right="-4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  <w:tr w:rsidR="00804175" w:rsidRPr="007F4BE0" w14:paraId="56E9FC09" w14:textId="77777777" w:rsidTr="009E3A1A">
        <w:trPr>
          <w:trHeight w:val="375"/>
        </w:trPr>
        <w:tc>
          <w:tcPr>
            <w:tcW w:w="3299" w:type="dxa"/>
          </w:tcPr>
          <w:p w14:paraId="15449D9D" w14:textId="5F26BAED" w:rsidR="00804175" w:rsidRPr="007F4BE0" w:rsidRDefault="000F07BE" w:rsidP="007255B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ซื้อ 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/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804175"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5812" w:type="dxa"/>
          </w:tcPr>
          <w:p w14:paraId="045F4BC2" w14:textId="52E9DA3B" w:rsidR="00804175" w:rsidRPr="007F4BE0" w:rsidRDefault="000F07BE" w:rsidP="007255B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ต้นทุนบวกด้วยส่วนเพิ่ม</w:t>
            </w:r>
          </w:p>
        </w:tc>
      </w:tr>
      <w:tr w:rsidR="00804175" w:rsidRPr="007F4BE0" w14:paraId="18D271B2" w14:textId="77777777" w:rsidTr="009E3A1A">
        <w:trPr>
          <w:trHeight w:val="375"/>
        </w:trPr>
        <w:tc>
          <w:tcPr>
            <w:tcW w:w="3299" w:type="dxa"/>
          </w:tcPr>
          <w:p w14:paraId="211C68FE" w14:textId="2D121D18" w:rsidR="00804175" w:rsidRPr="007F4BE0" w:rsidRDefault="00804175" w:rsidP="007255B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การให้บริการ</w:t>
            </w:r>
            <w:r w:rsidR="000F07BE"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0F07BE" w:rsidRPr="007F4BE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/</w:t>
            </w:r>
            <w:r w:rsidR="000F07BE" w:rsidRPr="007F4BE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รับบริการ</w:t>
            </w:r>
          </w:p>
        </w:tc>
        <w:tc>
          <w:tcPr>
            <w:tcW w:w="5812" w:type="dxa"/>
          </w:tcPr>
          <w:p w14:paraId="59F4A107" w14:textId="661CF46E" w:rsidR="00804175" w:rsidRPr="007F4BE0" w:rsidRDefault="00E17257" w:rsidP="007255B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ราคาตลาด</w:t>
            </w:r>
            <w:r w:rsidR="0005437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/ </w:t>
            </w:r>
            <w:r w:rsidR="0005437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ต้นทุนบวกด้วยส่วนเพิ่ม</w:t>
            </w:r>
          </w:p>
        </w:tc>
      </w:tr>
      <w:tr w:rsidR="00804175" w:rsidRPr="007F4BE0" w14:paraId="27A3933F" w14:textId="77777777" w:rsidTr="009E3A1A">
        <w:trPr>
          <w:trHeight w:val="375"/>
        </w:trPr>
        <w:tc>
          <w:tcPr>
            <w:tcW w:w="3299" w:type="dxa"/>
          </w:tcPr>
          <w:p w14:paraId="5C607F92" w14:textId="5584E4A8" w:rsidR="00804175" w:rsidRPr="007F4BE0" w:rsidRDefault="000F07BE" w:rsidP="007255B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การให้เช่า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/ 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การเช่า</w:t>
            </w:r>
          </w:p>
        </w:tc>
        <w:tc>
          <w:tcPr>
            <w:tcW w:w="5812" w:type="dxa"/>
          </w:tcPr>
          <w:p w14:paraId="7D0AEFEF" w14:textId="25DB08AA" w:rsidR="00804175" w:rsidRPr="007F4BE0" w:rsidRDefault="00804175" w:rsidP="007255B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ราคาตลาด</w:t>
            </w:r>
            <w:r w:rsidR="004148AE"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4148AE" w:rsidRPr="007F4BE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/ </w:t>
            </w:r>
            <w:r w:rsidR="000F07BE"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ราคาที่ตกลงกันตามที่ระบุไว้ในสัญญา</w:t>
            </w:r>
          </w:p>
        </w:tc>
      </w:tr>
      <w:tr w:rsidR="00804175" w:rsidRPr="007F4BE0" w14:paraId="61F4DD3C" w14:textId="77777777" w:rsidTr="009E3A1A">
        <w:trPr>
          <w:trHeight w:val="386"/>
        </w:trPr>
        <w:tc>
          <w:tcPr>
            <w:tcW w:w="3299" w:type="dxa"/>
          </w:tcPr>
          <w:p w14:paraId="36DBE6F6" w14:textId="1846F519" w:rsidR="00804175" w:rsidRPr="007F4BE0" w:rsidRDefault="000F07BE" w:rsidP="007255B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5812" w:type="dxa"/>
          </w:tcPr>
          <w:p w14:paraId="2D383FD0" w14:textId="785460C2" w:rsidR="00804175" w:rsidRPr="007F4BE0" w:rsidRDefault="000F07BE" w:rsidP="007255B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ตามสิทธิที่จะได้รับเงินปันผล</w:t>
            </w:r>
          </w:p>
        </w:tc>
      </w:tr>
      <w:tr w:rsidR="00804175" w:rsidRPr="007F4BE0" w14:paraId="0B008F67" w14:textId="77777777" w:rsidTr="009E3A1A">
        <w:trPr>
          <w:trHeight w:val="375"/>
        </w:trPr>
        <w:tc>
          <w:tcPr>
            <w:tcW w:w="3299" w:type="dxa"/>
          </w:tcPr>
          <w:p w14:paraId="09D83C5D" w14:textId="302CA0F8" w:rsidR="00804175" w:rsidRPr="007F4BE0" w:rsidRDefault="00804175" w:rsidP="007255B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ดอกเบี้ยรับ</w:t>
            </w:r>
            <w:r w:rsidR="000F07BE"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0F07BE" w:rsidRPr="007F4BE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/</w:t>
            </w:r>
            <w:r w:rsidR="000F07BE" w:rsidRPr="007F4BE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ดอกเบี้ยจ่าย</w:t>
            </w:r>
          </w:p>
        </w:tc>
        <w:tc>
          <w:tcPr>
            <w:tcW w:w="5812" w:type="dxa"/>
          </w:tcPr>
          <w:p w14:paraId="47906F09" w14:textId="08410227" w:rsidR="00804175" w:rsidRPr="007F4BE0" w:rsidRDefault="000F07BE" w:rsidP="007255B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  <w:tr w:rsidR="00804175" w:rsidRPr="007F4BE0" w14:paraId="17B26E35" w14:textId="77777777" w:rsidTr="009E3A1A">
        <w:trPr>
          <w:trHeight w:val="375"/>
        </w:trPr>
        <w:tc>
          <w:tcPr>
            <w:tcW w:w="3299" w:type="dxa"/>
          </w:tcPr>
          <w:p w14:paraId="0DE7ABD3" w14:textId="1AD3573A" w:rsidR="00804175" w:rsidRPr="007F4BE0" w:rsidRDefault="000F07BE" w:rsidP="007255B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ซื้อ / ขายสินทรัพย์</w:t>
            </w:r>
          </w:p>
        </w:tc>
        <w:tc>
          <w:tcPr>
            <w:tcW w:w="5812" w:type="dxa"/>
          </w:tcPr>
          <w:p w14:paraId="0BB7728E" w14:textId="6CE10E36" w:rsidR="00804175" w:rsidRPr="007F4BE0" w:rsidRDefault="000F07BE" w:rsidP="007255BF">
            <w:pPr>
              <w:pStyle w:val="block"/>
              <w:spacing w:after="0" w:line="360" w:lineRule="exact"/>
              <w:ind w:left="0" w:right="-43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ราคา</w:t>
            </w:r>
            <w:r w:rsidR="00B30F9D" w:rsidRPr="007F4BE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ทุนสุทธิ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บวกด้วยส่วนเพิ่ม</w:t>
            </w:r>
          </w:p>
        </w:tc>
      </w:tr>
    </w:tbl>
    <w:p w14:paraId="333A98B5" w14:textId="77777777" w:rsidR="003E6A17" w:rsidRPr="007F4BE0" w:rsidRDefault="003E6A1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A012D18" w14:textId="1B04DF78" w:rsidR="00804175" w:rsidRPr="007F4BE0" w:rsidRDefault="00804175" w:rsidP="00D207D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  <w:lang w:bidi="th-TH"/>
        </w:rPr>
      </w:pPr>
      <w:r w:rsidRPr="007F4BE0">
        <w:rPr>
          <w:rFonts w:ascii="Angsana New" w:hAnsi="Angsana New" w:cs="Angsana New" w:hint="cs"/>
          <w:b/>
          <w:sz w:val="28"/>
          <w:szCs w:val="28"/>
          <w:cs/>
          <w:lang w:bidi="th-TH"/>
        </w:rPr>
        <w:t>รายการที่สำคัญกับบุคคลหรือกิจการที่เกี่ยวข้องกัน</w:t>
      </w:r>
      <w:r w:rsidR="005E07DC" w:rsidRPr="007F4BE0">
        <w:rPr>
          <w:rFonts w:ascii="Angsana New" w:hAnsi="Angsana New" w:cs="Angsana New" w:hint="cs"/>
          <w:b/>
          <w:sz w:val="28"/>
          <w:szCs w:val="28"/>
          <w:cs/>
          <w:lang w:bidi="th-TH"/>
        </w:rPr>
        <w:t>สำหรับงวดสามเดือน</w:t>
      </w:r>
      <w:r w:rsidR="006E6E5A" w:rsidRPr="007F4BE0">
        <w:rPr>
          <w:rFonts w:ascii="Angsana New" w:hAnsi="Angsana New" w:cs="Angsana New" w:hint="cs"/>
          <w:b/>
          <w:sz w:val="28"/>
          <w:szCs w:val="28"/>
          <w:cs/>
          <w:lang w:bidi="th-TH"/>
        </w:rPr>
        <w:t>และ</w:t>
      </w:r>
      <w:r w:rsidR="00FD3690" w:rsidRPr="007F4BE0">
        <w:rPr>
          <w:rFonts w:ascii="Angsana New" w:hAnsi="Angsana New" w:cs="Angsana New" w:hint="cs"/>
          <w:b/>
          <w:sz w:val="28"/>
          <w:szCs w:val="28"/>
          <w:cs/>
          <w:lang w:bidi="th-TH"/>
        </w:rPr>
        <w:t>เ</w:t>
      </w:r>
      <w:r w:rsidR="006E6E5A" w:rsidRPr="007F4BE0">
        <w:rPr>
          <w:rFonts w:ascii="Angsana New" w:hAnsi="Angsana New" w:cs="Angsana New" w:hint="cs"/>
          <w:b/>
          <w:sz w:val="28"/>
          <w:szCs w:val="28"/>
          <w:cs/>
          <w:lang w:bidi="th-TH"/>
        </w:rPr>
        <w:t>ก</w:t>
      </w:r>
      <w:r w:rsidR="00FD3690" w:rsidRPr="007F4BE0">
        <w:rPr>
          <w:rFonts w:ascii="Angsana New" w:hAnsi="Angsana New" w:cs="Angsana New" w:hint="cs"/>
          <w:b/>
          <w:sz w:val="28"/>
          <w:szCs w:val="28"/>
          <w:cs/>
          <w:lang w:bidi="th-TH"/>
        </w:rPr>
        <w:t>้า</w:t>
      </w:r>
      <w:r w:rsidR="006E6E5A" w:rsidRPr="007F4BE0">
        <w:rPr>
          <w:rFonts w:ascii="Angsana New" w:hAnsi="Angsana New" w:cs="Angsana New" w:hint="cs"/>
          <w:b/>
          <w:sz w:val="28"/>
          <w:szCs w:val="28"/>
          <w:cs/>
          <w:lang w:bidi="th-TH"/>
        </w:rPr>
        <w:t>เดือน</w:t>
      </w:r>
      <w:r w:rsidR="005E07DC" w:rsidRPr="007F4BE0">
        <w:rPr>
          <w:rFonts w:ascii="Angsana New" w:hAnsi="Angsana New" w:cs="Angsana New" w:hint="cs"/>
          <w:b/>
          <w:sz w:val="28"/>
          <w:szCs w:val="28"/>
          <w:cs/>
          <w:lang w:bidi="th-TH"/>
        </w:rPr>
        <w:t>สิ้นสุดวันที่</w:t>
      </w:r>
      <w:r w:rsidRPr="007F4BE0">
        <w:rPr>
          <w:rFonts w:ascii="Angsana New" w:hAnsi="Angsana New" w:cs="Angsana New" w:hint="cs"/>
          <w:b/>
          <w:sz w:val="28"/>
          <w:szCs w:val="28"/>
          <w:rtl/>
          <w:cs/>
        </w:rPr>
        <w:t xml:space="preserve"> </w:t>
      </w:r>
      <w:r w:rsidR="00BF0225" w:rsidRPr="007F4BE0">
        <w:rPr>
          <w:rFonts w:ascii="Angsana New" w:hAnsi="Angsana New" w:cs="Angsana New" w:hint="cs"/>
          <w:bCs/>
          <w:sz w:val="28"/>
          <w:szCs w:val="28"/>
          <w:lang w:val="en-US" w:bidi="th-TH"/>
        </w:rPr>
        <w:t>3</w:t>
      </w:r>
      <w:r w:rsidR="006E6E5A" w:rsidRPr="007F4BE0">
        <w:rPr>
          <w:rFonts w:ascii="Angsana New" w:hAnsi="Angsana New" w:cs="Angsana New"/>
          <w:bCs/>
          <w:sz w:val="28"/>
          <w:szCs w:val="28"/>
          <w:lang w:val="en-US" w:bidi="th-TH"/>
        </w:rPr>
        <w:t>0</w:t>
      </w:r>
      <w:r w:rsidR="005E07DC" w:rsidRPr="007F4BE0">
        <w:rPr>
          <w:rFonts w:ascii="Angsana New" w:hAnsi="Angsana New" w:cs="Angsana New" w:hint="cs"/>
          <w:bCs/>
          <w:sz w:val="28"/>
          <w:szCs w:val="28"/>
          <w:lang w:bidi="th-TH"/>
        </w:rPr>
        <w:t xml:space="preserve"> </w:t>
      </w:r>
      <w:r w:rsidR="00FD3690" w:rsidRPr="007F4BE0">
        <w:rPr>
          <w:rFonts w:ascii="Angsana New" w:hAnsi="Angsana New" w:cs="Angsana New" w:hint="cs"/>
          <w:b/>
          <w:sz w:val="28"/>
          <w:szCs w:val="28"/>
          <w:cs/>
          <w:lang w:bidi="th-TH"/>
        </w:rPr>
        <w:t>กันยา</w:t>
      </w:r>
      <w:r w:rsidR="006E6E5A" w:rsidRPr="007F4BE0">
        <w:rPr>
          <w:rFonts w:ascii="Angsana New" w:hAnsi="Angsana New" w:cs="Angsana New" w:hint="cs"/>
          <w:b/>
          <w:sz w:val="28"/>
          <w:szCs w:val="28"/>
          <w:cs/>
          <w:lang w:bidi="th-TH"/>
        </w:rPr>
        <w:t>ยน</w:t>
      </w:r>
      <w:r w:rsidRPr="007F4BE0">
        <w:rPr>
          <w:rFonts w:ascii="Angsana New" w:hAnsi="Angsana New" w:cs="Angsana New" w:hint="cs"/>
          <w:b/>
          <w:sz w:val="28"/>
          <w:szCs w:val="28"/>
          <w:cs/>
          <w:lang w:bidi="th-TH"/>
        </w:rPr>
        <w:t xml:space="preserve"> สรุปได้ดังนี้</w:t>
      </w:r>
    </w:p>
    <w:p w14:paraId="2DADC6E1" w14:textId="265CAB0A" w:rsidR="00111978" w:rsidRPr="007F4BE0" w:rsidRDefault="0011197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2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3"/>
        <w:gridCol w:w="1076"/>
        <w:gridCol w:w="200"/>
        <w:gridCol w:w="1063"/>
        <w:gridCol w:w="211"/>
        <w:gridCol w:w="1047"/>
        <w:gridCol w:w="195"/>
        <w:gridCol w:w="1087"/>
      </w:tblGrid>
      <w:tr w:rsidR="00C92D9C" w:rsidRPr="007F4BE0" w14:paraId="45507F8D" w14:textId="77777777" w:rsidTr="00C92D9C">
        <w:trPr>
          <w:tblHeader/>
        </w:trPr>
        <w:tc>
          <w:tcPr>
            <w:tcW w:w="2343" w:type="pct"/>
            <w:shd w:val="clear" w:color="auto" w:fill="auto"/>
          </w:tcPr>
          <w:p w14:paraId="3E24238C" w14:textId="476DBC52" w:rsidR="00C92D9C" w:rsidRPr="007F4BE0" w:rsidRDefault="00C92D9C" w:rsidP="007255BF">
            <w:pPr>
              <w:spacing w:line="360" w:lineRule="exact"/>
              <w:ind w:left="117" w:right="-13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4" w:type="pct"/>
            <w:gridSpan w:val="3"/>
            <w:shd w:val="clear" w:color="auto" w:fill="auto"/>
          </w:tcPr>
          <w:p w14:paraId="0B749811" w14:textId="77777777" w:rsidR="00C92D9C" w:rsidRPr="007F4BE0" w:rsidRDefault="00C92D9C" w:rsidP="007255BF">
            <w:pPr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5" w:type="pct"/>
            <w:shd w:val="clear" w:color="auto" w:fill="auto"/>
          </w:tcPr>
          <w:p w14:paraId="12FA6E5D" w14:textId="77777777" w:rsidR="00C92D9C" w:rsidRPr="007F4BE0" w:rsidRDefault="00C92D9C" w:rsidP="007255BF">
            <w:pPr>
              <w:tabs>
                <w:tab w:val="decimal" w:pos="874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pct"/>
            <w:gridSpan w:val="3"/>
            <w:shd w:val="clear" w:color="auto" w:fill="auto"/>
            <w:vAlign w:val="bottom"/>
          </w:tcPr>
          <w:p w14:paraId="2C68A361" w14:textId="77777777" w:rsidR="00C92D9C" w:rsidRPr="007F4BE0" w:rsidRDefault="00C92D9C" w:rsidP="007255BF">
            <w:pPr>
              <w:tabs>
                <w:tab w:val="decimal" w:pos="1002"/>
              </w:tabs>
              <w:spacing w:line="360" w:lineRule="exact"/>
              <w:ind w:left="-12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D9C" w:rsidRPr="007F4BE0" w14:paraId="6DE0B025" w14:textId="77777777" w:rsidTr="001F607A">
        <w:tc>
          <w:tcPr>
            <w:tcW w:w="2343" w:type="pct"/>
            <w:shd w:val="clear" w:color="auto" w:fill="auto"/>
          </w:tcPr>
          <w:p w14:paraId="3C3A30B8" w14:textId="03E91835" w:rsidR="00C92D9C" w:rsidRPr="007F4BE0" w:rsidRDefault="00C92D9C" w:rsidP="007255BF">
            <w:pPr>
              <w:spacing w:line="360" w:lineRule="exact"/>
              <w:ind w:left="81" w:right="-1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849A8"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849A8"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586" w:type="pct"/>
            <w:shd w:val="clear" w:color="auto" w:fill="auto"/>
          </w:tcPr>
          <w:p w14:paraId="1F6BDD49" w14:textId="23712A5C" w:rsidR="00C92D9C" w:rsidRPr="007F4BE0" w:rsidRDefault="00C92D9C" w:rsidP="007255BF">
            <w:pPr>
              <w:spacing w:line="36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09" w:type="pct"/>
            <w:shd w:val="clear" w:color="auto" w:fill="auto"/>
          </w:tcPr>
          <w:p w14:paraId="0814F637" w14:textId="77777777" w:rsidR="00C92D9C" w:rsidRPr="007F4BE0" w:rsidRDefault="00C92D9C" w:rsidP="007255B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27365467" w14:textId="31C9C7A7" w:rsidR="00C92D9C" w:rsidRPr="007F4BE0" w:rsidRDefault="00C92D9C" w:rsidP="007255BF">
            <w:pPr>
              <w:spacing w:line="36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15" w:type="pct"/>
            <w:shd w:val="clear" w:color="auto" w:fill="auto"/>
          </w:tcPr>
          <w:p w14:paraId="6A50C4A3" w14:textId="77777777" w:rsidR="00C92D9C" w:rsidRPr="007F4BE0" w:rsidRDefault="00C92D9C" w:rsidP="007255B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37949D86" w14:textId="19C3D393" w:rsidR="00C92D9C" w:rsidRPr="007F4BE0" w:rsidRDefault="00C92D9C" w:rsidP="007255BF">
            <w:pPr>
              <w:spacing w:line="36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06" w:type="pct"/>
            <w:shd w:val="clear" w:color="auto" w:fill="auto"/>
          </w:tcPr>
          <w:p w14:paraId="5B6BDE44" w14:textId="77777777" w:rsidR="00C92D9C" w:rsidRPr="007F4BE0" w:rsidRDefault="00C92D9C" w:rsidP="007255B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43AC692" w14:textId="53B1E744" w:rsidR="00C92D9C" w:rsidRPr="007F4BE0" w:rsidRDefault="00C92D9C" w:rsidP="007255BF">
            <w:pPr>
              <w:spacing w:line="36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2562</w:t>
            </w:r>
          </w:p>
        </w:tc>
      </w:tr>
      <w:tr w:rsidR="00C92D9C" w:rsidRPr="007F4BE0" w14:paraId="12AB4561" w14:textId="77777777" w:rsidTr="001F607A">
        <w:tc>
          <w:tcPr>
            <w:tcW w:w="2343" w:type="pct"/>
            <w:shd w:val="clear" w:color="auto" w:fill="auto"/>
          </w:tcPr>
          <w:p w14:paraId="63B9EE03" w14:textId="77777777" w:rsidR="00C92D9C" w:rsidRPr="007F4BE0" w:rsidRDefault="00C92D9C" w:rsidP="007255BF">
            <w:pPr>
              <w:spacing w:line="360" w:lineRule="exact"/>
              <w:ind w:right="-1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7" w:type="pct"/>
            <w:gridSpan w:val="7"/>
            <w:shd w:val="clear" w:color="auto" w:fill="auto"/>
          </w:tcPr>
          <w:p w14:paraId="76400FCE" w14:textId="7E73DCEA" w:rsidR="00C92D9C" w:rsidRPr="007F4BE0" w:rsidRDefault="00C92D9C" w:rsidP="007255BF">
            <w:pPr>
              <w:spacing w:line="360" w:lineRule="exact"/>
              <w:ind w:left="-113" w:right="-10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2D9C" w:rsidRPr="007F4BE0" w14:paraId="247A60F3" w14:textId="77777777" w:rsidTr="001F607A">
        <w:tc>
          <w:tcPr>
            <w:tcW w:w="2343" w:type="pct"/>
            <w:shd w:val="clear" w:color="auto" w:fill="auto"/>
          </w:tcPr>
          <w:p w14:paraId="5FD264DD" w14:textId="77777777" w:rsidR="00C92D9C" w:rsidRPr="007F4BE0" w:rsidRDefault="00C92D9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6" w:type="pct"/>
            <w:shd w:val="clear" w:color="auto" w:fill="auto"/>
          </w:tcPr>
          <w:p w14:paraId="25746201" w14:textId="77777777" w:rsidR="00C92D9C" w:rsidRPr="007F4BE0" w:rsidRDefault="00C92D9C" w:rsidP="007255BF">
            <w:pPr>
              <w:tabs>
                <w:tab w:val="decimal" w:pos="791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" w:type="pct"/>
            <w:shd w:val="clear" w:color="auto" w:fill="auto"/>
          </w:tcPr>
          <w:p w14:paraId="7CE09388" w14:textId="77777777" w:rsidR="00C92D9C" w:rsidRPr="007F4BE0" w:rsidRDefault="00C92D9C" w:rsidP="007255BF">
            <w:pPr>
              <w:spacing w:line="360" w:lineRule="exact"/>
              <w:ind w:left="200" w:hanging="2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4E88BA12" w14:textId="77777777" w:rsidR="00C92D9C" w:rsidRPr="007F4BE0" w:rsidRDefault="00C92D9C" w:rsidP="007255BF">
            <w:pPr>
              <w:tabs>
                <w:tab w:val="decimal" w:pos="791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pct"/>
            <w:shd w:val="clear" w:color="auto" w:fill="auto"/>
          </w:tcPr>
          <w:p w14:paraId="6E573381" w14:textId="77777777" w:rsidR="00C92D9C" w:rsidRPr="007F4BE0" w:rsidRDefault="00C92D9C" w:rsidP="007255BF">
            <w:pPr>
              <w:spacing w:line="360" w:lineRule="exact"/>
              <w:ind w:left="200" w:hanging="2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225FDC71" w14:textId="77777777" w:rsidR="00C92D9C" w:rsidRPr="007F4BE0" w:rsidRDefault="00C92D9C" w:rsidP="007255BF">
            <w:pPr>
              <w:tabs>
                <w:tab w:val="decimal" w:pos="791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" w:type="pct"/>
            <w:shd w:val="clear" w:color="auto" w:fill="auto"/>
          </w:tcPr>
          <w:p w14:paraId="5298A933" w14:textId="77777777" w:rsidR="00C92D9C" w:rsidRPr="007F4BE0" w:rsidRDefault="00C92D9C" w:rsidP="007255BF">
            <w:pPr>
              <w:spacing w:line="360" w:lineRule="exact"/>
              <w:ind w:left="200" w:hanging="2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59FF4AD" w14:textId="77777777" w:rsidR="00C92D9C" w:rsidRPr="007F4BE0" w:rsidRDefault="00C92D9C" w:rsidP="007255BF">
            <w:pPr>
              <w:tabs>
                <w:tab w:val="decimal" w:pos="791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02AB7" w:rsidRPr="007F4BE0" w14:paraId="2F7580B4" w14:textId="77777777" w:rsidTr="001F607A">
        <w:trPr>
          <w:trHeight w:val="70"/>
        </w:trPr>
        <w:tc>
          <w:tcPr>
            <w:tcW w:w="2343" w:type="pct"/>
            <w:shd w:val="clear" w:color="auto" w:fill="auto"/>
          </w:tcPr>
          <w:p w14:paraId="05E6046D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586" w:type="pct"/>
            <w:shd w:val="clear" w:color="auto" w:fill="auto"/>
          </w:tcPr>
          <w:p w14:paraId="64447B46" w14:textId="1A64869D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" w:type="pct"/>
            <w:shd w:val="clear" w:color="auto" w:fill="auto"/>
          </w:tcPr>
          <w:p w14:paraId="323A16AE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984DA6A" w14:textId="452B2ABC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78BC001A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5F5CDF5A" w14:textId="3C690D54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1,666</w:t>
            </w:r>
          </w:p>
        </w:tc>
        <w:tc>
          <w:tcPr>
            <w:tcW w:w="106" w:type="pct"/>
            <w:shd w:val="clear" w:color="auto" w:fill="auto"/>
          </w:tcPr>
          <w:p w14:paraId="08F16DEB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1128B44" w14:textId="30A6620A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2,140</w:t>
            </w:r>
          </w:p>
        </w:tc>
      </w:tr>
      <w:tr w:rsidR="00E02AB7" w:rsidRPr="007F4BE0" w14:paraId="27B69CD2" w14:textId="77777777" w:rsidTr="001F607A">
        <w:tc>
          <w:tcPr>
            <w:tcW w:w="2343" w:type="pct"/>
            <w:shd w:val="clear" w:color="auto" w:fill="auto"/>
            <w:vAlign w:val="bottom"/>
          </w:tcPr>
          <w:p w14:paraId="49D73A6E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6" w:type="pct"/>
            <w:shd w:val="clear" w:color="auto" w:fill="auto"/>
          </w:tcPr>
          <w:p w14:paraId="60E95AE9" w14:textId="425BF44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73518B63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1A5D40A4" w14:textId="10CC2F06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068587CF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BB7B477" w14:textId="253117D3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2,101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61930FC5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1D0F0E6" w14:textId="36FB60F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1,360</w:t>
            </w:r>
          </w:p>
        </w:tc>
      </w:tr>
      <w:tr w:rsidR="00E02AB7" w:rsidRPr="007F4BE0" w14:paraId="5C3156CE" w14:textId="77777777" w:rsidTr="001F607A">
        <w:tc>
          <w:tcPr>
            <w:tcW w:w="2343" w:type="pct"/>
            <w:shd w:val="clear" w:color="auto" w:fill="auto"/>
            <w:vAlign w:val="bottom"/>
          </w:tcPr>
          <w:p w14:paraId="23AAE208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6" w:type="pct"/>
            <w:shd w:val="clear" w:color="auto" w:fill="auto"/>
          </w:tcPr>
          <w:p w14:paraId="6DAE1A28" w14:textId="79A6091B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4B2E54C9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4B777E5B" w14:textId="729728CC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42375302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5F78476B" w14:textId="676BB7FE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2,015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2458CFF4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E2E95AF" w14:textId="45C20AE6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2,929</w:t>
            </w:r>
          </w:p>
        </w:tc>
      </w:tr>
      <w:tr w:rsidR="00244A50" w:rsidRPr="007F4BE0" w14:paraId="44062D56" w14:textId="77777777" w:rsidTr="001F607A">
        <w:tc>
          <w:tcPr>
            <w:tcW w:w="2343" w:type="pct"/>
            <w:shd w:val="clear" w:color="auto" w:fill="auto"/>
            <w:vAlign w:val="bottom"/>
          </w:tcPr>
          <w:p w14:paraId="274BFB49" w14:textId="77777777" w:rsidR="00244A50" w:rsidRPr="007F4BE0" w:rsidRDefault="00244A50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586" w:type="pct"/>
            <w:shd w:val="clear" w:color="auto" w:fill="auto"/>
          </w:tcPr>
          <w:p w14:paraId="28F3F22B" w14:textId="77777777" w:rsidR="00244A50" w:rsidRPr="007F4BE0" w:rsidRDefault="00244A50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319E1C83" w14:textId="77777777" w:rsidR="00244A50" w:rsidRPr="007F4BE0" w:rsidRDefault="00244A50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19B88C9B" w14:textId="77777777" w:rsidR="00244A50" w:rsidRPr="007F4BE0" w:rsidRDefault="00244A50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57F6E6EE" w14:textId="77777777" w:rsidR="00244A50" w:rsidRPr="007F4BE0" w:rsidRDefault="00244A50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36062362" w14:textId="53B51DE2" w:rsidR="00244A50" w:rsidRPr="007F4BE0" w:rsidRDefault="00244A50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34FDA">
              <w:rPr>
                <w:rFonts w:ascii="Angsana New" w:hAnsi="Angsana New" w:cs="Angsana New"/>
                <w:sz w:val="28"/>
                <w:szCs w:val="28"/>
              </w:rPr>
              <w:t>8,878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24884829" w14:textId="77777777" w:rsidR="00244A50" w:rsidRPr="007F4BE0" w:rsidRDefault="00244A50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B451368" w14:textId="6A174B0F" w:rsidR="00244A50" w:rsidRPr="007F4BE0" w:rsidRDefault="00B34FDA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44,140</w:t>
            </w:r>
          </w:p>
        </w:tc>
      </w:tr>
      <w:tr w:rsidR="00B34FDA" w:rsidRPr="007F4BE0" w14:paraId="20BD0BA8" w14:textId="77777777" w:rsidTr="001F607A">
        <w:tc>
          <w:tcPr>
            <w:tcW w:w="2343" w:type="pct"/>
            <w:shd w:val="clear" w:color="auto" w:fill="auto"/>
            <w:vAlign w:val="bottom"/>
          </w:tcPr>
          <w:p w14:paraId="14562211" w14:textId="77777777" w:rsidR="00B34FDA" w:rsidRPr="007F4BE0" w:rsidRDefault="00B34FDA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86" w:type="pct"/>
            <w:shd w:val="clear" w:color="auto" w:fill="auto"/>
          </w:tcPr>
          <w:p w14:paraId="476595FB" w14:textId="77777777" w:rsidR="00B34FDA" w:rsidRPr="007F4BE0" w:rsidRDefault="00B34FDA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1F3793AE" w14:textId="77777777" w:rsidR="00B34FDA" w:rsidRPr="007F4BE0" w:rsidRDefault="00B34FDA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3229375B" w14:textId="77777777" w:rsidR="00B34FDA" w:rsidRPr="007F4BE0" w:rsidRDefault="00B34FDA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723D59EC" w14:textId="77777777" w:rsidR="00B34FDA" w:rsidRPr="007F4BE0" w:rsidRDefault="00B34FDA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36AFB7F5" w14:textId="08D089AE" w:rsidR="00B34FDA" w:rsidRPr="007F4BE0" w:rsidRDefault="00B34FDA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4,357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0E310A59" w14:textId="77777777" w:rsidR="00B34FDA" w:rsidRPr="007F4BE0" w:rsidRDefault="00B34FDA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A66B1BB" w14:textId="4C2EBE20" w:rsidR="00B34FDA" w:rsidRPr="007F4BE0" w:rsidRDefault="00B34FDA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27,694</w:t>
            </w:r>
          </w:p>
        </w:tc>
      </w:tr>
      <w:tr w:rsidR="00E02AB7" w:rsidRPr="007F4BE0" w14:paraId="67726D91" w14:textId="77777777" w:rsidTr="001F607A">
        <w:trPr>
          <w:trHeight w:val="70"/>
        </w:trPr>
        <w:tc>
          <w:tcPr>
            <w:tcW w:w="2343" w:type="pct"/>
            <w:shd w:val="clear" w:color="auto" w:fill="auto"/>
            <w:vAlign w:val="bottom"/>
          </w:tcPr>
          <w:p w14:paraId="66CB1026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6" w:type="pct"/>
            <w:shd w:val="clear" w:color="auto" w:fill="auto"/>
          </w:tcPr>
          <w:p w14:paraId="1737793E" w14:textId="22DFA18E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46330788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2EB4B53D" w14:textId="39DD8E92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6599ADEA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53B1D228" w14:textId="16F5D2A6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221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67D834CD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C6E885E" w14:textId="3CBB024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932</w:t>
            </w:r>
          </w:p>
        </w:tc>
      </w:tr>
      <w:tr w:rsidR="00E02AB7" w:rsidRPr="007F4BE0" w14:paraId="1F7371EE" w14:textId="77777777" w:rsidTr="001F607A">
        <w:tc>
          <w:tcPr>
            <w:tcW w:w="2343" w:type="pct"/>
            <w:shd w:val="clear" w:color="auto" w:fill="auto"/>
            <w:vAlign w:val="bottom"/>
          </w:tcPr>
          <w:p w14:paraId="2BE2316A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86" w:type="pct"/>
            <w:shd w:val="clear" w:color="auto" w:fill="auto"/>
          </w:tcPr>
          <w:p w14:paraId="1F8E6BE7" w14:textId="1EC527D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35CE3FD4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447389B9" w14:textId="0EFC52E4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1F7752A7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3FAA9F58" w14:textId="6F9EEA24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2,751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0FAFC22C" w14:textId="77777777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4B8C53C" w14:textId="2B454224" w:rsidR="00E02AB7" w:rsidRPr="007F4BE0" w:rsidRDefault="00E02AB7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2,483</w:t>
            </w:r>
          </w:p>
        </w:tc>
      </w:tr>
      <w:tr w:rsidR="0076587C" w:rsidRPr="007F4BE0" w14:paraId="32513F38" w14:textId="77777777" w:rsidTr="001F607A">
        <w:tc>
          <w:tcPr>
            <w:tcW w:w="2343" w:type="pct"/>
            <w:shd w:val="clear" w:color="auto" w:fill="auto"/>
            <w:vAlign w:val="bottom"/>
          </w:tcPr>
          <w:p w14:paraId="2AE676DA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666A564B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" w:type="pct"/>
            <w:shd w:val="clear" w:color="auto" w:fill="auto"/>
            <w:vAlign w:val="bottom"/>
          </w:tcPr>
          <w:p w14:paraId="187D77EE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206EA288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pct"/>
            <w:shd w:val="clear" w:color="auto" w:fill="auto"/>
          </w:tcPr>
          <w:p w14:paraId="4F5DF04E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61D8C351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" w:type="pct"/>
            <w:shd w:val="clear" w:color="auto" w:fill="auto"/>
            <w:vAlign w:val="bottom"/>
          </w:tcPr>
          <w:p w14:paraId="53C9D23E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09369DF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587C" w:rsidRPr="007F4BE0" w14:paraId="5FC9D996" w14:textId="77777777" w:rsidTr="001F607A">
        <w:tc>
          <w:tcPr>
            <w:tcW w:w="2343" w:type="pct"/>
            <w:vAlign w:val="bottom"/>
          </w:tcPr>
          <w:p w14:paraId="71F30B74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140B4AC1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" w:type="pct"/>
            <w:shd w:val="clear" w:color="auto" w:fill="auto"/>
            <w:vAlign w:val="bottom"/>
          </w:tcPr>
          <w:p w14:paraId="103F95AC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25DACDD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pct"/>
            <w:shd w:val="clear" w:color="auto" w:fill="auto"/>
          </w:tcPr>
          <w:p w14:paraId="0EBDA222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1C01B1F8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" w:type="pct"/>
            <w:shd w:val="clear" w:color="auto" w:fill="auto"/>
            <w:vAlign w:val="bottom"/>
          </w:tcPr>
          <w:p w14:paraId="081532BE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048469E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587C" w:rsidRPr="007F4BE0" w14:paraId="39E49009" w14:textId="77777777" w:rsidTr="001F607A">
        <w:tc>
          <w:tcPr>
            <w:tcW w:w="2343" w:type="pct"/>
          </w:tcPr>
          <w:p w14:paraId="5DAD468D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5B78811D" w14:textId="56E0D146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652742" w:rsidRPr="007F4BE0">
              <w:rPr>
                <w:rFonts w:ascii="Angsana New" w:hAnsi="Angsana New" w:cs="Angsana New"/>
                <w:sz w:val="28"/>
                <w:szCs w:val="28"/>
              </w:rPr>
              <w:t>346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38FE12F9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62AA158" w14:textId="2B96E00D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429</w:t>
            </w:r>
          </w:p>
        </w:tc>
        <w:tc>
          <w:tcPr>
            <w:tcW w:w="115" w:type="pct"/>
            <w:shd w:val="clear" w:color="auto" w:fill="auto"/>
          </w:tcPr>
          <w:p w14:paraId="2C7C5A01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39959235" w14:textId="31FE4F0D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3A16DDC9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A473C64" w14:textId="7A1D5AB8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195</w:t>
            </w:r>
          </w:p>
        </w:tc>
      </w:tr>
      <w:tr w:rsidR="0076587C" w:rsidRPr="007F4BE0" w14:paraId="79FCEB3A" w14:textId="77777777" w:rsidTr="001F607A">
        <w:tc>
          <w:tcPr>
            <w:tcW w:w="2343" w:type="pct"/>
            <w:vAlign w:val="bottom"/>
          </w:tcPr>
          <w:p w14:paraId="10767C98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2C968619" w14:textId="35B2E72C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762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25A32D5F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0106983" w14:textId="5CFFA03D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10AC6B75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1A32911" w14:textId="4CBCED35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02AB7">
              <w:rPr>
                <w:rFonts w:ascii="Angsana New" w:hAnsi="Angsana New" w:cs="Angsana New"/>
                <w:sz w:val="28"/>
                <w:szCs w:val="28"/>
              </w:rPr>
              <w:t>07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2B6B5633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FD6AECE" w14:textId="308635D5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404</w:t>
            </w:r>
          </w:p>
        </w:tc>
      </w:tr>
      <w:tr w:rsidR="0076587C" w:rsidRPr="007F4BE0" w14:paraId="0680DC59" w14:textId="77777777" w:rsidTr="001F607A">
        <w:tc>
          <w:tcPr>
            <w:tcW w:w="2343" w:type="pct"/>
            <w:vAlign w:val="bottom"/>
          </w:tcPr>
          <w:p w14:paraId="76D8FA77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7D0DA4BB" w14:textId="15ED45AD" w:rsidR="0076587C" w:rsidRPr="007F4BE0" w:rsidRDefault="0076587C" w:rsidP="007255BF">
            <w:pPr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b/>
                <w:bCs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1,26</w:t>
            </w:r>
            <w:r w:rsidR="00800B2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0F75A3BB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F16F1E9" w14:textId="53451B2A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1,014</w:t>
            </w:r>
          </w:p>
        </w:tc>
        <w:tc>
          <w:tcPr>
            <w:tcW w:w="115" w:type="pct"/>
            <w:shd w:val="clear" w:color="auto" w:fill="auto"/>
          </w:tcPr>
          <w:p w14:paraId="1E4B3B3B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72C1A21" w14:textId="0FEF9559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01F339B6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AF9A6CC" w14:textId="57B0142E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76587C" w:rsidRPr="007F4BE0" w14:paraId="72F16024" w14:textId="77777777" w:rsidTr="001F607A">
        <w:tc>
          <w:tcPr>
            <w:tcW w:w="2343" w:type="pct"/>
            <w:vAlign w:val="bottom"/>
          </w:tcPr>
          <w:p w14:paraId="1891ECAB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313127A6" w14:textId="630A121E" w:rsidR="0076587C" w:rsidRPr="007F4BE0" w:rsidRDefault="002B7D43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345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45CAE8BE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44F87E9" w14:textId="53105C20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4A1DA2AD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6DF6A70E" w14:textId="75412470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2A73A69E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1CBCFD8" w14:textId="25E9F15A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76587C" w:rsidRPr="007F4BE0" w14:paraId="23AAF77D" w14:textId="77777777" w:rsidTr="001F607A">
        <w:tc>
          <w:tcPr>
            <w:tcW w:w="2343" w:type="pct"/>
            <w:vAlign w:val="bottom"/>
          </w:tcPr>
          <w:p w14:paraId="31023AA4" w14:textId="2678DAC0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ส่วนแบ่</w:t>
            </w:r>
            <w:r w:rsidR="00800B25">
              <w:rPr>
                <w:rFonts w:ascii="Angsana New" w:hAnsi="Angsana New" w:cs="Angsana New" w:hint="cs"/>
                <w:sz w:val="28"/>
                <w:szCs w:val="28"/>
                <w:cs/>
              </w:rPr>
              <w:t>ง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ขาดทุนจากเงินลงทุนในก</w:t>
            </w:r>
            <w:r w:rsidR="00800B25">
              <w:rPr>
                <w:rFonts w:ascii="Angsana New" w:hAnsi="Angsana New" w:cs="Angsana New" w:hint="cs"/>
                <w:sz w:val="28"/>
                <w:szCs w:val="28"/>
                <w:cs/>
              </w:rPr>
              <w:t>าร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3D907F45" w14:textId="5BE546FE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(1,525)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6B6F3DCD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5A2C31B" w14:textId="7F6DAC8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(2,461)</w:t>
            </w:r>
          </w:p>
        </w:tc>
        <w:tc>
          <w:tcPr>
            <w:tcW w:w="115" w:type="pct"/>
            <w:shd w:val="clear" w:color="auto" w:fill="auto"/>
          </w:tcPr>
          <w:p w14:paraId="7023B05B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24319330" w14:textId="5F1FC3DD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1CE8634B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A35F955" w14:textId="21F02B8C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76587C" w:rsidRPr="007F4BE0" w14:paraId="2105140E" w14:textId="77777777" w:rsidTr="001F607A">
        <w:trPr>
          <w:trHeight w:val="20"/>
        </w:trPr>
        <w:tc>
          <w:tcPr>
            <w:tcW w:w="2343" w:type="pct"/>
            <w:vAlign w:val="bottom"/>
          </w:tcPr>
          <w:p w14:paraId="70E5466E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6CBE9DE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" w:type="pct"/>
            <w:shd w:val="clear" w:color="auto" w:fill="auto"/>
            <w:vAlign w:val="bottom"/>
          </w:tcPr>
          <w:p w14:paraId="77D79F85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60FA229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pct"/>
            <w:shd w:val="clear" w:color="auto" w:fill="auto"/>
          </w:tcPr>
          <w:p w14:paraId="40CCC7A6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B141375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" w:type="pct"/>
            <w:shd w:val="clear" w:color="auto" w:fill="auto"/>
            <w:vAlign w:val="bottom"/>
          </w:tcPr>
          <w:p w14:paraId="1C3B356A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67CE90B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587C" w:rsidRPr="007F4BE0" w14:paraId="52C7B5E7" w14:textId="77777777" w:rsidTr="001F607A">
        <w:tc>
          <w:tcPr>
            <w:tcW w:w="2343" w:type="pct"/>
            <w:vAlign w:val="bottom"/>
          </w:tcPr>
          <w:p w14:paraId="5ADF1462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3B1DCF64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" w:type="pct"/>
            <w:shd w:val="clear" w:color="auto" w:fill="auto"/>
            <w:vAlign w:val="bottom"/>
          </w:tcPr>
          <w:p w14:paraId="01A9F65D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05D08C0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pct"/>
            <w:shd w:val="clear" w:color="auto" w:fill="auto"/>
          </w:tcPr>
          <w:p w14:paraId="3C25AC15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0C476A17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6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" w:type="pct"/>
            <w:shd w:val="clear" w:color="auto" w:fill="auto"/>
            <w:vAlign w:val="bottom"/>
          </w:tcPr>
          <w:p w14:paraId="2ABD9A45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6D41F75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587C" w:rsidRPr="007F4BE0" w14:paraId="086520F5" w14:textId="77777777" w:rsidTr="001F607A">
        <w:tc>
          <w:tcPr>
            <w:tcW w:w="2343" w:type="pct"/>
            <w:vAlign w:val="bottom"/>
          </w:tcPr>
          <w:p w14:paraId="529A360F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0118C0CF" w14:textId="4D1AA553" w:rsidR="0076587C" w:rsidRPr="007F4BE0" w:rsidRDefault="00652742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76587C" w:rsidRPr="007F4B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4BE0">
              <w:rPr>
                <w:rFonts w:ascii="Angsana New" w:hAnsi="Angsana New" w:cs="Angsana New"/>
                <w:sz w:val="28"/>
                <w:szCs w:val="28"/>
              </w:rPr>
              <w:t>002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2DA97322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8B2A017" w14:textId="3D3C66A2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912</w:t>
            </w:r>
          </w:p>
        </w:tc>
        <w:tc>
          <w:tcPr>
            <w:tcW w:w="115" w:type="pct"/>
            <w:shd w:val="clear" w:color="auto" w:fill="auto"/>
          </w:tcPr>
          <w:p w14:paraId="57B4754C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4104CC29" w14:textId="34C27D14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70191BC8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E4BAE29" w14:textId="00F0889E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76587C" w:rsidRPr="007F4BE0" w14:paraId="1B2F0A01" w14:textId="77777777" w:rsidTr="001F607A">
        <w:tc>
          <w:tcPr>
            <w:tcW w:w="2343" w:type="pct"/>
            <w:vAlign w:val="bottom"/>
          </w:tcPr>
          <w:p w14:paraId="2AAE041D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70E08D58" w14:textId="453BBA48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719B6DBD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2CDE6C4" w14:textId="3EC23D9F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1,113</w:t>
            </w:r>
          </w:p>
        </w:tc>
        <w:tc>
          <w:tcPr>
            <w:tcW w:w="115" w:type="pct"/>
            <w:shd w:val="clear" w:color="auto" w:fill="auto"/>
          </w:tcPr>
          <w:p w14:paraId="601AD7D3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00D6A5C7" w14:textId="24453212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45A27AE4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5514E21" w14:textId="2483C699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76587C" w:rsidRPr="007F4BE0" w14:paraId="67607A2A" w14:textId="77777777" w:rsidTr="001F607A">
        <w:tc>
          <w:tcPr>
            <w:tcW w:w="2343" w:type="pct"/>
            <w:vAlign w:val="bottom"/>
          </w:tcPr>
          <w:p w14:paraId="769F7CCF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6" w:type="pct"/>
            <w:shd w:val="clear" w:color="auto" w:fill="auto"/>
          </w:tcPr>
          <w:p w14:paraId="5F841718" w14:textId="1F6644FC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475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6976E455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1122914F" w14:textId="199B8486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76</w:t>
            </w:r>
          </w:p>
        </w:tc>
        <w:tc>
          <w:tcPr>
            <w:tcW w:w="115" w:type="pct"/>
            <w:shd w:val="clear" w:color="auto" w:fill="auto"/>
          </w:tcPr>
          <w:p w14:paraId="762D43E9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41933509" w14:textId="0D9EB329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4766699E" w14:textId="77777777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EEEB9F3" w14:textId="7083A8EF" w:rsidR="0076587C" w:rsidRPr="007F4BE0" w:rsidRDefault="007658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9E3C7C" w:rsidRPr="007F4BE0" w14:paraId="1B2F7B2E" w14:textId="77777777" w:rsidTr="001F607A">
        <w:tc>
          <w:tcPr>
            <w:tcW w:w="2343" w:type="pct"/>
            <w:vAlign w:val="bottom"/>
          </w:tcPr>
          <w:p w14:paraId="21DAFD27" w14:textId="77777777" w:rsidR="009E3C7C" w:rsidRPr="007F4BE0" w:rsidRDefault="009E3C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9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586" w:type="pct"/>
            <w:shd w:val="clear" w:color="auto" w:fill="auto"/>
          </w:tcPr>
          <w:p w14:paraId="692E86ED" w14:textId="5DBEE082" w:rsidR="009E3C7C" w:rsidRPr="007F4BE0" w:rsidRDefault="00B4075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32,290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38FB100F" w14:textId="77777777" w:rsidR="009E3C7C" w:rsidRPr="007F4BE0" w:rsidRDefault="009E3C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12A3E0C0" w14:textId="2F38C51A" w:rsidR="009E3C7C" w:rsidRPr="007F4BE0" w:rsidRDefault="009E3C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14,853</w:t>
            </w:r>
          </w:p>
        </w:tc>
        <w:tc>
          <w:tcPr>
            <w:tcW w:w="115" w:type="pct"/>
            <w:shd w:val="clear" w:color="auto" w:fill="auto"/>
          </w:tcPr>
          <w:p w14:paraId="33F1DC4D" w14:textId="77777777" w:rsidR="009E3C7C" w:rsidRPr="007F4BE0" w:rsidRDefault="009E3C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609D3270" w14:textId="2DE569F1" w:rsidR="009E3C7C" w:rsidRPr="007F4BE0" w:rsidRDefault="009E3C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09A4E2EF" w14:textId="77777777" w:rsidR="009E3C7C" w:rsidRPr="007F4BE0" w:rsidRDefault="009E3C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6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5A2A20D" w14:textId="1855E77F" w:rsidR="009E3C7C" w:rsidRPr="007F4BE0" w:rsidRDefault="009E3C7C" w:rsidP="0072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6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1F607A" w:rsidRPr="007F4BE0" w14:paraId="2864BBDE" w14:textId="77777777" w:rsidTr="00745BE3">
        <w:tc>
          <w:tcPr>
            <w:tcW w:w="2343" w:type="pct"/>
            <w:shd w:val="clear" w:color="auto" w:fill="auto"/>
          </w:tcPr>
          <w:p w14:paraId="6C0F5B96" w14:textId="77777777" w:rsidR="001F607A" w:rsidRPr="007F4BE0" w:rsidRDefault="001F607A" w:rsidP="00B74EAF">
            <w:pPr>
              <w:spacing w:line="340" w:lineRule="exact"/>
              <w:ind w:left="81" w:right="-1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สำหรับงวด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6" w:type="pct"/>
            <w:shd w:val="clear" w:color="auto" w:fill="auto"/>
          </w:tcPr>
          <w:p w14:paraId="243976BD" w14:textId="77777777" w:rsidR="001F607A" w:rsidRPr="007F4BE0" w:rsidRDefault="001F607A" w:rsidP="00B74EAF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09" w:type="pct"/>
            <w:shd w:val="clear" w:color="auto" w:fill="auto"/>
          </w:tcPr>
          <w:p w14:paraId="4B8D0434" w14:textId="77777777" w:rsidR="001F607A" w:rsidRPr="007F4BE0" w:rsidRDefault="001F607A" w:rsidP="00B74EAF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BE72D08" w14:textId="77777777" w:rsidR="001F607A" w:rsidRPr="007F4BE0" w:rsidRDefault="001F607A" w:rsidP="00B74EAF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15" w:type="pct"/>
            <w:shd w:val="clear" w:color="auto" w:fill="auto"/>
          </w:tcPr>
          <w:p w14:paraId="6EB78C8E" w14:textId="77777777" w:rsidR="001F607A" w:rsidRPr="007F4BE0" w:rsidRDefault="001F607A" w:rsidP="00B74EAF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12981F25" w14:textId="77777777" w:rsidR="001F607A" w:rsidRPr="007F4BE0" w:rsidRDefault="001F607A" w:rsidP="00B74EAF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06" w:type="pct"/>
            <w:shd w:val="clear" w:color="auto" w:fill="auto"/>
          </w:tcPr>
          <w:p w14:paraId="70EF9625" w14:textId="77777777" w:rsidR="001F607A" w:rsidRPr="007F4BE0" w:rsidRDefault="001F607A" w:rsidP="00B74EAF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2600320" w14:textId="77777777" w:rsidR="001F607A" w:rsidRPr="007F4BE0" w:rsidRDefault="001F607A" w:rsidP="00B74EAF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2562</w:t>
            </w:r>
          </w:p>
        </w:tc>
      </w:tr>
      <w:tr w:rsidR="001F607A" w:rsidRPr="007F4BE0" w14:paraId="3BFBAADC" w14:textId="77777777" w:rsidTr="00745BE3">
        <w:tc>
          <w:tcPr>
            <w:tcW w:w="2343" w:type="pct"/>
            <w:shd w:val="clear" w:color="auto" w:fill="auto"/>
          </w:tcPr>
          <w:p w14:paraId="54AAFAFC" w14:textId="77777777" w:rsidR="001F607A" w:rsidRPr="007F4BE0" w:rsidRDefault="001F607A" w:rsidP="00B74EAF">
            <w:pPr>
              <w:spacing w:line="340" w:lineRule="exact"/>
              <w:ind w:right="-1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7" w:type="pct"/>
            <w:gridSpan w:val="7"/>
            <w:shd w:val="clear" w:color="auto" w:fill="auto"/>
          </w:tcPr>
          <w:p w14:paraId="3E6B7887" w14:textId="77777777" w:rsidR="001F607A" w:rsidRPr="007F4BE0" w:rsidRDefault="001F607A" w:rsidP="00B74EAF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24E9" w:rsidRPr="007F4BE0" w14:paraId="385ADB66" w14:textId="77777777" w:rsidTr="001F607A">
        <w:tc>
          <w:tcPr>
            <w:tcW w:w="2343" w:type="pct"/>
            <w:vAlign w:val="bottom"/>
          </w:tcPr>
          <w:p w14:paraId="77A5A801" w14:textId="5F695BC9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016F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6" w:type="pct"/>
            <w:shd w:val="clear" w:color="auto" w:fill="auto"/>
          </w:tcPr>
          <w:p w14:paraId="292B353C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" w:type="pct"/>
            <w:shd w:val="clear" w:color="auto" w:fill="auto"/>
            <w:vAlign w:val="bottom"/>
          </w:tcPr>
          <w:p w14:paraId="79A616D6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3C6F9FD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pct"/>
            <w:shd w:val="clear" w:color="auto" w:fill="auto"/>
          </w:tcPr>
          <w:p w14:paraId="33714EA1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1CE249BC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" w:type="pct"/>
            <w:shd w:val="clear" w:color="auto" w:fill="auto"/>
            <w:vAlign w:val="bottom"/>
          </w:tcPr>
          <w:p w14:paraId="30338392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34B3C73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24E9" w:rsidRPr="007F4BE0" w14:paraId="034A1FEF" w14:textId="77777777" w:rsidTr="001F607A">
        <w:tc>
          <w:tcPr>
            <w:tcW w:w="2343" w:type="pct"/>
            <w:vAlign w:val="bottom"/>
          </w:tcPr>
          <w:p w14:paraId="58ED673C" w14:textId="77777777" w:rsidR="00CA24E9" w:rsidRPr="00CA24E9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24E9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6" w:type="pct"/>
            <w:shd w:val="clear" w:color="auto" w:fill="auto"/>
          </w:tcPr>
          <w:p w14:paraId="269E3BAB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" w:type="pct"/>
            <w:shd w:val="clear" w:color="auto" w:fill="auto"/>
            <w:vAlign w:val="bottom"/>
          </w:tcPr>
          <w:p w14:paraId="1F63E4EB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5651BE06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pct"/>
            <w:shd w:val="clear" w:color="auto" w:fill="auto"/>
          </w:tcPr>
          <w:p w14:paraId="18F3BDEE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59CA0D74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" w:type="pct"/>
            <w:shd w:val="clear" w:color="auto" w:fill="auto"/>
            <w:vAlign w:val="bottom"/>
          </w:tcPr>
          <w:p w14:paraId="37730B9C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3912BCC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24E9" w:rsidRPr="007F4BE0" w14:paraId="5F0D5A10" w14:textId="77777777" w:rsidTr="001F607A">
        <w:tc>
          <w:tcPr>
            <w:tcW w:w="2343" w:type="pct"/>
            <w:vAlign w:val="bottom"/>
          </w:tcPr>
          <w:p w14:paraId="4DB7B9BD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9" w:firstLine="9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1C5D5E0F" w14:textId="390B0AFA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10,579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44EE1A20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D6D0BB2" w14:textId="6303EF48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12,474</w:t>
            </w:r>
          </w:p>
        </w:tc>
        <w:tc>
          <w:tcPr>
            <w:tcW w:w="115" w:type="pct"/>
            <w:shd w:val="clear" w:color="auto" w:fill="auto"/>
          </w:tcPr>
          <w:p w14:paraId="5B66B635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E68E38D" w14:textId="551E11D3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7,980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68EE58F5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AD7ACD0" w14:textId="0D05B438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8,505</w:t>
            </w:r>
          </w:p>
        </w:tc>
      </w:tr>
      <w:tr w:rsidR="00CA24E9" w:rsidRPr="007F4BE0" w14:paraId="2BB8051E" w14:textId="77777777" w:rsidTr="001F607A">
        <w:tc>
          <w:tcPr>
            <w:tcW w:w="2343" w:type="pct"/>
            <w:vAlign w:val="bottom"/>
          </w:tcPr>
          <w:p w14:paraId="1E4501FD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9" w:firstLine="9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A0925" w14:textId="77B0E398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324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76EDC028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1B811" w14:textId="6B66B7B4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300</w:t>
            </w:r>
          </w:p>
        </w:tc>
        <w:tc>
          <w:tcPr>
            <w:tcW w:w="115" w:type="pct"/>
            <w:shd w:val="clear" w:color="auto" w:fill="auto"/>
          </w:tcPr>
          <w:p w14:paraId="692F2FA0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309F4" w14:textId="7D9EAC3B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70E1C701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C6AC0" w14:textId="4C78F1A9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96</w:t>
            </w:r>
          </w:p>
        </w:tc>
      </w:tr>
      <w:tr w:rsidR="00CA24E9" w:rsidRPr="007F4BE0" w14:paraId="6271DEC0" w14:textId="77777777" w:rsidTr="001F607A">
        <w:tc>
          <w:tcPr>
            <w:tcW w:w="2343" w:type="pct"/>
            <w:vAlign w:val="bottom"/>
          </w:tcPr>
          <w:p w14:paraId="4DA920AC" w14:textId="31B4707F" w:rsidR="00CA24E9" w:rsidRPr="002333C8" w:rsidRDefault="002333C8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33C8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2333C8">
              <w:rPr>
                <w:rFonts w:ascii="Angsana New" w:hAnsi="Angsana New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5738FA" w14:textId="5818490F" w:rsidR="00CA24E9" w:rsidRPr="00CA24E9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24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10,903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6931CE7F" w14:textId="77777777" w:rsidR="00CA24E9" w:rsidRPr="00CA24E9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BCBC2" w14:textId="14D0B17A" w:rsidR="00CA24E9" w:rsidRPr="00CA24E9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24E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12,774</w:t>
            </w:r>
          </w:p>
        </w:tc>
        <w:tc>
          <w:tcPr>
            <w:tcW w:w="115" w:type="pct"/>
            <w:shd w:val="clear" w:color="auto" w:fill="auto"/>
          </w:tcPr>
          <w:p w14:paraId="4354A15A" w14:textId="77777777" w:rsidR="00CA24E9" w:rsidRPr="00CA24E9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BEC54D" w14:textId="4B4258CE" w:rsidR="00CA24E9" w:rsidRPr="00CA24E9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9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24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8,170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51A3D903" w14:textId="77777777" w:rsidR="00CA24E9" w:rsidRPr="00CA24E9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93138" w14:textId="496CDFF9" w:rsidR="00CA24E9" w:rsidRPr="00CA24E9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9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24E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8,601</w:t>
            </w:r>
          </w:p>
        </w:tc>
      </w:tr>
      <w:tr w:rsidR="00CA24E9" w:rsidRPr="007F4BE0" w14:paraId="3EDE5CE9" w14:textId="77777777" w:rsidTr="001F607A">
        <w:trPr>
          <w:trHeight w:val="20"/>
        </w:trPr>
        <w:tc>
          <w:tcPr>
            <w:tcW w:w="2343" w:type="pct"/>
            <w:vAlign w:val="bottom"/>
          </w:tcPr>
          <w:p w14:paraId="457B4870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96BE9D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" w:type="pct"/>
            <w:shd w:val="clear" w:color="auto" w:fill="auto"/>
            <w:vAlign w:val="bottom"/>
          </w:tcPr>
          <w:p w14:paraId="231B6348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BC7741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pct"/>
            <w:shd w:val="clear" w:color="auto" w:fill="auto"/>
          </w:tcPr>
          <w:p w14:paraId="1537D800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663452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" w:type="pct"/>
            <w:shd w:val="clear" w:color="auto" w:fill="auto"/>
            <w:vAlign w:val="bottom"/>
          </w:tcPr>
          <w:p w14:paraId="5DF1E9BB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A090C3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24E9" w:rsidRPr="007F4BE0" w14:paraId="2375A33C" w14:textId="77777777" w:rsidTr="001F607A">
        <w:trPr>
          <w:trHeight w:val="20"/>
        </w:trPr>
        <w:tc>
          <w:tcPr>
            <w:tcW w:w="2343" w:type="pct"/>
            <w:vAlign w:val="bottom"/>
          </w:tcPr>
          <w:p w14:paraId="739F28D7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3BEEA3E9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" w:type="pct"/>
            <w:shd w:val="clear" w:color="auto" w:fill="auto"/>
            <w:vAlign w:val="bottom"/>
          </w:tcPr>
          <w:p w14:paraId="4D12F963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BF61956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" w:type="pct"/>
            <w:shd w:val="clear" w:color="auto" w:fill="auto"/>
          </w:tcPr>
          <w:p w14:paraId="5B36F84B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66E03F6B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" w:type="pct"/>
            <w:shd w:val="clear" w:color="auto" w:fill="auto"/>
            <w:vAlign w:val="bottom"/>
          </w:tcPr>
          <w:p w14:paraId="43EDD479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5FCEF51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24E9" w:rsidRPr="007F4BE0" w14:paraId="5C353F8B" w14:textId="77777777" w:rsidTr="001F607A">
        <w:tc>
          <w:tcPr>
            <w:tcW w:w="2343" w:type="pct"/>
            <w:vAlign w:val="bottom"/>
          </w:tcPr>
          <w:p w14:paraId="73040019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9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7B84ADF9" w14:textId="2DAB343A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1,677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2C132311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5351585" w14:textId="06F77A24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1,908</w:t>
            </w:r>
          </w:p>
        </w:tc>
        <w:tc>
          <w:tcPr>
            <w:tcW w:w="115" w:type="pct"/>
            <w:shd w:val="clear" w:color="auto" w:fill="auto"/>
          </w:tcPr>
          <w:p w14:paraId="10878110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396EEC19" w14:textId="7F79234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6F645824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7964DD8" w14:textId="579FE34A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FA43F0" w:rsidRPr="007F4BE0" w14:paraId="38CEB0B3" w14:textId="77777777" w:rsidTr="001F607A">
        <w:tc>
          <w:tcPr>
            <w:tcW w:w="2343" w:type="pct"/>
            <w:vAlign w:val="bottom"/>
          </w:tcPr>
          <w:p w14:paraId="43408F3C" w14:textId="5E94CFE5" w:rsidR="00FA43F0" w:rsidRPr="007F4BE0" w:rsidRDefault="00FA43F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1EC3CCD0" w14:textId="460D86D4" w:rsidR="00FA43F0" w:rsidRPr="007F4BE0" w:rsidRDefault="00FA43F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5894FD23" w14:textId="77777777" w:rsidR="00FA43F0" w:rsidRPr="007F4BE0" w:rsidRDefault="00FA43F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6BFFCAE" w14:textId="518362D5" w:rsidR="00FA43F0" w:rsidRPr="007F4BE0" w:rsidRDefault="00FA43F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5" w:type="pct"/>
            <w:shd w:val="clear" w:color="auto" w:fill="auto"/>
          </w:tcPr>
          <w:p w14:paraId="6E4D9EA9" w14:textId="77777777" w:rsidR="00FA43F0" w:rsidRPr="007F4BE0" w:rsidRDefault="00FA43F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32CCB879" w14:textId="5CD54B59" w:rsidR="00FA43F0" w:rsidRPr="007F4BE0" w:rsidRDefault="00FA43F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72CDD631" w14:textId="77777777" w:rsidR="00FA43F0" w:rsidRPr="007F4BE0" w:rsidRDefault="00FA43F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D9F06A4" w14:textId="7DB87FBA" w:rsidR="00FA43F0" w:rsidRPr="007F4BE0" w:rsidRDefault="00FA43F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A24E9" w:rsidRPr="007F4BE0" w14:paraId="022434A8" w14:textId="77777777" w:rsidTr="001F607A">
        <w:tc>
          <w:tcPr>
            <w:tcW w:w="2343" w:type="pct"/>
            <w:vAlign w:val="bottom"/>
          </w:tcPr>
          <w:p w14:paraId="01D39CE1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2E360E00" w14:textId="1BFF54D6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1,394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6AC3DA8F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6A49881" w14:textId="53244114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6,335</w:t>
            </w:r>
          </w:p>
        </w:tc>
        <w:tc>
          <w:tcPr>
            <w:tcW w:w="115" w:type="pct"/>
            <w:shd w:val="clear" w:color="auto" w:fill="auto"/>
          </w:tcPr>
          <w:p w14:paraId="237B9708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575DE5A5" w14:textId="654B49FC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1,394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483FDFAE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574EFE6" w14:textId="33CBFF31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6,335</w:t>
            </w:r>
          </w:p>
        </w:tc>
      </w:tr>
      <w:tr w:rsidR="00A903CB" w:rsidRPr="007F4BE0" w14:paraId="0A054C81" w14:textId="77777777" w:rsidTr="001F607A">
        <w:tc>
          <w:tcPr>
            <w:tcW w:w="2343" w:type="pct"/>
            <w:vAlign w:val="bottom"/>
          </w:tcPr>
          <w:p w14:paraId="1FB98F00" w14:textId="77777777" w:rsidR="00A903CB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2CAFAF21" w14:textId="762DAB64" w:rsidR="00A903CB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6ADE520D" w14:textId="77777777" w:rsidR="00A903CB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DFEA2BC" w14:textId="77777777" w:rsidR="00A903CB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72</w:t>
            </w:r>
          </w:p>
        </w:tc>
        <w:tc>
          <w:tcPr>
            <w:tcW w:w="115" w:type="pct"/>
            <w:shd w:val="clear" w:color="auto" w:fill="auto"/>
          </w:tcPr>
          <w:p w14:paraId="5CB5FF01" w14:textId="77777777" w:rsidR="00A903CB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4D04BB2E" w14:textId="77777777" w:rsidR="00A903CB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498DAA2E" w14:textId="77777777" w:rsidR="00A903CB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AC671B6" w14:textId="77777777" w:rsidR="00A903CB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CA24E9" w:rsidRPr="007F4BE0" w14:paraId="07A9D494" w14:textId="77777777" w:rsidTr="001F607A">
        <w:tc>
          <w:tcPr>
            <w:tcW w:w="2343" w:type="pct"/>
            <w:vAlign w:val="bottom"/>
          </w:tcPr>
          <w:p w14:paraId="4204CC4D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4D1E7373" w14:textId="2D665F53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1,025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243FEC94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363AF86" w14:textId="53772740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2,050</w:t>
            </w:r>
          </w:p>
        </w:tc>
        <w:tc>
          <w:tcPr>
            <w:tcW w:w="115" w:type="pct"/>
            <w:shd w:val="clear" w:color="auto" w:fill="auto"/>
          </w:tcPr>
          <w:p w14:paraId="625185A3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6C80B5DF" w14:textId="146237AB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20CE2F4A" w14:textId="77777777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0F8E65A" w14:textId="76973B9C" w:rsidR="00CA24E9" w:rsidRPr="007F4BE0" w:rsidRDefault="00CA24E9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477AC0" w:rsidRPr="007F4BE0" w14:paraId="305F5E7D" w14:textId="77777777" w:rsidTr="001F607A">
        <w:tc>
          <w:tcPr>
            <w:tcW w:w="2343" w:type="pct"/>
            <w:vAlign w:val="bottom"/>
          </w:tcPr>
          <w:p w14:paraId="36256D9D" w14:textId="77777777" w:rsidR="00477AC0" w:rsidRPr="007F4BE0" w:rsidRDefault="00477AC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9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54EADDC6" w14:textId="4B1E6796" w:rsidR="00477AC0" w:rsidRPr="007F4BE0" w:rsidRDefault="00477AC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180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514AE88B" w14:textId="77777777" w:rsidR="00477AC0" w:rsidRPr="007F4BE0" w:rsidRDefault="00477AC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1C800C0" w14:textId="15D25784" w:rsidR="00477AC0" w:rsidRPr="007F4BE0" w:rsidRDefault="00477AC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274</w:t>
            </w:r>
          </w:p>
        </w:tc>
        <w:tc>
          <w:tcPr>
            <w:tcW w:w="115" w:type="pct"/>
            <w:shd w:val="clear" w:color="auto" w:fill="auto"/>
          </w:tcPr>
          <w:p w14:paraId="30D1A0F0" w14:textId="77777777" w:rsidR="00477AC0" w:rsidRPr="007F4BE0" w:rsidRDefault="00477AC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7517F332" w14:textId="373F1C8E" w:rsidR="00477AC0" w:rsidRPr="007F4BE0" w:rsidRDefault="00477AC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32D9C777" w14:textId="77777777" w:rsidR="00477AC0" w:rsidRPr="007F4BE0" w:rsidRDefault="00477AC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7C5F546" w14:textId="33A38E03" w:rsidR="00477AC0" w:rsidRPr="007F4BE0" w:rsidRDefault="00477AC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477AC0" w:rsidRPr="007F4BE0" w14:paraId="3A465843" w14:textId="77777777" w:rsidTr="001F607A">
        <w:tc>
          <w:tcPr>
            <w:tcW w:w="2343" w:type="pct"/>
            <w:vAlign w:val="bottom"/>
          </w:tcPr>
          <w:p w14:paraId="04770BCA" w14:textId="212FC3DD" w:rsidR="00477AC0" w:rsidRPr="007F4BE0" w:rsidRDefault="00477AC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660BE640" w14:textId="23B55B60" w:rsidR="00477AC0" w:rsidRPr="007F4BE0" w:rsidRDefault="00477AC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7,868</w:t>
            </w:r>
          </w:p>
        </w:tc>
        <w:tc>
          <w:tcPr>
            <w:tcW w:w="109" w:type="pct"/>
            <w:shd w:val="clear" w:color="auto" w:fill="auto"/>
            <w:vAlign w:val="bottom"/>
          </w:tcPr>
          <w:p w14:paraId="718D02FC" w14:textId="77777777" w:rsidR="00477AC0" w:rsidRPr="007F4BE0" w:rsidRDefault="00477AC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9B8604D" w14:textId="6A4EF424" w:rsidR="00477AC0" w:rsidRPr="007F4BE0" w:rsidRDefault="00477AC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" w:type="pct"/>
            <w:shd w:val="clear" w:color="auto" w:fill="auto"/>
          </w:tcPr>
          <w:p w14:paraId="41535366" w14:textId="77777777" w:rsidR="00477AC0" w:rsidRPr="007F4BE0" w:rsidRDefault="00477AC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</w:tcPr>
          <w:p w14:paraId="34B33956" w14:textId="756CCF05" w:rsidR="00477AC0" w:rsidRPr="007F4BE0" w:rsidRDefault="00477AC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pct"/>
            <w:shd w:val="clear" w:color="auto" w:fill="auto"/>
            <w:vAlign w:val="bottom"/>
          </w:tcPr>
          <w:p w14:paraId="5AAB6471" w14:textId="77777777" w:rsidR="00477AC0" w:rsidRPr="007F4BE0" w:rsidRDefault="00477AC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C3938D6" w14:textId="181EECBD" w:rsidR="00477AC0" w:rsidRPr="007F4BE0" w:rsidRDefault="00477AC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5C113ED0" w14:textId="71F8F6B2" w:rsidR="009E3C7C" w:rsidRPr="007F4BE0" w:rsidRDefault="009E3C7C" w:rsidP="00B7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96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3"/>
        <w:gridCol w:w="1080"/>
        <w:gridCol w:w="208"/>
        <w:gridCol w:w="1065"/>
        <w:gridCol w:w="208"/>
        <w:gridCol w:w="1041"/>
        <w:gridCol w:w="208"/>
        <w:gridCol w:w="1083"/>
      </w:tblGrid>
      <w:tr w:rsidR="00C92D9C" w:rsidRPr="007F4BE0" w14:paraId="5ABC6BE4" w14:textId="77777777" w:rsidTr="008A717A">
        <w:trPr>
          <w:tblHeader/>
        </w:trPr>
        <w:tc>
          <w:tcPr>
            <w:tcW w:w="2340" w:type="pct"/>
            <w:shd w:val="clear" w:color="auto" w:fill="auto"/>
          </w:tcPr>
          <w:p w14:paraId="000AEB49" w14:textId="7DA41696" w:rsidR="00C92D9C" w:rsidRPr="007F4BE0" w:rsidRDefault="00C92D9C" w:rsidP="00B74EAF">
            <w:pPr>
              <w:spacing w:line="340" w:lineRule="exact"/>
              <w:ind w:left="116" w:right="-1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9" w:type="pct"/>
            <w:gridSpan w:val="3"/>
            <w:shd w:val="clear" w:color="auto" w:fill="auto"/>
          </w:tcPr>
          <w:p w14:paraId="3DF10F22" w14:textId="77777777" w:rsidR="00C92D9C" w:rsidRPr="007F4BE0" w:rsidRDefault="00C92D9C" w:rsidP="00B74EAF">
            <w:pPr>
              <w:spacing w:line="340" w:lineRule="exac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pct"/>
            <w:shd w:val="clear" w:color="auto" w:fill="auto"/>
          </w:tcPr>
          <w:p w14:paraId="63DE6D5B" w14:textId="77777777" w:rsidR="00C92D9C" w:rsidRPr="007F4BE0" w:rsidRDefault="00C92D9C" w:rsidP="00B74EAF">
            <w:pPr>
              <w:tabs>
                <w:tab w:val="decimal" w:pos="874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pct"/>
            <w:gridSpan w:val="3"/>
            <w:shd w:val="clear" w:color="auto" w:fill="auto"/>
            <w:vAlign w:val="bottom"/>
          </w:tcPr>
          <w:p w14:paraId="67163A03" w14:textId="77777777" w:rsidR="00C92D9C" w:rsidRPr="007F4BE0" w:rsidRDefault="00C92D9C" w:rsidP="00B74EAF">
            <w:pPr>
              <w:tabs>
                <w:tab w:val="decimal" w:pos="1002"/>
              </w:tabs>
              <w:spacing w:line="340" w:lineRule="exact"/>
              <w:ind w:left="-120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D9C" w:rsidRPr="007F4BE0" w14:paraId="54B92D22" w14:textId="77777777" w:rsidTr="008A717A">
        <w:trPr>
          <w:tblHeader/>
        </w:trPr>
        <w:tc>
          <w:tcPr>
            <w:tcW w:w="2340" w:type="pct"/>
            <w:shd w:val="clear" w:color="auto" w:fill="auto"/>
          </w:tcPr>
          <w:p w14:paraId="0983EBC3" w14:textId="2F4C3AE4" w:rsidR="00C92D9C" w:rsidRPr="007F4BE0" w:rsidRDefault="00C92D9C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 w:right="-1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7" w:type="pct"/>
            <w:shd w:val="clear" w:color="auto" w:fill="auto"/>
          </w:tcPr>
          <w:p w14:paraId="24F85AD4" w14:textId="4625D713" w:rsidR="00C92D9C" w:rsidRPr="007F4BE0" w:rsidRDefault="00C92D9C" w:rsidP="00B74EAF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13" w:type="pct"/>
            <w:shd w:val="clear" w:color="auto" w:fill="auto"/>
          </w:tcPr>
          <w:p w14:paraId="66C13953" w14:textId="77777777" w:rsidR="00C92D9C" w:rsidRPr="007F4BE0" w:rsidRDefault="00C92D9C" w:rsidP="00B74EAF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1DC11BD7" w14:textId="33042950" w:rsidR="00C92D9C" w:rsidRPr="007F4BE0" w:rsidRDefault="00C92D9C" w:rsidP="00B74EAF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13" w:type="pct"/>
            <w:shd w:val="clear" w:color="auto" w:fill="auto"/>
          </w:tcPr>
          <w:p w14:paraId="1455D628" w14:textId="77777777" w:rsidR="00C92D9C" w:rsidRPr="007F4BE0" w:rsidRDefault="00C92D9C" w:rsidP="00B74EAF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3C058836" w14:textId="5AEF99AD" w:rsidR="00C92D9C" w:rsidRPr="007F4BE0" w:rsidRDefault="00C92D9C" w:rsidP="00B74EAF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13" w:type="pct"/>
            <w:shd w:val="clear" w:color="auto" w:fill="auto"/>
          </w:tcPr>
          <w:p w14:paraId="3B4744A0" w14:textId="77777777" w:rsidR="00C92D9C" w:rsidRPr="007F4BE0" w:rsidRDefault="00C92D9C" w:rsidP="00B74EAF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38209321" w14:textId="2A2B46D2" w:rsidR="00C92D9C" w:rsidRPr="007F4BE0" w:rsidRDefault="00C92D9C" w:rsidP="00B74EAF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2562</w:t>
            </w:r>
          </w:p>
        </w:tc>
      </w:tr>
      <w:tr w:rsidR="00C92D9C" w:rsidRPr="007F4BE0" w14:paraId="49757F4B" w14:textId="77777777" w:rsidTr="008A717A">
        <w:trPr>
          <w:tblHeader/>
        </w:trPr>
        <w:tc>
          <w:tcPr>
            <w:tcW w:w="2340" w:type="pct"/>
            <w:shd w:val="clear" w:color="auto" w:fill="auto"/>
          </w:tcPr>
          <w:p w14:paraId="6F9EB8A4" w14:textId="77777777" w:rsidR="00C92D9C" w:rsidRPr="007F4BE0" w:rsidRDefault="00C92D9C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 w:right="-1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0" w:type="pct"/>
            <w:gridSpan w:val="7"/>
            <w:shd w:val="clear" w:color="auto" w:fill="auto"/>
          </w:tcPr>
          <w:p w14:paraId="09A63CC1" w14:textId="3139B401" w:rsidR="00C92D9C" w:rsidRPr="007F4BE0" w:rsidRDefault="00C92D9C" w:rsidP="00B74EAF">
            <w:pPr>
              <w:spacing w:line="340" w:lineRule="exact"/>
              <w:ind w:left="-113" w:right="-10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2D9C" w:rsidRPr="007F4BE0" w14:paraId="662DF277" w14:textId="77777777" w:rsidTr="00C92D9C">
        <w:tc>
          <w:tcPr>
            <w:tcW w:w="2340" w:type="pct"/>
            <w:shd w:val="clear" w:color="auto" w:fill="auto"/>
          </w:tcPr>
          <w:p w14:paraId="5F054A84" w14:textId="77777777" w:rsidR="00C92D9C" w:rsidRPr="007F4BE0" w:rsidRDefault="00C92D9C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7" w:type="pct"/>
            <w:shd w:val="clear" w:color="auto" w:fill="auto"/>
          </w:tcPr>
          <w:p w14:paraId="690889A2" w14:textId="77777777" w:rsidR="00C92D9C" w:rsidRPr="007F4BE0" w:rsidRDefault="00C92D9C" w:rsidP="00B74EAF">
            <w:pPr>
              <w:tabs>
                <w:tab w:val="decimal" w:pos="791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07950A56" w14:textId="77777777" w:rsidR="00C92D9C" w:rsidRPr="007F4BE0" w:rsidRDefault="00C92D9C" w:rsidP="00B74EAF">
            <w:pPr>
              <w:spacing w:line="340" w:lineRule="exact"/>
              <w:ind w:left="200" w:hanging="2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BBA29BB" w14:textId="77777777" w:rsidR="00C92D9C" w:rsidRPr="007F4BE0" w:rsidRDefault="00C92D9C" w:rsidP="00B74EAF">
            <w:pPr>
              <w:tabs>
                <w:tab w:val="decimal" w:pos="791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2FDFD662" w14:textId="77777777" w:rsidR="00C92D9C" w:rsidRPr="007F4BE0" w:rsidRDefault="00C92D9C" w:rsidP="00B74EAF">
            <w:pPr>
              <w:spacing w:line="340" w:lineRule="exact"/>
              <w:ind w:left="200" w:hanging="2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3930335C" w14:textId="77777777" w:rsidR="00C92D9C" w:rsidRPr="007F4BE0" w:rsidRDefault="00C92D9C" w:rsidP="00B74EAF">
            <w:pPr>
              <w:tabs>
                <w:tab w:val="decimal" w:pos="791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092F2E63" w14:textId="77777777" w:rsidR="00C92D9C" w:rsidRPr="007F4BE0" w:rsidRDefault="00C92D9C" w:rsidP="00B74EAF">
            <w:pPr>
              <w:spacing w:line="340" w:lineRule="exact"/>
              <w:ind w:left="200" w:hanging="2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21336E5" w14:textId="77777777" w:rsidR="00C92D9C" w:rsidRPr="007F4BE0" w:rsidRDefault="00C92D9C" w:rsidP="00B74EAF">
            <w:pPr>
              <w:tabs>
                <w:tab w:val="decimal" w:pos="791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C54BB" w:rsidRPr="007F4BE0" w14:paraId="68FAF07B" w14:textId="77777777" w:rsidTr="00C92D9C">
        <w:tc>
          <w:tcPr>
            <w:tcW w:w="2340" w:type="pct"/>
            <w:shd w:val="clear" w:color="auto" w:fill="auto"/>
          </w:tcPr>
          <w:p w14:paraId="0BBBA210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587" w:type="pct"/>
            <w:shd w:val="clear" w:color="auto" w:fill="auto"/>
          </w:tcPr>
          <w:p w14:paraId="384509B1" w14:textId="6D9CC183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4B91A8E3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2E08E149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25B778AD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0A9D3F72" w14:textId="3808F7DE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4,816</w:t>
            </w:r>
          </w:p>
        </w:tc>
        <w:tc>
          <w:tcPr>
            <w:tcW w:w="113" w:type="pct"/>
            <w:shd w:val="clear" w:color="auto" w:fill="auto"/>
          </w:tcPr>
          <w:p w14:paraId="4D97AD8A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EE958A7" w14:textId="13D906AF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8,876</w:t>
            </w:r>
          </w:p>
        </w:tc>
      </w:tr>
      <w:tr w:rsidR="008C54BB" w:rsidRPr="007F4BE0" w14:paraId="50119470" w14:textId="77777777" w:rsidTr="00C92D9C">
        <w:tc>
          <w:tcPr>
            <w:tcW w:w="2340" w:type="pct"/>
            <w:shd w:val="clear" w:color="auto" w:fill="auto"/>
            <w:vAlign w:val="bottom"/>
          </w:tcPr>
          <w:p w14:paraId="7DE89B83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7" w:type="pct"/>
            <w:shd w:val="clear" w:color="auto" w:fill="auto"/>
          </w:tcPr>
          <w:p w14:paraId="5FA2E1F4" w14:textId="31B8C35D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06C3471A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C8B74C9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5D0BE94E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D024E92" w14:textId="4B19D66A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6,196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4C8D0CD5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A322064" w14:textId="076B5C73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3,881</w:t>
            </w:r>
          </w:p>
        </w:tc>
      </w:tr>
      <w:tr w:rsidR="008C54BB" w:rsidRPr="007F4BE0" w14:paraId="02C63FBE" w14:textId="77777777" w:rsidTr="00C92D9C">
        <w:tc>
          <w:tcPr>
            <w:tcW w:w="2340" w:type="pct"/>
            <w:shd w:val="clear" w:color="auto" w:fill="auto"/>
            <w:vAlign w:val="bottom"/>
          </w:tcPr>
          <w:p w14:paraId="4D786D0B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87" w:type="pct"/>
            <w:shd w:val="clear" w:color="auto" w:fill="auto"/>
          </w:tcPr>
          <w:p w14:paraId="1FFC2F77" w14:textId="182B9B88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28B5B45C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5DD4F5E0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4DE98504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2A0C0D9" w14:textId="39438763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C1308DE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14803CA" w14:textId="2392FCAA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151,875</w:t>
            </w:r>
          </w:p>
        </w:tc>
      </w:tr>
      <w:tr w:rsidR="008C54BB" w:rsidRPr="007F4BE0" w14:paraId="11D8B4DB" w14:textId="77777777" w:rsidTr="00C92D9C">
        <w:tc>
          <w:tcPr>
            <w:tcW w:w="2340" w:type="pct"/>
            <w:shd w:val="clear" w:color="auto" w:fill="auto"/>
            <w:vAlign w:val="bottom"/>
          </w:tcPr>
          <w:p w14:paraId="0A8809F5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7" w:type="pct"/>
            <w:shd w:val="clear" w:color="auto" w:fill="auto"/>
          </w:tcPr>
          <w:p w14:paraId="1FF2BCBF" w14:textId="5BFA749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E3FB375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2CD4766B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6DCFC009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5606F8F4" w14:textId="6EADA380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6,082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648980D4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0A203D34" w14:textId="196C409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10,122</w:t>
            </w:r>
          </w:p>
        </w:tc>
      </w:tr>
      <w:tr w:rsidR="00A903CB" w:rsidRPr="007F4BE0" w14:paraId="4D256BF1" w14:textId="77777777" w:rsidTr="00745BE3">
        <w:tc>
          <w:tcPr>
            <w:tcW w:w="2340" w:type="pct"/>
            <w:shd w:val="clear" w:color="auto" w:fill="auto"/>
            <w:vAlign w:val="bottom"/>
          </w:tcPr>
          <w:p w14:paraId="42553F81" w14:textId="77777777" w:rsidR="00A903CB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587" w:type="pct"/>
            <w:shd w:val="clear" w:color="auto" w:fill="auto"/>
          </w:tcPr>
          <w:p w14:paraId="5B7210F4" w14:textId="77777777" w:rsidR="00A903CB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4201395B" w14:textId="77777777" w:rsidR="00A903CB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4402344C" w14:textId="77777777" w:rsidR="00A903CB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239D1217" w14:textId="77777777" w:rsidR="00A903CB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5BCBC4F6" w14:textId="3C829100" w:rsidR="00A903CB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118,813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34FEB95" w14:textId="77777777" w:rsidR="00A903CB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C0D8148" w14:textId="77777777" w:rsidR="00A903CB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131,462</w:t>
            </w:r>
          </w:p>
        </w:tc>
      </w:tr>
      <w:tr w:rsidR="00244A50" w:rsidRPr="007F4BE0" w14:paraId="5BEF5938" w14:textId="77777777" w:rsidTr="0082401E">
        <w:tc>
          <w:tcPr>
            <w:tcW w:w="2340" w:type="pct"/>
            <w:shd w:val="clear" w:color="auto" w:fill="auto"/>
            <w:vAlign w:val="bottom"/>
          </w:tcPr>
          <w:p w14:paraId="0A9B0EB4" w14:textId="77777777" w:rsidR="00244A50" w:rsidRPr="007F4BE0" w:rsidRDefault="00244A5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87" w:type="pct"/>
            <w:shd w:val="clear" w:color="auto" w:fill="auto"/>
          </w:tcPr>
          <w:p w14:paraId="798FC75C" w14:textId="77777777" w:rsidR="00244A50" w:rsidRPr="007F4BE0" w:rsidRDefault="00244A5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BE00890" w14:textId="77777777" w:rsidR="00244A50" w:rsidRPr="007F4BE0" w:rsidRDefault="00244A5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CB544C4" w14:textId="77777777" w:rsidR="00244A50" w:rsidRPr="007F4BE0" w:rsidRDefault="00244A5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511C05D8" w14:textId="77777777" w:rsidR="00244A50" w:rsidRPr="007F4BE0" w:rsidRDefault="00244A5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3B190603" w14:textId="082E435F" w:rsidR="00244A50" w:rsidRPr="007F4BE0" w:rsidRDefault="00A903C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83,498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4A087310" w14:textId="77777777" w:rsidR="00244A50" w:rsidRPr="007F4BE0" w:rsidRDefault="00244A5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132FBB6" w14:textId="77777777" w:rsidR="00244A50" w:rsidRPr="007F4BE0" w:rsidRDefault="00244A50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95,637</w:t>
            </w:r>
          </w:p>
        </w:tc>
      </w:tr>
      <w:tr w:rsidR="008C54BB" w:rsidRPr="007F4BE0" w14:paraId="63BD83E3" w14:textId="77777777" w:rsidTr="00C92D9C">
        <w:tc>
          <w:tcPr>
            <w:tcW w:w="2340" w:type="pct"/>
            <w:shd w:val="clear" w:color="auto" w:fill="auto"/>
            <w:vAlign w:val="bottom"/>
          </w:tcPr>
          <w:p w14:paraId="6C45FEE9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7" w:type="pct"/>
            <w:shd w:val="clear" w:color="auto" w:fill="auto"/>
          </w:tcPr>
          <w:p w14:paraId="54511413" w14:textId="0AD99C3C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457BF83D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3FEF261C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5495D3DE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2EDC15F" w14:textId="579A426F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935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46200532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5742508" w14:textId="61EE2705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4,813</w:t>
            </w:r>
          </w:p>
        </w:tc>
      </w:tr>
      <w:tr w:rsidR="00651E53" w:rsidRPr="007F4BE0" w14:paraId="030DE499" w14:textId="77777777" w:rsidTr="00E934FF">
        <w:tc>
          <w:tcPr>
            <w:tcW w:w="2340" w:type="pct"/>
            <w:shd w:val="clear" w:color="auto" w:fill="auto"/>
            <w:vAlign w:val="bottom"/>
          </w:tcPr>
          <w:p w14:paraId="78798F73" w14:textId="77777777" w:rsidR="00651E53" w:rsidRPr="007F4BE0" w:rsidRDefault="00651E53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87" w:type="pct"/>
            <w:shd w:val="clear" w:color="auto" w:fill="auto"/>
          </w:tcPr>
          <w:p w14:paraId="6A8135DF" w14:textId="594B637E" w:rsidR="00651E53" w:rsidRPr="007F4BE0" w:rsidRDefault="00651E53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79FC9907" w14:textId="77777777" w:rsidR="00651E53" w:rsidRPr="007F4BE0" w:rsidRDefault="00651E53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6A87ACC2" w14:textId="281C17C5" w:rsidR="00651E53" w:rsidRPr="007F4BE0" w:rsidRDefault="00651E53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71FB7B32" w14:textId="77777777" w:rsidR="00651E53" w:rsidRPr="007F4BE0" w:rsidRDefault="00651E53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57B21C82" w14:textId="53F37929" w:rsidR="00651E53" w:rsidRPr="007F4BE0" w:rsidRDefault="00651E53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4,011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66FC7E11" w14:textId="77777777" w:rsidR="00651E53" w:rsidRPr="007F4BE0" w:rsidRDefault="00651E53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7F7D4004" w14:textId="45715D3C" w:rsidR="00651E53" w:rsidRPr="007F4BE0" w:rsidRDefault="00651E53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3,625</w:t>
            </w:r>
          </w:p>
        </w:tc>
      </w:tr>
      <w:tr w:rsidR="001F607A" w:rsidRPr="007F4BE0" w14:paraId="438FD9C9" w14:textId="77777777" w:rsidTr="00E934FF">
        <w:tc>
          <w:tcPr>
            <w:tcW w:w="2340" w:type="pct"/>
            <w:shd w:val="clear" w:color="auto" w:fill="auto"/>
            <w:vAlign w:val="bottom"/>
          </w:tcPr>
          <w:p w14:paraId="36B21F5F" w14:textId="77777777" w:rsidR="001F607A" w:rsidRPr="007F4BE0" w:rsidRDefault="001F607A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6A6A5886" w14:textId="77777777" w:rsidR="001F607A" w:rsidRPr="007F4BE0" w:rsidRDefault="001F607A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0CD304CB" w14:textId="77777777" w:rsidR="001F607A" w:rsidRPr="007F4BE0" w:rsidRDefault="001F607A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166B99BE" w14:textId="77777777" w:rsidR="001F607A" w:rsidRPr="007F4BE0" w:rsidRDefault="001F607A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pct"/>
            <w:shd w:val="clear" w:color="auto" w:fill="auto"/>
          </w:tcPr>
          <w:p w14:paraId="38F5D821" w14:textId="77777777" w:rsidR="001F607A" w:rsidRPr="007F4BE0" w:rsidRDefault="001F607A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4A71361D" w14:textId="77777777" w:rsidR="001F607A" w:rsidRPr="007F4BE0" w:rsidRDefault="001F607A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7435E55A" w14:textId="77777777" w:rsidR="001F607A" w:rsidRPr="007F4BE0" w:rsidRDefault="001F607A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2ACA056" w14:textId="77777777" w:rsidR="001F607A" w:rsidRPr="007F4BE0" w:rsidRDefault="001F607A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C54BB" w:rsidRPr="007F4BE0" w14:paraId="39B02708" w14:textId="77777777" w:rsidTr="00C92D9C">
        <w:tc>
          <w:tcPr>
            <w:tcW w:w="2340" w:type="pct"/>
            <w:vAlign w:val="bottom"/>
          </w:tcPr>
          <w:p w14:paraId="199CF783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35D00DE5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09B1D19A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5C2B865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1A28BE0E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80FDDE1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03BFBC76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DADA56D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C54BB" w:rsidRPr="007F4BE0" w14:paraId="4CF43A30" w14:textId="77777777" w:rsidTr="00C92D9C">
        <w:tc>
          <w:tcPr>
            <w:tcW w:w="2340" w:type="pct"/>
          </w:tcPr>
          <w:p w14:paraId="35D62F0E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4D7FB0F" w14:textId="6BDAA282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6,</w:t>
            </w:r>
            <w:r w:rsidR="00FE6BC5"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389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CC75986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6C232E3" w14:textId="3D92CFB5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3,0</w:t>
            </w:r>
            <w:r w:rsidR="00FB5155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13" w:type="pct"/>
            <w:shd w:val="clear" w:color="auto" w:fill="auto"/>
          </w:tcPr>
          <w:p w14:paraId="0326F3B4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085FED93" w14:textId="61E19B3D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6329E82F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9BD445B" w14:textId="4BD01438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370</w:t>
            </w:r>
          </w:p>
        </w:tc>
      </w:tr>
      <w:tr w:rsidR="00FE6BC5" w:rsidRPr="007F4BE0" w14:paraId="7A16D6AA" w14:textId="77777777" w:rsidTr="00C92D9C">
        <w:tc>
          <w:tcPr>
            <w:tcW w:w="2340" w:type="pct"/>
          </w:tcPr>
          <w:p w14:paraId="1AE40A12" w14:textId="593627C6" w:rsidR="00FE6BC5" w:rsidRPr="007F4BE0" w:rsidRDefault="00FE6BC5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39632264" w14:textId="3D994180" w:rsidR="00FE6BC5" w:rsidRPr="007F4BE0" w:rsidRDefault="00FE6BC5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39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2B2B259B" w14:textId="77777777" w:rsidR="00FE6BC5" w:rsidRPr="007F4BE0" w:rsidRDefault="00FE6BC5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14E6587" w14:textId="061913E3" w:rsidR="00FE6BC5" w:rsidRPr="007F4BE0" w:rsidRDefault="00FB5155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13" w:type="pct"/>
            <w:shd w:val="clear" w:color="auto" w:fill="auto"/>
          </w:tcPr>
          <w:p w14:paraId="2799CB0E" w14:textId="77777777" w:rsidR="00FE6BC5" w:rsidRPr="007F4BE0" w:rsidRDefault="00FE6BC5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520F97D9" w14:textId="3535AF32" w:rsidR="00FE6BC5" w:rsidRPr="007F4BE0" w:rsidRDefault="00FE6BC5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B414FC7" w14:textId="77777777" w:rsidR="00FE6BC5" w:rsidRPr="007F4BE0" w:rsidRDefault="00FE6BC5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39E4701" w14:textId="678EEAB4" w:rsidR="00FE6BC5" w:rsidRPr="007F4BE0" w:rsidRDefault="00FE6BC5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8C54BB" w:rsidRPr="007F4BE0" w14:paraId="193BCFEF" w14:textId="77777777" w:rsidTr="00C92D9C">
        <w:tc>
          <w:tcPr>
            <w:tcW w:w="2340" w:type="pct"/>
            <w:vAlign w:val="bottom"/>
          </w:tcPr>
          <w:p w14:paraId="50692930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6D5E09E6" w14:textId="74A57374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2,361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4BAEB93C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905163B" w14:textId="228119C5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6,024</w:t>
            </w:r>
          </w:p>
        </w:tc>
        <w:tc>
          <w:tcPr>
            <w:tcW w:w="113" w:type="pct"/>
            <w:shd w:val="clear" w:color="auto" w:fill="auto"/>
          </w:tcPr>
          <w:p w14:paraId="23328A56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64F1C1DB" w14:textId="270D666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29A6ECBD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03D4E402" w14:textId="2C7EBB9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1,362</w:t>
            </w:r>
          </w:p>
        </w:tc>
      </w:tr>
      <w:tr w:rsidR="008C54BB" w:rsidRPr="007F4BE0" w14:paraId="639F4AF7" w14:textId="77777777" w:rsidTr="00872D05">
        <w:tc>
          <w:tcPr>
            <w:tcW w:w="2340" w:type="pct"/>
            <w:vAlign w:val="bottom"/>
          </w:tcPr>
          <w:p w14:paraId="26A4C7F0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A96F9F0" w14:textId="0A4B2FCB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1,507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2CFF250F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33D851E" w14:textId="4D2B1C78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193</w:t>
            </w:r>
          </w:p>
        </w:tc>
        <w:tc>
          <w:tcPr>
            <w:tcW w:w="113" w:type="pct"/>
            <w:shd w:val="clear" w:color="auto" w:fill="auto"/>
          </w:tcPr>
          <w:p w14:paraId="7A28B37A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067A3886" w14:textId="481E3ED5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9D7210F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D1BEEA6" w14:textId="3C6F4919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8C54BB" w:rsidRPr="007F4BE0" w14:paraId="47E8E9A5" w14:textId="77777777" w:rsidTr="00872D05">
        <w:tc>
          <w:tcPr>
            <w:tcW w:w="2340" w:type="pct"/>
            <w:vAlign w:val="bottom"/>
          </w:tcPr>
          <w:p w14:paraId="710BDEE3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587" w:type="pct"/>
            <w:shd w:val="clear" w:color="auto" w:fill="auto"/>
          </w:tcPr>
          <w:p w14:paraId="6F729FA6" w14:textId="0175328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1,373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B63A6CE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5902FE48" w14:textId="55BC04C8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62E1FB01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2672FF4" w14:textId="4B5D3ACF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BA76E46" w14:textId="77777777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40" w:lineRule="exact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13E239D" w14:textId="7C17E0DE" w:rsidR="008C54BB" w:rsidRPr="007F4BE0" w:rsidRDefault="008C54BB" w:rsidP="00B7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40" w:lineRule="exact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8C54BB" w:rsidRPr="007F4BE0" w14:paraId="75F3255C" w14:textId="77777777" w:rsidTr="00872D05">
        <w:tc>
          <w:tcPr>
            <w:tcW w:w="2340" w:type="pct"/>
            <w:vAlign w:val="bottom"/>
          </w:tcPr>
          <w:p w14:paraId="4D582DD7" w14:textId="158388CF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4AE380AC" w14:textId="082005DE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1,975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4CC3216" w14:textId="77777777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8AA232C" w14:textId="72DD0BBE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1,016</w:t>
            </w:r>
          </w:p>
        </w:tc>
        <w:tc>
          <w:tcPr>
            <w:tcW w:w="113" w:type="pct"/>
            <w:shd w:val="clear" w:color="auto" w:fill="auto"/>
          </w:tcPr>
          <w:p w14:paraId="32143D21" w14:textId="77777777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4D79F56D" w14:textId="52A5F156" w:rsidR="008C54BB" w:rsidRPr="007F4BE0" w:rsidRDefault="008C54BB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5AC939A7" w14:textId="77777777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4B59A73" w14:textId="04F73631" w:rsidR="008C54BB" w:rsidRPr="007F4BE0" w:rsidRDefault="008C54BB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8C54BB" w:rsidRPr="007F4BE0" w14:paraId="3855AEB5" w14:textId="77777777" w:rsidTr="00C92D9C">
        <w:tc>
          <w:tcPr>
            <w:tcW w:w="2340" w:type="pct"/>
            <w:vAlign w:val="bottom"/>
          </w:tcPr>
          <w:p w14:paraId="485A51E1" w14:textId="77777777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บริษัทร่วม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4C03EE9E" w14:textId="77777777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4DE600FC" w14:textId="77777777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BC0985F" w14:textId="77777777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76A2194C" w14:textId="77777777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43B17FEE" w14:textId="77777777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0B85A91A" w14:textId="77777777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1B5038B" w14:textId="77777777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C54BB" w:rsidRPr="007F4BE0" w14:paraId="71118817" w14:textId="77777777" w:rsidTr="00C92D9C">
        <w:tc>
          <w:tcPr>
            <w:tcW w:w="2340" w:type="pct"/>
            <w:vAlign w:val="bottom"/>
          </w:tcPr>
          <w:p w14:paraId="4A1C2CF8" w14:textId="77777777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35F6106B" w14:textId="0AAF13EA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27,</w:t>
            </w:r>
            <w:r w:rsidR="00FE6BC5"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626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BE0A90C" w14:textId="77777777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4C1F279" w14:textId="34EED03B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824</w:t>
            </w:r>
          </w:p>
        </w:tc>
        <w:tc>
          <w:tcPr>
            <w:tcW w:w="113" w:type="pct"/>
            <w:shd w:val="clear" w:color="auto" w:fill="auto"/>
          </w:tcPr>
          <w:p w14:paraId="0F7FDFE1" w14:textId="77777777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37BC7F00" w14:textId="5D14D101" w:rsidR="008C54BB" w:rsidRPr="007F4BE0" w:rsidRDefault="00FE6BC5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theme="minorBidi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7F4B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395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5560E8AF" w14:textId="77777777" w:rsidR="008C54BB" w:rsidRPr="007F4BE0" w:rsidRDefault="008C54BB" w:rsidP="008C5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1CB5892" w14:textId="1E96F35B" w:rsidR="008C54BB" w:rsidRPr="007F4BE0" w:rsidRDefault="008C54BB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FB5155" w:rsidRPr="007F4BE0" w14:paraId="5472BEDF" w14:textId="77777777" w:rsidTr="00872D05">
        <w:tc>
          <w:tcPr>
            <w:tcW w:w="2340" w:type="pct"/>
            <w:vAlign w:val="bottom"/>
          </w:tcPr>
          <w:p w14:paraId="489EDD42" w14:textId="77777777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19B03F9" w14:textId="682CA8EE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3,393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02F41684" w14:textId="77777777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9107C20" w14:textId="39C0070F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2,843</w:t>
            </w:r>
          </w:p>
        </w:tc>
        <w:tc>
          <w:tcPr>
            <w:tcW w:w="113" w:type="pct"/>
            <w:shd w:val="clear" w:color="auto" w:fill="auto"/>
          </w:tcPr>
          <w:p w14:paraId="3876BDFB" w14:textId="77777777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3E63154F" w14:textId="06DB3221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7A354A58" w14:textId="77777777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971F938" w14:textId="1FD83D24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FB5155" w:rsidRPr="007F4BE0" w14:paraId="647725B0" w14:textId="77777777" w:rsidTr="00C92D9C">
        <w:tc>
          <w:tcPr>
            <w:tcW w:w="2340" w:type="pct"/>
            <w:vAlign w:val="bottom"/>
          </w:tcPr>
          <w:p w14:paraId="085CE5FB" w14:textId="77777777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587" w:type="pct"/>
            <w:shd w:val="clear" w:color="auto" w:fill="auto"/>
          </w:tcPr>
          <w:p w14:paraId="6EEF93F0" w14:textId="421529AE" w:rsidR="00FB5155" w:rsidRPr="007F4BE0" w:rsidRDefault="00E46D2F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85,364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780B6282" w14:textId="77777777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67CF0D09" w14:textId="6E1AFC29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72,904</w:t>
            </w:r>
          </w:p>
        </w:tc>
        <w:tc>
          <w:tcPr>
            <w:tcW w:w="113" w:type="pct"/>
            <w:shd w:val="clear" w:color="auto" w:fill="auto"/>
          </w:tcPr>
          <w:p w14:paraId="0D33FD32" w14:textId="77777777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E85225C" w14:textId="56F4F4B8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7483E9ED" w14:textId="77777777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3B22662" w14:textId="6AEA1CF6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FB5155" w:rsidRPr="007F4BE0" w14:paraId="15CFC32F" w14:textId="77777777" w:rsidTr="00C92D9C">
        <w:tc>
          <w:tcPr>
            <w:tcW w:w="2340" w:type="pct"/>
            <w:vAlign w:val="bottom"/>
          </w:tcPr>
          <w:p w14:paraId="49EDB198" w14:textId="77777777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3EC2FA32" w14:textId="77777777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5905322B" w14:textId="77777777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37628BF0" w14:textId="77777777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5A9F5ABD" w14:textId="77777777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2E68FBB9" w14:textId="22E00C46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0C8DB3BD" w14:textId="77777777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333510BC" w14:textId="77777777" w:rsidR="00FB5155" w:rsidRPr="007F4BE0" w:rsidRDefault="00FB5155" w:rsidP="00FB5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74A5" w:rsidRPr="007F4BE0" w14:paraId="28167D6E" w14:textId="77777777" w:rsidTr="00C92D9C">
        <w:tc>
          <w:tcPr>
            <w:tcW w:w="2340" w:type="pct"/>
            <w:vAlign w:val="bottom"/>
          </w:tcPr>
          <w:p w14:paraId="6A592365" w14:textId="775921E8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016F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7" w:type="pct"/>
            <w:shd w:val="clear" w:color="auto" w:fill="auto"/>
          </w:tcPr>
          <w:p w14:paraId="78AFD3E5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0C610236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09E9B93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5FC31497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59F9DBEB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61769D5C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E7FCE35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74A5" w:rsidRPr="007F4BE0" w14:paraId="58CAC5BC" w14:textId="77777777" w:rsidTr="00C92D9C">
        <w:tc>
          <w:tcPr>
            <w:tcW w:w="2340" w:type="pct"/>
            <w:vAlign w:val="bottom"/>
          </w:tcPr>
          <w:p w14:paraId="5E7F8F1B" w14:textId="338AA823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A24E9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7" w:type="pct"/>
            <w:shd w:val="clear" w:color="auto" w:fill="auto"/>
          </w:tcPr>
          <w:p w14:paraId="5EA1DF04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02F57EFD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1F155DEB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11C0C815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2BC89197" w14:textId="782C11EA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48861E07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C3ADA04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74A5" w:rsidRPr="007F4BE0" w14:paraId="06032F5E" w14:textId="77777777" w:rsidTr="00450AFA">
        <w:tc>
          <w:tcPr>
            <w:tcW w:w="2340" w:type="pct"/>
            <w:vAlign w:val="bottom"/>
          </w:tcPr>
          <w:p w14:paraId="7610A7EB" w14:textId="4D92601D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firstLine="9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806CE6A" w14:textId="77994501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31,749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829B603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3387485" w14:textId="29F2F286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37,421</w:t>
            </w:r>
          </w:p>
        </w:tc>
        <w:tc>
          <w:tcPr>
            <w:tcW w:w="113" w:type="pct"/>
            <w:shd w:val="clear" w:color="auto" w:fill="auto"/>
          </w:tcPr>
          <w:p w14:paraId="17DAED95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44D929BF" w14:textId="6FF9580B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23,942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5A235C34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9950C3D" w14:textId="0BCCC2EE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25,515</w:t>
            </w:r>
          </w:p>
        </w:tc>
      </w:tr>
      <w:tr w:rsidR="00E774A5" w:rsidRPr="007F4BE0" w14:paraId="52E97AE8" w14:textId="77777777" w:rsidTr="00E774A5">
        <w:tc>
          <w:tcPr>
            <w:tcW w:w="2340" w:type="pct"/>
            <w:vAlign w:val="bottom"/>
          </w:tcPr>
          <w:p w14:paraId="433CED42" w14:textId="14BF33A1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firstLine="9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6DB17" w14:textId="1C641996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97</w:t>
            </w:r>
            <w:r w:rsidR="006E3D8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6BEFBA39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817BD" w14:textId="3023828A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900</w:t>
            </w:r>
          </w:p>
        </w:tc>
        <w:tc>
          <w:tcPr>
            <w:tcW w:w="113" w:type="pct"/>
            <w:shd w:val="clear" w:color="auto" w:fill="auto"/>
          </w:tcPr>
          <w:p w14:paraId="25439164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2C2D7A1A" w14:textId="55F0E271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571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67B209F0" w14:textId="77777777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43BDE" w14:textId="5743FBB6" w:rsidR="00E774A5" w:rsidRPr="007F4BE0" w:rsidRDefault="00E774A5" w:rsidP="00E7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287</w:t>
            </w:r>
          </w:p>
        </w:tc>
      </w:tr>
      <w:tr w:rsidR="00745BE3" w:rsidRPr="007F4BE0" w14:paraId="5ECC893E" w14:textId="77777777" w:rsidTr="00E774A5">
        <w:tc>
          <w:tcPr>
            <w:tcW w:w="2340" w:type="pct"/>
            <w:vAlign w:val="bottom"/>
          </w:tcPr>
          <w:p w14:paraId="621CE627" w14:textId="782316DA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33C8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2333C8">
              <w:rPr>
                <w:rFonts w:ascii="Angsana New" w:hAnsi="Angsana New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65823" w14:textId="03A6163D" w:rsidR="00745BE3" w:rsidRPr="00E774A5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74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32,72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35FF4C2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3D793E" w14:textId="6D6B4B7C" w:rsidR="00745BE3" w:rsidRPr="00E774A5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74A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38,321</w:t>
            </w:r>
          </w:p>
        </w:tc>
        <w:tc>
          <w:tcPr>
            <w:tcW w:w="113" w:type="pct"/>
            <w:shd w:val="clear" w:color="auto" w:fill="auto"/>
          </w:tcPr>
          <w:p w14:paraId="6860ECEE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E4326" w14:textId="346E7A89" w:rsidR="00745BE3" w:rsidRPr="00E774A5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74A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24,513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4612EDBC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371279" w14:textId="6852B00F" w:rsidR="00745BE3" w:rsidRPr="00E774A5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9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74A5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25,802</w:t>
            </w:r>
          </w:p>
        </w:tc>
      </w:tr>
      <w:tr w:rsidR="00745BE3" w:rsidRPr="007F4BE0" w14:paraId="5DAF8727" w14:textId="77777777" w:rsidTr="00E774A5">
        <w:trPr>
          <w:trHeight w:val="179"/>
        </w:trPr>
        <w:tc>
          <w:tcPr>
            <w:tcW w:w="2340" w:type="pct"/>
            <w:vAlign w:val="bottom"/>
          </w:tcPr>
          <w:p w14:paraId="67B9EED5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0C3D04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678DA1E9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895138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11FDA890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386046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4CD22D9A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2C546C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5BE3" w:rsidRPr="007F4BE0" w14:paraId="30D66566" w14:textId="77777777" w:rsidTr="00C92D9C">
        <w:trPr>
          <w:trHeight w:val="80"/>
        </w:trPr>
        <w:tc>
          <w:tcPr>
            <w:tcW w:w="2340" w:type="pct"/>
            <w:vAlign w:val="bottom"/>
          </w:tcPr>
          <w:p w14:paraId="31E0CDCB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843AA6F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76EE14F3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6A6AA10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</w:tcPr>
          <w:p w14:paraId="62D6DDFC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680EF2E6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pct"/>
            <w:shd w:val="clear" w:color="auto" w:fill="auto"/>
            <w:vAlign w:val="bottom"/>
          </w:tcPr>
          <w:p w14:paraId="2089400B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C6A9B58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45BE3" w:rsidRPr="007F4BE0" w14:paraId="4BC7B3C9" w14:textId="77777777" w:rsidTr="00C92D9C">
        <w:trPr>
          <w:trHeight w:val="70"/>
        </w:trPr>
        <w:tc>
          <w:tcPr>
            <w:tcW w:w="2340" w:type="pct"/>
            <w:vAlign w:val="bottom"/>
          </w:tcPr>
          <w:p w14:paraId="2BFCB925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9579809" w14:textId="556C96C4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6,916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507051B5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FB6EAE" w14:textId="633CA5B8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6,602</w:t>
            </w:r>
          </w:p>
        </w:tc>
        <w:tc>
          <w:tcPr>
            <w:tcW w:w="113" w:type="pct"/>
            <w:shd w:val="clear" w:color="auto" w:fill="auto"/>
          </w:tcPr>
          <w:p w14:paraId="6BD218EC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7612FE8E" w14:textId="66F4FA75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51BC9248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A44C85F" w14:textId="2C352C38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45BE3" w:rsidRPr="007F4BE0" w14:paraId="674DEF60" w14:textId="77777777" w:rsidTr="00C92D9C">
        <w:trPr>
          <w:trHeight w:val="70"/>
        </w:trPr>
        <w:tc>
          <w:tcPr>
            <w:tcW w:w="2340" w:type="pct"/>
            <w:vAlign w:val="bottom"/>
          </w:tcPr>
          <w:p w14:paraId="71BCE386" w14:textId="00AD8778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67191B9" w14:textId="572A2331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963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7DF064C2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A565EBD" w14:textId="1CC149D1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13" w:type="pct"/>
            <w:shd w:val="clear" w:color="auto" w:fill="auto"/>
          </w:tcPr>
          <w:p w14:paraId="2E7D40AB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626A8F4" w14:textId="2E422705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642C6165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5A147D8" w14:textId="3748D7D4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45BE3" w:rsidRPr="007F4BE0" w14:paraId="02FA17BE" w14:textId="77777777" w:rsidTr="00C92D9C">
        <w:trPr>
          <w:trHeight w:val="70"/>
        </w:trPr>
        <w:tc>
          <w:tcPr>
            <w:tcW w:w="2340" w:type="pct"/>
            <w:vAlign w:val="bottom"/>
          </w:tcPr>
          <w:p w14:paraId="4749069A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578F20F4" w14:textId="736A46CB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4,872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28F016C5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DA64D26" w14:textId="32209366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20,175</w:t>
            </w:r>
          </w:p>
        </w:tc>
        <w:tc>
          <w:tcPr>
            <w:tcW w:w="113" w:type="pct"/>
            <w:shd w:val="clear" w:color="auto" w:fill="auto"/>
          </w:tcPr>
          <w:p w14:paraId="0FEA6C85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2F51E942" w14:textId="1C7F8ED0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4,872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746E52A1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764D988" w14:textId="2D2B531F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9" w:right="-107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20,175</w:t>
            </w:r>
          </w:p>
        </w:tc>
      </w:tr>
      <w:tr w:rsidR="00745BE3" w:rsidRPr="007F4BE0" w14:paraId="612FA6FA" w14:textId="77777777" w:rsidTr="00745BE3">
        <w:tc>
          <w:tcPr>
            <w:tcW w:w="2340" w:type="pct"/>
            <w:vAlign w:val="bottom"/>
          </w:tcPr>
          <w:p w14:paraId="260C7090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46470187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27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2D12813E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9F50243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89</w:t>
            </w:r>
          </w:p>
        </w:tc>
        <w:tc>
          <w:tcPr>
            <w:tcW w:w="113" w:type="pct"/>
            <w:shd w:val="clear" w:color="auto" w:fill="auto"/>
          </w:tcPr>
          <w:p w14:paraId="07649CE9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39E43E95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0441ACDB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690EF0D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45BE3" w:rsidRPr="007F4BE0" w14:paraId="0FBE0B25" w14:textId="77777777" w:rsidTr="00745BE3">
        <w:tc>
          <w:tcPr>
            <w:tcW w:w="2340" w:type="pct"/>
            <w:vAlign w:val="bottom"/>
          </w:tcPr>
          <w:p w14:paraId="6E13197C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6DC59138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4F611631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5A9D3196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5B8434E3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79EDC9CB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2636F14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BA90F55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45BE3" w:rsidRPr="007F4BE0" w14:paraId="6D051E90" w14:textId="77777777" w:rsidTr="00745BE3">
        <w:tc>
          <w:tcPr>
            <w:tcW w:w="2340" w:type="pct"/>
            <w:vAlign w:val="bottom"/>
          </w:tcPr>
          <w:p w14:paraId="7BDF92BE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4B0D6C72" w14:textId="63B5C05F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127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5D064121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3FD8885" w14:textId="5EB75090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132</w:t>
            </w:r>
          </w:p>
        </w:tc>
        <w:tc>
          <w:tcPr>
            <w:tcW w:w="113" w:type="pct"/>
            <w:shd w:val="clear" w:color="auto" w:fill="auto"/>
          </w:tcPr>
          <w:p w14:paraId="406B47FC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6EB55713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DDA6D83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FA80CEF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45BE3" w:rsidRPr="007F4BE0" w14:paraId="069D3EA9" w14:textId="77777777" w:rsidTr="00745BE3">
        <w:tc>
          <w:tcPr>
            <w:tcW w:w="2340" w:type="pct"/>
            <w:vAlign w:val="bottom"/>
          </w:tcPr>
          <w:p w14:paraId="550A8507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F9E4DCA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4,100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471AF59B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04D1020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6,210</w:t>
            </w:r>
          </w:p>
        </w:tc>
        <w:tc>
          <w:tcPr>
            <w:tcW w:w="113" w:type="pct"/>
            <w:shd w:val="clear" w:color="auto" w:fill="auto"/>
          </w:tcPr>
          <w:p w14:paraId="57708D24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3E37F1D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99037A1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CB2E8E4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45BE3" w:rsidRPr="007F4BE0" w14:paraId="71551582" w14:textId="77777777" w:rsidTr="00C92D9C">
        <w:tc>
          <w:tcPr>
            <w:tcW w:w="2340" w:type="pct"/>
            <w:vAlign w:val="bottom"/>
          </w:tcPr>
          <w:p w14:paraId="02A8768E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3D8D29F" w14:textId="59DD081F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535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0014D79D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AA04ED8" w14:textId="30F2B2A5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</w:rPr>
              <w:t>813</w:t>
            </w:r>
          </w:p>
        </w:tc>
        <w:tc>
          <w:tcPr>
            <w:tcW w:w="113" w:type="pct"/>
            <w:shd w:val="clear" w:color="auto" w:fill="auto"/>
          </w:tcPr>
          <w:p w14:paraId="32FD7FC6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421BA519" w14:textId="76234934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39998593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1A63BE8" w14:textId="34BA66B9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45BE3" w:rsidRPr="007F4BE0" w14:paraId="65605D6F" w14:textId="77777777" w:rsidTr="00EE1500">
        <w:tc>
          <w:tcPr>
            <w:tcW w:w="2340" w:type="pct"/>
            <w:vAlign w:val="bottom"/>
          </w:tcPr>
          <w:p w14:paraId="77DA4FAA" w14:textId="361D9A71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D2F362E" w14:textId="39EDB084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</w:rPr>
              <w:t>7,868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673E3B48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59751850" w14:textId="6F9CAF2E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</w:tcPr>
          <w:p w14:paraId="7C32A920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3E8F1853" w14:textId="4ECF29A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cstheme="minorBidi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2A510FB" w14:textId="77777777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200" w:hanging="20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1892514" w14:textId="1CA7D6A3" w:rsidR="00745BE3" w:rsidRPr="007F4BE0" w:rsidRDefault="00745BE3" w:rsidP="00745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90" w:firstLine="135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1A15CECF" w14:textId="77777777" w:rsidR="008A717A" w:rsidRPr="007F4BE0" w:rsidRDefault="008A7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F4C1765" w14:textId="583DB227" w:rsidR="00804175" w:rsidRPr="007F4BE0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6071CC" w:rsidRPr="007F4BE0">
        <w:rPr>
          <w:rFonts w:ascii="Angsana New" w:hAnsi="Angsana New" w:cs="Angsana New" w:hint="cs"/>
          <w:bCs/>
          <w:sz w:val="28"/>
          <w:szCs w:val="28"/>
        </w:rPr>
        <w:t>3</w:t>
      </w:r>
      <w:r w:rsidR="006071CC" w:rsidRPr="007F4BE0">
        <w:rPr>
          <w:rFonts w:ascii="Angsana New" w:hAnsi="Angsana New" w:cs="Angsana New"/>
          <w:bCs/>
          <w:sz w:val="28"/>
          <w:szCs w:val="28"/>
        </w:rPr>
        <w:t>0</w:t>
      </w:r>
      <w:r w:rsidR="006071CC" w:rsidRPr="007F4BE0">
        <w:rPr>
          <w:rFonts w:ascii="Angsana New" w:hAnsi="Angsana New" w:cs="Angsana New" w:hint="cs"/>
          <w:bCs/>
          <w:sz w:val="28"/>
          <w:szCs w:val="28"/>
        </w:rPr>
        <w:t xml:space="preserve"> </w:t>
      </w:r>
      <w:r w:rsidR="00F6667B" w:rsidRPr="007F4BE0">
        <w:rPr>
          <w:rFonts w:ascii="Angsana New" w:hAnsi="Angsana New" w:cs="Angsana New" w:hint="cs"/>
          <w:b/>
          <w:sz w:val="28"/>
          <w:szCs w:val="28"/>
          <w:cs/>
        </w:rPr>
        <w:t>กันยา</w:t>
      </w:r>
      <w:r w:rsidR="006071CC" w:rsidRPr="007F4BE0">
        <w:rPr>
          <w:rFonts w:ascii="Angsana New" w:hAnsi="Angsana New" w:cs="Angsana New" w:hint="cs"/>
          <w:b/>
          <w:sz w:val="28"/>
          <w:szCs w:val="28"/>
          <w:cs/>
        </w:rPr>
        <w:t xml:space="preserve">ยน </w:t>
      </w:r>
      <w:r w:rsidR="00BF0225" w:rsidRPr="007F4BE0">
        <w:rPr>
          <w:rFonts w:asciiTheme="majorBidi" w:hAnsiTheme="majorBidi" w:cstheme="majorBidi"/>
          <w:sz w:val="28"/>
          <w:szCs w:val="28"/>
        </w:rPr>
        <w:t>2563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และ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7F4BE0">
        <w:rPr>
          <w:rFonts w:asciiTheme="majorBidi" w:hAnsiTheme="majorBidi" w:cstheme="majorBidi"/>
          <w:sz w:val="28"/>
          <w:szCs w:val="28"/>
        </w:rPr>
        <w:t>31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F0225" w:rsidRPr="007F4BE0">
        <w:rPr>
          <w:rFonts w:asciiTheme="majorBidi" w:hAnsiTheme="majorBidi" w:cstheme="majorBidi"/>
          <w:sz w:val="28"/>
          <w:szCs w:val="28"/>
        </w:rPr>
        <w:t>2562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026F1568" w14:textId="77777777" w:rsidR="00612CD3" w:rsidRPr="007F4BE0" w:rsidRDefault="00612CD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16"/>
        <w:gridCol w:w="270"/>
        <w:gridCol w:w="1094"/>
        <w:gridCol w:w="275"/>
        <w:gridCol w:w="1078"/>
        <w:gridCol w:w="257"/>
        <w:gridCol w:w="1131"/>
      </w:tblGrid>
      <w:tr w:rsidR="00804175" w:rsidRPr="007F4BE0" w14:paraId="6FB865DF" w14:textId="77777777" w:rsidTr="00AC3B24">
        <w:trPr>
          <w:tblHeader/>
        </w:trPr>
        <w:tc>
          <w:tcPr>
            <w:tcW w:w="2156" w:type="pct"/>
          </w:tcPr>
          <w:p w14:paraId="37AB88B4" w14:textId="0B5ACE3E" w:rsidR="00804175" w:rsidRPr="007F4BE0" w:rsidRDefault="00804175" w:rsidP="00F85FE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1" w:type="pct"/>
            <w:gridSpan w:val="3"/>
          </w:tcPr>
          <w:p w14:paraId="4AA8390E" w14:textId="142887C8" w:rsidR="00804175" w:rsidRPr="007F4BE0" w:rsidRDefault="0080417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2A1BBDB" w14:textId="77777777" w:rsidR="00804175" w:rsidRPr="007F4BE0" w:rsidRDefault="0080417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pct"/>
            <w:gridSpan w:val="3"/>
          </w:tcPr>
          <w:p w14:paraId="01B09E5F" w14:textId="6635201C" w:rsidR="00804175" w:rsidRPr="007F4BE0" w:rsidRDefault="0080417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67B" w:rsidRPr="007F4BE0" w14:paraId="28331891" w14:textId="77777777" w:rsidTr="009C7CC6">
        <w:trPr>
          <w:tblHeader/>
        </w:trPr>
        <w:tc>
          <w:tcPr>
            <w:tcW w:w="2156" w:type="pct"/>
          </w:tcPr>
          <w:p w14:paraId="1029012C" w14:textId="77777777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</w:tcPr>
          <w:p w14:paraId="101EA16C" w14:textId="5A20A52F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</w:tcPr>
          <w:p w14:paraId="022354B3" w14:textId="77777777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20750DCD" w14:textId="48300710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</w:tcPr>
          <w:p w14:paraId="459F42D9" w14:textId="77777777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9D4535B" w14:textId="150D1341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0" w:type="pct"/>
          </w:tcPr>
          <w:p w14:paraId="318E7957" w14:textId="77777777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41D1C9AF" w14:textId="3FD079DC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6667B" w:rsidRPr="007F4BE0" w14:paraId="6355C962" w14:textId="77777777" w:rsidTr="009C7CC6">
        <w:trPr>
          <w:tblHeader/>
        </w:trPr>
        <w:tc>
          <w:tcPr>
            <w:tcW w:w="2156" w:type="pct"/>
          </w:tcPr>
          <w:p w14:paraId="4B422BEC" w14:textId="4F13315C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2" w:name="_Hlk35959253"/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8" w:type="pct"/>
          </w:tcPr>
          <w:p w14:paraId="449BCDE2" w14:textId="25097C60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28362614" w14:textId="77777777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405F91FA" w14:textId="1480EDDC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" w:type="pct"/>
          </w:tcPr>
          <w:p w14:paraId="2D6FECF4" w14:textId="77777777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9E20AE8" w14:textId="5D1A50CB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0" w:type="pct"/>
          </w:tcPr>
          <w:p w14:paraId="2FC93DF3" w14:textId="77777777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565A5AAF" w14:textId="20E2BE5A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6667B" w:rsidRPr="007F4BE0" w14:paraId="263F8192" w14:textId="77777777" w:rsidTr="00AC3B24">
        <w:trPr>
          <w:tblHeader/>
        </w:trPr>
        <w:tc>
          <w:tcPr>
            <w:tcW w:w="2156" w:type="pct"/>
          </w:tcPr>
          <w:p w14:paraId="6D1B9E53" w14:textId="13ED073E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4" w:type="pct"/>
            <w:gridSpan w:val="7"/>
          </w:tcPr>
          <w:p w14:paraId="5795BB4E" w14:textId="32337CD6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bookmarkEnd w:id="2"/>
      <w:tr w:rsidR="00450AFA" w:rsidRPr="007F4BE0" w14:paraId="10E70A39" w14:textId="77777777" w:rsidTr="009C7CC6">
        <w:tc>
          <w:tcPr>
            <w:tcW w:w="2156" w:type="pct"/>
          </w:tcPr>
          <w:p w14:paraId="5BF052E7" w14:textId="77777777" w:rsidR="00450AFA" w:rsidRPr="007F4BE0" w:rsidRDefault="00450AFA" w:rsidP="0045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2DA95730" w14:textId="6D2CD74C" w:rsidR="00450AFA" w:rsidRPr="007F4BE0" w:rsidRDefault="00450AFA" w:rsidP="0045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4829C29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31ADB4ED" w14:textId="6C562174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7002AE61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1E8A79D" w14:textId="143BE011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1,120</w:t>
            </w:r>
          </w:p>
        </w:tc>
        <w:tc>
          <w:tcPr>
            <w:tcW w:w="140" w:type="pct"/>
          </w:tcPr>
          <w:p w14:paraId="45730CEC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69C3A03C" w14:textId="66B0F3D0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7,366</w:t>
            </w:r>
          </w:p>
        </w:tc>
      </w:tr>
      <w:tr w:rsidR="00450AFA" w:rsidRPr="007F4BE0" w14:paraId="6663870E" w14:textId="77777777" w:rsidTr="009C7CC6">
        <w:tc>
          <w:tcPr>
            <w:tcW w:w="2156" w:type="pct"/>
          </w:tcPr>
          <w:p w14:paraId="0A7FD9D1" w14:textId="159600A8" w:rsidR="00450AFA" w:rsidRPr="007F4BE0" w:rsidRDefault="00450AFA" w:rsidP="0045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บริษัทร่วมและ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08" w:type="pct"/>
          </w:tcPr>
          <w:p w14:paraId="65D3E7BD" w14:textId="6C4C5E4A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10,649</w:t>
            </w:r>
          </w:p>
        </w:tc>
        <w:tc>
          <w:tcPr>
            <w:tcW w:w="147" w:type="pct"/>
          </w:tcPr>
          <w:p w14:paraId="0D6E1C13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5437B348" w14:textId="7E4172C5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30,312</w:t>
            </w:r>
          </w:p>
        </w:tc>
        <w:tc>
          <w:tcPr>
            <w:tcW w:w="150" w:type="pct"/>
          </w:tcPr>
          <w:p w14:paraId="77E5BBB4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35ECD78" w14:textId="580FBB39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3,289</w:t>
            </w:r>
          </w:p>
        </w:tc>
        <w:tc>
          <w:tcPr>
            <w:tcW w:w="140" w:type="pct"/>
          </w:tcPr>
          <w:p w14:paraId="26FD4FC9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5EEA87AB" w14:textId="496B8FCD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2,077</w:t>
            </w:r>
          </w:p>
        </w:tc>
      </w:tr>
      <w:tr w:rsidR="00450AFA" w:rsidRPr="007F4BE0" w14:paraId="6EB340D7" w14:textId="77777777" w:rsidTr="009C7CC6">
        <w:tc>
          <w:tcPr>
            <w:tcW w:w="2156" w:type="pct"/>
          </w:tcPr>
          <w:p w14:paraId="789D8E23" w14:textId="26118CEA" w:rsidR="00450AFA" w:rsidRPr="007F4BE0" w:rsidRDefault="00450AFA" w:rsidP="0045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7F4BE0" w:rsidDel="008C19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F62DCB6" w14:textId="48CA3B70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47" w:type="pct"/>
          </w:tcPr>
          <w:p w14:paraId="1EB9FFAC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0921CE2" w14:textId="0857EFCC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892</w:t>
            </w:r>
          </w:p>
        </w:tc>
        <w:tc>
          <w:tcPr>
            <w:tcW w:w="150" w:type="pct"/>
          </w:tcPr>
          <w:p w14:paraId="606AFB2B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3327E23" w14:textId="6E8E6BBF" w:rsidR="00450AFA" w:rsidRPr="007F4BE0" w:rsidRDefault="00450AFA" w:rsidP="0045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431DAC34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6464162A" w14:textId="2DA2DAAB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3,198</w:t>
            </w:r>
          </w:p>
        </w:tc>
      </w:tr>
      <w:tr w:rsidR="00450AFA" w:rsidRPr="007F4BE0" w14:paraId="46BC4FFD" w14:textId="77777777" w:rsidTr="009C7CC6">
        <w:tc>
          <w:tcPr>
            <w:tcW w:w="2156" w:type="pct"/>
          </w:tcPr>
          <w:p w14:paraId="7D9E1CF0" w14:textId="03364E7E" w:rsidR="00450AFA" w:rsidRPr="007F4BE0" w:rsidRDefault="00450AFA" w:rsidP="0045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11570996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11,172</w:t>
            </w:r>
          </w:p>
        </w:tc>
        <w:tc>
          <w:tcPr>
            <w:tcW w:w="147" w:type="pct"/>
          </w:tcPr>
          <w:p w14:paraId="02876C40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40B35D68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34,204</w:t>
            </w:r>
          </w:p>
        </w:tc>
        <w:tc>
          <w:tcPr>
            <w:tcW w:w="150" w:type="pct"/>
          </w:tcPr>
          <w:p w14:paraId="49AF9D61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68C869C2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4,409</w:t>
            </w:r>
          </w:p>
        </w:tc>
        <w:tc>
          <w:tcPr>
            <w:tcW w:w="140" w:type="pct"/>
          </w:tcPr>
          <w:p w14:paraId="274CA64A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702D0D63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12,641</w:t>
            </w:r>
          </w:p>
        </w:tc>
      </w:tr>
    </w:tbl>
    <w:p w14:paraId="3923EC71" w14:textId="6F4D5CE5" w:rsidR="00FE3093" w:rsidRPr="007F4BE0" w:rsidRDefault="00FE3093">
      <w:pPr>
        <w:rPr>
          <w:rFonts w:asciiTheme="majorBidi" w:hAnsiTheme="majorBidi" w:cstheme="majorBidi"/>
          <w:sz w:val="16"/>
          <w:szCs w:val="16"/>
        </w:rPr>
      </w:pPr>
      <w:bookmarkStart w:id="3" w:name="_Hlk39302751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16"/>
        <w:gridCol w:w="270"/>
        <w:gridCol w:w="1118"/>
        <w:gridCol w:w="252"/>
        <w:gridCol w:w="1063"/>
        <w:gridCol w:w="272"/>
        <w:gridCol w:w="1131"/>
      </w:tblGrid>
      <w:tr w:rsidR="009C7CC6" w:rsidRPr="007F4BE0" w14:paraId="2AC29B43" w14:textId="77777777" w:rsidTr="009C7CC6">
        <w:tc>
          <w:tcPr>
            <w:tcW w:w="2156" w:type="pct"/>
          </w:tcPr>
          <w:p w14:paraId="3704F9E9" w14:textId="2A55D047" w:rsidR="009C7CC6" w:rsidRPr="007F4BE0" w:rsidRDefault="009C7CC6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64" w:type="pct"/>
            <w:gridSpan w:val="3"/>
          </w:tcPr>
          <w:p w14:paraId="0C9A89A4" w14:textId="0F744E4A" w:rsidR="009C7CC6" w:rsidRPr="007F4BE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F9F08D6" w14:textId="77777777" w:rsidR="009C7CC6" w:rsidRPr="007F4BE0" w:rsidRDefault="009C7CC6" w:rsidP="0060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3" w:type="pct"/>
            <w:gridSpan w:val="3"/>
          </w:tcPr>
          <w:p w14:paraId="3F6BEF28" w14:textId="332114C6" w:rsidR="009C7CC6" w:rsidRPr="007F4BE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67B" w:rsidRPr="007F4BE0" w14:paraId="2DBFD9FD" w14:textId="77777777" w:rsidTr="00AC3B24">
        <w:tc>
          <w:tcPr>
            <w:tcW w:w="2156" w:type="pct"/>
          </w:tcPr>
          <w:p w14:paraId="1AD6A2FD" w14:textId="77777777" w:rsidR="00F6667B" w:rsidRPr="007F4BE0" w:rsidRDefault="00F6667B" w:rsidP="00F6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08" w:type="pct"/>
          </w:tcPr>
          <w:p w14:paraId="37377FDB" w14:textId="64C03889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</w:tcPr>
          <w:p w14:paraId="6730B405" w14:textId="77777777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52771E40" w14:textId="102E81C5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" w:type="pct"/>
          </w:tcPr>
          <w:p w14:paraId="3ED04F72" w14:textId="77777777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5884AC38" w14:textId="7DE029F9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" w:type="pct"/>
          </w:tcPr>
          <w:p w14:paraId="74CFB815" w14:textId="77777777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6" w:type="pct"/>
          </w:tcPr>
          <w:p w14:paraId="5FD5F25E" w14:textId="00A7E311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6667B" w:rsidRPr="007F4BE0" w14:paraId="4E3B2C99" w14:textId="77777777" w:rsidTr="00AC3B24">
        <w:tc>
          <w:tcPr>
            <w:tcW w:w="2156" w:type="pct"/>
          </w:tcPr>
          <w:p w14:paraId="5F6CC9A6" w14:textId="7264B063" w:rsidR="00F6667B" w:rsidRPr="007F4BE0" w:rsidRDefault="00F6667B" w:rsidP="00F6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2C5C5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08" w:type="pct"/>
          </w:tcPr>
          <w:p w14:paraId="6B80C6C9" w14:textId="7A273AF3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4656F2EC" w14:textId="77777777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10B222C7" w14:textId="760DD184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7" w:type="pct"/>
          </w:tcPr>
          <w:p w14:paraId="1CECD402" w14:textId="77777777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448E0E8B" w14:textId="7093F4B3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" w:type="pct"/>
          </w:tcPr>
          <w:p w14:paraId="18D0BEB8" w14:textId="77777777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6" w:type="pct"/>
          </w:tcPr>
          <w:p w14:paraId="1B31529E" w14:textId="440C3253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6667B" w:rsidRPr="007F4BE0" w14:paraId="45CB94E8" w14:textId="77777777" w:rsidTr="009C7CC6">
        <w:tc>
          <w:tcPr>
            <w:tcW w:w="2156" w:type="pct"/>
          </w:tcPr>
          <w:p w14:paraId="583D45D1" w14:textId="29B355C6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4" w:type="pct"/>
            <w:gridSpan w:val="7"/>
          </w:tcPr>
          <w:p w14:paraId="2FED831C" w14:textId="5F110411" w:rsidR="00F6667B" w:rsidRPr="007F4BE0" w:rsidRDefault="00F6667B" w:rsidP="00F66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0AFA" w:rsidRPr="007F4BE0" w14:paraId="478A5B1C" w14:textId="77777777" w:rsidTr="00AC3B24">
        <w:tc>
          <w:tcPr>
            <w:tcW w:w="2156" w:type="pct"/>
          </w:tcPr>
          <w:p w14:paraId="6891FC91" w14:textId="6A2F9D19" w:rsidR="00450AFA" w:rsidRPr="007F4BE0" w:rsidRDefault="00450AFA" w:rsidP="0045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43933F16" w14:textId="6F5ECEE8" w:rsidR="00450AFA" w:rsidRPr="007F4BE0" w:rsidRDefault="00450AFA" w:rsidP="0045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2E804DD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1A0F4BE8" w14:textId="004C665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7DFD0E8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405E4C04" w14:textId="5C1EC415" w:rsidR="00450AFA" w:rsidRPr="007F4BE0" w:rsidRDefault="001F47CB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13,486</w:t>
            </w:r>
          </w:p>
        </w:tc>
        <w:tc>
          <w:tcPr>
            <w:tcW w:w="148" w:type="pct"/>
          </w:tcPr>
          <w:p w14:paraId="7C971954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4BB3B096" w14:textId="1CFB612F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10,611</w:t>
            </w:r>
          </w:p>
        </w:tc>
      </w:tr>
      <w:tr w:rsidR="00450AFA" w:rsidRPr="007F4BE0" w14:paraId="77CE6837" w14:textId="77777777" w:rsidTr="00AC3B24">
        <w:tc>
          <w:tcPr>
            <w:tcW w:w="2156" w:type="pct"/>
            <w:vAlign w:val="bottom"/>
          </w:tcPr>
          <w:p w14:paraId="18317CA7" w14:textId="3FAAB135" w:rsidR="00450AFA" w:rsidRPr="007F4BE0" w:rsidRDefault="00450AFA" w:rsidP="0045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8" w:type="pct"/>
          </w:tcPr>
          <w:p w14:paraId="3D87DEB8" w14:textId="23348DF9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27,613</w:t>
            </w:r>
          </w:p>
        </w:tc>
        <w:tc>
          <w:tcPr>
            <w:tcW w:w="147" w:type="pct"/>
          </w:tcPr>
          <w:p w14:paraId="207820B2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B8B1D10" w14:textId="181EEF25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20,146</w:t>
            </w:r>
          </w:p>
        </w:tc>
        <w:tc>
          <w:tcPr>
            <w:tcW w:w="137" w:type="pct"/>
          </w:tcPr>
          <w:p w14:paraId="62E6C4D4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4A19E6EF" w14:textId="34B37E88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5,728</w:t>
            </w:r>
          </w:p>
        </w:tc>
        <w:tc>
          <w:tcPr>
            <w:tcW w:w="148" w:type="pct"/>
          </w:tcPr>
          <w:p w14:paraId="5EBD4A92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1EE2A486" w14:textId="40229AA0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450AFA" w:rsidRPr="007F4BE0" w14:paraId="6CAE88E4" w14:textId="77777777" w:rsidTr="00AC3B24">
        <w:tc>
          <w:tcPr>
            <w:tcW w:w="2156" w:type="pct"/>
          </w:tcPr>
          <w:p w14:paraId="44CEEB88" w14:textId="125D1207" w:rsidR="00450AFA" w:rsidRPr="007F4BE0" w:rsidRDefault="00450AFA" w:rsidP="0045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12E8F9B" w14:textId="45EADABE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6B2AC4"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47" w:type="pct"/>
          </w:tcPr>
          <w:p w14:paraId="024806ED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03E6EDE" w14:textId="145F6573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26,751</w:t>
            </w:r>
          </w:p>
        </w:tc>
        <w:tc>
          <w:tcPr>
            <w:tcW w:w="137" w:type="pct"/>
          </w:tcPr>
          <w:p w14:paraId="162FFA0B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99835BD" w14:textId="6509EAEA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48" w:type="pct"/>
          </w:tcPr>
          <w:p w14:paraId="6F5260E9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65CAEE6" w14:textId="734BE74A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19,825</w:t>
            </w:r>
          </w:p>
        </w:tc>
      </w:tr>
      <w:tr w:rsidR="00450AFA" w:rsidRPr="007F4BE0" w14:paraId="57D51536" w14:textId="77777777" w:rsidTr="00AC3B24">
        <w:tc>
          <w:tcPr>
            <w:tcW w:w="2156" w:type="pct"/>
          </w:tcPr>
          <w:p w14:paraId="44B02E73" w14:textId="162CD4E3" w:rsidR="00450AFA" w:rsidRPr="007F4BE0" w:rsidRDefault="00450AFA" w:rsidP="0045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5F2C6E6" w14:textId="0EC4507F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28,248</w:t>
            </w:r>
          </w:p>
        </w:tc>
        <w:tc>
          <w:tcPr>
            <w:tcW w:w="147" w:type="pct"/>
          </w:tcPr>
          <w:p w14:paraId="3DC52638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F5802D1" w14:textId="78E557B1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46,897</w:t>
            </w:r>
          </w:p>
        </w:tc>
        <w:tc>
          <w:tcPr>
            <w:tcW w:w="137" w:type="pct"/>
          </w:tcPr>
          <w:p w14:paraId="7E70E8E9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CA41C71" w14:textId="1A5049FB" w:rsidR="00450AFA" w:rsidRPr="007F4BE0" w:rsidRDefault="005328EE" w:rsidP="001F4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</w:t>
            </w:r>
            <w:r w:rsidR="001F47CB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849</w:t>
            </w:r>
          </w:p>
        </w:tc>
        <w:tc>
          <w:tcPr>
            <w:tcW w:w="148" w:type="pct"/>
          </w:tcPr>
          <w:p w14:paraId="4EE4072C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CF400F2" w14:textId="3D0357EB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30,566</w:t>
            </w:r>
          </w:p>
        </w:tc>
      </w:tr>
      <w:tr w:rsidR="00450AFA" w:rsidRPr="007F4BE0" w14:paraId="17D3594D" w14:textId="77777777" w:rsidTr="00AC3B24">
        <w:trPr>
          <w:trHeight w:val="233"/>
        </w:trPr>
        <w:tc>
          <w:tcPr>
            <w:tcW w:w="2156" w:type="pct"/>
          </w:tcPr>
          <w:p w14:paraId="73FDAF32" w14:textId="77777777" w:rsidR="00450AFA" w:rsidRPr="007F4BE0" w:rsidRDefault="00450AFA" w:rsidP="00450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6371749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6A852AC0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11C602C9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pct"/>
          </w:tcPr>
          <w:p w14:paraId="7465963C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84164FE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</w:tcPr>
          <w:p w14:paraId="7FCC655F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5F59EC83" w14:textId="77777777" w:rsidR="00450AFA" w:rsidRPr="007F4BE0" w:rsidRDefault="00450AFA" w:rsidP="00450A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bookmarkEnd w:id="3"/>
    </w:tbl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2"/>
        <w:gridCol w:w="1071"/>
        <w:gridCol w:w="233"/>
        <w:gridCol w:w="1113"/>
        <w:gridCol w:w="234"/>
        <w:gridCol w:w="1006"/>
        <w:gridCol w:w="233"/>
        <w:gridCol w:w="909"/>
        <w:gridCol w:w="233"/>
        <w:gridCol w:w="968"/>
        <w:gridCol w:w="233"/>
        <w:gridCol w:w="1015"/>
      </w:tblGrid>
      <w:tr w:rsidR="00E24E76" w:rsidRPr="007F4BE0" w14:paraId="7FAF4073" w14:textId="77777777" w:rsidTr="00AC3B24">
        <w:trPr>
          <w:tblHeader/>
        </w:trPr>
        <w:tc>
          <w:tcPr>
            <w:tcW w:w="1932" w:type="dxa"/>
            <w:vAlign w:val="bottom"/>
          </w:tcPr>
          <w:p w14:paraId="6C4240F0" w14:textId="39942CB7" w:rsidR="00E24E76" w:rsidRPr="007F4BE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7" w:type="dxa"/>
            <w:gridSpan w:val="3"/>
            <w:vAlign w:val="bottom"/>
          </w:tcPr>
          <w:p w14:paraId="44C221F6" w14:textId="5F40437D" w:rsidR="00E24E76" w:rsidRPr="007F4BE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4" w:type="dxa"/>
            <w:vAlign w:val="bottom"/>
          </w:tcPr>
          <w:p w14:paraId="669DAE0F" w14:textId="77777777" w:rsidR="00E24E76" w:rsidRPr="007F4BE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97" w:type="dxa"/>
            <w:gridSpan w:val="7"/>
            <w:vAlign w:val="bottom"/>
          </w:tcPr>
          <w:p w14:paraId="4A2B7188" w14:textId="7F0926B5" w:rsidR="00E24E76" w:rsidRPr="007F4BE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24E76" w:rsidRPr="007F4BE0" w14:paraId="72182EAE" w14:textId="77777777" w:rsidTr="00AC3B24">
        <w:trPr>
          <w:tblHeader/>
        </w:trPr>
        <w:tc>
          <w:tcPr>
            <w:tcW w:w="1932" w:type="dxa"/>
            <w:shd w:val="clear" w:color="auto" w:fill="auto"/>
            <w:vAlign w:val="bottom"/>
          </w:tcPr>
          <w:p w14:paraId="01487803" w14:textId="585B14EB" w:rsidR="00E24E76" w:rsidRPr="007F4BE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71" w:type="dxa"/>
            <w:vAlign w:val="bottom"/>
          </w:tcPr>
          <w:p w14:paraId="5430C4DC" w14:textId="77777777" w:rsidR="00E24E76" w:rsidRPr="007F4BE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DFD077C" w14:textId="5A8187D1" w:rsidR="00E24E76" w:rsidRPr="007F4BE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24E76"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24E76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1F150401" w14:textId="77777777" w:rsidR="00E24E76" w:rsidRPr="007F4BE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44759D5" w14:textId="77777777" w:rsidR="00E24E76" w:rsidRPr="007F4BE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04DEE16" w14:textId="505AC316" w:rsidR="00E24E76" w:rsidRPr="007F4BE0" w:rsidRDefault="00802C3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="00F6667B"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ยน</w:t>
            </w:r>
          </w:p>
        </w:tc>
        <w:tc>
          <w:tcPr>
            <w:tcW w:w="234" w:type="dxa"/>
            <w:vAlign w:val="bottom"/>
          </w:tcPr>
          <w:p w14:paraId="08B39431" w14:textId="77777777" w:rsidR="00E24E76" w:rsidRPr="007F4BE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6C48D93D" w14:textId="77777777" w:rsidR="00E24E76" w:rsidRPr="007F4BE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1C2F744" w14:textId="09CFD5EE" w:rsidR="00E24E76" w:rsidRPr="007F4BE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24E76"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24E76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6F94BA27" w14:textId="77777777" w:rsidR="00E24E76" w:rsidRPr="007F4BE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37B64AD4" w14:textId="77777777" w:rsidR="00E24E76" w:rsidRPr="007F4BE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vAlign w:val="bottom"/>
          </w:tcPr>
          <w:p w14:paraId="676166C7" w14:textId="77777777" w:rsidR="00E24E76" w:rsidRPr="007F4BE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EB0D03D" w14:textId="77777777" w:rsidR="00E24E76" w:rsidRPr="007F4BE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vAlign w:val="bottom"/>
          </w:tcPr>
          <w:p w14:paraId="003175E0" w14:textId="77777777" w:rsidR="00E24E76" w:rsidRPr="007F4BE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0483D152" w14:textId="77777777" w:rsidR="00E24E76" w:rsidRPr="007F4BE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001DA15" w14:textId="233E5A0E" w:rsidR="00E24E76" w:rsidRPr="007F4BE0" w:rsidRDefault="00802C3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="00F6667B"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ยน</w:t>
            </w:r>
          </w:p>
        </w:tc>
      </w:tr>
      <w:tr w:rsidR="00BF58A5" w:rsidRPr="007F4BE0" w14:paraId="05B09794" w14:textId="77777777" w:rsidTr="00AC3B24">
        <w:trPr>
          <w:tblHeader/>
        </w:trPr>
        <w:tc>
          <w:tcPr>
            <w:tcW w:w="1932" w:type="dxa"/>
            <w:vAlign w:val="bottom"/>
          </w:tcPr>
          <w:p w14:paraId="24C3B51C" w14:textId="6AB84AE3" w:rsidR="00BF58A5" w:rsidRPr="007F4BE0" w:rsidRDefault="00E25039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 w:rsidR="0033705D" w:rsidRPr="007F4BE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ระยะสั้น</w:t>
            </w:r>
          </w:p>
        </w:tc>
        <w:tc>
          <w:tcPr>
            <w:tcW w:w="1071" w:type="dxa"/>
            <w:vAlign w:val="bottom"/>
          </w:tcPr>
          <w:p w14:paraId="0307BC3B" w14:textId="5D5BD2D7" w:rsidR="00BF58A5" w:rsidRPr="007F4BE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3" w:type="dxa"/>
            <w:vAlign w:val="bottom"/>
          </w:tcPr>
          <w:p w14:paraId="5ACCDABB" w14:textId="77777777" w:rsidR="00BF58A5" w:rsidRPr="007F4BE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7FF013B8" w14:textId="71911510" w:rsidR="00BF58A5" w:rsidRPr="007F4BE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4" w:type="dxa"/>
            <w:vAlign w:val="bottom"/>
          </w:tcPr>
          <w:p w14:paraId="38317E3E" w14:textId="77777777" w:rsidR="00BF58A5" w:rsidRPr="007F4BE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DC4E8DD" w14:textId="2BC3AFBC" w:rsidR="00BF58A5" w:rsidRPr="007F4BE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3" w:type="dxa"/>
            <w:vAlign w:val="bottom"/>
          </w:tcPr>
          <w:p w14:paraId="6626460B" w14:textId="77777777" w:rsidR="00BF58A5" w:rsidRPr="007F4BE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6559F314" w14:textId="77777777" w:rsidR="00BF58A5" w:rsidRPr="007F4BE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3" w:type="dxa"/>
            <w:vAlign w:val="bottom"/>
          </w:tcPr>
          <w:p w14:paraId="46CF335C" w14:textId="77777777" w:rsidR="00BF58A5" w:rsidRPr="007F4BE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5F23C3F" w14:textId="77777777" w:rsidR="00BF58A5" w:rsidRPr="007F4BE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3" w:type="dxa"/>
            <w:vAlign w:val="bottom"/>
          </w:tcPr>
          <w:p w14:paraId="08FDFEFA" w14:textId="77777777" w:rsidR="00BF58A5" w:rsidRPr="007F4BE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132B783E" w14:textId="748C92B4" w:rsidR="00BF58A5" w:rsidRPr="007F4BE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F58A5" w:rsidRPr="007F4BE0" w14:paraId="3462500A" w14:textId="77777777" w:rsidTr="00AC3B24">
        <w:trPr>
          <w:tblHeader/>
        </w:trPr>
        <w:tc>
          <w:tcPr>
            <w:tcW w:w="1932" w:type="dxa"/>
          </w:tcPr>
          <w:p w14:paraId="62B3ACF4" w14:textId="1D1EFCA5" w:rsidR="00BF58A5" w:rsidRPr="007F4BE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7" w:type="dxa"/>
            <w:gridSpan w:val="3"/>
          </w:tcPr>
          <w:p w14:paraId="21FF0294" w14:textId="77777777" w:rsidR="00BF58A5" w:rsidRPr="007F4BE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4" w:type="dxa"/>
          </w:tcPr>
          <w:p w14:paraId="4F12BDDC" w14:textId="77777777" w:rsidR="00BF58A5" w:rsidRPr="007F4BE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7" w:type="dxa"/>
            <w:gridSpan w:val="7"/>
          </w:tcPr>
          <w:p w14:paraId="1D0A6F73" w14:textId="146636CA" w:rsidR="00BF58A5" w:rsidRPr="007F4BE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13215D" w:rsidRPr="007F4BE0" w14:paraId="0D2BCE98" w14:textId="77777777" w:rsidTr="00AC3B24">
        <w:tc>
          <w:tcPr>
            <w:tcW w:w="1932" w:type="dxa"/>
          </w:tcPr>
          <w:p w14:paraId="14F50BAC" w14:textId="03C87C75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71" w:type="dxa"/>
          </w:tcPr>
          <w:p w14:paraId="17CD85DA" w14:textId="65AC2822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6.50</w:t>
            </w:r>
          </w:p>
        </w:tc>
        <w:tc>
          <w:tcPr>
            <w:tcW w:w="233" w:type="dxa"/>
          </w:tcPr>
          <w:p w14:paraId="4294B0CC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D4F4937" w14:textId="5F96491C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C69F5"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45B8AB48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88FBD00" w14:textId="275A1B8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63,000</w:t>
            </w:r>
          </w:p>
        </w:tc>
        <w:tc>
          <w:tcPr>
            <w:tcW w:w="233" w:type="dxa"/>
          </w:tcPr>
          <w:p w14:paraId="1D528CA8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02EAD2D7" w14:textId="53F8FDFA" w:rsidR="0013215D" w:rsidRPr="007F4BE0" w:rsidRDefault="00A92A50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5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05A7325D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7A43CC5C" w14:textId="208D6483" w:rsidR="0013215D" w:rsidRPr="007F4BE0" w:rsidRDefault="00F815B7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69F5"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63</w:t>
            </w:r>
            <w:r w:rsidR="001C69F5" w:rsidRPr="007F4BE0">
              <w:rPr>
                <w:rFonts w:asciiTheme="majorBidi" w:hAnsiTheme="majorBidi" w:cstheme="majorBidi"/>
                <w:sz w:val="28"/>
                <w:szCs w:val="28"/>
              </w:rPr>
              <w:t>,000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1603ED8F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2FBD5327" w14:textId="617083DC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215D" w:rsidRPr="007F4BE0" w14:paraId="67B3DC24" w14:textId="77777777" w:rsidTr="00AC3B24">
        <w:tc>
          <w:tcPr>
            <w:tcW w:w="1932" w:type="dxa"/>
          </w:tcPr>
          <w:p w14:paraId="47891B90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</w:tcPr>
          <w:p w14:paraId="71F3440B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1C8646F2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665C6995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024B77C3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43E2645" w14:textId="6AD162DE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63,000</w:t>
            </w:r>
          </w:p>
        </w:tc>
        <w:tc>
          <w:tcPr>
            <w:tcW w:w="233" w:type="dxa"/>
          </w:tcPr>
          <w:p w14:paraId="7F4EE1E8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</w:tcPr>
          <w:p w14:paraId="103D8502" w14:textId="09EE497A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5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23245DCB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</w:tcPr>
          <w:p w14:paraId="452EF3D6" w14:textId="4D6A8146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354D3056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6D4413AE" w14:textId="347F7E31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DF788A8" w14:textId="77777777" w:rsidR="00BF58A5" w:rsidRPr="007F4BE0" w:rsidRDefault="00BF58A5" w:rsidP="00F66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7"/>
        <w:gridCol w:w="1074"/>
        <w:gridCol w:w="269"/>
        <w:gridCol w:w="1074"/>
        <w:gridCol w:w="269"/>
        <w:gridCol w:w="990"/>
        <w:gridCol w:w="269"/>
        <w:gridCol w:w="809"/>
        <w:gridCol w:w="90"/>
        <w:gridCol w:w="180"/>
        <w:gridCol w:w="89"/>
        <w:gridCol w:w="852"/>
        <w:gridCol w:w="269"/>
        <w:gridCol w:w="989"/>
      </w:tblGrid>
      <w:tr w:rsidR="00ED38E4" w:rsidRPr="007F4BE0" w14:paraId="6ACE053F" w14:textId="77777777" w:rsidTr="00006007">
        <w:trPr>
          <w:tblHeader/>
        </w:trPr>
        <w:tc>
          <w:tcPr>
            <w:tcW w:w="1980" w:type="dxa"/>
            <w:vAlign w:val="bottom"/>
          </w:tcPr>
          <w:p w14:paraId="4B2FFBBE" w14:textId="77777777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AD98ADC" w14:textId="74C36915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56B0BD70" w14:textId="77777777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9"/>
            <w:vAlign w:val="bottom"/>
          </w:tcPr>
          <w:p w14:paraId="55604F46" w14:textId="5B605828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D38E4" w:rsidRPr="007F4BE0" w14:paraId="6C6E7D05" w14:textId="77777777" w:rsidTr="00006007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7CAC3366" w14:textId="5F33D725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753CD772" w14:textId="77777777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A22394F" w14:textId="3981AC64" w:rsidR="00ED38E4" w:rsidRPr="007F4BE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D38E4"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38E4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DFD6025" w14:textId="77777777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5E3A1F" w14:textId="77777777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5E8601A" w14:textId="4778AD7A" w:rsidR="00ED38E4" w:rsidRPr="007F4BE0" w:rsidRDefault="00802C3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="00F6667B"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ยน</w:t>
            </w:r>
          </w:p>
        </w:tc>
        <w:tc>
          <w:tcPr>
            <w:tcW w:w="270" w:type="dxa"/>
            <w:vAlign w:val="bottom"/>
          </w:tcPr>
          <w:p w14:paraId="0EBB78B3" w14:textId="77777777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1227CB" w14:textId="77777777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88D7C7F" w14:textId="1C433CF3" w:rsidR="00ED38E4" w:rsidRPr="007F4BE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D38E4"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38E4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6EE079A" w14:textId="77777777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A67544" w14:textId="77777777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0ED6EC4" w14:textId="77777777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FBF56D4" w14:textId="77777777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A72E625" w14:textId="77777777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F3FF32" w14:textId="77777777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F91EE45" w14:textId="2E065903" w:rsidR="00ED38E4" w:rsidRPr="007F4BE0" w:rsidRDefault="00802C3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="00F6667B"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ยน</w:t>
            </w:r>
          </w:p>
        </w:tc>
      </w:tr>
      <w:tr w:rsidR="0033705D" w:rsidRPr="007F4BE0" w14:paraId="3473ADF0" w14:textId="77777777" w:rsidTr="00006007">
        <w:trPr>
          <w:tblHeader/>
        </w:trPr>
        <w:tc>
          <w:tcPr>
            <w:tcW w:w="1980" w:type="dxa"/>
            <w:vAlign w:val="bottom"/>
          </w:tcPr>
          <w:p w14:paraId="65BF0C3F" w14:textId="16549EA9" w:rsidR="0033705D" w:rsidRPr="007F4BE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6D45A839" w14:textId="1DE9F53C" w:rsidR="0033705D" w:rsidRPr="007F4BE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bottom"/>
          </w:tcPr>
          <w:p w14:paraId="24537CA8" w14:textId="77777777" w:rsidR="0033705D" w:rsidRPr="007F4BE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E20CE1" w14:textId="2F23D2D3" w:rsidR="0033705D" w:rsidRPr="007F4BE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4814D108" w14:textId="77777777" w:rsidR="0033705D" w:rsidRPr="007F4BE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A3E9B5" w14:textId="329B22FD" w:rsidR="0033705D" w:rsidRPr="007F4BE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bottom"/>
          </w:tcPr>
          <w:p w14:paraId="6849C1BB" w14:textId="77777777" w:rsidR="0033705D" w:rsidRPr="007F4BE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09A223C" w14:textId="77777777" w:rsidR="0033705D" w:rsidRPr="007F4BE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gridSpan w:val="2"/>
            <w:vAlign w:val="bottom"/>
          </w:tcPr>
          <w:p w14:paraId="642048F0" w14:textId="77777777" w:rsidR="0033705D" w:rsidRPr="007F4BE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9B03D1" w14:textId="77777777" w:rsidR="0033705D" w:rsidRPr="007F4BE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6EE4097" w14:textId="77777777" w:rsidR="0033705D" w:rsidRPr="007F4BE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30CEA0" w14:textId="245AC41E" w:rsidR="0033705D" w:rsidRPr="007F4BE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D38E4" w:rsidRPr="007F4BE0" w14:paraId="174F8CB7" w14:textId="77777777" w:rsidTr="00006007">
        <w:trPr>
          <w:tblHeader/>
        </w:trPr>
        <w:tc>
          <w:tcPr>
            <w:tcW w:w="1980" w:type="dxa"/>
          </w:tcPr>
          <w:p w14:paraId="54E4938C" w14:textId="77777777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FFD4703" w14:textId="77777777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29A202D" w14:textId="77777777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9"/>
          </w:tcPr>
          <w:p w14:paraId="3DD108E8" w14:textId="2028370B" w:rsidR="00ED38E4" w:rsidRPr="007F4BE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13215D" w:rsidRPr="007F4BE0" w14:paraId="1830A622" w14:textId="77777777" w:rsidTr="00006007">
        <w:tc>
          <w:tcPr>
            <w:tcW w:w="1980" w:type="dxa"/>
          </w:tcPr>
          <w:p w14:paraId="13F3A542" w14:textId="1E69C69C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5179917" w14:textId="4EE44363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2.86 - 7.50</w:t>
            </w:r>
          </w:p>
        </w:tc>
        <w:tc>
          <w:tcPr>
            <w:tcW w:w="270" w:type="dxa"/>
          </w:tcPr>
          <w:p w14:paraId="7558BF19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A827AD" w14:textId="41B61D63" w:rsidR="0013215D" w:rsidRPr="007F4BE0" w:rsidRDefault="001F47CB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2.05</w:t>
            </w:r>
            <w:r w:rsid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92A50"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92A50" w:rsidRPr="007F4BE0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270" w:type="dxa"/>
          </w:tcPr>
          <w:p w14:paraId="160712F5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6F0531" w14:textId="257BDA79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141,920</w:t>
            </w:r>
          </w:p>
        </w:tc>
        <w:tc>
          <w:tcPr>
            <w:tcW w:w="270" w:type="dxa"/>
          </w:tcPr>
          <w:p w14:paraId="4626E784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D8C8E10" w14:textId="6DD00178" w:rsidR="0013215D" w:rsidRPr="007F4BE0" w:rsidRDefault="001F47CB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13215D" w:rsidRPr="007F4BE0">
              <w:rPr>
                <w:rFonts w:asciiTheme="majorBidi" w:hAnsiTheme="majorBidi" w:cstheme="majorBidi"/>
                <w:sz w:val="28"/>
                <w:szCs w:val="28"/>
              </w:rPr>
              <w:t>,400</w:t>
            </w:r>
          </w:p>
        </w:tc>
        <w:tc>
          <w:tcPr>
            <w:tcW w:w="270" w:type="dxa"/>
            <w:gridSpan w:val="2"/>
          </w:tcPr>
          <w:p w14:paraId="7432F737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242FF66" w14:textId="56269AA5" w:rsidR="0013215D" w:rsidRPr="007F4BE0" w:rsidRDefault="001F47CB" w:rsidP="00655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(53,000)</w:t>
            </w:r>
          </w:p>
        </w:tc>
        <w:tc>
          <w:tcPr>
            <w:tcW w:w="270" w:type="dxa"/>
          </w:tcPr>
          <w:p w14:paraId="3F4CE72A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4CFA72" w14:textId="25685224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166,320</w:t>
            </w:r>
          </w:p>
        </w:tc>
      </w:tr>
      <w:tr w:rsidR="0013215D" w:rsidRPr="007F4BE0" w14:paraId="0D0CB8A2" w14:textId="77777777" w:rsidTr="00006007">
        <w:tc>
          <w:tcPr>
            <w:tcW w:w="1980" w:type="dxa"/>
          </w:tcPr>
          <w:p w14:paraId="7C1164A5" w14:textId="0426B5D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กิจการ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424EFF88" w14:textId="0C0D0BAA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6.50</w:t>
            </w:r>
          </w:p>
        </w:tc>
        <w:tc>
          <w:tcPr>
            <w:tcW w:w="270" w:type="dxa"/>
          </w:tcPr>
          <w:p w14:paraId="6BADEC54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05040" w14:textId="237FA2D9" w:rsidR="0013215D" w:rsidRPr="007F4BE0" w:rsidRDefault="001C69F5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2352EF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3170B1" w14:textId="06D94102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63,000</w:t>
            </w:r>
          </w:p>
        </w:tc>
        <w:tc>
          <w:tcPr>
            <w:tcW w:w="270" w:type="dxa"/>
          </w:tcPr>
          <w:p w14:paraId="07BD164A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C0CBC24" w14:textId="62C9F159" w:rsidR="0013215D" w:rsidRPr="007F4BE0" w:rsidRDefault="006558F1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5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F9AB82D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985D01" w14:textId="2F362933" w:rsidR="0013215D" w:rsidRPr="007F4BE0" w:rsidRDefault="00F815B7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3215D" w:rsidRPr="007F4BE0">
              <w:rPr>
                <w:rFonts w:asciiTheme="majorBidi" w:hAnsiTheme="majorBidi" w:cstheme="majorBidi"/>
                <w:sz w:val="28"/>
                <w:szCs w:val="28"/>
              </w:rPr>
              <w:t>63,000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934D438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BE2E8E" w14:textId="2E24015A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215D" w:rsidRPr="007F4BE0" w14:paraId="72BBF24F" w14:textId="77777777" w:rsidTr="00D35395">
        <w:tc>
          <w:tcPr>
            <w:tcW w:w="1980" w:type="dxa"/>
          </w:tcPr>
          <w:p w14:paraId="37823046" w14:textId="2619E9ED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1882C0C1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2975FE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A06EDC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C9C2D2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439E0B" w14:textId="03E17228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204</w:t>
            </w: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270" w:type="dxa"/>
          </w:tcPr>
          <w:p w14:paraId="55130F32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73ACD1A" w14:textId="3267D609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5DB336B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5504299" w14:textId="548AEA3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0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17C04C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38FFD9" w14:textId="36549E1B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166,320</w:t>
            </w:r>
          </w:p>
        </w:tc>
      </w:tr>
      <w:tr w:rsidR="0013215D" w:rsidRPr="007F4BE0" w14:paraId="4C906C68" w14:textId="77777777" w:rsidTr="00D35395">
        <w:tc>
          <w:tcPr>
            <w:tcW w:w="1980" w:type="dxa"/>
          </w:tcPr>
          <w:p w14:paraId="048D4BBA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B9ECA7B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CA9518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C68D56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29115A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D8BA639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74D4B6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A113BA3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22996E2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08E3E8F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0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02C180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0C62545" w14:textId="77777777" w:rsidR="0013215D" w:rsidRPr="007F4BE0" w:rsidRDefault="0013215D" w:rsidP="001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16"/>
        <w:gridCol w:w="270"/>
        <w:gridCol w:w="1094"/>
        <w:gridCol w:w="24"/>
        <w:gridCol w:w="252"/>
        <w:gridCol w:w="1063"/>
        <w:gridCol w:w="15"/>
        <w:gridCol w:w="257"/>
        <w:gridCol w:w="1131"/>
      </w:tblGrid>
      <w:tr w:rsidR="00D35395" w:rsidRPr="007F4BE0" w14:paraId="276288C9" w14:textId="77777777" w:rsidTr="00F870D8">
        <w:trPr>
          <w:tblHeader/>
        </w:trPr>
        <w:tc>
          <w:tcPr>
            <w:tcW w:w="2156" w:type="pct"/>
          </w:tcPr>
          <w:p w14:paraId="778F5474" w14:textId="77777777" w:rsidR="00D35395" w:rsidRPr="007F4BE0" w:rsidRDefault="00D35395" w:rsidP="00F870D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1" w:type="pct"/>
            <w:gridSpan w:val="3"/>
          </w:tcPr>
          <w:p w14:paraId="50A7D003" w14:textId="77777777" w:rsidR="00D35395" w:rsidRPr="007F4BE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50E3F641" w14:textId="77777777" w:rsidR="00D35395" w:rsidRPr="007F4BE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pct"/>
            <w:gridSpan w:val="4"/>
          </w:tcPr>
          <w:p w14:paraId="546AFC6B" w14:textId="77777777" w:rsidR="00D35395" w:rsidRPr="007F4BE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0A3D" w:rsidRPr="007F4BE0" w14:paraId="584CD2E0" w14:textId="77777777" w:rsidTr="00D35395">
        <w:trPr>
          <w:tblHeader/>
        </w:trPr>
        <w:tc>
          <w:tcPr>
            <w:tcW w:w="2156" w:type="pct"/>
          </w:tcPr>
          <w:p w14:paraId="0A2660CA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</w:tcPr>
          <w:p w14:paraId="7D5BC9B8" w14:textId="0CF30863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7" w:type="pct"/>
          </w:tcPr>
          <w:p w14:paraId="45569BB8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26A0AFB2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  <w:gridSpan w:val="2"/>
          </w:tcPr>
          <w:p w14:paraId="7D810EEF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5B26EDC5" w14:textId="0FD9B401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0" w:type="pct"/>
          </w:tcPr>
          <w:p w14:paraId="7F7C7DA6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65ED3666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00A3D" w:rsidRPr="007F4BE0" w14:paraId="6EC72E97" w14:textId="77777777" w:rsidTr="00D35395">
        <w:trPr>
          <w:tblHeader/>
        </w:trPr>
        <w:tc>
          <w:tcPr>
            <w:tcW w:w="2156" w:type="pct"/>
          </w:tcPr>
          <w:p w14:paraId="1642C3D4" w14:textId="77777777" w:rsidR="00500A3D" w:rsidRPr="00416123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1612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08" w:type="pct"/>
          </w:tcPr>
          <w:p w14:paraId="1A5F5770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56AA18BC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5683D536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" w:type="pct"/>
            <w:gridSpan w:val="2"/>
          </w:tcPr>
          <w:p w14:paraId="1A976E8F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3E7913AE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0" w:type="pct"/>
          </w:tcPr>
          <w:p w14:paraId="45F4C8BC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5AC5BBEC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00A3D" w:rsidRPr="007F4BE0" w14:paraId="26453A0A" w14:textId="77777777" w:rsidTr="00F870D8">
        <w:trPr>
          <w:tblHeader/>
        </w:trPr>
        <w:tc>
          <w:tcPr>
            <w:tcW w:w="2156" w:type="pct"/>
          </w:tcPr>
          <w:p w14:paraId="6A53393C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4" w:type="pct"/>
            <w:gridSpan w:val="9"/>
          </w:tcPr>
          <w:p w14:paraId="15C79FAC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0A3D" w:rsidRPr="007F4BE0" w14:paraId="732E38CF" w14:textId="77777777" w:rsidTr="00F870D8">
        <w:tc>
          <w:tcPr>
            <w:tcW w:w="2156" w:type="pct"/>
          </w:tcPr>
          <w:p w14:paraId="48D06015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7D02E648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349647E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gridSpan w:val="2"/>
          </w:tcPr>
          <w:p w14:paraId="61A13E37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01DCBB58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0C0BE003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3E9D79AE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3A51E796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0A3D" w:rsidRPr="007F4BE0" w14:paraId="105852A3" w14:textId="77777777" w:rsidTr="00F870D8">
        <w:tc>
          <w:tcPr>
            <w:tcW w:w="2156" w:type="pct"/>
          </w:tcPr>
          <w:p w14:paraId="4F465CCD" w14:textId="77777777" w:rsidR="00500A3D" w:rsidRPr="007F4BE0" w:rsidRDefault="00500A3D" w:rsidP="0050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59630B33" w14:textId="77777777" w:rsidR="00500A3D" w:rsidRPr="007F4BE0" w:rsidRDefault="00500A3D" w:rsidP="0050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7B17E7D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gridSpan w:val="2"/>
          </w:tcPr>
          <w:p w14:paraId="7F4E6EE0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7F009609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5488D17A" w14:textId="209914EB" w:rsidR="00500A3D" w:rsidRPr="007F4BE0" w:rsidRDefault="004B4D43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8" w:type="pct"/>
            <w:gridSpan w:val="2"/>
          </w:tcPr>
          <w:p w14:paraId="1FD9190D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66A2D87E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0A3D" w:rsidRPr="007F4BE0" w14:paraId="67C86D27" w14:textId="77777777" w:rsidTr="00F870D8">
        <w:tc>
          <w:tcPr>
            <w:tcW w:w="2156" w:type="pct"/>
          </w:tcPr>
          <w:p w14:paraId="2766EA2B" w14:textId="7DE881E5" w:rsidR="00500A3D" w:rsidRPr="007F4BE0" w:rsidRDefault="00500A3D" w:rsidP="0050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2323AE1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C09999D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56E7A4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C013C9E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67F6285" w14:textId="5CF3EAB9" w:rsidR="00500A3D" w:rsidRPr="007F4BE0" w:rsidRDefault="004B4D43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230</w:t>
            </w:r>
          </w:p>
        </w:tc>
        <w:tc>
          <w:tcPr>
            <w:tcW w:w="148" w:type="pct"/>
            <w:gridSpan w:val="2"/>
          </w:tcPr>
          <w:p w14:paraId="3FF38273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7BE05276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5493D39" w14:textId="422E55CD" w:rsidR="00D35395" w:rsidRPr="007F4BE0" w:rsidRDefault="00D35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8"/>
        <w:gridCol w:w="1119"/>
        <w:gridCol w:w="10"/>
        <w:gridCol w:w="255"/>
        <w:gridCol w:w="55"/>
        <w:gridCol w:w="1007"/>
        <w:gridCol w:w="236"/>
        <w:gridCol w:w="35"/>
        <w:gridCol w:w="988"/>
        <w:gridCol w:w="236"/>
        <w:gridCol w:w="31"/>
        <w:gridCol w:w="896"/>
        <w:gridCol w:w="236"/>
        <w:gridCol w:w="32"/>
        <w:gridCol w:w="808"/>
        <w:gridCol w:w="236"/>
        <w:gridCol w:w="1015"/>
        <w:gridCol w:w="7"/>
      </w:tblGrid>
      <w:tr w:rsidR="00B47633" w:rsidRPr="007F4BE0" w14:paraId="2EEF2B39" w14:textId="77777777" w:rsidTr="00AE2FEA">
        <w:trPr>
          <w:gridAfter w:val="1"/>
          <w:wAfter w:w="7" w:type="dxa"/>
        </w:trPr>
        <w:tc>
          <w:tcPr>
            <w:tcW w:w="1978" w:type="dxa"/>
            <w:vAlign w:val="bottom"/>
          </w:tcPr>
          <w:p w14:paraId="1E34E969" w14:textId="330333E3" w:rsidR="00B47633" w:rsidRPr="007F4BE0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6" w:type="dxa"/>
            <w:gridSpan w:val="5"/>
            <w:vAlign w:val="bottom"/>
          </w:tcPr>
          <w:p w14:paraId="6EEB20AE" w14:textId="77777777" w:rsidR="00B47633" w:rsidRPr="007F4BE0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1" w:type="dxa"/>
            <w:gridSpan w:val="2"/>
            <w:vAlign w:val="bottom"/>
          </w:tcPr>
          <w:p w14:paraId="4D51B49D" w14:textId="77777777" w:rsidR="00B47633" w:rsidRPr="007F4BE0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78" w:type="dxa"/>
            <w:gridSpan w:val="9"/>
            <w:vAlign w:val="bottom"/>
          </w:tcPr>
          <w:p w14:paraId="528AB92F" w14:textId="77777777" w:rsidR="00B47633" w:rsidRPr="007F4BE0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5DBD" w:rsidRPr="007F4BE0" w14:paraId="196AD764" w14:textId="77777777" w:rsidTr="00CE3A09">
        <w:trPr>
          <w:gridAfter w:val="1"/>
          <w:wAfter w:w="7" w:type="dxa"/>
        </w:trPr>
        <w:tc>
          <w:tcPr>
            <w:tcW w:w="1978" w:type="dxa"/>
            <w:vAlign w:val="center"/>
          </w:tcPr>
          <w:p w14:paraId="136FA5FC" w14:textId="2EB613CA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25B041D1" w14:textId="651BF2A0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B2D0414" w14:textId="1A2201EB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3D3F82C6" w14:textId="1754617F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5" w:type="dxa"/>
            <w:gridSpan w:val="2"/>
            <w:vAlign w:val="center"/>
          </w:tcPr>
          <w:p w14:paraId="4888B1AF" w14:textId="77777777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5D7F80B2" w14:textId="77777777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90F4933" w14:textId="6580B669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="00500A3D"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ยน</w:t>
            </w:r>
          </w:p>
          <w:p w14:paraId="3F15528D" w14:textId="48E88A37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1" w:type="dxa"/>
            <w:gridSpan w:val="2"/>
            <w:vAlign w:val="center"/>
          </w:tcPr>
          <w:p w14:paraId="300CCC1B" w14:textId="77777777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76C340F8" w14:textId="77777777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BA05C23" w14:textId="77777777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75FEFC53" w14:textId="11FB6FE0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7" w:type="dxa"/>
            <w:gridSpan w:val="2"/>
            <w:vAlign w:val="center"/>
          </w:tcPr>
          <w:p w14:paraId="5222F828" w14:textId="77777777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75F8D83F" w14:textId="77777777" w:rsidR="007F335A" w:rsidRPr="007F4BE0" w:rsidRDefault="007F335A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E26896" w14:textId="77777777" w:rsidR="007F335A" w:rsidRPr="007F4BE0" w:rsidRDefault="007F335A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97080D" w14:textId="668CE963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68" w:type="dxa"/>
            <w:gridSpan w:val="2"/>
            <w:vAlign w:val="center"/>
          </w:tcPr>
          <w:p w14:paraId="171C9552" w14:textId="77777777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vAlign w:val="center"/>
          </w:tcPr>
          <w:p w14:paraId="3E991FEA" w14:textId="3BF419D3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ผลต่างอัตรา</w:t>
            </w:r>
            <w:r w:rsidRPr="007F4BE0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236" w:type="dxa"/>
            <w:vAlign w:val="center"/>
          </w:tcPr>
          <w:p w14:paraId="136A2588" w14:textId="77777777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14:paraId="0EAA8D08" w14:textId="77777777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FF12F6B" w14:textId="11AAB6A0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="00500A3D"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ยน</w:t>
            </w:r>
          </w:p>
          <w:p w14:paraId="6A2E9DDB" w14:textId="22B4E89A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95DBD" w:rsidRPr="007F4BE0" w14:paraId="577FECBE" w14:textId="77777777" w:rsidTr="00CE3A09">
        <w:trPr>
          <w:gridAfter w:val="1"/>
          <w:wAfter w:w="7" w:type="dxa"/>
        </w:trPr>
        <w:tc>
          <w:tcPr>
            <w:tcW w:w="1978" w:type="dxa"/>
            <w:vAlign w:val="center"/>
          </w:tcPr>
          <w:p w14:paraId="32D5E255" w14:textId="327E34A3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2446" w:type="dxa"/>
            <w:gridSpan w:val="5"/>
          </w:tcPr>
          <w:p w14:paraId="5258A9E6" w14:textId="77777777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1" w:type="dxa"/>
            <w:gridSpan w:val="2"/>
          </w:tcPr>
          <w:p w14:paraId="2E7AC049" w14:textId="77777777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8" w:type="dxa"/>
            <w:gridSpan w:val="9"/>
          </w:tcPr>
          <w:p w14:paraId="362F814B" w14:textId="77777777" w:rsidR="00A95DBD" w:rsidRPr="007F4BE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69F5" w:rsidRPr="007F4BE0" w14:paraId="1BE4C53A" w14:textId="77777777" w:rsidTr="00F57723">
        <w:trPr>
          <w:gridAfter w:val="1"/>
          <w:wAfter w:w="7" w:type="dxa"/>
        </w:trPr>
        <w:tc>
          <w:tcPr>
            <w:tcW w:w="1978" w:type="dxa"/>
          </w:tcPr>
          <w:p w14:paraId="26DEFD92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</w:p>
          <w:p w14:paraId="48DD3B19" w14:textId="60689312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1119" w:type="dxa"/>
          </w:tcPr>
          <w:p w14:paraId="6A3113E8" w14:textId="67BC3843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LIBOR+3, 6.70</w:t>
            </w:r>
          </w:p>
        </w:tc>
        <w:tc>
          <w:tcPr>
            <w:tcW w:w="265" w:type="dxa"/>
            <w:gridSpan w:val="2"/>
          </w:tcPr>
          <w:p w14:paraId="77D5A5B6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5A432FAD" w14:textId="3BF0889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LIBOR+3, 6.70</w:t>
            </w:r>
          </w:p>
        </w:tc>
        <w:tc>
          <w:tcPr>
            <w:tcW w:w="271" w:type="dxa"/>
            <w:gridSpan w:val="2"/>
            <w:vAlign w:val="bottom"/>
          </w:tcPr>
          <w:p w14:paraId="5E88E3BA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52D33E9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953548" w14:textId="734D6D44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57,033</w:t>
            </w:r>
          </w:p>
        </w:tc>
        <w:tc>
          <w:tcPr>
            <w:tcW w:w="267" w:type="dxa"/>
            <w:gridSpan w:val="2"/>
            <w:vAlign w:val="bottom"/>
          </w:tcPr>
          <w:p w14:paraId="2B29D569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7EECF734" w14:textId="397B71E9" w:rsidR="001C69F5" w:rsidRPr="007F4BE0" w:rsidRDefault="00162350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12235" w:rsidRPr="007F4BE0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972154" w:rsidRPr="007F4BE0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  <w:vAlign w:val="bottom"/>
          </w:tcPr>
          <w:p w14:paraId="63D492D4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vAlign w:val="bottom"/>
          </w:tcPr>
          <w:p w14:paraId="6D11C27A" w14:textId="075D02F0" w:rsidR="001C69F5" w:rsidRPr="007F4BE0" w:rsidRDefault="00972154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3,25</w:t>
            </w:r>
            <w:r w:rsidR="008D562B"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5D5EBF00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16D2466F" w14:textId="2D695BC2" w:rsidR="001C69F5" w:rsidRPr="007F4BE0" w:rsidRDefault="00972154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57,55</w:t>
            </w:r>
            <w:r w:rsidR="008D562B"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1C69F5" w:rsidRPr="007F4BE0" w14:paraId="1B879A6D" w14:textId="77777777" w:rsidTr="00A95DBD">
        <w:trPr>
          <w:gridAfter w:val="1"/>
          <w:wAfter w:w="7" w:type="dxa"/>
        </w:trPr>
        <w:tc>
          <w:tcPr>
            <w:tcW w:w="1978" w:type="dxa"/>
          </w:tcPr>
          <w:p w14:paraId="0457822B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  <w:p w14:paraId="36ACE341" w14:textId="53B29052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19" w:type="dxa"/>
          </w:tcPr>
          <w:p w14:paraId="21971340" w14:textId="37750CFD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MLR-1.25, LIBOR+3</w:t>
            </w:r>
          </w:p>
        </w:tc>
        <w:tc>
          <w:tcPr>
            <w:tcW w:w="265" w:type="dxa"/>
            <w:gridSpan w:val="2"/>
          </w:tcPr>
          <w:p w14:paraId="3BCA4189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594102F4" w14:textId="7619C232" w:rsidR="001C69F5" w:rsidRPr="007F4BE0" w:rsidRDefault="00437BA9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MLR-</w:t>
            </w:r>
            <w:r w:rsidR="001D21B1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1.2</w:t>
            </w:r>
            <w:r w:rsidRPr="007F4BE0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5</w:t>
            </w:r>
            <w:r w:rsidR="001C69F5" w:rsidRPr="007F4BE0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, LIBOR+3</w:t>
            </w:r>
          </w:p>
        </w:tc>
        <w:tc>
          <w:tcPr>
            <w:tcW w:w="271" w:type="dxa"/>
            <w:gridSpan w:val="2"/>
            <w:vAlign w:val="bottom"/>
          </w:tcPr>
          <w:p w14:paraId="2E1B30D8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26568A9D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2D9F04" w14:textId="660B718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113,271</w:t>
            </w:r>
          </w:p>
        </w:tc>
        <w:tc>
          <w:tcPr>
            <w:tcW w:w="267" w:type="dxa"/>
            <w:gridSpan w:val="2"/>
            <w:vAlign w:val="bottom"/>
          </w:tcPr>
          <w:p w14:paraId="453A4068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66C5BB75" w14:textId="6291BB97" w:rsidR="001C69F5" w:rsidRPr="007F4BE0" w:rsidRDefault="00162350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D21B1">
              <w:rPr>
                <w:rFonts w:asciiTheme="majorBidi" w:hAnsiTheme="majorBidi" w:cstheme="majorBidi"/>
                <w:sz w:val="28"/>
                <w:szCs w:val="28"/>
              </w:rPr>
              <w:t>10,325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  <w:vAlign w:val="bottom"/>
          </w:tcPr>
          <w:p w14:paraId="4AB56400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vAlign w:val="bottom"/>
          </w:tcPr>
          <w:p w14:paraId="2BCA2E71" w14:textId="77948CD3" w:rsidR="001C69F5" w:rsidRPr="007F4BE0" w:rsidRDefault="001D21B1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4,671</w:t>
            </w:r>
          </w:p>
        </w:tc>
        <w:tc>
          <w:tcPr>
            <w:tcW w:w="236" w:type="dxa"/>
            <w:vAlign w:val="bottom"/>
          </w:tcPr>
          <w:p w14:paraId="066461BF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540694CF" w14:textId="72579F43" w:rsidR="001C69F5" w:rsidRPr="007F4BE0" w:rsidRDefault="00162350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107,617</w:t>
            </w:r>
          </w:p>
        </w:tc>
      </w:tr>
      <w:tr w:rsidR="001C69F5" w:rsidRPr="007F4BE0" w14:paraId="301B02B8" w14:textId="77777777" w:rsidTr="00A95DBD">
        <w:trPr>
          <w:gridAfter w:val="1"/>
          <w:wAfter w:w="7" w:type="dxa"/>
        </w:trPr>
        <w:tc>
          <w:tcPr>
            <w:tcW w:w="1978" w:type="dxa"/>
          </w:tcPr>
          <w:p w14:paraId="3C3BF72D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9" w:type="dxa"/>
          </w:tcPr>
          <w:p w14:paraId="6386604C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3529337A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08A8B06E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4A852F05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269C275" w14:textId="27736803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170,304</w:t>
            </w:r>
          </w:p>
        </w:tc>
        <w:tc>
          <w:tcPr>
            <w:tcW w:w="267" w:type="dxa"/>
            <w:gridSpan w:val="2"/>
          </w:tcPr>
          <w:p w14:paraId="5E55F511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22A7830A" w14:textId="5D89CD6E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0F5AE5C3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2D2D1620" w14:textId="67CA78D1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5B68A84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6ECA8F8" w14:textId="0F613D67" w:rsidR="001C69F5" w:rsidRPr="007F4BE0" w:rsidRDefault="00162350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165,17</w:t>
            </w:r>
            <w:r w:rsidR="006558F1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1C69F5" w:rsidRPr="007F4BE0" w14:paraId="2E704984" w14:textId="77777777" w:rsidTr="00A95DBD">
        <w:trPr>
          <w:gridAfter w:val="1"/>
          <w:wAfter w:w="7" w:type="dxa"/>
        </w:trPr>
        <w:tc>
          <w:tcPr>
            <w:tcW w:w="1978" w:type="dxa"/>
          </w:tcPr>
          <w:p w14:paraId="7EEDCF81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</w:tcPr>
          <w:p w14:paraId="043E928F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6F8933D0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7D95B7C8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73B8725B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06081342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7ED78ABD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2DF2649B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470A502C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71B274DC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3A03B2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5AACB388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69F5" w:rsidRPr="007F4BE0" w14:paraId="5C5C0FA9" w14:textId="77777777" w:rsidTr="00AE2FEA">
        <w:tc>
          <w:tcPr>
            <w:tcW w:w="1978" w:type="dxa"/>
            <w:vAlign w:val="bottom"/>
          </w:tcPr>
          <w:p w14:paraId="295C7DFA" w14:textId="1B5B77E3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br w:type="page"/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446" w:type="dxa"/>
            <w:gridSpan w:val="5"/>
            <w:vAlign w:val="bottom"/>
          </w:tcPr>
          <w:p w14:paraId="5C59A654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64EBB6E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20" w:type="dxa"/>
            <w:gridSpan w:val="11"/>
            <w:vAlign w:val="bottom"/>
          </w:tcPr>
          <w:p w14:paraId="45795FC6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C69F5" w:rsidRPr="007F4BE0" w14:paraId="56BB3DB3" w14:textId="77777777" w:rsidTr="00F57723">
        <w:tc>
          <w:tcPr>
            <w:tcW w:w="1978" w:type="dxa"/>
            <w:vAlign w:val="bottom"/>
          </w:tcPr>
          <w:p w14:paraId="74FBA2FC" w14:textId="696CA8BE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1119" w:type="dxa"/>
            <w:vAlign w:val="bottom"/>
          </w:tcPr>
          <w:p w14:paraId="24C511B4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744EF4C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74A883D2" w14:textId="6A9D0655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5" w:type="dxa"/>
            <w:gridSpan w:val="2"/>
            <w:vAlign w:val="bottom"/>
          </w:tcPr>
          <w:p w14:paraId="7FD60D3D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7A54BEB2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024B318" w14:textId="3424FC1F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กันยายน</w:t>
            </w:r>
          </w:p>
          <w:p w14:paraId="51C6EA66" w14:textId="3AF76015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571B3407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247DE2B2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C6E9D5C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49A7DCBD" w14:textId="0A978BF8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47CC2397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3100B6FB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FC8D36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7E2507" w14:textId="03789BC5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vAlign w:val="center"/>
          </w:tcPr>
          <w:p w14:paraId="6B5F8131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9EC142F" w14:textId="46CF83C8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ผลต่างอัตราแลกเปลี่ยน</w:t>
            </w:r>
          </w:p>
        </w:tc>
        <w:tc>
          <w:tcPr>
            <w:tcW w:w="236" w:type="dxa"/>
            <w:vAlign w:val="bottom"/>
          </w:tcPr>
          <w:p w14:paraId="00CF31C2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CEFD4B2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7BFABB2" w14:textId="7528F3CE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กันยายน</w:t>
            </w:r>
          </w:p>
          <w:p w14:paraId="27B49B6C" w14:textId="1F2AAF65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C69F5" w:rsidRPr="007F4BE0" w14:paraId="18936EB8" w14:textId="77777777" w:rsidTr="00AE2FEA">
        <w:tc>
          <w:tcPr>
            <w:tcW w:w="1978" w:type="dxa"/>
          </w:tcPr>
          <w:p w14:paraId="683ADB99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6" w:type="dxa"/>
            <w:gridSpan w:val="5"/>
          </w:tcPr>
          <w:p w14:paraId="35075D64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69692E0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0" w:type="dxa"/>
            <w:gridSpan w:val="11"/>
          </w:tcPr>
          <w:p w14:paraId="098D9B82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69F5" w:rsidRPr="007F4BE0" w14:paraId="79342905" w14:textId="77777777" w:rsidTr="00AE2FEA">
        <w:tc>
          <w:tcPr>
            <w:tcW w:w="1978" w:type="dxa"/>
          </w:tcPr>
          <w:p w14:paraId="6B0B4DED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9" w:type="dxa"/>
            <w:gridSpan w:val="2"/>
          </w:tcPr>
          <w:p w14:paraId="2BB96912" w14:textId="4DD4AABC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310" w:type="dxa"/>
            <w:gridSpan w:val="2"/>
          </w:tcPr>
          <w:p w14:paraId="0300A7A4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4B2BF8B9" w14:textId="3A7E51AD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236" w:type="dxa"/>
          </w:tcPr>
          <w:p w14:paraId="70F1A93F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01F6D724" w14:textId="4FAB6A01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57,000</w:t>
            </w:r>
          </w:p>
        </w:tc>
        <w:tc>
          <w:tcPr>
            <w:tcW w:w="236" w:type="dxa"/>
          </w:tcPr>
          <w:p w14:paraId="75A8404A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52B74A46" w14:textId="64C8C090" w:rsidR="001C69F5" w:rsidRPr="007F4BE0" w:rsidRDefault="008D562B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CA945DB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14:paraId="64E9C802" w14:textId="61D065C2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AAF2AE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742CE402" w14:textId="6F95359F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57,000</w:t>
            </w:r>
          </w:p>
        </w:tc>
      </w:tr>
      <w:tr w:rsidR="001C69F5" w:rsidRPr="007F4BE0" w14:paraId="7AFA1DB5" w14:textId="77777777" w:rsidTr="00AE2FEA">
        <w:tc>
          <w:tcPr>
            <w:tcW w:w="1978" w:type="dxa"/>
          </w:tcPr>
          <w:p w14:paraId="4B8B3650" w14:textId="19263992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1129" w:type="dxa"/>
            <w:gridSpan w:val="2"/>
          </w:tcPr>
          <w:p w14:paraId="36AF76B3" w14:textId="2C1ED7B9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LIBOR+3</w:t>
            </w:r>
          </w:p>
        </w:tc>
        <w:tc>
          <w:tcPr>
            <w:tcW w:w="310" w:type="dxa"/>
            <w:gridSpan w:val="2"/>
          </w:tcPr>
          <w:p w14:paraId="0469907D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0D8CE9F" w14:textId="1B103C75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LIBOR+3</w:t>
            </w:r>
          </w:p>
        </w:tc>
        <w:tc>
          <w:tcPr>
            <w:tcW w:w="236" w:type="dxa"/>
          </w:tcPr>
          <w:p w14:paraId="787B80FA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350FE125" w14:textId="52BA4293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26,054</w:t>
            </w:r>
          </w:p>
        </w:tc>
        <w:tc>
          <w:tcPr>
            <w:tcW w:w="236" w:type="dxa"/>
          </w:tcPr>
          <w:p w14:paraId="3D3D18B1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6BE90661" w14:textId="0B0D7421" w:rsidR="001C69F5" w:rsidRPr="007F4BE0" w:rsidRDefault="0011223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(2,730)</w:t>
            </w:r>
          </w:p>
        </w:tc>
        <w:tc>
          <w:tcPr>
            <w:tcW w:w="236" w:type="dxa"/>
          </w:tcPr>
          <w:p w14:paraId="65A6AD66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14:paraId="46570D21" w14:textId="7547A525" w:rsidR="001C69F5" w:rsidRPr="007F4BE0" w:rsidRDefault="0011223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8D562B"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80</w:t>
            </w:r>
          </w:p>
        </w:tc>
        <w:tc>
          <w:tcPr>
            <w:tcW w:w="236" w:type="dxa"/>
          </w:tcPr>
          <w:p w14:paraId="149F741F" w14:textId="77777777" w:rsidR="001C69F5" w:rsidRPr="007F4BE0" w:rsidRDefault="001C69F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44368787" w14:textId="79CB4AF9" w:rsidR="001C69F5" w:rsidRPr="007F4BE0" w:rsidRDefault="00112235" w:rsidP="001C6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24,904</w:t>
            </w:r>
          </w:p>
        </w:tc>
      </w:tr>
      <w:tr w:rsidR="001D21B1" w:rsidRPr="007F4BE0" w14:paraId="1F7361E3" w14:textId="77777777" w:rsidTr="00EE1500">
        <w:tc>
          <w:tcPr>
            <w:tcW w:w="1978" w:type="dxa"/>
          </w:tcPr>
          <w:p w14:paraId="49927A7B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  <w:p w14:paraId="61168E3D" w14:textId="137196A1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  <w:gridSpan w:val="2"/>
          </w:tcPr>
          <w:p w14:paraId="7AC84BC4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 xml:space="preserve">  MLR-1.25,</w:t>
            </w:r>
          </w:p>
          <w:p w14:paraId="395BA9E1" w14:textId="710FA5AC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 xml:space="preserve">  LIBOR+3</w:t>
            </w:r>
          </w:p>
        </w:tc>
        <w:tc>
          <w:tcPr>
            <w:tcW w:w="310" w:type="dxa"/>
            <w:gridSpan w:val="2"/>
          </w:tcPr>
          <w:p w14:paraId="0C90EFEA" w14:textId="77777777" w:rsidR="001D21B1" w:rsidRPr="001D21B1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F5088F3" w14:textId="51373AC5" w:rsidR="001D21B1" w:rsidRPr="001D21B1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MLR-</w:t>
            </w:r>
            <w:r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1.2</w:t>
            </w:r>
            <w:r w:rsidRPr="007F4BE0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5, LIBOR+3</w:t>
            </w:r>
          </w:p>
        </w:tc>
        <w:tc>
          <w:tcPr>
            <w:tcW w:w="236" w:type="dxa"/>
          </w:tcPr>
          <w:p w14:paraId="3FA29ACF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auto"/>
            </w:tcBorders>
          </w:tcPr>
          <w:p w14:paraId="2350D400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19CA71" w14:textId="6EE1D72B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113,271</w:t>
            </w:r>
          </w:p>
        </w:tc>
        <w:tc>
          <w:tcPr>
            <w:tcW w:w="236" w:type="dxa"/>
          </w:tcPr>
          <w:p w14:paraId="647849AF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75AFA958" w14:textId="77AAAEFB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10,325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F008EF3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0378F565" w14:textId="1C539B34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4,671</w:t>
            </w:r>
          </w:p>
        </w:tc>
        <w:tc>
          <w:tcPr>
            <w:tcW w:w="236" w:type="dxa"/>
          </w:tcPr>
          <w:p w14:paraId="526AD392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3DD5EB38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436480" w14:textId="61C5A0F8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107,617</w:t>
            </w:r>
          </w:p>
        </w:tc>
      </w:tr>
      <w:tr w:rsidR="001D21B1" w:rsidRPr="007F4BE0" w14:paraId="1CE60D9C" w14:textId="77777777" w:rsidTr="00DD48DE">
        <w:tc>
          <w:tcPr>
            <w:tcW w:w="1978" w:type="dxa"/>
          </w:tcPr>
          <w:p w14:paraId="287EFDB5" w14:textId="21F279D9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9" w:type="dxa"/>
            <w:gridSpan w:val="2"/>
          </w:tcPr>
          <w:p w14:paraId="2AD7E418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0" w:type="dxa"/>
            <w:gridSpan w:val="2"/>
          </w:tcPr>
          <w:p w14:paraId="3756304E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</w:tcPr>
          <w:p w14:paraId="0087F409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A9AC9F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50482C" w14:textId="2620F81E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196,325</w:t>
            </w:r>
          </w:p>
        </w:tc>
        <w:tc>
          <w:tcPr>
            <w:tcW w:w="236" w:type="dxa"/>
          </w:tcPr>
          <w:p w14:paraId="54EDA177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3B583822" w14:textId="08758332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6E4B64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14:paraId="1C4F0968" w14:textId="1F36D096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289899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72F9CC" w14:textId="0281E779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189,521</w:t>
            </w:r>
          </w:p>
        </w:tc>
      </w:tr>
      <w:tr w:rsidR="001D21B1" w:rsidRPr="007F4BE0" w14:paraId="4882B1B8" w14:textId="77777777" w:rsidTr="00DD48DE">
        <w:tc>
          <w:tcPr>
            <w:tcW w:w="1978" w:type="dxa"/>
          </w:tcPr>
          <w:p w14:paraId="60DE164A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9" w:type="dxa"/>
            <w:gridSpan w:val="2"/>
          </w:tcPr>
          <w:p w14:paraId="430A05E0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0" w:type="dxa"/>
            <w:gridSpan w:val="2"/>
          </w:tcPr>
          <w:p w14:paraId="729038EA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</w:tcPr>
          <w:p w14:paraId="21E46158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1773C04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double" w:sz="4" w:space="0" w:color="auto"/>
            </w:tcBorders>
          </w:tcPr>
          <w:p w14:paraId="6646577E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976826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52833872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194190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14:paraId="56F4E41D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00C39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2D419876" w14:textId="77777777" w:rsidR="001D21B1" w:rsidRPr="007F4BE0" w:rsidRDefault="001D21B1" w:rsidP="001D2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0C31FD9" w14:textId="77777777" w:rsidR="00500A3D" w:rsidRPr="007F4BE0" w:rsidRDefault="00500A3D">
      <w:r w:rsidRPr="007F4BE0">
        <w:rPr>
          <w:b/>
          <w:bCs/>
        </w:rPr>
        <w:br w:type="page"/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0"/>
        <w:gridCol w:w="1115"/>
        <w:gridCol w:w="269"/>
        <w:gridCol w:w="1095"/>
        <w:gridCol w:w="22"/>
        <w:gridCol w:w="254"/>
        <w:gridCol w:w="1064"/>
        <w:gridCol w:w="15"/>
        <w:gridCol w:w="258"/>
        <w:gridCol w:w="1084"/>
      </w:tblGrid>
      <w:tr w:rsidR="00D35395" w:rsidRPr="007F4BE0" w14:paraId="46B33097" w14:textId="77777777" w:rsidTr="00FF5387">
        <w:trPr>
          <w:tblHeader/>
        </w:trPr>
        <w:tc>
          <w:tcPr>
            <w:tcW w:w="2192" w:type="pct"/>
          </w:tcPr>
          <w:p w14:paraId="03736F61" w14:textId="6C77F371" w:rsidR="00D35395" w:rsidRPr="007F4BE0" w:rsidRDefault="00D35395" w:rsidP="00F870D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5" w:type="pct"/>
            <w:gridSpan w:val="3"/>
          </w:tcPr>
          <w:p w14:paraId="7E848359" w14:textId="77777777" w:rsidR="00D35395" w:rsidRPr="007F4BE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3CAFE67E" w14:textId="77777777" w:rsidR="00D35395" w:rsidRPr="007F4BE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pct"/>
            <w:gridSpan w:val="4"/>
          </w:tcPr>
          <w:p w14:paraId="432A3EAC" w14:textId="77777777" w:rsidR="00D35395" w:rsidRPr="007F4BE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0A3D" w:rsidRPr="007F4BE0" w14:paraId="21CAC056" w14:textId="77777777" w:rsidTr="00500A3D">
        <w:trPr>
          <w:tblHeader/>
        </w:trPr>
        <w:tc>
          <w:tcPr>
            <w:tcW w:w="2192" w:type="pct"/>
          </w:tcPr>
          <w:p w14:paraId="635BDE1B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56649610" w14:textId="2D509736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6" w:type="pct"/>
          </w:tcPr>
          <w:p w14:paraId="6BDDBEFF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34F53F03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  <w:gridSpan w:val="2"/>
          </w:tcPr>
          <w:p w14:paraId="3F7F3207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0DAF0B84" w14:textId="59944C32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0" w:type="pct"/>
          </w:tcPr>
          <w:p w14:paraId="0F5979AF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69DE0EC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00A3D" w:rsidRPr="007F4BE0" w14:paraId="29A6007C" w14:textId="77777777" w:rsidTr="00500A3D">
        <w:trPr>
          <w:tblHeader/>
        </w:trPr>
        <w:tc>
          <w:tcPr>
            <w:tcW w:w="2192" w:type="pct"/>
          </w:tcPr>
          <w:p w14:paraId="7A416DCB" w14:textId="47536827" w:rsidR="00500A3D" w:rsidRPr="002226DB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226D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605" w:type="pct"/>
          </w:tcPr>
          <w:p w14:paraId="3B1DFAAF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6" w:type="pct"/>
          </w:tcPr>
          <w:p w14:paraId="0826E1D2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56B1EB63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" w:type="pct"/>
            <w:gridSpan w:val="2"/>
          </w:tcPr>
          <w:p w14:paraId="02A0145A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52397CF0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0" w:type="pct"/>
          </w:tcPr>
          <w:p w14:paraId="027ADE88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EB7BBA2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00A3D" w:rsidRPr="007F4BE0" w14:paraId="3E7E3554" w14:textId="77777777" w:rsidTr="00500A3D">
        <w:trPr>
          <w:tblHeader/>
        </w:trPr>
        <w:tc>
          <w:tcPr>
            <w:tcW w:w="2192" w:type="pct"/>
          </w:tcPr>
          <w:p w14:paraId="606D5C3A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8" w:type="pct"/>
            <w:gridSpan w:val="9"/>
          </w:tcPr>
          <w:p w14:paraId="5E780C56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0A3D" w:rsidRPr="007F4BE0" w14:paraId="492EF24E" w14:textId="77777777" w:rsidTr="00500A3D">
        <w:tc>
          <w:tcPr>
            <w:tcW w:w="2192" w:type="pct"/>
          </w:tcPr>
          <w:p w14:paraId="0E3E8D14" w14:textId="65CF70DD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10B6FB08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6C90F50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gridSpan w:val="2"/>
          </w:tcPr>
          <w:p w14:paraId="7A5D4CBF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68562FAC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D6FD617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56750CD1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3798D4F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5387" w:rsidRPr="007F4BE0" w14:paraId="6F227455" w14:textId="77777777" w:rsidTr="00500A3D">
        <w:tc>
          <w:tcPr>
            <w:tcW w:w="2192" w:type="pct"/>
          </w:tcPr>
          <w:p w14:paraId="291275AD" w14:textId="77777777" w:rsidR="00FF5387" w:rsidRPr="007F4BE0" w:rsidRDefault="00FF5387" w:rsidP="00F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5" w:type="pct"/>
          </w:tcPr>
          <w:p w14:paraId="4439316F" w14:textId="476E0823" w:rsidR="00FF5387" w:rsidRPr="007F4BE0" w:rsidRDefault="00FF5387" w:rsidP="00F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12A4304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gridSpan w:val="2"/>
          </w:tcPr>
          <w:p w14:paraId="2D59EC89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6DD415D0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C55C8CA" w14:textId="7D2BE14A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38,957</w:t>
            </w:r>
          </w:p>
        </w:tc>
        <w:tc>
          <w:tcPr>
            <w:tcW w:w="148" w:type="pct"/>
            <w:gridSpan w:val="2"/>
          </w:tcPr>
          <w:p w14:paraId="0204F3E2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130CDA61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38,841</w:t>
            </w:r>
          </w:p>
        </w:tc>
      </w:tr>
      <w:tr w:rsidR="00FF5387" w:rsidRPr="007F4BE0" w14:paraId="1CC31E1B" w14:textId="77777777" w:rsidTr="00500A3D">
        <w:tc>
          <w:tcPr>
            <w:tcW w:w="2192" w:type="pct"/>
          </w:tcPr>
          <w:p w14:paraId="17D5E175" w14:textId="77777777" w:rsidR="00FF5387" w:rsidRPr="007F4BE0" w:rsidRDefault="00FF5387" w:rsidP="00F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33713A8" w14:textId="633AF29E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146" w:type="pct"/>
          </w:tcPr>
          <w:p w14:paraId="72F9D8D0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14:paraId="75FF9A06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138" w:type="pct"/>
          </w:tcPr>
          <w:p w14:paraId="69C4CFB0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E60885A" w14:textId="176EDC68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185BB060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08A17E3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5387" w:rsidRPr="007F4BE0" w14:paraId="50563BDB" w14:textId="77777777" w:rsidTr="00500A3D">
        <w:tc>
          <w:tcPr>
            <w:tcW w:w="2192" w:type="pct"/>
          </w:tcPr>
          <w:p w14:paraId="0466C5F5" w14:textId="77777777" w:rsidR="00FF5387" w:rsidRPr="007F4BE0" w:rsidRDefault="00FF5387" w:rsidP="00F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5C4FACD" w14:textId="677A714F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1,277</w:t>
            </w:r>
          </w:p>
        </w:tc>
        <w:tc>
          <w:tcPr>
            <w:tcW w:w="146" w:type="pct"/>
          </w:tcPr>
          <w:p w14:paraId="20D69086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731681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1,277</w:t>
            </w:r>
          </w:p>
        </w:tc>
        <w:tc>
          <w:tcPr>
            <w:tcW w:w="138" w:type="pct"/>
          </w:tcPr>
          <w:p w14:paraId="74334B0C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ED2F2AF" w14:textId="130A3376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38,957</w:t>
            </w:r>
          </w:p>
        </w:tc>
        <w:tc>
          <w:tcPr>
            <w:tcW w:w="148" w:type="pct"/>
            <w:gridSpan w:val="2"/>
          </w:tcPr>
          <w:p w14:paraId="2DB50FFF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6337D2F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38,841</w:t>
            </w:r>
          </w:p>
        </w:tc>
      </w:tr>
    </w:tbl>
    <w:p w14:paraId="0F572C86" w14:textId="6EB145FB" w:rsidR="00733882" w:rsidRPr="007F4BE0" w:rsidRDefault="0073388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2C519B" w:rsidRPr="007F4BE0" w14:paraId="2ECD0D86" w14:textId="77777777" w:rsidTr="005E18BF">
        <w:tc>
          <w:tcPr>
            <w:tcW w:w="2196" w:type="pct"/>
          </w:tcPr>
          <w:p w14:paraId="585E9F0D" w14:textId="30230029" w:rsidR="002C519B" w:rsidRPr="007F4BE0" w:rsidRDefault="002C519B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9" w:type="pct"/>
            <w:gridSpan w:val="3"/>
          </w:tcPr>
          <w:p w14:paraId="4108A2D2" w14:textId="5662F888" w:rsidR="002C519B" w:rsidRPr="007F4BE0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035B17C0" w14:textId="77777777" w:rsidR="002C519B" w:rsidRPr="007F4BE0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pct"/>
            <w:gridSpan w:val="3"/>
          </w:tcPr>
          <w:p w14:paraId="58AAE2D6" w14:textId="68419A5B" w:rsidR="002C519B" w:rsidRPr="007F4BE0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0A3D" w:rsidRPr="007F4BE0" w14:paraId="36B9F091" w14:textId="77777777" w:rsidTr="005E18BF">
        <w:tc>
          <w:tcPr>
            <w:tcW w:w="2196" w:type="pct"/>
            <w:shd w:val="clear" w:color="auto" w:fill="auto"/>
          </w:tcPr>
          <w:p w14:paraId="0B8CA919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</w:tcPr>
          <w:p w14:paraId="2E3FC846" w14:textId="3E7A0C98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" w:type="pct"/>
          </w:tcPr>
          <w:p w14:paraId="5FF2F500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6ADFD76" w14:textId="65135AE9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5BE14007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6B62342B" w14:textId="18D97FB8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" w:type="pct"/>
          </w:tcPr>
          <w:p w14:paraId="3178377B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6BF525D9" w14:textId="23EFA59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00A3D" w:rsidRPr="007F4BE0" w14:paraId="62304BF6" w14:textId="77777777" w:rsidTr="005E18BF">
        <w:tc>
          <w:tcPr>
            <w:tcW w:w="2196" w:type="pct"/>
            <w:shd w:val="clear" w:color="auto" w:fill="auto"/>
          </w:tcPr>
          <w:p w14:paraId="164EB289" w14:textId="662F4903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2" w:type="pct"/>
          </w:tcPr>
          <w:p w14:paraId="6423ECA9" w14:textId="513A4885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</w:tcPr>
          <w:p w14:paraId="513B06C1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07F0183" w14:textId="5B8A29B3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" w:type="pct"/>
          </w:tcPr>
          <w:p w14:paraId="0369F1E9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127219AA" w14:textId="5493AFA9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7" w:type="pct"/>
          </w:tcPr>
          <w:p w14:paraId="3E4F5411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0458EAB1" w14:textId="279523C2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00A3D" w:rsidRPr="007F4BE0" w14:paraId="513A8A5C" w14:textId="77777777" w:rsidTr="000378D1">
        <w:tc>
          <w:tcPr>
            <w:tcW w:w="2196" w:type="pct"/>
            <w:shd w:val="clear" w:color="auto" w:fill="auto"/>
          </w:tcPr>
          <w:p w14:paraId="71DEF707" w14:textId="21E63FB0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4" w:type="pct"/>
            <w:gridSpan w:val="7"/>
            <w:shd w:val="clear" w:color="auto" w:fill="auto"/>
          </w:tcPr>
          <w:p w14:paraId="11B7BF82" w14:textId="5F6AA2B3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5387" w:rsidRPr="007F4BE0" w14:paraId="7C32A55E" w14:textId="77777777" w:rsidTr="000378D1">
        <w:tc>
          <w:tcPr>
            <w:tcW w:w="2196" w:type="pct"/>
            <w:shd w:val="clear" w:color="auto" w:fill="auto"/>
          </w:tcPr>
          <w:p w14:paraId="3B9AD9B6" w14:textId="77777777" w:rsidR="00FF5387" w:rsidRPr="007F4BE0" w:rsidRDefault="00FF5387" w:rsidP="00F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3E9EF136" w14:textId="26B691EC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2987324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D8613B4" w14:textId="212F06C1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BAEC252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A61AD23" w14:textId="7ED00FB4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22,755</w:t>
            </w:r>
          </w:p>
        </w:tc>
        <w:tc>
          <w:tcPr>
            <w:tcW w:w="137" w:type="pct"/>
            <w:shd w:val="clear" w:color="auto" w:fill="auto"/>
          </w:tcPr>
          <w:p w14:paraId="103C008B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8ED8C77" w14:textId="41F8A63E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24,826</w:t>
            </w:r>
          </w:p>
        </w:tc>
      </w:tr>
      <w:tr w:rsidR="00FF5387" w:rsidRPr="007F4BE0" w14:paraId="1AAA94AA" w14:textId="77777777" w:rsidTr="000378D1">
        <w:tc>
          <w:tcPr>
            <w:tcW w:w="2196" w:type="pct"/>
            <w:shd w:val="clear" w:color="auto" w:fill="auto"/>
          </w:tcPr>
          <w:p w14:paraId="3DFEF5D1" w14:textId="2E6E3400" w:rsidR="00FF5387" w:rsidRPr="007F4BE0" w:rsidRDefault="00FF5387" w:rsidP="00F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02" w:type="pct"/>
            <w:shd w:val="clear" w:color="auto" w:fill="auto"/>
          </w:tcPr>
          <w:p w14:paraId="792937B3" w14:textId="16D1CF38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1F47CB" w:rsidRPr="007F4BE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3D4AD9FE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B99CACC" w14:textId="734656F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7,328</w:t>
            </w:r>
          </w:p>
        </w:tc>
        <w:tc>
          <w:tcPr>
            <w:tcW w:w="145" w:type="pct"/>
            <w:shd w:val="clear" w:color="auto" w:fill="auto"/>
          </w:tcPr>
          <w:p w14:paraId="5605F908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E2F8ABD" w14:textId="0EF7682D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0EA3E8A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56E11B7" w14:textId="6BB0EA2C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73D0" w:rsidRPr="007F4BE0" w14:paraId="7BA20BD0" w14:textId="77777777" w:rsidTr="000378D1">
        <w:tc>
          <w:tcPr>
            <w:tcW w:w="2196" w:type="pct"/>
            <w:shd w:val="clear" w:color="auto" w:fill="auto"/>
          </w:tcPr>
          <w:p w14:paraId="5B0038E4" w14:textId="32884D26" w:rsidR="00E773D0" w:rsidRPr="007F4BE0" w:rsidRDefault="00E773D0" w:rsidP="00E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14:paraId="32935866" w14:textId="3D818BB0" w:rsidR="00E773D0" w:rsidRPr="007F4BE0" w:rsidRDefault="00E773D0" w:rsidP="00E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9B3052A" w14:textId="77777777" w:rsidR="00E773D0" w:rsidRPr="007F4BE0" w:rsidRDefault="00E773D0" w:rsidP="00E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3D9FA5E" w14:textId="2FCC71F9" w:rsidR="00E773D0" w:rsidRPr="007F4BE0" w:rsidRDefault="00E773D0" w:rsidP="00E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1,367</w:t>
            </w:r>
          </w:p>
        </w:tc>
        <w:tc>
          <w:tcPr>
            <w:tcW w:w="145" w:type="pct"/>
            <w:shd w:val="clear" w:color="auto" w:fill="auto"/>
          </w:tcPr>
          <w:p w14:paraId="1C66C763" w14:textId="77777777" w:rsidR="00E773D0" w:rsidRPr="007F4BE0" w:rsidRDefault="00E773D0" w:rsidP="00E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DFBCF46" w14:textId="44643C85" w:rsidR="00E773D0" w:rsidRPr="007F4BE0" w:rsidRDefault="00E773D0" w:rsidP="00E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04B6DA6" w14:textId="77777777" w:rsidR="00E773D0" w:rsidRPr="007F4BE0" w:rsidRDefault="00E773D0" w:rsidP="00E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8BA3C24" w14:textId="1619470D" w:rsidR="00E773D0" w:rsidRPr="007F4BE0" w:rsidRDefault="00E773D0" w:rsidP="00E77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470F" w:rsidRPr="007F4BE0" w14:paraId="134BA6CA" w14:textId="77777777" w:rsidTr="000378D1">
        <w:tc>
          <w:tcPr>
            <w:tcW w:w="2196" w:type="pct"/>
            <w:shd w:val="clear" w:color="auto" w:fill="auto"/>
          </w:tcPr>
          <w:p w14:paraId="12AC297E" w14:textId="77777777" w:rsidR="00CD470F" w:rsidRPr="007F4BE0" w:rsidRDefault="00CD470F" w:rsidP="00CD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09538" w14:textId="592DAB43" w:rsidR="00CD470F" w:rsidRPr="00CD470F" w:rsidRDefault="00CD470F" w:rsidP="00CD4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47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145" w:type="pct"/>
            <w:shd w:val="clear" w:color="auto" w:fill="auto"/>
          </w:tcPr>
          <w:p w14:paraId="04298C5E" w14:textId="77777777" w:rsidR="00CD470F" w:rsidRPr="007F4BE0" w:rsidRDefault="00CD470F" w:rsidP="00CD4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AB1EA" w14:textId="3062A619" w:rsidR="00CD470F" w:rsidRPr="007F4BE0" w:rsidRDefault="00CD470F" w:rsidP="00CD4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8,695</w:t>
            </w:r>
          </w:p>
        </w:tc>
        <w:tc>
          <w:tcPr>
            <w:tcW w:w="145" w:type="pct"/>
            <w:shd w:val="clear" w:color="auto" w:fill="auto"/>
          </w:tcPr>
          <w:p w14:paraId="54882796" w14:textId="77777777" w:rsidR="00CD470F" w:rsidRPr="007F4BE0" w:rsidRDefault="00CD470F" w:rsidP="00CD4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38D92" w14:textId="4C8A9E9B" w:rsidR="00CD470F" w:rsidRPr="007F4BE0" w:rsidRDefault="00CD470F" w:rsidP="00CD4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22,755</w:t>
            </w:r>
          </w:p>
        </w:tc>
        <w:tc>
          <w:tcPr>
            <w:tcW w:w="137" w:type="pct"/>
            <w:shd w:val="clear" w:color="auto" w:fill="auto"/>
          </w:tcPr>
          <w:p w14:paraId="343AD8FB" w14:textId="77777777" w:rsidR="00CD470F" w:rsidRPr="007F4BE0" w:rsidRDefault="00CD470F" w:rsidP="00CD4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2DED6" w14:textId="3FE80BE8" w:rsidR="00CD470F" w:rsidRPr="007F4BE0" w:rsidRDefault="00CD470F" w:rsidP="00CD47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24,826</w:t>
            </w:r>
          </w:p>
        </w:tc>
      </w:tr>
    </w:tbl>
    <w:p w14:paraId="7FBC6521" w14:textId="79B0A1D3" w:rsidR="00802C34" w:rsidRPr="007F4BE0" w:rsidRDefault="00802C3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0378D1" w:rsidRPr="007F4BE0" w14:paraId="62E442DD" w14:textId="77777777" w:rsidTr="000378D1">
        <w:trPr>
          <w:tblHeader/>
        </w:trPr>
        <w:tc>
          <w:tcPr>
            <w:tcW w:w="2196" w:type="pct"/>
            <w:shd w:val="clear" w:color="auto" w:fill="auto"/>
          </w:tcPr>
          <w:p w14:paraId="5F8F24E4" w14:textId="0755C03C" w:rsidR="000378D1" w:rsidRPr="007F4BE0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339" w:type="pct"/>
            <w:gridSpan w:val="3"/>
            <w:shd w:val="clear" w:color="auto" w:fill="auto"/>
          </w:tcPr>
          <w:p w14:paraId="118731C5" w14:textId="37BF0E9C" w:rsidR="000378D1" w:rsidRPr="007F4BE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  <w:shd w:val="clear" w:color="auto" w:fill="auto"/>
          </w:tcPr>
          <w:p w14:paraId="0A8D1E79" w14:textId="77777777" w:rsidR="000378D1" w:rsidRPr="007F4BE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62D6BB82" w14:textId="6E9012B1" w:rsidR="000378D1" w:rsidRPr="007F4BE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0A3D" w:rsidRPr="007F4BE0" w14:paraId="0B5498C8" w14:textId="77777777" w:rsidTr="000378D1">
        <w:trPr>
          <w:tblHeader/>
        </w:trPr>
        <w:tc>
          <w:tcPr>
            <w:tcW w:w="2196" w:type="pct"/>
            <w:shd w:val="clear" w:color="auto" w:fill="auto"/>
          </w:tcPr>
          <w:p w14:paraId="69E613EA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A96ECF9" w14:textId="2C21AAF1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</w:tcPr>
          <w:p w14:paraId="4B0DD4B0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6CA541AC" w14:textId="3EEE6F5F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</w:tcPr>
          <w:p w14:paraId="1AD5463E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2F47B97" w14:textId="6DBBB034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" w:type="pct"/>
            <w:shd w:val="clear" w:color="auto" w:fill="auto"/>
          </w:tcPr>
          <w:p w14:paraId="7835F2C5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48AF6222" w14:textId="6BC8634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00A3D" w:rsidRPr="007F4BE0" w14:paraId="0C55B0E1" w14:textId="77777777" w:rsidTr="000378D1">
        <w:trPr>
          <w:tblHeader/>
        </w:trPr>
        <w:tc>
          <w:tcPr>
            <w:tcW w:w="2196" w:type="pct"/>
            <w:shd w:val="clear" w:color="auto" w:fill="auto"/>
          </w:tcPr>
          <w:p w14:paraId="4775EFBF" w14:textId="7244A141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02" w:type="pct"/>
            <w:shd w:val="clear" w:color="auto" w:fill="auto"/>
          </w:tcPr>
          <w:p w14:paraId="127B49FB" w14:textId="22323066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1ED1E2A0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4EFCFB1" w14:textId="535D45A3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" w:type="pct"/>
            <w:shd w:val="clear" w:color="auto" w:fill="auto"/>
          </w:tcPr>
          <w:p w14:paraId="2EFFA2A7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00FA322" w14:textId="4C2A58EE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12F20740" w14:textId="77777777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A0CE90E" w14:textId="6684B348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00A3D" w:rsidRPr="007F4BE0" w14:paraId="1125AEC1" w14:textId="77777777" w:rsidTr="000378D1">
        <w:trPr>
          <w:tblHeader/>
        </w:trPr>
        <w:tc>
          <w:tcPr>
            <w:tcW w:w="2196" w:type="pct"/>
            <w:shd w:val="clear" w:color="auto" w:fill="auto"/>
          </w:tcPr>
          <w:p w14:paraId="4E6F65B4" w14:textId="65228496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4" w:type="pct"/>
            <w:gridSpan w:val="7"/>
            <w:shd w:val="clear" w:color="auto" w:fill="auto"/>
          </w:tcPr>
          <w:p w14:paraId="229D8C8C" w14:textId="60F0E79C" w:rsidR="00500A3D" w:rsidRPr="007F4BE0" w:rsidRDefault="00500A3D" w:rsidP="00500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5387" w:rsidRPr="007F4BE0" w14:paraId="48FF640D" w14:textId="77777777" w:rsidTr="000378D1">
        <w:tc>
          <w:tcPr>
            <w:tcW w:w="2196" w:type="pct"/>
            <w:shd w:val="clear" w:color="auto" w:fill="auto"/>
          </w:tcPr>
          <w:p w14:paraId="2592A52B" w14:textId="2AEF3833" w:rsidR="00FF5387" w:rsidRPr="007F4BE0" w:rsidRDefault="00FF5387" w:rsidP="00F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บริษัทร่วมและ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02" w:type="pct"/>
            <w:shd w:val="clear" w:color="auto" w:fill="auto"/>
          </w:tcPr>
          <w:p w14:paraId="05D72D1B" w14:textId="146139CD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13,074</w:t>
            </w:r>
          </w:p>
        </w:tc>
        <w:tc>
          <w:tcPr>
            <w:tcW w:w="145" w:type="pct"/>
            <w:shd w:val="clear" w:color="auto" w:fill="auto"/>
          </w:tcPr>
          <w:p w14:paraId="2AEA070D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6F1D57EF" w14:textId="21743DDC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9,075</w:t>
            </w:r>
          </w:p>
        </w:tc>
        <w:tc>
          <w:tcPr>
            <w:tcW w:w="145" w:type="pct"/>
            <w:shd w:val="clear" w:color="auto" w:fill="auto"/>
          </w:tcPr>
          <w:p w14:paraId="53C36056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953AE78" w14:textId="435BA54D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A58E24B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EEE59FE" w14:textId="679A1CE5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5387" w:rsidRPr="007F4BE0" w14:paraId="37DC2977" w14:textId="77777777" w:rsidTr="000378D1">
        <w:tc>
          <w:tcPr>
            <w:tcW w:w="2196" w:type="pct"/>
            <w:shd w:val="clear" w:color="auto" w:fill="auto"/>
          </w:tcPr>
          <w:p w14:paraId="4D5FAA41" w14:textId="77777777" w:rsidR="00FF5387" w:rsidRPr="007F4BE0" w:rsidRDefault="00FF5387" w:rsidP="00F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6A1350AF" w14:textId="70F33866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10,110</w:t>
            </w:r>
          </w:p>
        </w:tc>
        <w:tc>
          <w:tcPr>
            <w:tcW w:w="145" w:type="pct"/>
            <w:shd w:val="clear" w:color="auto" w:fill="auto"/>
          </w:tcPr>
          <w:p w14:paraId="020B37F3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036E07C0" w14:textId="6DBBD899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45" w:type="pct"/>
            <w:shd w:val="clear" w:color="auto" w:fill="auto"/>
          </w:tcPr>
          <w:p w14:paraId="2F2BF325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441BAB39" w14:textId="2DE14E12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4847DA9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19D5BDB9" w14:textId="1E5375AE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5387" w:rsidRPr="007F4BE0" w14:paraId="44E4B0A2" w14:textId="77777777" w:rsidTr="000378D1">
        <w:tc>
          <w:tcPr>
            <w:tcW w:w="2196" w:type="pct"/>
            <w:shd w:val="clear" w:color="auto" w:fill="auto"/>
          </w:tcPr>
          <w:p w14:paraId="142F8A1B" w14:textId="77777777" w:rsidR="00FF5387" w:rsidRPr="007F4BE0" w:rsidRDefault="00FF5387" w:rsidP="00FF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1F968" w14:textId="3DC79378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23,184</w:t>
            </w:r>
          </w:p>
        </w:tc>
        <w:tc>
          <w:tcPr>
            <w:tcW w:w="145" w:type="pct"/>
            <w:shd w:val="clear" w:color="auto" w:fill="auto"/>
          </w:tcPr>
          <w:p w14:paraId="585A158C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984FD" w14:textId="315F1753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9,839</w:t>
            </w:r>
          </w:p>
        </w:tc>
        <w:tc>
          <w:tcPr>
            <w:tcW w:w="145" w:type="pct"/>
            <w:shd w:val="clear" w:color="auto" w:fill="auto"/>
          </w:tcPr>
          <w:p w14:paraId="096F8B52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07F1D" w14:textId="377CCCE0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0594976" w14:textId="77777777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40A1D" w14:textId="02D64AB0" w:rsidR="00FF5387" w:rsidRPr="007F4BE0" w:rsidRDefault="00FF5387" w:rsidP="00FF5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FD8ABA2" w14:textId="1BC16132" w:rsidR="00BC7236" w:rsidRPr="007F4BE0" w:rsidRDefault="00BC7236">
      <w:pPr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5"/>
        <w:gridCol w:w="982"/>
        <w:gridCol w:w="236"/>
        <w:gridCol w:w="1013"/>
        <w:gridCol w:w="235"/>
        <w:gridCol w:w="1022"/>
        <w:gridCol w:w="235"/>
        <w:gridCol w:w="932"/>
        <w:gridCol w:w="235"/>
        <w:gridCol w:w="929"/>
        <w:gridCol w:w="235"/>
        <w:gridCol w:w="931"/>
      </w:tblGrid>
      <w:tr w:rsidR="000C180A" w:rsidRPr="007F4BE0" w14:paraId="1026127E" w14:textId="77777777" w:rsidTr="001E7C7D">
        <w:trPr>
          <w:tblHeader/>
        </w:trPr>
        <w:tc>
          <w:tcPr>
            <w:tcW w:w="2195" w:type="dxa"/>
            <w:vAlign w:val="bottom"/>
          </w:tcPr>
          <w:p w14:paraId="6982ABC5" w14:textId="65776132" w:rsidR="000C180A" w:rsidRPr="007F4BE0" w:rsidRDefault="000C1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550495A2" w14:textId="3EE49F51" w:rsidR="000C180A" w:rsidRPr="007F4BE0" w:rsidRDefault="000C1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2BED455D" w14:textId="77777777" w:rsidR="000C180A" w:rsidRPr="007F4BE0" w:rsidRDefault="000C1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19" w:type="dxa"/>
            <w:gridSpan w:val="7"/>
            <w:vAlign w:val="bottom"/>
          </w:tcPr>
          <w:p w14:paraId="488ACEA3" w14:textId="09B2FCA3" w:rsidR="000C180A" w:rsidRPr="007F4BE0" w:rsidRDefault="000C1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53E0" w:rsidRPr="007F4BE0" w14:paraId="21D2D9F1" w14:textId="77777777" w:rsidTr="001E7C7D">
        <w:trPr>
          <w:tblHeader/>
        </w:trPr>
        <w:tc>
          <w:tcPr>
            <w:tcW w:w="2195" w:type="dxa"/>
            <w:shd w:val="clear" w:color="auto" w:fill="auto"/>
            <w:vAlign w:val="bottom"/>
          </w:tcPr>
          <w:p w14:paraId="1FA025FF" w14:textId="2F66F549" w:rsidR="002153E0" w:rsidRPr="007F4BE0" w:rsidRDefault="002153E0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2" w:type="dxa"/>
            <w:vAlign w:val="bottom"/>
          </w:tcPr>
          <w:p w14:paraId="5DDE6048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7209049" w14:textId="7C9505CE" w:rsidR="002153E0" w:rsidRPr="007F4BE0" w:rsidRDefault="00B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153E0"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53E0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74C0A19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B2C4928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CFF68E9" w14:textId="2283C4F0" w:rsidR="002153E0" w:rsidRPr="007F4BE0" w:rsidRDefault="008B6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="00500A3D"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ยน</w:t>
            </w:r>
          </w:p>
        </w:tc>
        <w:tc>
          <w:tcPr>
            <w:tcW w:w="235" w:type="dxa"/>
            <w:vAlign w:val="bottom"/>
          </w:tcPr>
          <w:p w14:paraId="5D688344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D80B2A1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D5185AF" w14:textId="4258FCD4" w:rsidR="002153E0" w:rsidRPr="007F4BE0" w:rsidRDefault="00B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153E0"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53E0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5B825115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16D698C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vAlign w:val="bottom"/>
          </w:tcPr>
          <w:p w14:paraId="4D76EE4F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66A12D5B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vAlign w:val="bottom"/>
          </w:tcPr>
          <w:p w14:paraId="5055E209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9CD5548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54D4EC0" w14:textId="2D0866F2" w:rsidR="002153E0" w:rsidRPr="007F4BE0" w:rsidRDefault="008B6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="00500A3D"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ยน</w:t>
            </w:r>
          </w:p>
        </w:tc>
      </w:tr>
      <w:tr w:rsidR="002153E0" w:rsidRPr="007F4BE0" w14:paraId="572F6279" w14:textId="77777777" w:rsidTr="001E7C7D">
        <w:trPr>
          <w:tblHeader/>
        </w:trPr>
        <w:tc>
          <w:tcPr>
            <w:tcW w:w="2195" w:type="dxa"/>
            <w:vAlign w:val="bottom"/>
          </w:tcPr>
          <w:p w14:paraId="30FFC340" w14:textId="5A9700BA" w:rsidR="002153E0" w:rsidRPr="007F4BE0" w:rsidRDefault="00D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  <w:r w:rsidR="00193F4D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982" w:type="dxa"/>
            <w:vAlign w:val="bottom"/>
          </w:tcPr>
          <w:p w14:paraId="5EF239C7" w14:textId="4CE3C188" w:rsidR="002153E0" w:rsidRPr="007F4BE0" w:rsidRDefault="00B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0D9F64BB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6E820D1" w14:textId="6BACB2DA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5" w:type="dxa"/>
            <w:vAlign w:val="bottom"/>
          </w:tcPr>
          <w:p w14:paraId="023FC553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6381BAFF" w14:textId="1A255B15" w:rsidR="002153E0" w:rsidRPr="007F4BE0" w:rsidRDefault="00B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5" w:type="dxa"/>
            <w:vAlign w:val="bottom"/>
          </w:tcPr>
          <w:p w14:paraId="02EFAB2C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F867BFE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254FA448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7B5E22F0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656F47A6" w14:textId="77777777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791C8BE2" w14:textId="4D24279B" w:rsidR="002153E0" w:rsidRPr="007F4BE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A28C9" w:rsidRPr="007F4BE0" w14:paraId="462BE7CF" w14:textId="77777777" w:rsidTr="001E7C7D">
        <w:trPr>
          <w:tblHeader/>
        </w:trPr>
        <w:tc>
          <w:tcPr>
            <w:tcW w:w="2195" w:type="dxa"/>
            <w:vAlign w:val="bottom"/>
          </w:tcPr>
          <w:p w14:paraId="74F8C252" w14:textId="77777777" w:rsidR="003A28C9" w:rsidRPr="007F4BE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1" w:type="dxa"/>
            <w:gridSpan w:val="3"/>
          </w:tcPr>
          <w:p w14:paraId="0643B2B9" w14:textId="77777777" w:rsidR="003A28C9" w:rsidRPr="007F4BE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6E2C26DD" w14:textId="77777777" w:rsidR="003A28C9" w:rsidRPr="007F4BE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9" w:type="dxa"/>
            <w:gridSpan w:val="7"/>
          </w:tcPr>
          <w:p w14:paraId="2EDBED50" w14:textId="68A5DDC1" w:rsidR="003A28C9" w:rsidRPr="007F4BE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773D0" w:rsidRPr="007F4BE0" w14:paraId="12D98B79" w14:textId="77777777" w:rsidTr="001E7C7D">
        <w:tc>
          <w:tcPr>
            <w:tcW w:w="2195" w:type="dxa"/>
          </w:tcPr>
          <w:p w14:paraId="625DBE86" w14:textId="4239205E" w:rsidR="00E773D0" w:rsidRPr="007F4BE0" w:rsidRDefault="00E773D0" w:rsidP="00E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82" w:type="dxa"/>
          </w:tcPr>
          <w:p w14:paraId="41631736" w14:textId="5A56E113" w:rsidR="00E773D0" w:rsidRPr="007F4BE0" w:rsidRDefault="00E773D0" w:rsidP="00E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117E481D" w14:textId="77777777" w:rsidR="00E773D0" w:rsidRPr="007F4BE0" w:rsidRDefault="00E773D0" w:rsidP="00E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4A13DAD" w14:textId="4186646F" w:rsidR="00E773D0" w:rsidRPr="007F4BE0" w:rsidRDefault="00E773D0" w:rsidP="00E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</w:p>
        </w:tc>
        <w:tc>
          <w:tcPr>
            <w:tcW w:w="235" w:type="dxa"/>
          </w:tcPr>
          <w:p w14:paraId="28C7F815" w14:textId="77777777" w:rsidR="00E773D0" w:rsidRPr="007F4BE0" w:rsidRDefault="00E773D0" w:rsidP="00E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1A84F621" w14:textId="5578A65A" w:rsidR="00E773D0" w:rsidRPr="007F4BE0" w:rsidRDefault="00E773D0" w:rsidP="00E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  <w:tc>
          <w:tcPr>
            <w:tcW w:w="235" w:type="dxa"/>
          </w:tcPr>
          <w:p w14:paraId="79E301D0" w14:textId="77777777" w:rsidR="00E773D0" w:rsidRPr="007F4BE0" w:rsidRDefault="00E773D0" w:rsidP="00E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14C980C0" w14:textId="62E9F6BA" w:rsidR="00E773D0" w:rsidRPr="007F4BE0" w:rsidRDefault="00E773D0" w:rsidP="00E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115D06B7" w14:textId="77777777" w:rsidR="00E773D0" w:rsidRPr="007F4BE0" w:rsidRDefault="00E773D0" w:rsidP="00E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38D76077" w14:textId="33D7BD7F" w:rsidR="00E773D0" w:rsidRPr="007F4BE0" w:rsidRDefault="00E773D0" w:rsidP="00E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(40,000)</w:t>
            </w:r>
          </w:p>
        </w:tc>
        <w:tc>
          <w:tcPr>
            <w:tcW w:w="235" w:type="dxa"/>
          </w:tcPr>
          <w:p w14:paraId="399C81BC" w14:textId="77777777" w:rsidR="00E773D0" w:rsidRPr="007F4BE0" w:rsidRDefault="00E773D0" w:rsidP="00E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</w:tcPr>
          <w:p w14:paraId="4429CE3B" w14:textId="3845A886" w:rsidR="00E773D0" w:rsidRPr="007F4BE0" w:rsidRDefault="00E773D0" w:rsidP="00E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</w:tr>
      <w:tr w:rsidR="004D38EF" w:rsidRPr="007F4BE0" w14:paraId="4C57C416" w14:textId="77777777" w:rsidTr="001E7C7D">
        <w:tc>
          <w:tcPr>
            <w:tcW w:w="2195" w:type="dxa"/>
          </w:tcPr>
          <w:p w14:paraId="3EC852DC" w14:textId="77777777" w:rsidR="004D38EF" w:rsidRPr="007F4BE0" w:rsidRDefault="004D38EF" w:rsidP="004D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2" w:type="dxa"/>
          </w:tcPr>
          <w:p w14:paraId="261F9AB7" w14:textId="77777777" w:rsidR="004D38EF" w:rsidRPr="007F4BE0" w:rsidRDefault="004D38EF" w:rsidP="004D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57F1B53" w14:textId="77777777" w:rsidR="004D38EF" w:rsidRPr="007F4BE0" w:rsidRDefault="004D38EF" w:rsidP="004D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18480583" w14:textId="77777777" w:rsidR="004D38EF" w:rsidRPr="007F4BE0" w:rsidRDefault="004D38EF" w:rsidP="004D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1E083B93" w14:textId="77777777" w:rsidR="004D38EF" w:rsidRPr="007F4BE0" w:rsidRDefault="004D38EF" w:rsidP="004D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CE226BB" w14:textId="30112F78" w:rsidR="004D38EF" w:rsidRPr="007F4BE0" w:rsidRDefault="004D38EF" w:rsidP="004D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65,000</w:t>
            </w:r>
          </w:p>
        </w:tc>
        <w:tc>
          <w:tcPr>
            <w:tcW w:w="235" w:type="dxa"/>
          </w:tcPr>
          <w:p w14:paraId="4AF4B3D7" w14:textId="77777777" w:rsidR="004D38EF" w:rsidRPr="007F4BE0" w:rsidRDefault="004D38EF" w:rsidP="004D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</w:tcPr>
          <w:p w14:paraId="28A42C21" w14:textId="0561EB9F" w:rsidR="004D38EF" w:rsidRPr="007F4BE0" w:rsidRDefault="004D38EF" w:rsidP="004D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3D3DAC7B" w14:textId="77777777" w:rsidR="004D38EF" w:rsidRPr="007F4BE0" w:rsidRDefault="004D38EF" w:rsidP="004D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</w:tcPr>
          <w:p w14:paraId="020EB0E5" w14:textId="4934B072" w:rsidR="004D38EF" w:rsidRPr="007F4BE0" w:rsidRDefault="004D38EF" w:rsidP="004D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08A4FC3D" w14:textId="77777777" w:rsidR="004D38EF" w:rsidRPr="007F4BE0" w:rsidRDefault="004D38EF" w:rsidP="004D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3C6D68BC" w14:textId="635EDC4B" w:rsidR="004D38EF" w:rsidRPr="007F4BE0" w:rsidRDefault="004D38EF" w:rsidP="004D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25,000</w:t>
            </w:r>
          </w:p>
        </w:tc>
      </w:tr>
    </w:tbl>
    <w:p w14:paraId="68EF7906" w14:textId="3C6E08D9" w:rsidR="00F63615" w:rsidRPr="007F4BE0" w:rsidRDefault="00F63615" w:rsidP="009777A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4"/>
        <w:gridCol w:w="965"/>
        <w:gridCol w:w="233"/>
        <w:gridCol w:w="999"/>
        <w:gridCol w:w="235"/>
        <w:gridCol w:w="1020"/>
        <w:gridCol w:w="234"/>
        <w:gridCol w:w="929"/>
        <w:gridCol w:w="234"/>
        <w:gridCol w:w="923"/>
        <w:gridCol w:w="234"/>
        <w:gridCol w:w="1018"/>
      </w:tblGrid>
      <w:tr w:rsidR="00193F4D" w:rsidRPr="007F4BE0" w14:paraId="282092AE" w14:textId="77777777" w:rsidTr="00003390">
        <w:trPr>
          <w:tblHeader/>
        </w:trPr>
        <w:tc>
          <w:tcPr>
            <w:tcW w:w="2134" w:type="dxa"/>
            <w:vAlign w:val="bottom"/>
          </w:tcPr>
          <w:p w14:paraId="5B07BB7E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97" w:type="dxa"/>
            <w:gridSpan w:val="3"/>
            <w:vAlign w:val="bottom"/>
          </w:tcPr>
          <w:p w14:paraId="52B0C5F6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62A74B80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92" w:type="dxa"/>
            <w:gridSpan w:val="7"/>
            <w:vAlign w:val="bottom"/>
          </w:tcPr>
          <w:p w14:paraId="4708653C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3F4D" w:rsidRPr="007F4BE0" w14:paraId="0C7BCDE8" w14:textId="77777777" w:rsidTr="00003390">
        <w:trPr>
          <w:tblHeader/>
        </w:trPr>
        <w:tc>
          <w:tcPr>
            <w:tcW w:w="2134" w:type="dxa"/>
            <w:shd w:val="clear" w:color="auto" w:fill="auto"/>
            <w:vAlign w:val="bottom"/>
          </w:tcPr>
          <w:p w14:paraId="04A7D590" w14:textId="77777777" w:rsidR="00193F4D" w:rsidRPr="007F4BE0" w:rsidRDefault="00193F4D" w:rsidP="000D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35B89934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5DA39F5" w14:textId="407E9A11" w:rsidR="00193F4D" w:rsidRPr="007F4BE0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93F4D"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3F4D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1FEE2C38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F232D60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39064DC" w14:textId="173834DE" w:rsidR="00193F4D" w:rsidRPr="007F4BE0" w:rsidRDefault="008B6C28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="00500A3D"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ยน</w:t>
            </w:r>
          </w:p>
        </w:tc>
        <w:tc>
          <w:tcPr>
            <w:tcW w:w="235" w:type="dxa"/>
            <w:vAlign w:val="bottom"/>
          </w:tcPr>
          <w:p w14:paraId="657A3379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C1583D9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06FDBFA" w14:textId="25724E01" w:rsidR="00193F4D" w:rsidRPr="007F4BE0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93F4D"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3F4D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5E56A583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D188C6D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71CFFDDF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534B50C4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0B6659AE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708B1FF4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455D93D" w14:textId="21C132C9" w:rsidR="00193F4D" w:rsidRPr="007F4BE0" w:rsidRDefault="008B6C28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7F4BE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7F4BE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="00500A3D"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กันยา</w:t>
            </w:r>
            <w:r w:rsidRPr="007F4BE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ยน</w:t>
            </w:r>
          </w:p>
        </w:tc>
      </w:tr>
      <w:tr w:rsidR="00193F4D" w:rsidRPr="007F4BE0" w14:paraId="4E97ED8B" w14:textId="77777777" w:rsidTr="00003390">
        <w:trPr>
          <w:tblHeader/>
        </w:trPr>
        <w:tc>
          <w:tcPr>
            <w:tcW w:w="2134" w:type="dxa"/>
            <w:vAlign w:val="bottom"/>
          </w:tcPr>
          <w:p w14:paraId="04970178" w14:textId="55950362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65" w:type="dxa"/>
            <w:vAlign w:val="bottom"/>
          </w:tcPr>
          <w:p w14:paraId="3020174F" w14:textId="2E73E623" w:rsidR="00193F4D" w:rsidRPr="007F4BE0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3" w:type="dxa"/>
            <w:vAlign w:val="bottom"/>
          </w:tcPr>
          <w:p w14:paraId="5A2B0CD0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0975C9B" w14:textId="41E1E07A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5" w:type="dxa"/>
            <w:vAlign w:val="bottom"/>
          </w:tcPr>
          <w:p w14:paraId="09C8865F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CD798BD" w14:textId="30C854D6" w:rsidR="00193F4D" w:rsidRPr="007F4BE0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" w:type="dxa"/>
            <w:vAlign w:val="bottom"/>
          </w:tcPr>
          <w:p w14:paraId="260B8DA3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4456D2D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167A0B5A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312316B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4BFEB8C7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06037B25" w14:textId="01F577B7" w:rsidR="00193F4D" w:rsidRPr="007F4BE0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93F4D" w:rsidRPr="007F4BE0" w14:paraId="29767D08" w14:textId="77777777" w:rsidTr="00003390">
        <w:trPr>
          <w:tblHeader/>
        </w:trPr>
        <w:tc>
          <w:tcPr>
            <w:tcW w:w="2134" w:type="dxa"/>
            <w:vAlign w:val="bottom"/>
          </w:tcPr>
          <w:p w14:paraId="3580C2B1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7" w:type="dxa"/>
            <w:gridSpan w:val="3"/>
          </w:tcPr>
          <w:p w14:paraId="27B9C7EF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1D37E82E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2" w:type="dxa"/>
            <w:gridSpan w:val="7"/>
            <w:shd w:val="clear" w:color="auto" w:fill="auto"/>
          </w:tcPr>
          <w:p w14:paraId="04D2E3B6" w14:textId="77777777" w:rsidR="00193F4D" w:rsidRPr="007F4BE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2867" w:rsidRPr="007F4BE0" w14:paraId="5FEB888D" w14:textId="77777777" w:rsidTr="00003390">
        <w:tc>
          <w:tcPr>
            <w:tcW w:w="2134" w:type="dxa"/>
          </w:tcPr>
          <w:p w14:paraId="41A7736C" w14:textId="0907CC0A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65" w:type="dxa"/>
          </w:tcPr>
          <w:p w14:paraId="5003D611" w14:textId="4A12F082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</w:rPr>
              <w:t>75</w:t>
            </w:r>
          </w:p>
        </w:tc>
        <w:tc>
          <w:tcPr>
            <w:tcW w:w="233" w:type="dxa"/>
          </w:tcPr>
          <w:p w14:paraId="3E38303B" w14:textId="77777777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0C9F0A0C" w14:textId="08A6AD2E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92A50" w:rsidRPr="007F4BE0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235" w:type="dxa"/>
          </w:tcPr>
          <w:p w14:paraId="4C513431" w14:textId="77777777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24C20BA" w14:textId="2238CE09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19,000</w:t>
            </w:r>
          </w:p>
        </w:tc>
        <w:tc>
          <w:tcPr>
            <w:tcW w:w="234" w:type="dxa"/>
          </w:tcPr>
          <w:p w14:paraId="1D90731D" w14:textId="77777777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499CD675" w14:textId="7F348981" w:rsidR="009A2867" w:rsidRPr="007F4BE0" w:rsidRDefault="0024507B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20DC25D1" w14:textId="77777777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38A37833" w14:textId="1D8C0E14" w:rsidR="009A2867" w:rsidRPr="007F4BE0" w:rsidRDefault="0024507B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72471BFC" w14:textId="77777777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2D097C1F" w14:textId="4A1536B5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19,000</w:t>
            </w:r>
          </w:p>
        </w:tc>
      </w:tr>
      <w:tr w:rsidR="009A2867" w:rsidRPr="007F4BE0" w14:paraId="3128FE50" w14:textId="77777777" w:rsidTr="00003390">
        <w:tc>
          <w:tcPr>
            <w:tcW w:w="2134" w:type="dxa"/>
          </w:tcPr>
          <w:p w14:paraId="69E27A83" w14:textId="77777777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5" w:type="dxa"/>
          </w:tcPr>
          <w:p w14:paraId="3082E602" w14:textId="77777777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28BE9C37" w14:textId="77777777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337BBA61" w14:textId="77777777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2CA9F142" w14:textId="77777777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93889" w14:textId="3D5C9A6C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19,000</w:t>
            </w:r>
          </w:p>
        </w:tc>
        <w:tc>
          <w:tcPr>
            <w:tcW w:w="234" w:type="dxa"/>
          </w:tcPr>
          <w:p w14:paraId="271AA528" w14:textId="77777777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</w:tcPr>
          <w:p w14:paraId="443EAAA6" w14:textId="17CBD966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33258835" w14:textId="77777777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</w:tcPr>
          <w:p w14:paraId="41E7344B" w14:textId="0CD66420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5DCDEF52" w14:textId="77777777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406300F8" w14:textId="2AE09ECA" w:rsidR="009A2867" w:rsidRPr="007F4BE0" w:rsidRDefault="009A2867" w:rsidP="009A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19,000</w:t>
            </w:r>
          </w:p>
        </w:tc>
      </w:tr>
    </w:tbl>
    <w:p w14:paraId="0CB12333" w14:textId="185FB2E0" w:rsidR="00733882" w:rsidRPr="007F4BE0" w:rsidRDefault="00733882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1BCAE9D" w14:textId="5ED1B3C5" w:rsidR="00886177" w:rsidRPr="007F4BE0" w:rsidRDefault="00886177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="Angsana New"/>
          <w:b/>
          <w:bCs/>
          <w:i/>
          <w:iCs/>
          <w:sz w:val="28"/>
          <w:szCs w:val="28"/>
          <w:cs/>
          <w:lang w:val="th-TH"/>
        </w:rPr>
      </w:pPr>
      <w:r w:rsidRPr="007F4BE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สัญญา</w:t>
      </w:r>
      <w:r w:rsidR="00640801" w:rsidRPr="007F4BE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สำคัญที่ทำกับบุคคลหรือ</w:t>
      </w:r>
      <w:r w:rsidRPr="007F4BE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 xml:space="preserve">กิจการที่เกี่ยวข้องกัน </w:t>
      </w:r>
    </w:p>
    <w:p w14:paraId="3FE578B9" w14:textId="1FCB3A1B" w:rsidR="000F07BE" w:rsidRPr="007F4BE0" w:rsidRDefault="000F07BE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B279A03" w14:textId="27BF4343" w:rsidR="00D76A39" w:rsidRPr="007F4BE0" w:rsidRDefault="00D76A39" w:rsidP="00D76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F4BE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สัญญาเงินให้กู้ยืมระยะสั้น</w:t>
      </w:r>
    </w:p>
    <w:p w14:paraId="394C6DE9" w14:textId="77777777" w:rsidR="00D76A39" w:rsidRPr="007F4BE0" w:rsidRDefault="00D76A39" w:rsidP="00D76A39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4215132" w14:textId="76948FB7" w:rsidR="00D76A39" w:rsidRPr="007F4BE0" w:rsidRDefault="00EE6D62" w:rsidP="00D76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 w:hint="cs"/>
          <w:sz w:val="28"/>
          <w:szCs w:val="28"/>
          <w:cs/>
        </w:rPr>
        <w:t>ในระหว่าง</w:t>
      </w:r>
      <w:r w:rsidR="007D304A" w:rsidRPr="007F4BE0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2B13F0" w:rsidRPr="007F4BE0">
        <w:rPr>
          <w:rFonts w:asciiTheme="majorBidi" w:hAnsiTheme="majorBidi" w:cstheme="majorBidi" w:hint="cs"/>
          <w:sz w:val="28"/>
          <w:szCs w:val="28"/>
          <w:cs/>
        </w:rPr>
        <w:t>เ</w:t>
      </w:r>
      <w:r w:rsidR="007D304A" w:rsidRPr="007F4BE0">
        <w:rPr>
          <w:rFonts w:asciiTheme="majorBidi" w:hAnsiTheme="majorBidi" w:cstheme="majorBidi" w:hint="cs"/>
          <w:sz w:val="28"/>
          <w:szCs w:val="28"/>
          <w:cs/>
        </w:rPr>
        <w:t>ก</w:t>
      </w:r>
      <w:r w:rsidR="002B13F0" w:rsidRPr="007F4BE0">
        <w:rPr>
          <w:rFonts w:asciiTheme="majorBidi" w:hAnsiTheme="majorBidi" w:cstheme="majorBidi" w:hint="cs"/>
          <w:sz w:val="28"/>
          <w:szCs w:val="28"/>
          <w:cs/>
        </w:rPr>
        <w:t>้า</w:t>
      </w:r>
      <w:r w:rsidR="007D304A" w:rsidRPr="007F4BE0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7D304A" w:rsidRPr="007F4BE0">
        <w:rPr>
          <w:rFonts w:asciiTheme="majorBidi" w:hAnsiTheme="majorBidi" w:cstheme="majorBidi"/>
          <w:sz w:val="28"/>
          <w:szCs w:val="28"/>
        </w:rPr>
        <w:t xml:space="preserve">30 </w:t>
      </w:r>
      <w:r w:rsidR="002B13F0" w:rsidRPr="007F4BE0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7D304A" w:rsidRPr="007F4BE0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7D304A" w:rsidRPr="007F4BE0">
        <w:rPr>
          <w:rFonts w:asciiTheme="majorBidi" w:hAnsiTheme="majorBidi" w:cstheme="majorBidi"/>
          <w:sz w:val="28"/>
          <w:szCs w:val="28"/>
        </w:rPr>
        <w:t xml:space="preserve"> 2563</w:t>
      </w:r>
      <w:r w:rsidR="006A6681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7F4BE0">
        <w:rPr>
          <w:rFonts w:asciiTheme="majorBidi" w:hAnsiTheme="majorBidi" w:cstheme="majorBidi" w:hint="cs"/>
          <w:sz w:val="28"/>
          <w:szCs w:val="28"/>
          <w:cs/>
        </w:rPr>
        <w:t>บริษัทมีสัญญาเงิน</w:t>
      </w:r>
      <w:r w:rsidR="008429E0" w:rsidRPr="007F4BE0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="006A6681" w:rsidRPr="007F4BE0">
        <w:rPr>
          <w:rFonts w:asciiTheme="majorBidi" w:hAnsiTheme="majorBidi" w:cstheme="majorBidi" w:hint="cs"/>
          <w:sz w:val="28"/>
          <w:szCs w:val="28"/>
          <w:cs/>
        </w:rPr>
        <w:t>กู้ยืมระยะสั้นกับบริษัทย่อยแห่งหนึ่ง</w:t>
      </w:r>
      <w:r w:rsidR="006A6681" w:rsidRPr="007F4BE0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="006A6681" w:rsidRPr="007F4BE0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164709">
        <w:rPr>
          <w:rFonts w:asciiTheme="majorBidi" w:hAnsiTheme="majorBidi" w:cstheme="majorBidi"/>
          <w:sz w:val="28"/>
          <w:szCs w:val="28"/>
          <w:cs/>
        </w:rPr>
        <w:br/>
      </w:r>
      <w:r w:rsidR="006A6681" w:rsidRPr="007F4BE0">
        <w:rPr>
          <w:rFonts w:asciiTheme="majorBidi" w:hAnsiTheme="majorBidi" w:cstheme="majorBidi" w:hint="cs"/>
          <w:sz w:val="28"/>
          <w:szCs w:val="28"/>
          <w:cs/>
        </w:rPr>
        <w:t>เจดับเบิ้ลยูดี</w:t>
      </w:r>
      <w:r w:rsidR="006A6681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7F4BE0">
        <w:rPr>
          <w:rFonts w:asciiTheme="majorBidi" w:hAnsiTheme="majorBidi" w:cstheme="majorBidi" w:hint="cs"/>
          <w:sz w:val="28"/>
          <w:szCs w:val="28"/>
          <w:cs/>
        </w:rPr>
        <w:t>ทราน</w:t>
      </w:r>
      <w:r w:rsidR="006A6681"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>สปอร์ต</w:t>
      </w:r>
      <w:r w:rsidR="006A6681" w:rsidRPr="007F4BE0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="006A6681"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>ประเทศไทย</w:t>
      </w:r>
      <w:r w:rsidR="006A6681" w:rsidRPr="007F4BE0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="006A6681"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</w:t>
      </w:r>
      <w:r w:rsidR="006A6681" w:rsidRPr="007F4BE0">
        <w:rPr>
          <w:rFonts w:asciiTheme="majorBidi" w:hAnsiTheme="majorBidi" w:cstheme="majorBidi" w:hint="eastAsia"/>
          <w:spacing w:val="-4"/>
          <w:sz w:val="28"/>
          <w:szCs w:val="28"/>
          <w:cs/>
        </w:rPr>
        <w:t>”</w:t>
      </w:r>
      <w:r w:rsidR="006A6681" w:rsidRPr="007F4BE0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  <w:r w:rsidR="00AF45E2"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เพิ่มขึ้น</w:t>
      </w:r>
      <w:r w:rsidR="006A6681"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>จำนวน</w:t>
      </w:r>
      <w:r w:rsidR="006A6681" w:rsidRPr="007F4BE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8429E0" w:rsidRPr="007F4BE0">
        <w:rPr>
          <w:rFonts w:asciiTheme="majorBidi" w:hAnsiTheme="majorBidi" w:cstheme="majorBidi"/>
          <w:spacing w:val="-4"/>
          <w:sz w:val="28"/>
          <w:szCs w:val="28"/>
        </w:rPr>
        <w:t>15</w:t>
      </w:r>
      <w:r w:rsidR="00CB6F5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6A6681"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>ล้านบาท</w:t>
      </w:r>
      <w:r w:rsidR="006A6681" w:rsidRPr="007F4BE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A6681"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>โดยมีอัตราดอกเบี้ยร้อยละ</w:t>
      </w:r>
      <w:r w:rsidR="006A6681" w:rsidRPr="007F4BE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BF0305" w:rsidRPr="007F4BE0">
        <w:rPr>
          <w:rFonts w:ascii="Angsana New" w:hAnsi="Angsana New" w:cs="Angsana New" w:hint="cs"/>
          <w:bCs/>
          <w:spacing w:val="-4"/>
          <w:sz w:val="28"/>
          <w:szCs w:val="28"/>
        </w:rPr>
        <w:t>3</w:t>
      </w:r>
      <w:r w:rsidR="00BF0305"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>.</w:t>
      </w:r>
      <w:r w:rsidR="00BF0305" w:rsidRPr="007F4BE0">
        <w:rPr>
          <w:rFonts w:asciiTheme="majorBidi" w:hAnsiTheme="majorBidi" w:cstheme="majorBidi"/>
          <w:spacing w:val="-4"/>
          <w:sz w:val="28"/>
          <w:szCs w:val="28"/>
        </w:rPr>
        <w:t>5</w:t>
      </w:r>
      <w:r w:rsidR="00BF0305" w:rsidRPr="007F4BE0">
        <w:rPr>
          <w:rFonts w:ascii="Angsana New" w:hAnsi="Angsana New" w:cs="Angsana New"/>
          <w:bCs/>
          <w:spacing w:val="-4"/>
          <w:sz w:val="28"/>
          <w:szCs w:val="28"/>
        </w:rPr>
        <w:t>0</w:t>
      </w:r>
      <w:r w:rsidR="00BF0305"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6A6681"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>ต่อปี</w:t>
      </w:r>
      <w:r w:rsidR="006A6681" w:rsidRPr="007F4BE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A6681" w:rsidRPr="007F4BE0">
        <w:rPr>
          <w:rFonts w:asciiTheme="majorBidi" w:hAnsiTheme="majorBidi" w:cstheme="majorBidi" w:hint="cs"/>
          <w:spacing w:val="-4"/>
          <w:sz w:val="28"/>
          <w:szCs w:val="28"/>
          <w:cs/>
        </w:rPr>
        <w:t>และมีกำหนดชำระเมื่อทวงถาม</w:t>
      </w:r>
    </w:p>
    <w:p w14:paraId="29DB0169" w14:textId="77777777" w:rsidR="002E1748" w:rsidRPr="007F4BE0" w:rsidRDefault="002E1748" w:rsidP="00D76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1D1E2CC" w14:textId="525B6CB6" w:rsidR="002E1748" w:rsidRPr="007F4BE0" w:rsidRDefault="007D304A" w:rsidP="00D76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 w:hint="cs"/>
          <w:sz w:val="28"/>
          <w:szCs w:val="28"/>
          <w:cs/>
        </w:rPr>
        <w:t>ในระหว่างงวด</w:t>
      </w:r>
      <w:r w:rsidR="002B13F0" w:rsidRPr="007F4BE0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ก</w:t>
      </w:r>
      <w:r w:rsidR="002B13F0" w:rsidRPr="007F4BE0">
        <w:rPr>
          <w:rFonts w:asciiTheme="majorBidi" w:hAnsiTheme="majorBidi" w:cstheme="majorBidi" w:hint="cs"/>
          <w:sz w:val="28"/>
          <w:szCs w:val="28"/>
          <w:cs/>
        </w:rPr>
        <w:t>้า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Pr="007F4BE0">
        <w:rPr>
          <w:rFonts w:asciiTheme="majorBidi" w:hAnsiTheme="majorBidi" w:cstheme="majorBidi"/>
          <w:sz w:val="28"/>
          <w:szCs w:val="28"/>
        </w:rPr>
        <w:t xml:space="preserve">30 </w:t>
      </w:r>
      <w:r w:rsidR="002B13F0" w:rsidRPr="007F4BE0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7F4BE0">
        <w:rPr>
          <w:rFonts w:asciiTheme="majorBidi" w:hAnsiTheme="majorBidi" w:cstheme="majorBidi"/>
          <w:sz w:val="28"/>
          <w:szCs w:val="28"/>
        </w:rPr>
        <w:t xml:space="preserve"> 2563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7F4BE0">
        <w:rPr>
          <w:rFonts w:asciiTheme="majorBidi" w:hAnsiTheme="majorBidi" w:cstheme="majorBidi" w:hint="cs"/>
          <w:sz w:val="28"/>
          <w:szCs w:val="28"/>
          <w:cs/>
        </w:rPr>
        <w:t>บริษัทมีสัญญาเงิน</w:t>
      </w:r>
      <w:r w:rsidR="007B6067" w:rsidRPr="007F4BE0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="005B7D2B" w:rsidRPr="007F4BE0">
        <w:rPr>
          <w:rFonts w:asciiTheme="majorBidi" w:hAnsiTheme="majorBidi" w:cstheme="majorBidi" w:hint="cs"/>
          <w:sz w:val="28"/>
          <w:szCs w:val="28"/>
          <w:cs/>
        </w:rPr>
        <w:t>กู้</w:t>
      </w:r>
      <w:r w:rsidR="006A6681" w:rsidRPr="007F4BE0">
        <w:rPr>
          <w:rFonts w:asciiTheme="majorBidi" w:hAnsiTheme="majorBidi" w:cstheme="majorBidi" w:hint="cs"/>
          <w:sz w:val="28"/>
          <w:szCs w:val="28"/>
          <w:cs/>
        </w:rPr>
        <w:t>ยืมระยะสั้นกับบริษัทย่อยแห่งหนึ่ง</w:t>
      </w:r>
      <w:r w:rsidR="006A6681" w:rsidRPr="007F4BE0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="006A6681" w:rsidRPr="007F4BE0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6A6681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7F4BE0">
        <w:rPr>
          <w:rFonts w:asciiTheme="majorBidi" w:hAnsiTheme="majorBidi" w:cstheme="majorBidi" w:hint="cs"/>
          <w:sz w:val="28"/>
          <w:szCs w:val="28"/>
          <w:cs/>
        </w:rPr>
        <w:t>เบญจพรแลนด์</w:t>
      </w:r>
      <w:r w:rsidR="006A6681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7F4BE0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6A6681" w:rsidRPr="007F4BE0">
        <w:rPr>
          <w:rFonts w:asciiTheme="majorBidi" w:hAnsiTheme="majorBidi" w:cstheme="majorBidi" w:hint="eastAsia"/>
          <w:sz w:val="28"/>
          <w:szCs w:val="28"/>
          <w:cs/>
        </w:rPr>
        <w:t>”</w:t>
      </w:r>
      <w:r w:rsidR="006A6681" w:rsidRPr="007F4BE0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="00AF45E2" w:rsidRPr="007F4BE0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="006A6681" w:rsidRPr="007F4BE0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6A6681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6E99" w:rsidRPr="007F4BE0">
        <w:rPr>
          <w:rFonts w:asciiTheme="majorBidi" w:hAnsiTheme="majorBidi" w:cstheme="majorBidi"/>
          <w:sz w:val="28"/>
          <w:szCs w:val="28"/>
        </w:rPr>
        <w:t>60</w:t>
      </w:r>
      <w:r w:rsidR="00234E22">
        <w:rPr>
          <w:rFonts w:asciiTheme="majorBidi" w:hAnsiTheme="majorBidi" w:cstheme="majorBidi"/>
          <w:sz w:val="28"/>
          <w:szCs w:val="28"/>
        </w:rPr>
        <w:t xml:space="preserve"> </w:t>
      </w:r>
      <w:r w:rsidR="006A6681" w:rsidRPr="007F4BE0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6A6681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7F4BE0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โดยมีอัตราดอกเบี้ยร้อยละ</w:t>
      </w:r>
      <w:r w:rsidR="006A6681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2483" w:rsidRPr="007F4BE0">
        <w:rPr>
          <w:rFonts w:asciiTheme="majorBidi" w:hAnsiTheme="majorBidi" w:cstheme="majorBidi"/>
          <w:sz w:val="28"/>
          <w:szCs w:val="28"/>
        </w:rPr>
        <w:t>2</w:t>
      </w:r>
      <w:r w:rsidR="006A6681" w:rsidRPr="007F4BE0">
        <w:rPr>
          <w:rFonts w:asciiTheme="majorBidi" w:hAnsiTheme="majorBidi" w:cstheme="majorBidi"/>
          <w:sz w:val="28"/>
          <w:szCs w:val="28"/>
          <w:cs/>
        </w:rPr>
        <w:t>.0</w:t>
      </w:r>
      <w:r w:rsidR="00182483" w:rsidRPr="007F4BE0">
        <w:rPr>
          <w:rFonts w:asciiTheme="majorBidi" w:hAnsiTheme="majorBidi" w:cstheme="majorBidi"/>
          <w:sz w:val="28"/>
          <w:szCs w:val="28"/>
        </w:rPr>
        <w:t>5</w:t>
      </w:r>
      <w:r w:rsidR="006A6681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7F4BE0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6A6681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7F4BE0">
        <w:rPr>
          <w:rFonts w:asciiTheme="majorBidi" w:hAnsiTheme="majorBidi" w:cstheme="majorBidi" w:hint="cs"/>
          <w:sz w:val="28"/>
          <w:szCs w:val="28"/>
          <w:cs/>
        </w:rPr>
        <w:t>และมีกำหนดชำระเมื่อทวงถาม</w:t>
      </w:r>
    </w:p>
    <w:p w14:paraId="7C0C49B1" w14:textId="77777777" w:rsidR="006A6681" w:rsidRPr="007F4BE0" w:rsidRDefault="006A6681" w:rsidP="00D76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7A9B970" w14:textId="2D7D4E2A" w:rsidR="000E7E5A" w:rsidRPr="007F4BE0" w:rsidRDefault="007D304A" w:rsidP="006A6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 w:hint="cs"/>
          <w:sz w:val="28"/>
          <w:szCs w:val="28"/>
          <w:cs/>
        </w:rPr>
        <w:t>ในระหว่างงวด</w:t>
      </w:r>
      <w:r w:rsidR="002B13F0" w:rsidRPr="007F4BE0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ก</w:t>
      </w:r>
      <w:r w:rsidR="002B13F0" w:rsidRPr="007F4BE0">
        <w:rPr>
          <w:rFonts w:asciiTheme="majorBidi" w:hAnsiTheme="majorBidi" w:cstheme="majorBidi" w:hint="cs"/>
          <w:sz w:val="28"/>
          <w:szCs w:val="28"/>
          <w:cs/>
        </w:rPr>
        <w:t>้า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Pr="007F4BE0">
        <w:rPr>
          <w:rFonts w:asciiTheme="majorBidi" w:hAnsiTheme="majorBidi" w:cstheme="majorBidi"/>
          <w:sz w:val="28"/>
          <w:szCs w:val="28"/>
        </w:rPr>
        <w:t xml:space="preserve">30 </w:t>
      </w:r>
      <w:r w:rsidR="002B13F0" w:rsidRPr="007F4BE0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7F4BE0">
        <w:rPr>
          <w:rFonts w:asciiTheme="majorBidi" w:hAnsiTheme="majorBidi" w:cstheme="majorBidi"/>
          <w:sz w:val="28"/>
          <w:szCs w:val="28"/>
        </w:rPr>
        <w:t xml:space="preserve"> 2563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E03B4" w:rsidRPr="007F4BE0">
        <w:rPr>
          <w:rFonts w:asciiTheme="majorBidi" w:hAnsiTheme="majorBidi" w:cstheme="majorBidi" w:hint="cs"/>
          <w:sz w:val="28"/>
          <w:szCs w:val="28"/>
          <w:cs/>
        </w:rPr>
        <w:t>บริษัทม</w:t>
      </w:r>
      <w:r w:rsidR="00FA08AE" w:rsidRPr="007F4BE0">
        <w:rPr>
          <w:rFonts w:asciiTheme="majorBidi" w:hAnsiTheme="majorBidi" w:cstheme="majorBidi" w:hint="cs"/>
          <w:sz w:val="28"/>
          <w:szCs w:val="28"/>
          <w:cs/>
        </w:rPr>
        <w:t>ี</w:t>
      </w:r>
      <w:r w:rsidR="00D76A39" w:rsidRPr="007F4BE0">
        <w:rPr>
          <w:rFonts w:asciiTheme="majorBidi" w:hAnsiTheme="majorBidi" w:cstheme="majorBidi" w:hint="cs"/>
          <w:sz w:val="28"/>
          <w:szCs w:val="28"/>
          <w:cs/>
        </w:rPr>
        <w:t>สัญญาเงิน</w:t>
      </w:r>
      <w:r w:rsidR="00CE3A09" w:rsidRPr="007F4BE0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="00D76A39" w:rsidRPr="007F4BE0">
        <w:rPr>
          <w:rFonts w:asciiTheme="majorBidi" w:hAnsiTheme="majorBidi" w:cstheme="majorBidi" w:hint="cs"/>
          <w:sz w:val="28"/>
          <w:szCs w:val="28"/>
          <w:cs/>
        </w:rPr>
        <w:t xml:space="preserve">กู้ยืมระยะสั้นกับบริษัทย่อยแห่งหนึ่ง </w:t>
      </w:r>
      <w:r w:rsidR="00D76A39" w:rsidRPr="007F4BE0">
        <w:rPr>
          <w:rFonts w:asciiTheme="majorBidi" w:hAnsiTheme="majorBidi" w:cstheme="majorBidi"/>
          <w:sz w:val="28"/>
          <w:szCs w:val="28"/>
        </w:rPr>
        <w:t>(“</w:t>
      </w:r>
      <w:r w:rsidR="00D76A39" w:rsidRPr="007F4BE0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234E22">
        <w:rPr>
          <w:rFonts w:asciiTheme="majorBidi" w:hAnsiTheme="majorBidi" w:cstheme="majorBidi"/>
          <w:sz w:val="28"/>
          <w:szCs w:val="28"/>
        </w:rPr>
        <w:br/>
      </w:r>
      <w:r w:rsidR="00D76A39" w:rsidRPr="007F4BE0">
        <w:rPr>
          <w:rFonts w:asciiTheme="majorBidi" w:hAnsiTheme="majorBidi" w:cstheme="majorBidi" w:hint="cs"/>
          <w:sz w:val="28"/>
          <w:szCs w:val="28"/>
          <w:cs/>
        </w:rPr>
        <w:t>โกลบอล ฟู้ดเซอร์วิส เน็ตเวิร์ก จำกัด</w:t>
      </w:r>
      <w:r w:rsidR="00D76A39" w:rsidRPr="007F4BE0">
        <w:rPr>
          <w:rFonts w:asciiTheme="majorBidi" w:hAnsiTheme="majorBidi" w:cstheme="majorBidi"/>
          <w:sz w:val="28"/>
          <w:szCs w:val="28"/>
        </w:rPr>
        <w:t>”</w:t>
      </w:r>
      <w:r w:rsidR="00D76A39" w:rsidRPr="007F4BE0">
        <w:rPr>
          <w:rFonts w:asciiTheme="majorBidi" w:hAnsiTheme="majorBidi" w:cstheme="majorBidi" w:hint="cs"/>
          <w:sz w:val="28"/>
          <w:szCs w:val="28"/>
          <w:cs/>
        </w:rPr>
        <w:t xml:space="preserve">) </w:t>
      </w:r>
      <w:r w:rsidR="00AF45E2" w:rsidRPr="007F4BE0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="00D76A39" w:rsidRPr="007F4BE0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9B6E99" w:rsidRPr="007F4BE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B6F5A" w:rsidRPr="007F4BE0">
        <w:rPr>
          <w:rFonts w:asciiTheme="majorBidi" w:hAnsiTheme="majorBidi" w:cstheme="majorBidi"/>
          <w:sz w:val="28"/>
          <w:szCs w:val="28"/>
        </w:rPr>
        <w:t>2</w:t>
      </w:r>
      <w:r w:rsidR="00AF161B" w:rsidRPr="007F4BE0">
        <w:rPr>
          <w:rFonts w:asciiTheme="majorBidi" w:hAnsiTheme="majorBidi" w:cstheme="majorBidi" w:hint="cs"/>
          <w:sz w:val="28"/>
          <w:szCs w:val="28"/>
          <w:cs/>
        </w:rPr>
        <w:t>.</w:t>
      </w:r>
      <w:r w:rsidR="00855022" w:rsidRPr="007F4BE0">
        <w:rPr>
          <w:rFonts w:asciiTheme="majorBidi" w:hAnsiTheme="majorBidi" w:cstheme="majorBidi"/>
          <w:sz w:val="28"/>
          <w:szCs w:val="28"/>
        </w:rPr>
        <w:t>40</w:t>
      </w:r>
      <w:r w:rsidR="00AF161B" w:rsidRPr="007F4BE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76A39" w:rsidRPr="007F4BE0">
        <w:rPr>
          <w:rFonts w:asciiTheme="majorBidi" w:hAnsiTheme="majorBidi" w:cstheme="majorBidi" w:hint="cs"/>
          <w:sz w:val="28"/>
          <w:szCs w:val="28"/>
          <w:cs/>
        </w:rPr>
        <w:t>ล้านบาท โดยมีอัตราดอกเบี้ยร้อยละ</w:t>
      </w:r>
      <w:r w:rsidR="004B6C3B" w:rsidRPr="007F4BE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F0305" w:rsidRPr="007F4BE0">
        <w:rPr>
          <w:rFonts w:ascii="Angsana New" w:hAnsi="Angsana New" w:cs="Angsana New" w:hint="cs"/>
          <w:bCs/>
          <w:sz w:val="28"/>
          <w:szCs w:val="28"/>
        </w:rPr>
        <w:t>3</w:t>
      </w:r>
      <w:r w:rsidR="00AF161B" w:rsidRPr="007F4BE0">
        <w:rPr>
          <w:rFonts w:asciiTheme="majorBidi" w:hAnsiTheme="majorBidi" w:cstheme="majorBidi" w:hint="cs"/>
          <w:sz w:val="28"/>
          <w:szCs w:val="28"/>
          <w:cs/>
        </w:rPr>
        <w:t>.</w:t>
      </w:r>
      <w:r w:rsidR="00BF0305" w:rsidRPr="007F4BE0">
        <w:rPr>
          <w:rFonts w:asciiTheme="majorBidi" w:hAnsiTheme="majorBidi" w:cstheme="majorBidi"/>
          <w:sz w:val="28"/>
          <w:szCs w:val="28"/>
        </w:rPr>
        <w:t>5</w:t>
      </w:r>
      <w:r w:rsidR="00BF0305" w:rsidRPr="007F4BE0">
        <w:rPr>
          <w:rFonts w:ascii="Angsana New" w:hAnsi="Angsana New" w:cs="Angsana New"/>
          <w:bCs/>
          <w:sz w:val="28"/>
          <w:szCs w:val="28"/>
        </w:rPr>
        <w:t>0</w:t>
      </w:r>
      <w:r w:rsidR="00D76A39" w:rsidRPr="007F4BE0">
        <w:rPr>
          <w:rFonts w:asciiTheme="majorBidi" w:hAnsiTheme="majorBidi" w:cstheme="majorBidi" w:hint="cs"/>
          <w:sz w:val="28"/>
          <w:szCs w:val="28"/>
          <w:cs/>
        </w:rPr>
        <w:t xml:space="preserve"> ต่อปี และมีกำหนดชำระเมื่อทวงถาม</w:t>
      </w:r>
    </w:p>
    <w:p w14:paraId="6735516D" w14:textId="77777777" w:rsidR="00AF161B" w:rsidRPr="007F4BE0" w:rsidRDefault="00AF161B" w:rsidP="00AF1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6A18C40" w14:textId="5F227C0F" w:rsidR="00647E57" w:rsidRPr="007F4BE0" w:rsidRDefault="00647E57" w:rsidP="00647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F4BE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</w:t>
      </w:r>
      <w:r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งินให้กู้ยืมระยะยาว</w:t>
      </w:r>
    </w:p>
    <w:p w14:paraId="3A7794E0" w14:textId="77777777" w:rsidR="00647E57" w:rsidRPr="00647E57" w:rsidRDefault="00647E57" w:rsidP="00647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7821037F" w14:textId="47E6ADEC" w:rsidR="00647E57" w:rsidRPr="00647E57" w:rsidRDefault="00647E57" w:rsidP="00647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>3</w:t>
      </w:r>
      <w:r w:rsidRPr="007F4BE0">
        <w:rPr>
          <w:rFonts w:asciiTheme="majorBidi" w:hAnsiTheme="majorBidi" w:cstheme="majorBidi"/>
          <w:sz w:val="28"/>
          <w:szCs w:val="28"/>
        </w:rPr>
        <w:t xml:space="preserve">0 </w:t>
      </w:r>
      <w:r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7F4BE0">
        <w:rPr>
          <w:rFonts w:asciiTheme="majorBidi" w:hAnsiTheme="majorBidi" w:cstheme="majorBidi"/>
          <w:sz w:val="28"/>
          <w:szCs w:val="28"/>
        </w:rPr>
        <w:t xml:space="preserve"> 2563 </w:t>
      </w:r>
      <w:r w:rsidRPr="007F4BE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ย่อยแห่งหนึ่ง </w:t>
      </w:r>
      <w:r w:rsidRPr="007F4BE0">
        <w:rPr>
          <w:rFonts w:asciiTheme="majorBidi" w:hAnsiTheme="majorBidi" w:cstheme="majorBidi"/>
          <w:sz w:val="28"/>
          <w:szCs w:val="28"/>
        </w:rPr>
        <w:t>(“</w:t>
      </w:r>
      <w:r w:rsidR="00B56F32">
        <w:rPr>
          <w:rFonts w:asciiTheme="majorBidi" w:hAnsiTheme="majorBidi" w:cstheme="majorBidi"/>
          <w:sz w:val="28"/>
          <w:szCs w:val="28"/>
        </w:rPr>
        <w:t>JWD Asia Holdings Private Ltd.</w:t>
      </w:r>
      <w:r w:rsidRPr="007F4BE0">
        <w:rPr>
          <w:rFonts w:asciiTheme="majorBidi" w:hAnsiTheme="majorBidi" w:cstheme="majorBidi"/>
          <w:sz w:val="28"/>
          <w:szCs w:val="28"/>
        </w:rPr>
        <w:t>”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)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ทำ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หนังสือขยายเวลาการให้กู้กับบริษัทร่วมค้าแห่งหนึ่ง </w:t>
      </w:r>
      <w:r>
        <w:rPr>
          <w:rFonts w:asciiTheme="majorBidi" w:hAnsiTheme="majorBidi" w:cstheme="majorBidi"/>
          <w:sz w:val="28"/>
          <w:szCs w:val="28"/>
        </w:rPr>
        <w:t>(“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647E57">
        <w:rPr>
          <w:rFonts w:asciiTheme="majorBidi" w:hAnsiTheme="majorBidi" w:cstheme="majorBidi"/>
          <w:sz w:val="28"/>
          <w:szCs w:val="28"/>
        </w:rPr>
        <w:t xml:space="preserve">PT </w:t>
      </w:r>
      <w:proofErr w:type="spellStart"/>
      <w:r w:rsidRPr="00647E57">
        <w:rPr>
          <w:rFonts w:asciiTheme="majorBidi" w:hAnsiTheme="majorBidi" w:cstheme="majorBidi"/>
          <w:sz w:val="28"/>
          <w:szCs w:val="28"/>
        </w:rPr>
        <w:t>Samudera</w:t>
      </w:r>
      <w:proofErr w:type="spellEnd"/>
      <w:r w:rsidRPr="00647E57">
        <w:rPr>
          <w:rFonts w:asciiTheme="majorBidi" w:hAnsiTheme="majorBidi" w:cstheme="majorBidi"/>
          <w:sz w:val="28"/>
          <w:szCs w:val="28"/>
        </w:rPr>
        <w:t xml:space="preserve"> JWD Logistics</w:t>
      </w:r>
      <w:r>
        <w:rPr>
          <w:rFonts w:asciiTheme="majorBidi" w:hAnsiTheme="majorBidi" w:cstheme="majorBidi"/>
          <w:sz w:val="28"/>
          <w:szCs w:val="28"/>
        </w:rPr>
        <w:t xml:space="preserve">”)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จากวันที่ </w:t>
      </w:r>
      <w:r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มกราคม </w:t>
      </w:r>
      <w:r>
        <w:rPr>
          <w:rFonts w:asciiTheme="majorBidi" w:hAnsiTheme="majorBidi" w:cstheme="majorBidi"/>
          <w:sz w:val="28"/>
          <w:szCs w:val="28"/>
        </w:rPr>
        <w:t xml:space="preserve">2561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ถึง </w:t>
      </w:r>
      <w:r>
        <w:rPr>
          <w:rFonts w:asciiTheme="majorBidi" w:hAnsiTheme="majorBidi" w:cstheme="majorBidi"/>
          <w:sz w:val="28"/>
          <w:szCs w:val="28"/>
        </w:rPr>
        <w:t xml:space="preserve">28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>
        <w:rPr>
          <w:rFonts w:asciiTheme="majorBidi" w:hAnsiTheme="majorBidi" w:cstheme="majorBidi"/>
          <w:sz w:val="28"/>
          <w:szCs w:val="28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เป็นวันที่ </w:t>
      </w:r>
      <w:r w:rsidR="007A519C"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มกราคม </w:t>
      </w:r>
      <w:r>
        <w:rPr>
          <w:rFonts w:asciiTheme="majorBidi" w:hAnsiTheme="majorBidi" w:cstheme="majorBidi"/>
          <w:sz w:val="28"/>
          <w:szCs w:val="28"/>
        </w:rPr>
        <w:t xml:space="preserve">2561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>
        <w:rPr>
          <w:rFonts w:asciiTheme="majorBidi" w:hAnsiTheme="majorBidi" w:cstheme="majorBidi"/>
          <w:sz w:val="28"/>
          <w:szCs w:val="28"/>
        </w:rPr>
        <w:t xml:space="preserve">28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>
        <w:rPr>
          <w:rFonts w:asciiTheme="majorBidi" w:hAnsiTheme="majorBidi" w:cstheme="majorBidi"/>
          <w:sz w:val="28"/>
          <w:szCs w:val="28"/>
        </w:rPr>
        <w:t>2565</w:t>
      </w:r>
      <w:r w:rsidR="00A666BF">
        <w:rPr>
          <w:rFonts w:asciiTheme="majorBidi" w:hAnsiTheme="majorBidi" w:cstheme="majorBidi"/>
          <w:sz w:val="28"/>
          <w:szCs w:val="28"/>
        </w:rPr>
        <w:t xml:space="preserve"> </w:t>
      </w:r>
      <w:r w:rsidR="00A666BF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A666BF">
        <w:rPr>
          <w:rFonts w:asciiTheme="majorBidi" w:hAnsiTheme="majorBidi" w:cstheme="majorBidi"/>
          <w:sz w:val="28"/>
          <w:szCs w:val="28"/>
        </w:rPr>
        <w:t xml:space="preserve">1.03 </w:t>
      </w:r>
      <w:r w:rsidR="00A666BF">
        <w:rPr>
          <w:rFonts w:asciiTheme="majorBidi" w:hAnsiTheme="majorBidi" w:cstheme="majorBidi" w:hint="cs"/>
          <w:sz w:val="28"/>
          <w:szCs w:val="28"/>
          <w:cs/>
        </w:rPr>
        <w:t xml:space="preserve">ล้านเหรียญสหรัฐอเมริกา เทียบเท่าเงินบาทจำนวน </w:t>
      </w:r>
      <w:r w:rsidR="00A666BF">
        <w:rPr>
          <w:rFonts w:asciiTheme="majorBidi" w:hAnsiTheme="majorBidi" w:cstheme="majorBidi"/>
          <w:sz w:val="28"/>
          <w:szCs w:val="28"/>
        </w:rPr>
        <w:t xml:space="preserve">32.65 </w:t>
      </w:r>
      <w:r w:rsidR="00A666B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>
        <w:rPr>
          <w:rFonts w:asciiTheme="majorBidi" w:hAnsiTheme="majorBidi" w:cstheme="majorBidi" w:hint="cs"/>
          <w:sz w:val="28"/>
          <w:szCs w:val="28"/>
          <w:cs/>
        </w:rPr>
        <w:t>โดยผู้กู้สามารถจ่ายชำระคืนเงินต้นเมื่อสิ้นสุดสัญญา</w:t>
      </w:r>
    </w:p>
    <w:p w14:paraId="4F311694" w14:textId="5DC9C423" w:rsidR="000207B3" w:rsidRDefault="00020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4F565395" w14:textId="18971C2F" w:rsidR="00132B72" w:rsidRPr="007F4BE0" w:rsidRDefault="00132B72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7F4BE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สัญญาเช่าพื้นที่จอดรถ</w:t>
      </w:r>
    </w:p>
    <w:p w14:paraId="3DD1600F" w14:textId="77777777" w:rsidR="00132B72" w:rsidRPr="007F4BE0" w:rsidRDefault="00132B72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62C0275" w14:textId="0D23A15C" w:rsidR="00132B72" w:rsidRPr="007F4BE0" w:rsidRDefault="00132B72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10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7F4BE0">
        <w:rPr>
          <w:rFonts w:asciiTheme="majorBidi" w:hAnsiTheme="majorBidi" w:cstheme="majorBidi"/>
          <w:sz w:val="28"/>
          <w:szCs w:val="28"/>
        </w:rPr>
        <w:t>2563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4C6179" w:rsidRPr="007F4BE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4C6179" w:rsidRPr="007F4BE0">
        <w:rPr>
          <w:rFonts w:asciiTheme="majorBidi" w:hAnsiTheme="majorBidi" w:cstheme="majorBidi" w:hint="cs"/>
          <w:sz w:val="28"/>
          <w:szCs w:val="28"/>
          <w:cs/>
        </w:rPr>
        <w:t xml:space="preserve">ย่อยแห่งหนึ่ง </w:t>
      </w:r>
      <w:r w:rsidR="004C6179" w:rsidRPr="007F4BE0">
        <w:rPr>
          <w:rFonts w:asciiTheme="majorBidi" w:hAnsiTheme="majorBidi" w:cstheme="majorBidi"/>
          <w:sz w:val="28"/>
          <w:szCs w:val="28"/>
        </w:rPr>
        <w:t>(“</w:t>
      </w:r>
      <w:r w:rsidRPr="007F4BE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ออโต้ลอจิค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จำกัด</w:t>
      </w:r>
      <w:r w:rsidR="004C6179" w:rsidRPr="007F4BE0">
        <w:rPr>
          <w:rFonts w:asciiTheme="majorBidi" w:hAnsiTheme="majorBidi" w:cstheme="majorBidi"/>
          <w:sz w:val="28"/>
          <w:szCs w:val="28"/>
        </w:rPr>
        <w:t>”</w:t>
      </w:r>
      <w:r w:rsidR="004C6179" w:rsidRPr="007F4BE0">
        <w:rPr>
          <w:rFonts w:asciiTheme="majorBidi" w:hAnsiTheme="majorBidi" w:cstheme="majorBidi" w:hint="cs"/>
          <w:sz w:val="28"/>
          <w:szCs w:val="28"/>
          <w:cs/>
        </w:rPr>
        <w:t>)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ทำสัญญาเช่าดำเนินงานเพื่อเช่าพื้นที่จอดรถกับ</w:t>
      </w:r>
      <w:r w:rsidR="008F6047" w:rsidRPr="007F4BE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8F6047" w:rsidRPr="007F4BE0">
        <w:rPr>
          <w:rFonts w:asciiTheme="majorBidi" w:hAnsiTheme="majorBidi" w:cstheme="majorBidi" w:hint="cs"/>
          <w:sz w:val="28"/>
          <w:szCs w:val="28"/>
          <w:cs/>
        </w:rPr>
        <w:t xml:space="preserve">ย่อย </w:t>
      </w:r>
      <w:r w:rsidR="008F6047" w:rsidRPr="007F4BE0">
        <w:rPr>
          <w:rFonts w:asciiTheme="majorBidi" w:hAnsiTheme="majorBidi" w:cstheme="majorBidi"/>
          <w:sz w:val="28"/>
          <w:szCs w:val="28"/>
        </w:rPr>
        <w:t>(“</w:t>
      </w:r>
      <w:r w:rsidRPr="007F4BE0">
        <w:rPr>
          <w:rFonts w:asciiTheme="majorBidi" w:hAnsiTheme="majorBidi" w:cstheme="majorBidi"/>
          <w:sz w:val="28"/>
          <w:szCs w:val="28"/>
          <w:cs/>
        </w:rPr>
        <w:t>บริษัท กีลเลี่ยน จำกัด</w:t>
      </w:r>
      <w:r w:rsidR="008F6047" w:rsidRPr="007F4BE0">
        <w:rPr>
          <w:rFonts w:asciiTheme="majorBidi" w:hAnsiTheme="majorBidi" w:cstheme="majorBidi"/>
          <w:sz w:val="28"/>
          <w:szCs w:val="28"/>
        </w:rPr>
        <w:t>”)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มีกำหนดระยะเวลาเช่า </w:t>
      </w:r>
      <w:r w:rsidR="00BF0225" w:rsidRPr="007F4BE0">
        <w:rPr>
          <w:rFonts w:asciiTheme="majorBidi" w:hAnsiTheme="majorBidi" w:cstheme="majorBidi"/>
          <w:sz w:val="28"/>
          <w:szCs w:val="28"/>
        </w:rPr>
        <w:t>1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ปี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โดยมีค่าเช่าและค่าบริการในอัตราเดือนละ </w:t>
      </w:r>
      <w:r w:rsidR="00BF0225" w:rsidRPr="007F4BE0">
        <w:rPr>
          <w:rFonts w:asciiTheme="majorBidi" w:hAnsiTheme="majorBidi" w:cstheme="majorBidi"/>
          <w:sz w:val="28"/>
          <w:szCs w:val="28"/>
        </w:rPr>
        <w:t>0</w:t>
      </w:r>
      <w:r w:rsidRPr="007F4BE0">
        <w:rPr>
          <w:rFonts w:asciiTheme="majorBidi" w:hAnsiTheme="majorBidi" w:cstheme="majorBidi"/>
          <w:sz w:val="28"/>
          <w:szCs w:val="28"/>
        </w:rPr>
        <w:t>.</w:t>
      </w:r>
      <w:r w:rsidR="00BF0225" w:rsidRPr="007F4BE0">
        <w:rPr>
          <w:rFonts w:asciiTheme="majorBidi" w:hAnsiTheme="majorBidi" w:cstheme="majorBidi"/>
          <w:sz w:val="28"/>
          <w:szCs w:val="28"/>
        </w:rPr>
        <w:t>50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20AEDB6F" w14:textId="77777777" w:rsidR="000207B3" w:rsidRDefault="000207B3" w:rsidP="00B72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CC1973A" w14:textId="76832852" w:rsidR="00886177" w:rsidRPr="007F4BE0" w:rsidRDefault="00886177" w:rsidP="00B72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F4BE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สัญญาเช่าสำนักงาน คลังสินค้าและการให้บริการ</w:t>
      </w:r>
    </w:p>
    <w:p w14:paraId="5B58FC67" w14:textId="7FD7E9A2" w:rsidR="0096252B" w:rsidRPr="007F4BE0" w:rsidRDefault="0096252B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9D375F1" w14:textId="000B6632" w:rsidR="00AB46F2" w:rsidRPr="007F4BE0" w:rsidRDefault="00886177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1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BF0225" w:rsidRPr="007F4BE0">
        <w:rPr>
          <w:rFonts w:asciiTheme="majorBidi" w:hAnsiTheme="majorBidi" w:cstheme="majorBidi"/>
          <w:sz w:val="28"/>
          <w:szCs w:val="28"/>
        </w:rPr>
        <w:t>2563</w:t>
      </w:r>
      <w:r w:rsidR="00A55490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E71DB" w:rsidRPr="007F4BE0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7F4BE0">
        <w:rPr>
          <w:rFonts w:asciiTheme="majorBidi" w:hAnsiTheme="majorBidi" w:cstheme="majorBidi"/>
          <w:sz w:val="28"/>
          <w:szCs w:val="28"/>
          <w:cs/>
        </w:rPr>
        <w:t>ทำสัญญาเช่าดำเนินงานหลายฉบับ เพื่อเช่าสำนักงาน คลังสินค้าและการบริการ กับบริษัท</w:t>
      </w:r>
      <w:r w:rsidR="00EE71DB" w:rsidRPr="007F4BE0">
        <w:rPr>
          <w:rFonts w:asciiTheme="majorBidi" w:hAnsiTheme="majorBidi" w:cstheme="majorBidi" w:hint="cs"/>
          <w:sz w:val="28"/>
          <w:szCs w:val="28"/>
          <w:cs/>
        </w:rPr>
        <w:t xml:space="preserve">ย่อยแห่งหนึ่ง </w:t>
      </w:r>
      <w:r w:rsidR="00EE71DB" w:rsidRPr="007F4BE0">
        <w:rPr>
          <w:rFonts w:asciiTheme="majorBidi" w:hAnsiTheme="majorBidi" w:cstheme="majorBidi"/>
          <w:sz w:val="28"/>
          <w:szCs w:val="28"/>
        </w:rPr>
        <w:t>(“</w:t>
      </w:r>
      <w:r w:rsidR="00EE71DB" w:rsidRPr="007F4BE0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เบญจพรแลนด์ จำกัด</w:t>
      </w:r>
      <w:r w:rsidR="00EE71DB" w:rsidRPr="007F4BE0">
        <w:rPr>
          <w:rFonts w:asciiTheme="majorBidi" w:hAnsiTheme="majorBidi" w:cstheme="majorBidi"/>
          <w:sz w:val="28"/>
          <w:szCs w:val="28"/>
        </w:rPr>
        <w:t>”)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โดยมีค่าเช่าและค่าบริการในอัตราเดือนละ </w:t>
      </w:r>
      <w:r w:rsidR="00BF0225" w:rsidRPr="007F4BE0">
        <w:rPr>
          <w:rFonts w:asciiTheme="majorBidi" w:hAnsiTheme="majorBidi" w:cstheme="majorBidi"/>
          <w:sz w:val="28"/>
          <w:szCs w:val="28"/>
        </w:rPr>
        <w:t>0</w:t>
      </w:r>
      <w:r w:rsidRPr="007F4BE0">
        <w:rPr>
          <w:rFonts w:asciiTheme="majorBidi" w:hAnsiTheme="majorBidi" w:cstheme="majorBidi"/>
          <w:sz w:val="28"/>
          <w:szCs w:val="28"/>
        </w:rPr>
        <w:t>.</w:t>
      </w:r>
      <w:r w:rsidR="00BF0225" w:rsidRPr="007F4BE0">
        <w:rPr>
          <w:rFonts w:asciiTheme="majorBidi" w:hAnsiTheme="majorBidi" w:cstheme="majorBidi"/>
          <w:sz w:val="28"/>
          <w:szCs w:val="28"/>
        </w:rPr>
        <w:t>34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6187" w:rsidRPr="007F4BE0">
        <w:rPr>
          <w:rFonts w:asciiTheme="majorBidi" w:hAnsiTheme="majorBidi" w:cstheme="majorBidi"/>
          <w:sz w:val="28"/>
          <w:szCs w:val="28"/>
        </w:rPr>
        <w:t>-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7F4BE0">
        <w:rPr>
          <w:rFonts w:asciiTheme="majorBidi" w:hAnsiTheme="majorBidi" w:cstheme="majorBidi"/>
          <w:sz w:val="28"/>
          <w:szCs w:val="28"/>
        </w:rPr>
        <w:t>3</w:t>
      </w:r>
      <w:r w:rsidR="00A55490" w:rsidRPr="007F4BE0">
        <w:rPr>
          <w:rFonts w:asciiTheme="majorBidi" w:hAnsiTheme="majorBidi" w:cstheme="majorBidi"/>
          <w:sz w:val="28"/>
          <w:szCs w:val="28"/>
        </w:rPr>
        <w:t>.</w:t>
      </w:r>
      <w:r w:rsidR="00BF0225" w:rsidRPr="007F4BE0">
        <w:rPr>
          <w:rFonts w:asciiTheme="majorBidi" w:hAnsiTheme="majorBidi" w:cstheme="majorBidi"/>
          <w:sz w:val="28"/>
          <w:szCs w:val="28"/>
        </w:rPr>
        <w:t>91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มีกำหนดระยะเวลาเช่า </w:t>
      </w:r>
      <w:r w:rsidR="00BF0225" w:rsidRPr="007F4BE0">
        <w:rPr>
          <w:rFonts w:asciiTheme="majorBidi" w:hAnsiTheme="majorBidi" w:cstheme="majorBidi"/>
          <w:sz w:val="28"/>
          <w:szCs w:val="28"/>
        </w:rPr>
        <w:t>1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16AED62A" w14:textId="77777777" w:rsidR="00886177" w:rsidRPr="007F4BE0" w:rsidRDefault="00886177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1CF529CF" w14:textId="542E7E44" w:rsidR="002B13F0" w:rsidRPr="007F4BE0" w:rsidRDefault="002B13F0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22"/>
          <w:szCs w:val="22"/>
          <w:cs/>
        </w:rPr>
        <w:sectPr w:rsidR="002B13F0" w:rsidRPr="007F4BE0" w:rsidSect="005147CB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4D0953CD" w14:textId="65C10DFB" w:rsidR="00804175" w:rsidRPr="007F4BE0" w:rsidRDefault="00D75CE8" w:rsidP="00D3052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7F4BE0">
        <w:rPr>
          <w:rFonts w:ascii="Angsana New" w:hAnsi="Angsana New" w:cs="Angsana New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  <w:r w:rsidR="00804175" w:rsidRPr="007F4BE0">
        <w:rPr>
          <w:rFonts w:ascii="Angsana New" w:hAnsi="Angsana New" w:cs="Angsana New"/>
          <w:sz w:val="28"/>
          <w:szCs w:val="28"/>
          <w:u w:val="none"/>
          <w:cs/>
          <w:lang w:val="th-TH"/>
        </w:rPr>
        <w:t xml:space="preserve"> </w:t>
      </w:r>
    </w:p>
    <w:p w14:paraId="6931B6C2" w14:textId="77777777" w:rsidR="00C32630" w:rsidRPr="007F4BE0" w:rsidRDefault="00C32630" w:rsidP="00C32630">
      <w:pPr>
        <w:rPr>
          <w:rFonts w:asciiTheme="majorBidi" w:hAnsiTheme="majorBidi" w:cstheme="majorBidi"/>
          <w:sz w:val="17"/>
          <w:szCs w:val="17"/>
          <w:cs/>
          <w:lang w:val="th-TH"/>
        </w:rPr>
      </w:pPr>
    </w:p>
    <w:tbl>
      <w:tblPr>
        <w:tblW w:w="1431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8"/>
        <w:gridCol w:w="2051"/>
        <w:gridCol w:w="821"/>
        <w:gridCol w:w="300"/>
        <w:gridCol w:w="828"/>
        <w:gridCol w:w="248"/>
        <w:gridCol w:w="1127"/>
        <w:gridCol w:w="248"/>
        <w:gridCol w:w="1208"/>
        <w:gridCol w:w="100"/>
        <w:gridCol w:w="148"/>
        <w:gridCol w:w="884"/>
        <w:gridCol w:w="248"/>
        <w:gridCol w:w="864"/>
        <w:gridCol w:w="248"/>
        <w:gridCol w:w="853"/>
        <w:gridCol w:w="248"/>
        <w:gridCol w:w="874"/>
        <w:gridCol w:w="223"/>
      </w:tblGrid>
      <w:tr w:rsidR="0061391C" w:rsidRPr="007F4BE0" w14:paraId="641A292C" w14:textId="77777777" w:rsidTr="00382B8A">
        <w:trPr>
          <w:cantSplit/>
          <w:trHeight w:val="58"/>
          <w:tblHeader/>
        </w:trPr>
        <w:tc>
          <w:tcPr>
            <w:tcW w:w="9629" w:type="dxa"/>
            <w:gridSpan w:val="9"/>
          </w:tcPr>
          <w:p w14:paraId="592F964D" w14:textId="4E7F1B56" w:rsidR="0061391C" w:rsidRPr="007F4BE0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11A5E5F0" w14:textId="77777777" w:rsidR="0061391C" w:rsidRPr="007F4BE0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4442" w:type="dxa"/>
            <w:gridSpan w:val="8"/>
          </w:tcPr>
          <w:p w14:paraId="2472D320" w14:textId="0EC6659E" w:rsidR="0061391C" w:rsidRPr="007F4BE0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งบการเงินรวม </w:t>
            </w:r>
          </w:p>
        </w:tc>
      </w:tr>
      <w:tr w:rsidR="0075232B" w:rsidRPr="007F4BE0" w14:paraId="51A8A571" w14:textId="77777777" w:rsidTr="00382B8A">
        <w:trPr>
          <w:cantSplit/>
          <w:trHeight w:val="440"/>
          <w:tblHeader/>
        </w:trPr>
        <w:tc>
          <w:tcPr>
            <w:tcW w:w="2798" w:type="dxa"/>
          </w:tcPr>
          <w:p w14:paraId="5AAA5FD0" w14:textId="77777777" w:rsidR="0075232B" w:rsidRPr="007F4BE0" w:rsidRDefault="0075232B" w:rsidP="000D183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51" w:type="dxa"/>
            <w:vAlign w:val="bottom"/>
          </w:tcPr>
          <w:p w14:paraId="552A9ECE" w14:textId="133A6520" w:rsidR="0075232B" w:rsidRPr="007F4BE0" w:rsidRDefault="0075232B" w:rsidP="000D1837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5F1B226B" w14:textId="77777777" w:rsidR="0075232B" w:rsidRPr="007F4BE0" w:rsidRDefault="0075232B" w:rsidP="00D7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14:paraId="2F045E0E" w14:textId="77777777" w:rsidR="0075232B" w:rsidRPr="007F4BE0" w:rsidRDefault="0075232B" w:rsidP="00D7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48" w:type="dxa"/>
          </w:tcPr>
          <w:p w14:paraId="55990A3D" w14:textId="77777777" w:rsidR="0075232B" w:rsidRPr="007F4BE0" w:rsidRDefault="0075232B" w:rsidP="00D7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83" w:type="dxa"/>
            <w:gridSpan w:val="3"/>
          </w:tcPr>
          <w:p w14:paraId="6B2AA71D" w14:textId="77777777" w:rsidR="0075232B" w:rsidRPr="007F4BE0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E5A0562" w14:textId="77777777" w:rsidR="0075232B" w:rsidRPr="007F4BE0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7F4BE0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48" w:type="dxa"/>
            <w:gridSpan w:val="2"/>
          </w:tcPr>
          <w:p w14:paraId="3E8D7890" w14:textId="77777777" w:rsidR="0075232B" w:rsidRPr="007F4BE0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96" w:type="dxa"/>
            <w:gridSpan w:val="3"/>
          </w:tcPr>
          <w:p w14:paraId="5456FEBC" w14:textId="77777777" w:rsidR="0075232B" w:rsidRPr="007F4BE0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87744A5" w14:textId="77777777" w:rsidR="0075232B" w:rsidRPr="007F4BE0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02913953" w14:textId="77777777" w:rsidR="0075232B" w:rsidRPr="007F4BE0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75" w:type="dxa"/>
            <w:gridSpan w:val="3"/>
          </w:tcPr>
          <w:p w14:paraId="1850CE4A" w14:textId="77777777" w:rsidR="0075232B" w:rsidRPr="007F4BE0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6F06BC02" w14:textId="77777777" w:rsidR="0075232B" w:rsidRPr="007F4BE0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7F4BE0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23" w:type="dxa"/>
          </w:tcPr>
          <w:p w14:paraId="29E09478" w14:textId="77777777" w:rsidR="0075232B" w:rsidRPr="007F4BE0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B92A7B" w:rsidRPr="007F4BE0" w14:paraId="44615016" w14:textId="77777777" w:rsidTr="00382B8A">
        <w:trPr>
          <w:cantSplit/>
          <w:trHeight w:val="58"/>
          <w:tblHeader/>
        </w:trPr>
        <w:tc>
          <w:tcPr>
            <w:tcW w:w="2798" w:type="dxa"/>
          </w:tcPr>
          <w:p w14:paraId="4DDFC62D" w14:textId="77777777" w:rsidR="00B92A7B" w:rsidRPr="007F4BE0" w:rsidRDefault="00B92A7B" w:rsidP="00B92A7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51" w:type="dxa"/>
          </w:tcPr>
          <w:p w14:paraId="0E3E9DDA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CC29C4B" w14:textId="4295F75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821" w:type="dxa"/>
            <w:vAlign w:val="bottom"/>
          </w:tcPr>
          <w:p w14:paraId="0D73EA0B" w14:textId="64131D98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กันยายน</w:t>
            </w:r>
          </w:p>
          <w:p w14:paraId="70F2AAF5" w14:textId="46DADA39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300" w:type="dxa"/>
            <w:vAlign w:val="bottom"/>
          </w:tcPr>
          <w:p w14:paraId="28955E4F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054FC65C" w14:textId="3A2161CD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607959BD" w14:textId="7B1018CF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48" w:type="dxa"/>
            <w:vAlign w:val="bottom"/>
          </w:tcPr>
          <w:p w14:paraId="2A7488D8" w14:textId="77777777" w:rsidR="00B92A7B" w:rsidRPr="007F4BE0" w:rsidRDefault="00B92A7B" w:rsidP="00B92A7B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27" w:type="dxa"/>
            <w:vAlign w:val="bottom"/>
          </w:tcPr>
          <w:p w14:paraId="1B3E9647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กันยายน</w:t>
            </w:r>
          </w:p>
          <w:p w14:paraId="53B2907F" w14:textId="4B17DFC2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045E43AA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2F5676F9" w14:textId="744F5BD8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231EFA5D" w14:textId="22EEC6BB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48" w:type="dxa"/>
            <w:gridSpan w:val="2"/>
            <w:vAlign w:val="bottom"/>
          </w:tcPr>
          <w:p w14:paraId="76777555" w14:textId="77777777" w:rsidR="00B92A7B" w:rsidRPr="007F4BE0" w:rsidRDefault="00B92A7B" w:rsidP="00B92A7B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884" w:type="dxa"/>
            <w:vAlign w:val="bottom"/>
          </w:tcPr>
          <w:p w14:paraId="79ED51CF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กันยายน</w:t>
            </w:r>
          </w:p>
          <w:p w14:paraId="45757F72" w14:textId="20685FAC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47A70DFB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464D4B24" w14:textId="73A9D79D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1E488350" w14:textId="73049336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48" w:type="dxa"/>
            <w:vAlign w:val="bottom"/>
          </w:tcPr>
          <w:p w14:paraId="5EE268BB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3" w:type="dxa"/>
            <w:vAlign w:val="bottom"/>
          </w:tcPr>
          <w:p w14:paraId="4C9F8099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กันยายน</w:t>
            </w:r>
          </w:p>
          <w:p w14:paraId="2ED8B184" w14:textId="1E153A3C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4A1ED7CA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1C493B20" w14:textId="73301C4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406DECD4" w14:textId="4AD18730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02F23038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544099" w:rsidRPr="007F4BE0" w14:paraId="20446352" w14:textId="77777777" w:rsidTr="00544099">
        <w:trPr>
          <w:cantSplit/>
          <w:trHeight w:val="58"/>
        </w:trPr>
        <w:tc>
          <w:tcPr>
            <w:tcW w:w="2798" w:type="dxa"/>
          </w:tcPr>
          <w:p w14:paraId="644A281E" w14:textId="77777777" w:rsidR="00544099" w:rsidRPr="007F4BE0" w:rsidRDefault="00544099" w:rsidP="005440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0BF1F5B9" w14:textId="77777777" w:rsidR="00544099" w:rsidRPr="007F4BE0" w:rsidRDefault="00544099" w:rsidP="0054409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5C6C601F" w14:textId="77777777" w:rsidR="00544099" w:rsidRPr="007F4BE0" w:rsidRDefault="00544099" w:rsidP="0054409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8" w:type="dxa"/>
          </w:tcPr>
          <w:p w14:paraId="44B05BA7" w14:textId="77777777" w:rsidR="00544099" w:rsidRPr="007F4BE0" w:rsidRDefault="00544099" w:rsidP="0054409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683" w:type="dxa"/>
            <w:gridSpan w:val="4"/>
          </w:tcPr>
          <w:p w14:paraId="31010E61" w14:textId="29DFC71C" w:rsidR="00544099" w:rsidRPr="007F4BE0" w:rsidRDefault="00544099" w:rsidP="0054409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)</w:t>
            </w:r>
          </w:p>
        </w:tc>
        <w:tc>
          <w:tcPr>
            <w:tcW w:w="4590" w:type="dxa"/>
            <w:gridSpan w:val="9"/>
          </w:tcPr>
          <w:p w14:paraId="3CB90011" w14:textId="50EE5947" w:rsidR="00544099" w:rsidRPr="007F4BE0" w:rsidRDefault="00544099" w:rsidP="005440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B92A7B" w:rsidRPr="007F4BE0" w14:paraId="7327C531" w14:textId="77777777" w:rsidTr="00382B8A">
        <w:trPr>
          <w:cantSplit/>
          <w:trHeight w:val="58"/>
        </w:trPr>
        <w:tc>
          <w:tcPr>
            <w:tcW w:w="2798" w:type="dxa"/>
          </w:tcPr>
          <w:p w14:paraId="7AA2FDC7" w14:textId="77777777" w:rsidR="00B92A7B" w:rsidRPr="007F4BE0" w:rsidRDefault="00B92A7B" w:rsidP="00B92A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051" w:type="dxa"/>
          </w:tcPr>
          <w:p w14:paraId="59EEB5F3" w14:textId="77777777" w:rsidR="00B92A7B" w:rsidRPr="007F4BE0" w:rsidRDefault="00B92A7B" w:rsidP="00B92A7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1" w:type="dxa"/>
          </w:tcPr>
          <w:p w14:paraId="35C71274" w14:textId="77777777" w:rsidR="00B92A7B" w:rsidRPr="007F4BE0" w:rsidRDefault="00B92A7B" w:rsidP="00B92A7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300" w:type="dxa"/>
          </w:tcPr>
          <w:p w14:paraId="311BCA8D" w14:textId="77777777" w:rsidR="00B92A7B" w:rsidRPr="007F4BE0" w:rsidRDefault="00B92A7B" w:rsidP="00B92A7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8" w:type="dxa"/>
          </w:tcPr>
          <w:p w14:paraId="123657F8" w14:textId="77777777" w:rsidR="00B92A7B" w:rsidRPr="007F4BE0" w:rsidRDefault="00B92A7B" w:rsidP="00B92A7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48" w:type="dxa"/>
          </w:tcPr>
          <w:p w14:paraId="49D98947" w14:textId="77777777" w:rsidR="00B92A7B" w:rsidRPr="007F4BE0" w:rsidRDefault="00B92A7B" w:rsidP="00B92A7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39744DDF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3DDC3F20" w14:textId="77777777" w:rsidR="00B92A7B" w:rsidRPr="007F4BE0" w:rsidRDefault="00B92A7B" w:rsidP="00B92A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456E83AB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  <w:gridSpan w:val="2"/>
          </w:tcPr>
          <w:p w14:paraId="3BBE172E" w14:textId="77777777" w:rsidR="00B92A7B" w:rsidRPr="007F4BE0" w:rsidRDefault="00B92A7B" w:rsidP="00B92A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</w:tcPr>
          <w:p w14:paraId="068C144F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46F3D0F2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</w:tcPr>
          <w:p w14:paraId="12A3C13D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2F38F529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3" w:type="dxa"/>
          </w:tcPr>
          <w:p w14:paraId="372201FB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2EB2DD17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ED88C35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3" w:type="dxa"/>
          </w:tcPr>
          <w:p w14:paraId="7487805A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CE326D" w:rsidRPr="007F4BE0" w14:paraId="44E34DA6" w14:textId="77777777" w:rsidTr="00382B8A">
        <w:trPr>
          <w:cantSplit/>
          <w:trHeight w:val="58"/>
        </w:trPr>
        <w:tc>
          <w:tcPr>
            <w:tcW w:w="2798" w:type="dxa"/>
          </w:tcPr>
          <w:p w14:paraId="57C4E688" w14:textId="6582033C" w:rsidR="00CE326D" w:rsidRPr="007F4BE0" w:rsidRDefault="00CE326D" w:rsidP="00CE326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</w:rPr>
              <w:t xml:space="preserve">JVK - Naga Movers Ltd. </w:t>
            </w:r>
          </w:p>
        </w:tc>
        <w:tc>
          <w:tcPr>
            <w:tcW w:w="2051" w:type="dxa"/>
          </w:tcPr>
          <w:p w14:paraId="37CCC174" w14:textId="69B0EAA7" w:rsidR="00CE326D" w:rsidRPr="007F4BE0" w:rsidRDefault="00CE326D" w:rsidP="00CE326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45265502" w14:textId="7ACA9E76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6A980DB5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6652CCBE" w14:textId="66A011A0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118575C2" w14:textId="77777777" w:rsidR="00CE326D" w:rsidRPr="007F4BE0" w:rsidRDefault="00CE326D" w:rsidP="00CE326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48035A0F" w14:textId="7865985E" w:rsidR="00CE326D" w:rsidRPr="00915178" w:rsidRDefault="00CE326D" w:rsidP="0091517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15178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8" w:type="dxa"/>
          </w:tcPr>
          <w:p w14:paraId="43A2CF56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57F8E092" w14:textId="5EDFA916" w:rsidR="00CE326D" w:rsidRPr="00291306" w:rsidRDefault="00CE326D" w:rsidP="0029130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91306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8" w:type="dxa"/>
            <w:gridSpan w:val="2"/>
          </w:tcPr>
          <w:p w14:paraId="01CC2213" w14:textId="77777777" w:rsidR="00CE326D" w:rsidRPr="007F4BE0" w:rsidRDefault="00CE326D" w:rsidP="00CE32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0F43EF00" w14:textId="674331C9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001</w:t>
            </w:r>
          </w:p>
        </w:tc>
        <w:tc>
          <w:tcPr>
            <w:tcW w:w="248" w:type="dxa"/>
          </w:tcPr>
          <w:p w14:paraId="3C347A0A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443AB477" w14:textId="69577C22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001</w:t>
            </w:r>
          </w:p>
        </w:tc>
        <w:tc>
          <w:tcPr>
            <w:tcW w:w="248" w:type="dxa"/>
          </w:tcPr>
          <w:p w14:paraId="1B2A031D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35C626C2" w14:textId="43DD7F54" w:rsidR="00CE326D" w:rsidRPr="007F4BE0" w:rsidRDefault="00D23EB6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4,</w:t>
            </w:r>
            <w:r w:rsidR="004A7E59">
              <w:rPr>
                <w:rFonts w:asciiTheme="majorBidi" w:hAnsiTheme="majorBidi" w:cstheme="majorBidi"/>
                <w:sz w:val="20"/>
                <w:lang w:val="en-US"/>
              </w:rPr>
              <w:t>648</w:t>
            </w:r>
          </w:p>
        </w:tc>
        <w:tc>
          <w:tcPr>
            <w:tcW w:w="248" w:type="dxa"/>
          </w:tcPr>
          <w:p w14:paraId="0DC9B54C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0E3CEFC4" w14:textId="43CD2099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775</w:t>
            </w:r>
          </w:p>
        </w:tc>
        <w:tc>
          <w:tcPr>
            <w:tcW w:w="223" w:type="dxa"/>
          </w:tcPr>
          <w:p w14:paraId="52C6ECCC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CE326D" w:rsidRPr="007F4BE0" w14:paraId="7205DD34" w14:textId="77777777" w:rsidTr="00382B8A">
        <w:trPr>
          <w:cantSplit/>
          <w:trHeight w:val="58"/>
        </w:trPr>
        <w:tc>
          <w:tcPr>
            <w:tcW w:w="2798" w:type="dxa"/>
          </w:tcPr>
          <w:p w14:paraId="5F26ABCD" w14:textId="515EC770" w:rsidR="00CE326D" w:rsidRPr="007F4BE0" w:rsidRDefault="00CE326D" w:rsidP="00CE326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</w:rPr>
              <w:t xml:space="preserve">JVK - Naga Movers, LDA </w:t>
            </w:r>
          </w:p>
        </w:tc>
        <w:tc>
          <w:tcPr>
            <w:tcW w:w="2051" w:type="dxa"/>
          </w:tcPr>
          <w:p w14:paraId="6999B0C9" w14:textId="46FFF90F" w:rsidR="00CE326D" w:rsidRPr="007F4BE0" w:rsidRDefault="00CE326D" w:rsidP="00CE326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481FFCA4" w14:textId="25D12143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0E2BEF74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468E00BE" w14:textId="0879F0B0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50BF5D6D" w14:textId="77777777" w:rsidR="00CE326D" w:rsidRPr="007F4BE0" w:rsidRDefault="00CE326D" w:rsidP="00CE326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587007B9" w14:textId="6C935445" w:rsidR="00CE326D" w:rsidRPr="00915178" w:rsidRDefault="00CE326D" w:rsidP="0091517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15178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8" w:type="dxa"/>
          </w:tcPr>
          <w:p w14:paraId="5CE517FA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5BD5AE81" w14:textId="26E05A39" w:rsidR="00CE326D" w:rsidRPr="00291306" w:rsidRDefault="00CE326D" w:rsidP="0029130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91306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8" w:type="dxa"/>
            <w:gridSpan w:val="2"/>
          </w:tcPr>
          <w:p w14:paraId="2F947F27" w14:textId="77777777" w:rsidR="00CE326D" w:rsidRPr="007F4BE0" w:rsidRDefault="00CE326D" w:rsidP="00CE32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6EDED168" w14:textId="17D9E781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800</w:t>
            </w:r>
          </w:p>
        </w:tc>
        <w:tc>
          <w:tcPr>
            <w:tcW w:w="248" w:type="dxa"/>
          </w:tcPr>
          <w:p w14:paraId="7514859A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F566AD8" w14:textId="7E628103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800</w:t>
            </w:r>
          </w:p>
        </w:tc>
        <w:tc>
          <w:tcPr>
            <w:tcW w:w="248" w:type="dxa"/>
          </w:tcPr>
          <w:p w14:paraId="214DAABA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3B9B5545" w14:textId="19BD85C4" w:rsidR="00CE326D" w:rsidRPr="007F4BE0" w:rsidRDefault="00D23EB6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6,</w:t>
            </w:r>
            <w:r w:rsidR="004A7E59">
              <w:rPr>
                <w:rFonts w:asciiTheme="majorBidi" w:hAnsiTheme="majorBidi" w:cstheme="majorBidi"/>
                <w:sz w:val="20"/>
                <w:lang w:val="en-US"/>
              </w:rPr>
              <w:t>292</w:t>
            </w:r>
          </w:p>
        </w:tc>
        <w:tc>
          <w:tcPr>
            <w:tcW w:w="248" w:type="dxa"/>
          </w:tcPr>
          <w:p w14:paraId="51231EA4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4B5B6CF8" w14:textId="0484078D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557</w:t>
            </w:r>
          </w:p>
        </w:tc>
        <w:tc>
          <w:tcPr>
            <w:tcW w:w="223" w:type="dxa"/>
          </w:tcPr>
          <w:p w14:paraId="0D703572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CE326D" w:rsidRPr="007F4BE0" w14:paraId="061707A2" w14:textId="77777777" w:rsidTr="00382B8A">
        <w:trPr>
          <w:cantSplit/>
          <w:trHeight w:val="58"/>
        </w:trPr>
        <w:tc>
          <w:tcPr>
            <w:tcW w:w="2798" w:type="dxa"/>
          </w:tcPr>
          <w:p w14:paraId="0AF571B9" w14:textId="678DB81A" w:rsidR="00CE326D" w:rsidRPr="007F4BE0" w:rsidRDefault="00CE326D" w:rsidP="00CE326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</w:rPr>
              <w:t>Phnom Penh SEZ Plc. (“PPSP”)</w:t>
            </w:r>
          </w:p>
        </w:tc>
        <w:tc>
          <w:tcPr>
            <w:tcW w:w="2051" w:type="dxa"/>
          </w:tcPr>
          <w:p w14:paraId="051888D2" w14:textId="6B7A19BA" w:rsidR="00CE326D" w:rsidRPr="007F4BE0" w:rsidRDefault="00CE326D" w:rsidP="00CE326D">
            <w:pPr>
              <w:tabs>
                <w:tab w:val="clear" w:pos="227"/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บริการจัดการเขตเศรษฐกิ</w:t>
            </w:r>
            <w:r w:rsidRPr="007F4BE0">
              <w:rPr>
                <w:rFonts w:asciiTheme="majorBidi" w:hAnsiTheme="majorBidi" w:cstheme="majorBidi" w:hint="cs"/>
                <w:sz w:val="20"/>
                <w:szCs w:val="20"/>
                <w:cs/>
              </w:rPr>
              <w:t>จ</w:t>
            </w: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พิเศษ</w:t>
            </w:r>
          </w:p>
        </w:tc>
        <w:tc>
          <w:tcPr>
            <w:tcW w:w="821" w:type="dxa"/>
          </w:tcPr>
          <w:p w14:paraId="1945A620" w14:textId="49133FD1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300" w:type="dxa"/>
          </w:tcPr>
          <w:p w14:paraId="2002D831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82C9CFB" w14:textId="1F9BE25A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248" w:type="dxa"/>
          </w:tcPr>
          <w:p w14:paraId="528F001B" w14:textId="77777777" w:rsidR="00CE326D" w:rsidRPr="007F4BE0" w:rsidRDefault="00CE326D" w:rsidP="00CE326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5303EB1E" w14:textId="6B14BA4C" w:rsidR="00CE326D" w:rsidRPr="00915178" w:rsidRDefault="00CE326D" w:rsidP="0091517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15178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915178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058</w:t>
            </w:r>
          </w:p>
        </w:tc>
        <w:tc>
          <w:tcPr>
            <w:tcW w:w="248" w:type="dxa"/>
          </w:tcPr>
          <w:p w14:paraId="585FB989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6B5D9C3A" w14:textId="1406FEE5" w:rsidR="00CE326D" w:rsidRPr="00291306" w:rsidRDefault="00CE326D" w:rsidP="0029130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291306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29130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058</w:t>
            </w:r>
          </w:p>
        </w:tc>
        <w:tc>
          <w:tcPr>
            <w:tcW w:w="248" w:type="dxa"/>
            <w:gridSpan w:val="2"/>
          </w:tcPr>
          <w:p w14:paraId="013F46A6" w14:textId="77777777" w:rsidR="00CE326D" w:rsidRPr="007F4BE0" w:rsidRDefault="00CE326D" w:rsidP="00CE32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</w:tcPr>
          <w:p w14:paraId="7385FF3B" w14:textId="1D93008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8" w:type="dxa"/>
          </w:tcPr>
          <w:p w14:paraId="769D6BB9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</w:tcPr>
          <w:p w14:paraId="103A962A" w14:textId="26242B44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8" w:type="dxa"/>
          </w:tcPr>
          <w:p w14:paraId="329F89C6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</w:tcPr>
          <w:p w14:paraId="2D753378" w14:textId="610E9873" w:rsidR="00CE326D" w:rsidRPr="007F4BE0" w:rsidRDefault="00D23EB6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4A7E59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1F043A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4A7E59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1F043A">
              <w:rPr>
                <w:rFonts w:asciiTheme="majorBidi" w:hAnsiTheme="majorBidi" w:cstheme="majorBidi"/>
                <w:sz w:val="20"/>
                <w:lang w:val="en-US" w:bidi="th-TH"/>
              </w:rPr>
              <w:t>838</w:t>
            </w:r>
          </w:p>
        </w:tc>
        <w:tc>
          <w:tcPr>
            <w:tcW w:w="248" w:type="dxa"/>
          </w:tcPr>
          <w:p w14:paraId="04444176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49900E8E" w14:textId="5E06AF10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266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052</w:t>
            </w:r>
          </w:p>
        </w:tc>
        <w:tc>
          <w:tcPr>
            <w:tcW w:w="223" w:type="dxa"/>
          </w:tcPr>
          <w:p w14:paraId="368B2A63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CE326D" w:rsidRPr="007F4BE0" w14:paraId="7C0BEBFA" w14:textId="77777777" w:rsidTr="00382B8A">
        <w:trPr>
          <w:cantSplit/>
          <w:trHeight w:val="58"/>
        </w:trPr>
        <w:tc>
          <w:tcPr>
            <w:tcW w:w="2798" w:type="dxa"/>
          </w:tcPr>
          <w:p w14:paraId="79E773CD" w14:textId="06575EA9" w:rsidR="00CE326D" w:rsidRPr="007F4BE0" w:rsidRDefault="00CE326D" w:rsidP="00CE326D">
            <w:pPr>
              <w:spacing w:line="240" w:lineRule="auto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pacing w:val="-4"/>
                <w:sz w:val="20"/>
                <w:szCs w:val="20"/>
              </w:rPr>
              <w:t>Bok Seng PPSEZ</w:t>
            </w:r>
            <w:r w:rsidRPr="007F4BE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spacing w:val="-4"/>
                <w:sz w:val="20"/>
                <w:szCs w:val="20"/>
              </w:rPr>
              <w:t>Dry Port Co.,</w:t>
            </w:r>
            <w:r w:rsidRPr="007F4BE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spacing w:val="-4"/>
                <w:sz w:val="20"/>
                <w:szCs w:val="20"/>
              </w:rPr>
              <w:t>Ltd.</w:t>
            </w:r>
          </w:p>
        </w:tc>
        <w:tc>
          <w:tcPr>
            <w:tcW w:w="2051" w:type="dxa"/>
          </w:tcPr>
          <w:p w14:paraId="3F5284B2" w14:textId="36904ED3" w:rsidR="00CE326D" w:rsidRPr="007F4BE0" w:rsidRDefault="00CE326D" w:rsidP="00CE326D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5BB97901" w14:textId="3A4752F1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563FB1E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7A5B359" w14:textId="560522ED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4ADE2424" w14:textId="77777777" w:rsidR="00CE326D" w:rsidRPr="007F4BE0" w:rsidRDefault="00CE326D" w:rsidP="00CE326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471D4581" w14:textId="153BF0B8" w:rsidR="00CE326D" w:rsidRPr="00915178" w:rsidRDefault="00CE326D" w:rsidP="0091517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15178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915178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573</w:t>
            </w:r>
          </w:p>
        </w:tc>
        <w:tc>
          <w:tcPr>
            <w:tcW w:w="248" w:type="dxa"/>
          </w:tcPr>
          <w:p w14:paraId="49004A31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2B2B1BF5" w14:textId="1983E55F" w:rsidR="00CE326D" w:rsidRPr="00291306" w:rsidRDefault="00CE326D" w:rsidP="0029130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291306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29130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573</w:t>
            </w:r>
          </w:p>
        </w:tc>
        <w:tc>
          <w:tcPr>
            <w:tcW w:w="248" w:type="dxa"/>
            <w:gridSpan w:val="2"/>
          </w:tcPr>
          <w:p w14:paraId="2FDC5DE5" w14:textId="77777777" w:rsidR="00CE326D" w:rsidRPr="007F4BE0" w:rsidRDefault="00CE326D" w:rsidP="00CE32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340AF681" w14:textId="2B880B84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152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736</w:t>
            </w:r>
          </w:p>
        </w:tc>
        <w:tc>
          <w:tcPr>
            <w:tcW w:w="248" w:type="dxa"/>
          </w:tcPr>
          <w:p w14:paraId="239F8450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39A3B58C" w14:textId="0A8FB709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152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736</w:t>
            </w:r>
          </w:p>
        </w:tc>
        <w:tc>
          <w:tcPr>
            <w:tcW w:w="248" w:type="dxa"/>
          </w:tcPr>
          <w:p w14:paraId="58789672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</w:tcPr>
          <w:p w14:paraId="25308468" w14:textId="26C7858D" w:rsidR="00CE326D" w:rsidRPr="007F4BE0" w:rsidRDefault="00AC4F8C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15</w:t>
            </w:r>
            <w:r w:rsidR="004A7E59">
              <w:rPr>
                <w:rFonts w:asciiTheme="majorBidi" w:hAnsiTheme="majorBidi" w:cstheme="majorBidi"/>
                <w:sz w:val="20"/>
                <w:lang w:val="en-US" w:bidi="th-TH"/>
              </w:rPr>
              <w:t>6,016</w:t>
            </w:r>
          </w:p>
        </w:tc>
        <w:tc>
          <w:tcPr>
            <w:tcW w:w="248" w:type="dxa"/>
          </w:tcPr>
          <w:p w14:paraId="51546053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2D002220" w14:textId="5386D31C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156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292</w:t>
            </w:r>
          </w:p>
        </w:tc>
        <w:tc>
          <w:tcPr>
            <w:tcW w:w="223" w:type="dxa"/>
          </w:tcPr>
          <w:p w14:paraId="7929F485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875AFB" w:rsidRPr="007F4BE0" w14:paraId="57C7F83E" w14:textId="77777777" w:rsidTr="00382B8A">
        <w:trPr>
          <w:cantSplit/>
          <w:trHeight w:val="308"/>
        </w:trPr>
        <w:tc>
          <w:tcPr>
            <w:tcW w:w="2798" w:type="dxa"/>
          </w:tcPr>
          <w:p w14:paraId="0DE4A427" w14:textId="77777777" w:rsidR="00875AFB" w:rsidRPr="007F4BE0" w:rsidRDefault="00875AFB" w:rsidP="00875AFB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ซีเจ เจดับเบิ้ลยูดี</w:t>
            </w:r>
            <w:r w:rsidRPr="007F4BE0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r w:rsidRPr="007F4BE0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โลจิสติกส์</w:t>
            </w:r>
          </w:p>
          <w:p w14:paraId="768EE89C" w14:textId="4150E34E" w:rsidR="00875AFB" w:rsidRPr="007F4BE0" w:rsidRDefault="00875AFB" w:rsidP="00875AFB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 </w:t>
            </w:r>
            <w:r w:rsidRPr="007F4BE0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(ประเทศไทย) จำกัด</w:t>
            </w:r>
          </w:p>
        </w:tc>
        <w:tc>
          <w:tcPr>
            <w:tcW w:w="2051" w:type="dxa"/>
          </w:tcPr>
          <w:p w14:paraId="1988E5DC" w14:textId="77777777" w:rsidR="00875AFB" w:rsidRPr="007F4BE0" w:rsidRDefault="00875AFB" w:rsidP="00875AFB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37EA1D4" w14:textId="398AB685" w:rsidR="00875AFB" w:rsidRPr="007F4BE0" w:rsidRDefault="00875AFB" w:rsidP="00875AFB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1E19B29F" w14:textId="77777777" w:rsidR="00875AFB" w:rsidRPr="007F4BE0" w:rsidRDefault="00875AFB" w:rsidP="00875AF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0C133748" w14:textId="5AE62D0A" w:rsidR="00875AFB" w:rsidRPr="007F4BE0" w:rsidRDefault="00875AFB" w:rsidP="00875AF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583C82E5" w14:textId="77777777" w:rsidR="00875AFB" w:rsidRPr="007F4BE0" w:rsidRDefault="00875AFB" w:rsidP="00875AFB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750714E3" w14:textId="77777777" w:rsidR="00875AFB" w:rsidRPr="007F4BE0" w:rsidRDefault="00875AFB" w:rsidP="00875AF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24767ECF" w14:textId="2BB94E70" w:rsidR="00875AFB" w:rsidRPr="007F4BE0" w:rsidRDefault="00875AFB" w:rsidP="00875AF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70EB8916" w14:textId="77777777" w:rsidR="00875AFB" w:rsidRPr="007F4BE0" w:rsidRDefault="00875AFB" w:rsidP="00875AF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</w:tcPr>
          <w:p w14:paraId="378E871B" w14:textId="77777777" w:rsidR="00875AFB" w:rsidRPr="007F4BE0" w:rsidRDefault="00875AFB" w:rsidP="00875A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6F7128C" w14:textId="06CF7310" w:rsidR="00875AFB" w:rsidRPr="007F4BE0" w:rsidRDefault="00875AFB" w:rsidP="00875A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915178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</w:tcPr>
          <w:p w14:paraId="1F8F3A96" w14:textId="77777777" w:rsidR="00875AFB" w:rsidRPr="007F4BE0" w:rsidRDefault="00875AFB" w:rsidP="00875A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3EFBBAEC" w14:textId="77777777" w:rsidR="00875AFB" w:rsidRPr="007F4BE0" w:rsidRDefault="00875AFB" w:rsidP="00875A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4C74909" w14:textId="5A3ED244" w:rsidR="00875AFB" w:rsidRPr="007F4BE0" w:rsidRDefault="00875AFB" w:rsidP="00875A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915178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  <w:gridSpan w:val="2"/>
          </w:tcPr>
          <w:p w14:paraId="7C49AF1D" w14:textId="77777777" w:rsidR="00875AFB" w:rsidRPr="007F4BE0" w:rsidRDefault="00875AFB" w:rsidP="00875AF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31CFEB5D" w14:textId="1D2EA3F1" w:rsidR="00875AFB" w:rsidRPr="007F4BE0" w:rsidRDefault="00875AFB" w:rsidP="00875AF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8" w:type="dxa"/>
          </w:tcPr>
          <w:p w14:paraId="10852422" w14:textId="77777777" w:rsidR="00875AFB" w:rsidRPr="007F4BE0" w:rsidRDefault="00875AFB" w:rsidP="00875AF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5EC7DB8E" w14:textId="505C8083" w:rsidR="00875AFB" w:rsidRPr="007F4BE0" w:rsidRDefault="00875AFB" w:rsidP="00875AF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8" w:type="dxa"/>
          </w:tcPr>
          <w:p w14:paraId="343EC10F" w14:textId="77777777" w:rsidR="00875AFB" w:rsidRPr="007F4BE0" w:rsidRDefault="00875AFB" w:rsidP="00875AF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</w:tcPr>
          <w:p w14:paraId="6D6963AC" w14:textId="77777777" w:rsidR="00875AFB" w:rsidRPr="007F4BE0" w:rsidRDefault="00875AFB" w:rsidP="00875AF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6813A8F" w14:textId="7F21B272" w:rsidR="00875AFB" w:rsidRPr="007F4BE0" w:rsidRDefault="00875AFB" w:rsidP="00875AF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2,652</w:t>
            </w:r>
          </w:p>
        </w:tc>
        <w:tc>
          <w:tcPr>
            <w:tcW w:w="248" w:type="dxa"/>
          </w:tcPr>
          <w:p w14:paraId="06B05F30" w14:textId="77777777" w:rsidR="00875AFB" w:rsidRPr="007F4BE0" w:rsidRDefault="00875AFB" w:rsidP="00875AF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22413A2B" w14:textId="77777777" w:rsidR="00875AFB" w:rsidRPr="007F4BE0" w:rsidRDefault="00875AFB" w:rsidP="00875AF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374062BE" w14:textId="1EE4C821" w:rsidR="00875AFB" w:rsidRPr="007F4BE0" w:rsidRDefault="00875AFB" w:rsidP="00875AF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353</w:t>
            </w:r>
          </w:p>
        </w:tc>
        <w:tc>
          <w:tcPr>
            <w:tcW w:w="223" w:type="dxa"/>
          </w:tcPr>
          <w:p w14:paraId="3C18F69B" w14:textId="77777777" w:rsidR="00875AFB" w:rsidRPr="007F4BE0" w:rsidRDefault="00875AFB" w:rsidP="00875AF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CE326D" w:rsidRPr="007F4BE0" w14:paraId="4D013D94" w14:textId="77777777" w:rsidTr="00382B8A">
        <w:trPr>
          <w:cantSplit/>
          <w:trHeight w:val="58"/>
        </w:trPr>
        <w:tc>
          <w:tcPr>
            <w:tcW w:w="2798" w:type="dxa"/>
          </w:tcPr>
          <w:p w14:paraId="7DC48A0F" w14:textId="4AA38DBD" w:rsidR="00CE326D" w:rsidRPr="007F4BE0" w:rsidRDefault="00CE326D" w:rsidP="00CE326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F4BE0">
              <w:rPr>
                <w:rFonts w:asciiTheme="majorBidi" w:hAnsiTheme="majorBidi" w:cstheme="majorBidi"/>
                <w:sz w:val="20"/>
                <w:szCs w:val="20"/>
              </w:rPr>
              <w:t>Transimex</w:t>
            </w:r>
            <w:proofErr w:type="spellEnd"/>
            <w:r w:rsidRPr="007F4BE0">
              <w:rPr>
                <w:rFonts w:asciiTheme="majorBidi" w:hAnsiTheme="majorBidi" w:cstheme="majorBidi"/>
                <w:sz w:val="20"/>
                <w:szCs w:val="20"/>
              </w:rPr>
              <w:t xml:space="preserve"> Corporation (“TMS”)</w:t>
            </w:r>
          </w:p>
        </w:tc>
        <w:tc>
          <w:tcPr>
            <w:tcW w:w="2051" w:type="dxa"/>
          </w:tcPr>
          <w:p w14:paraId="77F159DB" w14:textId="4FCD1658" w:rsidR="00CE326D" w:rsidRPr="007F4BE0" w:rsidRDefault="00CE326D" w:rsidP="00CE326D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11122DE" w14:textId="63BECC43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24.78</w:t>
            </w:r>
          </w:p>
        </w:tc>
        <w:tc>
          <w:tcPr>
            <w:tcW w:w="300" w:type="dxa"/>
          </w:tcPr>
          <w:p w14:paraId="09735F51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A1C508A" w14:textId="58765EB4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24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78</w:t>
            </w:r>
          </w:p>
        </w:tc>
        <w:tc>
          <w:tcPr>
            <w:tcW w:w="248" w:type="dxa"/>
          </w:tcPr>
          <w:p w14:paraId="1B4A8042" w14:textId="77777777" w:rsidR="00CE326D" w:rsidRPr="007F4BE0" w:rsidRDefault="00CE326D" w:rsidP="00CE326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14273610" w14:textId="00D4A4C5" w:rsidR="00CE326D" w:rsidRPr="007F4BE0" w:rsidRDefault="00CE326D" w:rsidP="0084590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VND</w:t>
            </w:r>
            <w:r w:rsidRPr="007F4BE0">
              <w:rPr>
                <w:rFonts w:asciiTheme="majorBidi" w:hAnsiTheme="majorBidi" w:cstheme="majorBidi" w:hint="cs"/>
                <w:spacing w:val="-6"/>
                <w:sz w:val="20"/>
                <w:cs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724,461,610</w:t>
            </w:r>
          </w:p>
        </w:tc>
        <w:tc>
          <w:tcPr>
            <w:tcW w:w="248" w:type="dxa"/>
          </w:tcPr>
          <w:p w14:paraId="3F51C9FC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FBE934A" w14:textId="531F39D6" w:rsidR="00CE326D" w:rsidRPr="007F4BE0" w:rsidRDefault="00CE326D" w:rsidP="0084590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 xml:space="preserve">VND </w:t>
            </w:r>
            <w:r w:rsidRPr="007F4BE0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548</w:t>
            </w:r>
            <w:r w:rsidRPr="007F4BE0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807</w:t>
            </w:r>
            <w:r w:rsidRPr="007F4BE0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570</w:t>
            </w:r>
          </w:p>
        </w:tc>
        <w:tc>
          <w:tcPr>
            <w:tcW w:w="248" w:type="dxa"/>
            <w:gridSpan w:val="2"/>
          </w:tcPr>
          <w:p w14:paraId="0D254BA9" w14:textId="77777777" w:rsidR="00CE326D" w:rsidRPr="007F4BE0" w:rsidRDefault="00CE326D" w:rsidP="00CE32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6AD45AB3" w14:textId="215417FD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604,206</w:t>
            </w:r>
          </w:p>
        </w:tc>
        <w:tc>
          <w:tcPr>
            <w:tcW w:w="248" w:type="dxa"/>
          </w:tcPr>
          <w:p w14:paraId="6FA869BA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AED0992" w14:textId="5E71670A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572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664</w:t>
            </w:r>
          </w:p>
        </w:tc>
        <w:tc>
          <w:tcPr>
            <w:tcW w:w="248" w:type="dxa"/>
          </w:tcPr>
          <w:p w14:paraId="6294E966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05CAD336" w14:textId="3357C386" w:rsidR="00CE326D" w:rsidRPr="007F4BE0" w:rsidRDefault="004A7E59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70</w:t>
            </w:r>
            <w:r w:rsidR="001F043A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1F043A">
              <w:rPr>
                <w:rFonts w:asciiTheme="majorBidi" w:hAnsiTheme="majorBidi" w:cstheme="majorBidi"/>
                <w:sz w:val="20"/>
                <w:lang w:val="en-US" w:bidi="th-TH"/>
              </w:rPr>
              <w:t>899</w:t>
            </w:r>
          </w:p>
        </w:tc>
        <w:tc>
          <w:tcPr>
            <w:tcW w:w="248" w:type="dxa"/>
          </w:tcPr>
          <w:p w14:paraId="51157A56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4003062A" w14:textId="3952B9F9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596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934</w:t>
            </w:r>
          </w:p>
        </w:tc>
        <w:tc>
          <w:tcPr>
            <w:tcW w:w="223" w:type="dxa"/>
          </w:tcPr>
          <w:p w14:paraId="4F1059B1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CE326D" w:rsidRPr="007F4BE0" w14:paraId="68CC817E" w14:textId="77777777" w:rsidTr="00382B8A">
        <w:trPr>
          <w:cantSplit/>
          <w:trHeight w:val="48"/>
        </w:trPr>
        <w:tc>
          <w:tcPr>
            <w:tcW w:w="2798" w:type="dxa"/>
          </w:tcPr>
          <w:p w14:paraId="66040CD3" w14:textId="77777777" w:rsidR="00CE326D" w:rsidRPr="007F4BE0" w:rsidRDefault="00CE326D" w:rsidP="00CE32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446CDB16" w14:textId="77777777" w:rsidR="00CE326D" w:rsidRPr="007F4BE0" w:rsidRDefault="00CE326D" w:rsidP="00CE326D">
            <w:pPr>
              <w:tabs>
                <w:tab w:val="clear" w:pos="454"/>
                <w:tab w:val="left" w:pos="150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1F1DAC11" w14:textId="77777777" w:rsidR="00CE326D" w:rsidRPr="007F4BE0" w:rsidRDefault="00CE326D" w:rsidP="00CE326D">
            <w:pPr>
              <w:tabs>
                <w:tab w:val="clear" w:pos="454"/>
                <w:tab w:val="decimal" w:pos="3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505ED02E" w14:textId="77777777" w:rsidR="00CE326D" w:rsidRPr="007F4BE0" w:rsidRDefault="00CE326D" w:rsidP="00CE326D">
            <w:pPr>
              <w:tabs>
                <w:tab w:val="clear" w:pos="454"/>
                <w:tab w:val="decimal" w:pos="338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06563E7" w14:textId="77777777" w:rsidR="00CE326D" w:rsidRPr="007F4BE0" w:rsidRDefault="00CE326D" w:rsidP="00CE326D">
            <w:pPr>
              <w:tabs>
                <w:tab w:val="clear" w:pos="454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2CB6840A" w14:textId="77777777" w:rsidR="00CE326D" w:rsidRPr="007F4BE0" w:rsidRDefault="00CE326D" w:rsidP="00CE326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70F4356B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63B23624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46D3EF0D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4B8695BF" w14:textId="77777777" w:rsidR="00CE326D" w:rsidRPr="007F4BE0" w:rsidRDefault="00CE326D" w:rsidP="00CE32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052B99EE" w14:textId="32290AAB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995,238</w:t>
            </w:r>
          </w:p>
        </w:tc>
        <w:tc>
          <w:tcPr>
            <w:tcW w:w="248" w:type="dxa"/>
          </w:tcPr>
          <w:p w14:paraId="74BCF542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019CEDA" w14:textId="3CE7047F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963,696</w:t>
            </w:r>
          </w:p>
        </w:tc>
        <w:tc>
          <w:tcPr>
            <w:tcW w:w="248" w:type="dxa"/>
          </w:tcPr>
          <w:p w14:paraId="49214DFF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1DBA1072" w14:textId="1184C619" w:rsidR="00CE326D" w:rsidRPr="007F4BE0" w:rsidRDefault="00BD77C1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</w:t>
            </w:r>
            <w:r w:rsidR="004A7E5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13</w:t>
            </w:r>
            <w:r w:rsidR="001F043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</w:t>
            </w:r>
            <w:r w:rsidR="004A7E5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="001F043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345</w:t>
            </w:r>
          </w:p>
        </w:tc>
        <w:tc>
          <w:tcPr>
            <w:tcW w:w="248" w:type="dxa"/>
          </w:tcPr>
          <w:p w14:paraId="0615B2F8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097F8780" w14:textId="694FE3C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031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963</w:t>
            </w:r>
          </w:p>
        </w:tc>
        <w:tc>
          <w:tcPr>
            <w:tcW w:w="223" w:type="dxa"/>
          </w:tcPr>
          <w:p w14:paraId="7C7DDDD6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CE326D" w:rsidRPr="007F4BE0" w14:paraId="3E3C2A86" w14:textId="77777777" w:rsidTr="00382B8A">
        <w:trPr>
          <w:cantSplit/>
          <w:trHeight w:val="58"/>
        </w:trPr>
        <w:tc>
          <w:tcPr>
            <w:tcW w:w="2798" w:type="dxa"/>
          </w:tcPr>
          <w:p w14:paraId="04FB4FE0" w14:textId="4BC525D8" w:rsidR="00CE326D" w:rsidRPr="007F4BE0" w:rsidRDefault="00CE326D" w:rsidP="00CE326D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051" w:type="dxa"/>
          </w:tcPr>
          <w:p w14:paraId="3833EEDC" w14:textId="15FE04B8" w:rsidR="00CE326D" w:rsidRPr="007F4BE0" w:rsidRDefault="00CE326D" w:rsidP="00CE326D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B5F4763" w14:textId="1728DEF4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00" w:type="dxa"/>
          </w:tcPr>
          <w:p w14:paraId="51427628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7DBBCA86" w14:textId="44DAC0F2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28556966" w14:textId="77777777" w:rsidR="00CE326D" w:rsidRPr="007F4BE0" w:rsidRDefault="00CE326D" w:rsidP="00CE326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6FB92520" w14:textId="4DC6208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2CD229DF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59D238F" w14:textId="4442B27C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4869ECBB" w14:textId="77777777" w:rsidR="00CE326D" w:rsidRPr="007F4BE0" w:rsidRDefault="00CE326D" w:rsidP="00CE32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22AB9C39" w14:textId="50255BE1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2C950BD4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6CF384AD" w14:textId="4E849A6E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5535D7AF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0DA031B7" w14:textId="6A5B602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559FE47D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720D7349" w14:textId="038D9A0C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3" w:type="dxa"/>
          </w:tcPr>
          <w:p w14:paraId="090CBC99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CE326D" w:rsidRPr="007F4BE0" w14:paraId="00462308" w14:textId="77777777" w:rsidTr="00382B8A">
        <w:trPr>
          <w:cantSplit/>
          <w:trHeight w:val="58"/>
        </w:trPr>
        <w:tc>
          <w:tcPr>
            <w:tcW w:w="2798" w:type="dxa"/>
          </w:tcPr>
          <w:p w14:paraId="1AB6BB88" w14:textId="5733BC02" w:rsidR="00CE326D" w:rsidRPr="007F4BE0" w:rsidRDefault="00CE326D" w:rsidP="00CE326D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pacing w:val="-4"/>
                <w:sz w:val="20"/>
                <w:szCs w:val="20"/>
              </w:rPr>
              <w:t>EM Logistics &amp; Warehousing Pte. Ltd.</w:t>
            </w:r>
          </w:p>
        </w:tc>
        <w:tc>
          <w:tcPr>
            <w:tcW w:w="2051" w:type="dxa"/>
          </w:tcPr>
          <w:p w14:paraId="6F450BF9" w14:textId="76C06F91" w:rsidR="00CE326D" w:rsidRPr="007F4BE0" w:rsidRDefault="00CE326D" w:rsidP="00CE326D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821" w:type="dxa"/>
          </w:tcPr>
          <w:p w14:paraId="46E938CE" w14:textId="501BF675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C351FA8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D0C74A8" w14:textId="0CA37D3F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01E417FE" w14:textId="77777777" w:rsidR="00CE326D" w:rsidRPr="007F4BE0" w:rsidRDefault="00CE326D" w:rsidP="00CE326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26791F47" w14:textId="78C1C8B1" w:rsidR="00CE326D" w:rsidRPr="00915178" w:rsidRDefault="00CE326D" w:rsidP="0091517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15178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945</w:t>
            </w:r>
          </w:p>
        </w:tc>
        <w:tc>
          <w:tcPr>
            <w:tcW w:w="248" w:type="dxa"/>
          </w:tcPr>
          <w:p w14:paraId="0FB19C86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2BCE6DDD" w14:textId="0BEBC82D" w:rsidR="00CE326D" w:rsidRPr="00291306" w:rsidRDefault="00CE326D" w:rsidP="0029130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91306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945</w:t>
            </w:r>
          </w:p>
        </w:tc>
        <w:tc>
          <w:tcPr>
            <w:tcW w:w="248" w:type="dxa"/>
            <w:gridSpan w:val="2"/>
          </w:tcPr>
          <w:p w14:paraId="29597F11" w14:textId="77777777" w:rsidR="00CE326D" w:rsidRPr="007F4BE0" w:rsidRDefault="00CE326D" w:rsidP="00CE32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696C8976" w14:textId="6B8B2014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19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452</w:t>
            </w:r>
          </w:p>
        </w:tc>
        <w:tc>
          <w:tcPr>
            <w:tcW w:w="248" w:type="dxa"/>
          </w:tcPr>
          <w:p w14:paraId="03E26F5A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0D6905C" w14:textId="5D9B049C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19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452</w:t>
            </w:r>
          </w:p>
        </w:tc>
        <w:tc>
          <w:tcPr>
            <w:tcW w:w="248" w:type="dxa"/>
          </w:tcPr>
          <w:p w14:paraId="626CE9E5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0755D32E" w14:textId="03E7C682" w:rsidR="00CE326D" w:rsidRPr="007F4BE0" w:rsidRDefault="00BD77C1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15,85</w:t>
            </w:r>
            <w:r w:rsidR="00277F1C">
              <w:rPr>
                <w:rFonts w:asciiTheme="majorBidi" w:hAnsiTheme="majorBidi" w:cstheme="majorBidi"/>
                <w:sz w:val="20"/>
                <w:lang w:val="en-US"/>
              </w:rPr>
              <w:t>5</w:t>
            </w:r>
          </w:p>
        </w:tc>
        <w:tc>
          <w:tcPr>
            <w:tcW w:w="248" w:type="dxa"/>
          </w:tcPr>
          <w:p w14:paraId="02934F27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68502A90" w14:textId="6A9D2434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441</w:t>
            </w:r>
          </w:p>
        </w:tc>
        <w:tc>
          <w:tcPr>
            <w:tcW w:w="223" w:type="dxa"/>
          </w:tcPr>
          <w:p w14:paraId="667DB446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CE326D" w:rsidRPr="007F4BE0" w14:paraId="60C6B535" w14:textId="77777777" w:rsidTr="00382B8A">
        <w:trPr>
          <w:cantSplit/>
          <w:trHeight w:val="58"/>
        </w:trPr>
        <w:tc>
          <w:tcPr>
            <w:tcW w:w="2798" w:type="dxa"/>
          </w:tcPr>
          <w:p w14:paraId="462EDC80" w14:textId="18E2BF19" w:rsidR="00CE326D" w:rsidRPr="007F4BE0" w:rsidRDefault="00CE326D" w:rsidP="00CE326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ลิงค์ เอเชีย โลจิสติกส์ จำกัด</w:t>
            </w:r>
          </w:p>
        </w:tc>
        <w:tc>
          <w:tcPr>
            <w:tcW w:w="2051" w:type="dxa"/>
          </w:tcPr>
          <w:p w14:paraId="0ECDE5E2" w14:textId="0523A55D" w:rsidR="00CE326D" w:rsidRPr="007F4BE0" w:rsidRDefault="00CE326D" w:rsidP="00CE326D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BF8B83E" w14:textId="77089A3F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5FC0CB48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243822B" w14:textId="7C9B593C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72E56C82" w14:textId="77777777" w:rsidR="00CE326D" w:rsidRPr="007F4BE0" w:rsidRDefault="00CE326D" w:rsidP="00CE326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</w:tcPr>
          <w:p w14:paraId="66809C9B" w14:textId="155DD0C6" w:rsidR="00CE326D" w:rsidRPr="00915178" w:rsidRDefault="003757C3" w:rsidP="0091517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CE326D" w:rsidRPr="007F4BE0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="00CE326D" w:rsidRPr="00915178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CE326D"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</w:tcPr>
          <w:p w14:paraId="6F04CDEF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265D2BAF" w14:textId="08215E21" w:rsidR="00CE326D" w:rsidRPr="00291306" w:rsidRDefault="003757C3" w:rsidP="0029130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CE326D" w:rsidRPr="007F4BE0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="00CE326D" w:rsidRPr="0029130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CE326D"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  <w:gridSpan w:val="2"/>
          </w:tcPr>
          <w:p w14:paraId="5F6194BD" w14:textId="77777777" w:rsidR="00CE326D" w:rsidRPr="007F4BE0" w:rsidRDefault="00CE326D" w:rsidP="00CE32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3D941165" w14:textId="535A96ED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600</w:t>
            </w:r>
          </w:p>
        </w:tc>
        <w:tc>
          <w:tcPr>
            <w:tcW w:w="248" w:type="dxa"/>
          </w:tcPr>
          <w:p w14:paraId="746C1765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71CA775F" w14:textId="075C1176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600</w:t>
            </w:r>
          </w:p>
        </w:tc>
        <w:tc>
          <w:tcPr>
            <w:tcW w:w="248" w:type="dxa"/>
          </w:tcPr>
          <w:p w14:paraId="7F52771C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19B07A44" w14:textId="4084433C" w:rsidR="00CE326D" w:rsidRPr="007F4BE0" w:rsidRDefault="00F8754A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1,968</w:t>
            </w:r>
          </w:p>
        </w:tc>
        <w:tc>
          <w:tcPr>
            <w:tcW w:w="248" w:type="dxa"/>
          </w:tcPr>
          <w:p w14:paraId="224F3761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540C5250" w14:textId="2498F016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968</w:t>
            </w:r>
          </w:p>
        </w:tc>
        <w:tc>
          <w:tcPr>
            <w:tcW w:w="223" w:type="dxa"/>
          </w:tcPr>
          <w:p w14:paraId="77BEAB3D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CE326D" w:rsidRPr="007F4BE0" w14:paraId="1CE72579" w14:textId="77777777" w:rsidTr="00382B8A">
        <w:trPr>
          <w:cantSplit/>
          <w:trHeight w:val="317"/>
        </w:trPr>
        <w:tc>
          <w:tcPr>
            <w:tcW w:w="2798" w:type="dxa"/>
          </w:tcPr>
          <w:p w14:paraId="32D2B2D5" w14:textId="159335B1" w:rsidR="00CE326D" w:rsidRPr="007F4BE0" w:rsidRDefault="009614B8" w:rsidP="00CE326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hyperlink r:id="rId10" w:history="1">
              <w:r w:rsidR="00CE326D" w:rsidRPr="007F4BE0">
                <w:rPr>
                  <w:rFonts w:asciiTheme="majorBidi" w:hAnsiTheme="majorBidi" w:cstheme="majorBidi"/>
                  <w:sz w:val="20"/>
                  <w:szCs w:val="20"/>
                  <w:cs/>
                </w:rPr>
                <w:t xml:space="preserve">บริษัท สยาม เจดับเบิ้ลยูดี </w:t>
              </w:r>
              <w:r w:rsidR="00CE326D" w:rsidRPr="007F4BE0">
                <w:rPr>
                  <w:rFonts w:asciiTheme="majorBidi" w:hAnsiTheme="majorBidi" w:cstheme="majorBidi"/>
                  <w:sz w:val="20"/>
                  <w:szCs w:val="20"/>
                </w:rPr>
                <w:br/>
              </w:r>
              <w:r w:rsidR="00CE326D" w:rsidRPr="007F4BE0">
                <w:rPr>
                  <w:rFonts w:asciiTheme="majorBidi" w:hAnsiTheme="majorBidi" w:cstheme="majorBidi"/>
                  <w:sz w:val="20"/>
                  <w:szCs w:val="20"/>
                  <w:cs/>
                </w:rPr>
                <w:t xml:space="preserve">   โลจิสติกส์ จำกัด</w:t>
              </w:r>
            </w:hyperlink>
          </w:p>
        </w:tc>
        <w:tc>
          <w:tcPr>
            <w:tcW w:w="2051" w:type="dxa"/>
          </w:tcPr>
          <w:p w14:paraId="58236CD2" w14:textId="2032CE25" w:rsidR="00CE326D" w:rsidRPr="007F4BE0" w:rsidRDefault="00CE326D" w:rsidP="00CE326D">
            <w:pPr>
              <w:tabs>
                <w:tab w:val="clear" w:pos="227"/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ให้บริการรับฝากสินค้าและ</w:t>
            </w:r>
            <w:r w:rsidRPr="007F4BE0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ขนส่งสินค้า</w:t>
            </w:r>
          </w:p>
        </w:tc>
        <w:tc>
          <w:tcPr>
            <w:tcW w:w="821" w:type="dxa"/>
          </w:tcPr>
          <w:p w14:paraId="6EBB4908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62128D27" w14:textId="21EDAA06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300" w:type="dxa"/>
          </w:tcPr>
          <w:p w14:paraId="7CBDFB57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6797E348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1F602135" w14:textId="48F737EB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248" w:type="dxa"/>
          </w:tcPr>
          <w:p w14:paraId="45E6B79C" w14:textId="77777777" w:rsidR="00CE326D" w:rsidRPr="007F4BE0" w:rsidRDefault="00CE326D" w:rsidP="00CE326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3F1EAED8" w14:textId="55729208" w:rsidR="00CE326D" w:rsidRPr="007F4BE0" w:rsidRDefault="003757C3" w:rsidP="0091517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CE326D" w:rsidRPr="007F4BE0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CE326D" w:rsidRPr="007F4BE0">
              <w:rPr>
                <w:rFonts w:asciiTheme="majorBidi" w:hAnsiTheme="majorBidi" w:cstheme="majorBidi"/>
                <w:sz w:val="20"/>
              </w:rPr>
              <w:t>,</w:t>
            </w:r>
            <w:r w:rsidR="00CE326D"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</w:tcPr>
          <w:p w14:paraId="17265FC6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3634F776" w14:textId="0555E85B" w:rsidR="00CE326D" w:rsidRPr="00291306" w:rsidRDefault="003757C3" w:rsidP="0029130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THB</w:t>
            </w:r>
            <w:r w:rsidR="00CE326D" w:rsidRPr="00291306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CE326D" w:rsidRPr="007F4BE0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CE326D" w:rsidRPr="0029130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CE326D"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  <w:gridSpan w:val="2"/>
          </w:tcPr>
          <w:p w14:paraId="29063D1D" w14:textId="77777777" w:rsidR="00CE326D" w:rsidRPr="007F4BE0" w:rsidRDefault="00CE326D" w:rsidP="00CE32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6F6353CE" w14:textId="555CDF15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125</w:t>
            </w:r>
          </w:p>
        </w:tc>
        <w:tc>
          <w:tcPr>
            <w:tcW w:w="248" w:type="dxa"/>
          </w:tcPr>
          <w:p w14:paraId="5092F09C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3025645E" w14:textId="04869294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125</w:t>
            </w:r>
          </w:p>
        </w:tc>
        <w:tc>
          <w:tcPr>
            <w:tcW w:w="248" w:type="dxa"/>
          </w:tcPr>
          <w:p w14:paraId="25883FDE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7706F9B1" w14:textId="0189BD71" w:rsidR="00CE326D" w:rsidRPr="007F4BE0" w:rsidRDefault="00BD77C1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3,387</w:t>
            </w:r>
          </w:p>
        </w:tc>
        <w:tc>
          <w:tcPr>
            <w:tcW w:w="248" w:type="dxa"/>
          </w:tcPr>
          <w:p w14:paraId="61A5F788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3715FC8A" w14:textId="555A108F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340</w:t>
            </w:r>
          </w:p>
        </w:tc>
        <w:tc>
          <w:tcPr>
            <w:tcW w:w="223" w:type="dxa"/>
          </w:tcPr>
          <w:p w14:paraId="618615B2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CE326D" w:rsidRPr="007F4BE0" w14:paraId="731EA1E7" w14:textId="77777777" w:rsidTr="00382B8A">
        <w:trPr>
          <w:cantSplit/>
          <w:trHeight w:val="58"/>
        </w:trPr>
        <w:tc>
          <w:tcPr>
            <w:tcW w:w="2798" w:type="dxa"/>
          </w:tcPr>
          <w:p w14:paraId="2538341E" w14:textId="56FF9665" w:rsidR="00CE326D" w:rsidRPr="007F4BE0" w:rsidRDefault="00CE326D" w:rsidP="00CE326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bookmarkStart w:id="4" w:name="_Hlk55595991"/>
            <w:r w:rsidRPr="007F4BE0"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proofErr w:type="spellStart"/>
            <w:r w:rsidRPr="007F4BE0">
              <w:rPr>
                <w:rFonts w:asciiTheme="majorBidi" w:hAnsiTheme="majorBidi" w:cstheme="majorBidi"/>
                <w:sz w:val="20"/>
                <w:szCs w:val="20"/>
              </w:rPr>
              <w:t>Samudera</w:t>
            </w:r>
            <w:proofErr w:type="spellEnd"/>
            <w:r w:rsidRPr="007F4BE0">
              <w:rPr>
                <w:rFonts w:asciiTheme="majorBidi" w:hAnsiTheme="majorBidi" w:cstheme="majorBidi"/>
                <w:sz w:val="20"/>
                <w:szCs w:val="20"/>
              </w:rPr>
              <w:t xml:space="preserve"> JWD Logistics</w:t>
            </w:r>
            <w:bookmarkEnd w:id="4"/>
          </w:p>
        </w:tc>
        <w:tc>
          <w:tcPr>
            <w:tcW w:w="2051" w:type="dxa"/>
          </w:tcPr>
          <w:p w14:paraId="783429C7" w14:textId="08E00F5D" w:rsidR="00CE326D" w:rsidRPr="007F4BE0" w:rsidRDefault="00CE326D" w:rsidP="00CE326D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433B10E" w14:textId="4F290863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300" w:type="dxa"/>
          </w:tcPr>
          <w:p w14:paraId="4E1C2001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804AFDD" w14:textId="7D55E8D8" w:rsidR="00CE326D" w:rsidRPr="007F4BE0" w:rsidRDefault="00CE326D" w:rsidP="00CE326D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248" w:type="dxa"/>
          </w:tcPr>
          <w:p w14:paraId="56DB8188" w14:textId="77777777" w:rsidR="00CE326D" w:rsidRPr="007F4BE0" w:rsidRDefault="00CE326D" w:rsidP="00CE326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3E052CDA" w14:textId="60A85523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</w:rPr>
              <w:t xml:space="preserve">IDR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57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655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314</w:t>
            </w:r>
          </w:p>
        </w:tc>
        <w:tc>
          <w:tcPr>
            <w:tcW w:w="248" w:type="dxa"/>
          </w:tcPr>
          <w:p w14:paraId="679676FE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25FD946" w14:textId="07F58DC3" w:rsidR="00CE326D" w:rsidRPr="00291306" w:rsidRDefault="00CE326D" w:rsidP="0029130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91306">
              <w:rPr>
                <w:rFonts w:asciiTheme="majorBidi" w:hAnsiTheme="majorBidi" w:cstheme="majorBidi"/>
                <w:sz w:val="20"/>
                <w:lang w:val="en-US"/>
              </w:rPr>
              <w:t xml:space="preserve">IDR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57</w:t>
            </w:r>
            <w:r w:rsidRPr="0029130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655</w:t>
            </w:r>
            <w:r w:rsidRPr="0029130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314</w:t>
            </w:r>
          </w:p>
        </w:tc>
        <w:tc>
          <w:tcPr>
            <w:tcW w:w="248" w:type="dxa"/>
            <w:gridSpan w:val="2"/>
          </w:tcPr>
          <w:p w14:paraId="021F1498" w14:textId="77777777" w:rsidR="00CE326D" w:rsidRPr="007F4BE0" w:rsidRDefault="00CE326D" w:rsidP="00CE32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7D65CD9A" w14:textId="66E7126D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66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</w:p>
        </w:tc>
        <w:tc>
          <w:tcPr>
            <w:tcW w:w="248" w:type="dxa"/>
          </w:tcPr>
          <w:p w14:paraId="458D8A9A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20B17E0" w14:textId="73F219C8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66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</w:p>
        </w:tc>
        <w:tc>
          <w:tcPr>
            <w:tcW w:w="248" w:type="dxa"/>
          </w:tcPr>
          <w:p w14:paraId="5E9FD5B9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34D702E2" w14:textId="0AB25D1A" w:rsidR="00CE326D" w:rsidRPr="007F4BE0" w:rsidRDefault="00BD77C1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8</w:t>
            </w:r>
            <w:r w:rsidR="004A7E59">
              <w:rPr>
                <w:rFonts w:asciiTheme="majorBidi" w:hAnsiTheme="majorBidi" w:cstheme="majorBidi"/>
                <w:sz w:val="20"/>
                <w:lang w:val="en-US"/>
              </w:rPr>
              <w:t>6,938</w:t>
            </w:r>
          </w:p>
        </w:tc>
        <w:tc>
          <w:tcPr>
            <w:tcW w:w="248" w:type="dxa"/>
          </w:tcPr>
          <w:p w14:paraId="3796686D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2030ECA6" w14:textId="50A1C671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953</w:t>
            </w:r>
          </w:p>
        </w:tc>
        <w:tc>
          <w:tcPr>
            <w:tcW w:w="223" w:type="dxa"/>
          </w:tcPr>
          <w:p w14:paraId="0FF367FC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CE326D" w:rsidRPr="007F4BE0" w14:paraId="6F8D2326" w14:textId="77777777" w:rsidTr="00382B8A">
        <w:trPr>
          <w:cantSplit/>
          <w:trHeight w:val="48"/>
        </w:trPr>
        <w:tc>
          <w:tcPr>
            <w:tcW w:w="2798" w:type="dxa"/>
          </w:tcPr>
          <w:p w14:paraId="793606E3" w14:textId="0DC6A664" w:rsidR="00CE326D" w:rsidRPr="007F4BE0" w:rsidRDefault="00CE326D" w:rsidP="00CE32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28B328EE" w14:textId="77777777" w:rsidR="00CE326D" w:rsidRPr="007F4BE0" w:rsidRDefault="00CE326D" w:rsidP="00CE326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7C35ECAD" w14:textId="77777777" w:rsidR="00CE326D" w:rsidRPr="007F4BE0" w:rsidRDefault="00CE326D" w:rsidP="00CE326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3BC5AE38" w14:textId="77777777" w:rsidR="00CE326D" w:rsidRPr="007F4BE0" w:rsidRDefault="00CE326D" w:rsidP="00CE326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29B98079" w14:textId="77777777" w:rsidR="00CE326D" w:rsidRPr="007F4BE0" w:rsidRDefault="00CE326D" w:rsidP="00CE326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4C826B89" w14:textId="77777777" w:rsidR="00CE326D" w:rsidRPr="007F4BE0" w:rsidRDefault="00CE326D" w:rsidP="00CE326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42644ED8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1D3199C6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12E50A96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77D3E52B" w14:textId="77777777" w:rsidR="00CE326D" w:rsidRPr="007F4BE0" w:rsidRDefault="00CE326D" w:rsidP="00CE32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BAA2B" w14:textId="49BACBB8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90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166</w:t>
            </w:r>
          </w:p>
        </w:tc>
        <w:tc>
          <w:tcPr>
            <w:tcW w:w="248" w:type="dxa"/>
          </w:tcPr>
          <w:p w14:paraId="358BFDBA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194B2" w14:textId="737AE804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90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166</w:t>
            </w:r>
          </w:p>
        </w:tc>
        <w:tc>
          <w:tcPr>
            <w:tcW w:w="248" w:type="dxa"/>
          </w:tcPr>
          <w:p w14:paraId="2A025F7C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5E453" w14:textId="756CD993" w:rsidR="00CE326D" w:rsidRPr="007F4BE0" w:rsidRDefault="00BD77C1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10</w:t>
            </w:r>
            <w:r w:rsidR="004A7E5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8,148</w:t>
            </w:r>
          </w:p>
        </w:tc>
        <w:tc>
          <w:tcPr>
            <w:tcW w:w="248" w:type="dxa"/>
          </w:tcPr>
          <w:p w14:paraId="3AE51A8C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830E6" w14:textId="738967E1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43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702</w:t>
            </w:r>
          </w:p>
        </w:tc>
        <w:tc>
          <w:tcPr>
            <w:tcW w:w="223" w:type="dxa"/>
          </w:tcPr>
          <w:p w14:paraId="40B89855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CE326D" w:rsidRPr="007F4BE0" w14:paraId="0CEDF0F0" w14:textId="77777777" w:rsidTr="00382B8A">
        <w:trPr>
          <w:cantSplit/>
          <w:trHeight w:val="48"/>
        </w:trPr>
        <w:tc>
          <w:tcPr>
            <w:tcW w:w="2798" w:type="dxa"/>
          </w:tcPr>
          <w:p w14:paraId="148A65DD" w14:textId="77777777" w:rsidR="00CE326D" w:rsidRPr="007F4BE0" w:rsidRDefault="00CE326D" w:rsidP="00CE32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51" w:type="dxa"/>
          </w:tcPr>
          <w:p w14:paraId="1C7288E8" w14:textId="77777777" w:rsidR="00CE326D" w:rsidRPr="007F4BE0" w:rsidRDefault="00CE326D" w:rsidP="00CE326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70FAF9E8" w14:textId="77777777" w:rsidR="00CE326D" w:rsidRPr="007F4BE0" w:rsidRDefault="00CE326D" w:rsidP="00CE326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67521A03" w14:textId="77777777" w:rsidR="00CE326D" w:rsidRPr="007F4BE0" w:rsidRDefault="00CE326D" w:rsidP="00CE326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53BCD21C" w14:textId="77777777" w:rsidR="00CE326D" w:rsidRPr="007F4BE0" w:rsidRDefault="00CE326D" w:rsidP="00CE326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0DD56107" w14:textId="77777777" w:rsidR="00CE326D" w:rsidRPr="007F4BE0" w:rsidRDefault="00CE326D" w:rsidP="00CE326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4DF80FC0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40811A28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33D54F77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  <w:gridSpan w:val="2"/>
          </w:tcPr>
          <w:p w14:paraId="19566764" w14:textId="77777777" w:rsidR="00CE326D" w:rsidRPr="007F4BE0" w:rsidRDefault="00CE326D" w:rsidP="00CE326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2C93508" w14:textId="1E262FCE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1,085,404</w:t>
            </w:r>
          </w:p>
        </w:tc>
        <w:tc>
          <w:tcPr>
            <w:tcW w:w="248" w:type="dxa"/>
          </w:tcPr>
          <w:p w14:paraId="1C04353F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687B7459" w14:textId="462651A0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053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862</w:t>
            </w:r>
          </w:p>
        </w:tc>
        <w:tc>
          <w:tcPr>
            <w:tcW w:w="248" w:type="dxa"/>
          </w:tcPr>
          <w:p w14:paraId="632B5897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10F28607" w14:textId="0604574B" w:rsidR="00CE326D" w:rsidRPr="007F4BE0" w:rsidRDefault="00BD77C1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1,2</w:t>
            </w:r>
            <w:r w:rsidR="001F043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42</w:t>
            </w:r>
            <w:r w:rsidR="004A7E5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="001F043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493</w:t>
            </w:r>
          </w:p>
        </w:tc>
        <w:tc>
          <w:tcPr>
            <w:tcW w:w="248" w:type="dxa"/>
          </w:tcPr>
          <w:p w14:paraId="430C86F8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52A2BC6C" w14:textId="3E8FF554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075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665</w:t>
            </w:r>
          </w:p>
        </w:tc>
        <w:tc>
          <w:tcPr>
            <w:tcW w:w="223" w:type="dxa"/>
          </w:tcPr>
          <w:p w14:paraId="48235D64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tbl>
      <w:tblPr>
        <w:tblpPr w:leftFromText="180" w:rightFromText="180" w:vertAnchor="text" w:horzAnchor="margin" w:tblpX="450" w:tblpY="43"/>
        <w:tblW w:w="143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9"/>
        <w:gridCol w:w="462"/>
        <w:gridCol w:w="344"/>
        <w:gridCol w:w="1956"/>
        <w:gridCol w:w="1209"/>
        <w:gridCol w:w="1099"/>
        <w:gridCol w:w="194"/>
        <w:gridCol w:w="1250"/>
        <w:gridCol w:w="249"/>
        <w:gridCol w:w="1253"/>
        <w:gridCol w:w="141"/>
        <w:gridCol w:w="233"/>
        <w:gridCol w:w="1087"/>
        <w:gridCol w:w="249"/>
        <w:gridCol w:w="1128"/>
        <w:gridCol w:w="197"/>
      </w:tblGrid>
      <w:tr w:rsidR="00D766C8" w:rsidRPr="007F4BE0" w14:paraId="2661AFCF" w14:textId="77777777" w:rsidTr="00382B8A">
        <w:trPr>
          <w:cantSplit/>
          <w:trHeight w:val="306"/>
          <w:tblHeader/>
        </w:trPr>
        <w:tc>
          <w:tcPr>
            <w:tcW w:w="3259" w:type="dxa"/>
            <w:shd w:val="clear" w:color="auto" w:fill="auto"/>
          </w:tcPr>
          <w:p w14:paraId="1C04D50F" w14:textId="30DA10ED" w:rsidR="00D766C8" w:rsidRPr="007F4BE0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gridSpan w:val="3"/>
            <w:vAlign w:val="center"/>
          </w:tcPr>
          <w:p w14:paraId="006E5C8C" w14:textId="77777777" w:rsidR="00D766C8" w:rsidRPr="007F4BE0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502" w:type="dxa"/>
            <w:gridSpan w:val="3"/>
          </w:tcPr>
          <w:p w14:paraId="24E10DE6" w14:textId="04041BC7" w:rsidR="00D766C8" w:rsidRPr="007F4BE0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2752" w:type="dxa"/>
            <w:gridSpan w:val="3"/>
          </w:tcPr>
          <w:p w14:paraId="68DEFC62" w14:textId="77777777" w:rsidR="00D766C8" w:rsidRPr="007F4BE0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74" w:type="dxa"/>
            <w:gridSpan w:val="2"/>
          </w:tcPr>
          <w:p w14:paraId="4D851A0C" w14:textId="77777777" w:rsidR="00D766C8" w:rsidRPr="007F4BE0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2661" w:type="dxa"/>
            <w:gridSpan w:val="4"/>
          </w:tcPr>
          <w:p w14:paraId="064529CF" w14:textId="1D9CDA0E" w:rsidR="00D766C8" w:rsidRPr="007F4BE0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F947B4" w:rsidRPr="007F4BE0" w14:paraId="5C8DFE4A" w14:textId="77777777" w:rsidTr="00382B8A">
        <w:trPr>
          <w:cantSplit/>
          <w:trHeight w:val="56"/>
          <w:tblHeader/>
        </w:trPr>
        <w:tc>
          <w:tcPr>
            <w:tcW w:w="3259" w:type="dxa"/>
          </w:tcPr>
          <w:p w14:paraId="0CA2683A" w14:textId="77777777" w:rsidR="00F947B4" w:rsidRPr="007F4BE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gridSpan w:val="3"/>
            <w:vAlign w:val="bottom"/>
          </w:tcPr>
          <w:p w14:paraId="08FF490D" w14:textId="60A35F9E" w:rsidR="00F947B4" w:rsidRPr="007F4BE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502" w:type="dxa"/>
            <w:gridSpan w:val="3"/>
          </w:tcPr>
          <w:p w14:paraId="6684379E" w14:textId="0A1BD2EC" w:rsidR="00F947B4" w:rsidRPr="007F4BE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44A23B3C" w14:textId="795689A7" w:rsidR="00F947B4" w:rsidRPr="007F4BE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2752" w:type="dxa"/>
            <w:gridSpan w:val="3"/>
          </w:tcPr>
          <w:p w14:paraId="1EC73987" w14:textId="77777777" w:rsidR="00F947B4" w:rsidRPr="007F4BE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F6A384" w14:textId="77777777" w:rsidR="00F947B4" w:rsidRPr="007F4BE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374" w:type="dxa"/>
            <w:gridSpan w:val="2"/>
          </w:tcPr>
          <w:p w14:paraId="1FEBF6FE" w14:textId="77777777" w:rsidR="00F947B4" w:rsidRPr="007F4BE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2464" w:type="dxa"/>
            <w:gridSpan w:val="3"/>
          </w:tcPr>
          <w:p w14:paraId="3A6F214D" w14:textId="77777777" w:rsidR="00F947B4" w:rsidRPr="007F4BE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45D5532" w14:textId="77777777" w:rsidR="00F947B4" w:rsidRPr="007F4BE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1B9A5148" w14:textId="77777777" w:rsidR="00F947B4" w:rsidRPr="007F4BE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</w:tr>
      <w:tr w:rsidR="00B92A7B" w:rsidRPr="007F4BE0" w14:paraId="6741CB24" w14:textId="77777777" w:rsidTr="00382B8A">
        <w:trPr>
          <w:cantSplit/>
          <w:trHeight w:val="56"/>
          <w:tblHeader/>
        </w:trPr>
        <w:tc>
          <w:tcPr>
            <w:tcW w:w="3259" w:type="dxa"/>
          </w:tcPr>
          <w:p w14:paraId="4E614183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gridSpan w:val="3"/>
            <w:vAlign w:val="bottom"/>
          </w:tcPr>
          <w:p w14:paraId="35CF1CE1" w14:textId="0E3349D0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209" w:type="dxa"/>
            <w:vAlign w:val="bottom"/>
          </w:tcPr>
          <w:p w14:paraId="579D7BA3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กันยายน</w:t>
            </w:r>
          </w:p>
          <w:p w14:paraId="1E40A622" w14:textId="4F9D063D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099" w:type="dxa"/>
            <w:vAlign w:val="bottom"/>
          </w:tcPr>
          <w:p w14:paraId="7490E8C1" w14:textId="0373C520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31322F8F" w14:textId="60EE6A25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94" w:type="dxa"/>
            <w:vAlign w:val="bottom"/>
          </w:tcPr>
          <w:p w14:paraId="6593A66C" w14:textId="476D6702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  <w:vAlign w:val="bottom"/>
          </w:tcPr>
          <w:p w14:paraId="50DA9120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กันยายน</w:t>
            </w:r>
          </w:p>
          <w:p w14:paraId="65F0A613" w14:textId="6BFE55AF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9" w:type="dxa"/>
            <w:vAlign w:val="bottom"/>
          </w:tcPr>
          <w:p w14:paraId="5C200A2E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  <w:vAlign w:val="bottom"/>
          </w:tcPr>
          <w:p w14:paraId="54337A66" w14:textId="2F391A56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55EB8647" w14:textId="0790E89E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374" w:type="dxa"/>
            <w:gridSpan w:val="2"/>
            <w:vAlign w:val="bottom"/>
          </w:tcPr>
          <w:p w14:paraId="478B28DC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  <w:vAlign w:val="bottom"/>
          </w:tcPr>
          <w:p w14:paraId="3999E3E1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กันยายน</w:t>
            </w:r>
          </w:p>
          <w:p w14:paraId="09011B1E" w14:textId="5FC7F8C4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9" w:type="dxa"/>
            <w:vAlign w:val="bottom"/>
          </w:tcPr>
          <w:p w14:paraId="0A7A0E44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  <w:vAlign w:val="bottom"/>
          </w:tcPr>
          <w:p w14:paraId="2092A672" w14:textId="56F63B0D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3508255A" w14:textId="06D68DB6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97" w:type="dxa"/>
            <w:vAlign w:val="bottom"/>
          </w:tcPr>
          <w:p w14:paraId="148DC18B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9C2DA9" w:rsidRPr="007F4BE0" w14:paraId="445972D3" w14:textId="77777777" w:rsidTr="009F0BE0">
        <w:trPr>
          <w:cantSplit/>
          <w:trHeight w:val="56"/>
          <w:tblHeader/>
        </w:trPr>
        <w:tc>
          <w:tcPr>
            <w:tcW w:w="3259" w:type="dxa"/>
          </w:tcPr>
          <w:p w14:paraId="621B137F" w14:textId="77777777" w:rsidR="009C2DA9" w:rsidRPr="007F4BE0" w:rsidRDefault="009C2DA9" w:rsidP="009C2D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gridSpan w:val="3"/>
          </w:tcPr>
          <w:p w14:paraId="43C7CCCC" w14:textId="7E84E9E9" w:rsidR="009C2DA9" w:rsidRPr="007F4BE0" w:rsidRDefault="009C2DA9" w:rsidP="009C2D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2" w:type="dxa"/>
            <w:gridSpan w:val="3"/>
          </w:tcPr>
          <w:p w14:paraId="630889E5" w14:textId="6415BCA8" w:rsidR="009C2DA9" w:rsidRPr="007F4BE0" w:rsidRDefault="009C2DA9" w:rsidP="009C2D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2893" w:type="dxa"/>
            <w:gridSpan w:val="4"/>
          </w:tcPr>
          <w:p w14:paraId="5DE707B3" w14:textId="53ADEE8B" w:rsidR="009C2DA9" w:rsidRPr="007F4BE0" w:rsidRDefault="009C2DA9" w:rsidP="009C2D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</w:t>
            </w:r>
            <w:r>
              <w:rPr>
                <w:rFonts w:asciiTheme="majorBidi" w:hAnsiTheme="majorBidi" w:cstheme="majorBidi" w:hint="cs"/>
                <w:i/>
                <w:iCs/>
                <w:sz w:val="20"/>
                <w:cs/>
                <w:lang w:val="en-US" w:bidi="th-TH"/>
              </w:rPr>
              <w:t>น</w:t>
            </w: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)</w:t>
            </w:r>
          </w:p>
        </w:tc>
        <w:tc>
          <w:tcPr>
            <w:tcW w:w="2894" w:type="dxa"/>
            <w:gridSpan w:val="5"/>
          </w:tcPr>
          <w:p w14:paraId="599F0396" w14:textId="58EB3C25" w:rsidR="009C2DA9" w:rsidRPr="007F4BE0" w:rsidRDefault="009C2DA9" w:rsidP="009C2DA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B92A7B" w:rsidRPr="007F4BE0" w14:paraId="686CB23F" w14:textId="77777777" w:rsidTr="00382B8A">
        <w:trPr>
          <w:cantSplit/>
          <w:trHeight w:val="56"/>
        </w:trPr>
        <w:tc>
          <w:tcPr>
            <w:tcW w:w="6021" w:type="dxa"/>
            <w:gridSpan w:val="4"/>
          </w:tcPr>
          <w:p w14:paraId="3696E09E" w14:textId="77777777" w:rsidR="00B92A7B" w:rsidRPr="007F4BE0" w:rsidRDefault="00B92A7B" w:rsidP="00B92A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บริษัทร่วม</w:t>
            </w:r>
          </w:p>
        </w:tc>
        <w:tc>
          <w:tcPr>
            <w:tcW w:w="2502" w:type="dxa"/>
            <w:gridSpan w:val="3"/>
          </w:tcPr>
          <w:p w14:paraId="5533F0AD" w14:textId="5ABA5F60" w:rsidR="00B92A7B" w:rsidRPr="007F4BE0" w:rsidRDefault="00B92A7B" w:rsidP="00B92A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</w:tcPr>
          <w:p w14:paraId="44A51089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0B7842FF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</w:tcPr>
          <w:p w14:paraId="1FAEE158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74" w:type="dxa"/>
            <w:gridSpan w:val="2"/>
          </w:tcPr>
          <w:p w14:paraId="1307A2FF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</w:tcPr>
          <w:p w14:paraId="2704C2B1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7CADC0A9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</w:tcPr>
          <w:p w14:paraId="30C514B9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7" w:type="dxa"/>
          </w:tcPr>
          <w:p w14:paraId="13B8C478" w14:textId="77777777" w:rsidR="00B92A7B" w:rsidRPr="007F4BE0" w:rsidRDefault="00B92A7B" w:rsidP="00B92A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CE326D" w:rsidRPr="007F4BE0" w14:paraId="38C647C9" w14:textId="77777777" w:rsidTr="00382B8A">
        <w:trPr>
          <w:cantSplit/>
          <w:trHeight w:val="56"/>
        </w:trPr>
        <w:tc>
          <w:tcPr>
            <w:tcW w:w="3259" w:type="dxa"/>
          </w:tcPr>
          <w:p w14:paraId="2CFF0F8D" w14:textId="7B1AC00A" w:rsidR="00CE326D" w:rsidRPr="00ED4B67" w:rsidRDefault="00CE326D" w:rsidP="00CE326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4A7E59">
              <w:rPr>
                <w:rFonts w:asciiTheme="majorBidi" w:hAnsiTheme="majorBidi" w:cstheme="majorBidi"/>
                <w:sz w:val="20"/>
                <w:szCs w:val="20"/>
              </w:rPr>
              <w:t>Phnom Penh SEZ Plc. (“PPSP”)</w:t>
            </w:r>
          </w:p>
        </w:tc>
        <w:tc>
          <w:tcPr>
            <w:tcW w:w="2762" w:type="dxa"/>
            <w:gridSpan w:val="3"/>
          </w:tcPr>
          <w:p w14:paraId="705F7BD2" w14:textId="1562EC5A" w:rsidR="00CE326D" w:rsidRPr="007F4BE0" w:rsidRDefault="00CE326D" w:rsidP="00CE326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บริการจัดการเขตเศรษฐกิจพิเศษ</w:t>
            </w:r>
          </w:p>
        </w:tc>
        <w:tc>
          <w:tcPr>
            <w:tcW w:w="1209" w:type="dxa"/>
          </w:tcPr>
          <w:p w14:paraId="048EB184" w14:textId="7DEEAD40" w:rsidR="00CE326D" w:rsidRPr="007F4BE0" w:rsidRDefault="00CE326D" w:rsidP="00CE326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1099" w:type="dxa"/>
          </w:tcPr>
          <w:p w14:paraId="713CCDD2" w14:textId="74EA6EBF" w:rsidR="00CE326D" w:rsidRPr="007F4BE0" w:rsidRDefault="00CE326D" w:rsidP="00CE32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194" w:type="dxa"/>
          </w:tcPr>
          <w:p w14:paraId="1A1E1EA7" w14:textId="3F463C93" w:rsidR="00CE326D" w:rsidRPr="007F4BE0" w:rsidRDefault="00CE326D" w:rsidP="00CE32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  <w:vAlign w:val="bottom"/>
          </w:tcPr>
          <w:p w14:paraId="108AADC9" w14:textId="60A79D01" w:rsidR="00CE326D" w:rsidRPr="00E252A1" w:rsidRDefault="00CE326D" w:rsidP="00E252A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E252A1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E252A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058</w:t>
            </w:r>
          </w:p>
        </w:tc>
        <w:tc>
          <w:tcPr>
            <w:tcW w:w="249" w:type="dxa"/>
          </w:tcPr>
          <w:p w14:paraId="3339A594" w14:textId="77777777" w:rsidR="00CE326D" w:rsidRPr="007F4BE0" w:rsidRDefault="00CE326D" w:rsidP="00CE32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  <w:vAlign w:val="bottom"/>
          </w:tcPr>
          <w:p w14:paraId="4591E306" w14:textId="26C32E5A" w:rsidR="00CE326D" w:rsidRPr="00E252A1" w:rsidRDefault="00CE326D" w:rsidP="00E252A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E252A1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E252A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058</w:t>
            </w:r>
          </w:p>
        </w:tc>
        <w:tc>
          <w:tcPr>
            <w:tcW w:w="374" w:type="dxa"/>
            <w:gridSpan w:val="2"/>
          </w:tcPr>
          <w:p w14:paraId="08BF493B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</w:tcPr>
          <w:p w14:paraId="2D690D10" w14:textId="0FB83CFC" w:rsidR="00CE326D" w:rsidRPr="007F4BE0" w:rsidRDefault="00CE326D" w:rsidP="00CE326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80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9" w:type="dxa"/>
          </w:tcPr>
          <w:p w14:paraId="3226F43B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</w:tcPr>
          <w:p w14:paraId="1B7457F9" w14:textId="55E8CF54" w:rsidR="00CE326D" w:rsidRPr="007F4BE0" w:rsidRDefault="00CE326D" w:rsidP="00CE326D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80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197" w:type="dxa"/>
          </w:tcPr>
          <w:p w14:paraId="595FAB72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875AFB" w:rsidRPr="007F4BE0" w14:paraId="6B706FF9" w14:textId="77777777" w:rsidTr="00382B8A">
        <w:trPr>
          <w:cantSplit/>
          <w:trHeight w:val="232"/>
        </w:trPr>
        <w:tc>
          <w:tcPr>
            <w:tcW w:w="3259" w:type="dxa"/>
          </w:tcPr>
          <w:p w14:paraId="29BCC9B4" w14:textId="58EF0174" w:rsidR="00875AFB" w:rsidRPr="007F4BE0" w:rsidRDefault="00875AFB" w:rsidP="00875AFB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ซีเจ เจดับเบิ้ลยูดี</w:t>
            </w:r>
            <w:r w:rsidRPr="007F4BE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โลจิสติกส์</w:t>
            </w:r>
            <w:r w:rsidRPr="007F4BE0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  <w:r w:rsidRPr="007F4BE0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762" w:type="dxa"/>
            <w:gridSpan w:val="3"/>
          </w:tcPr>
          <w:p w14:paraId="5F755EB6" w14:textId="28D68813" w:rsidR="00875AFB" w:rsidRPr="007F4BE0" w:rsidRDefault="00875AFB" w:rsidP="00875AF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</w:t>
            </w:r>
          </w:p>
        </w:tc>
        <w:tc>
          <w:tcPr>
            <w:tcW w:w="1209" w:type="dxa"/>
          </w:tcPr>
          <w:p w14:paraId="40D3BE9E" w14:textId="28D5F768" w:rsidR="00875AFB" w:rsidRPr="007F4BE0" w:rsidRDefault="00875AFB" w:rsidP="00875AF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099" w:type="dxa"/>
          </w:tcPr>
          <w:p w14:paraId="16447F4E" w14:textId="7ACBE445" w:rsidR="00875AFB" w:rsidRPr="007F4BE0" w:rsidRDefault="00875AFB" w:rsidP="00875AF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94" w:type="dxa"/>
          </w:tcPr>
          <w:p w14:paraId="34BF583D" w14:textId="5F224591" w:rsidR="00875AFB" w:rsidRPr="007F4BE0" w:rsidRDefault="00875AFB" w:rsidP="00875AF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</w:tcPr>
          <w:p w14:paraId="2BA8FA1F" w14:textId="55729B83" w:rsidR="00875AFB" w:rsidRPr="00E252A1" w:rsidRDefault="00875AFB" w:rsidP="00875A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E252A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9" w:type="dxa"/>
          </w:tcPr>
          <w:p w14:paraId="0C904890" w14:textId="77777777" w:rsidR="00875AFB" w:rsidRPr="007F4BE0" w:rsidRDefault="00875AFB" w:rsidP="00875AF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</w:tcPr>
          <w:p w14:paraId="163C72DD" w14:textId="1B8745E7" w:rsidR="00875AFB" w:rsidRPr="00E252A1" w:rsidRDefault="00875AFB" w:rsidP="00875A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E252A1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374" w:type="dxa"/>
            <w:gridSpan w:val="2"/>
          </w:tcPr>
          <w:p w14:paraId="280F44C1" w14:textId="77777777" w:rsidR="00875AFB" w:rsidRPr="007F4BE0" w:rsidRDefault="00875AFB" w:rsidP="00875AF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CCD69FD" w14:textId="2A084220" w:rsidR="00875AFB" w:rsidRPr="007F4BE0" w:rsidRDefault="00875AFB" w:rsidP="00875AF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9" w:type="dxa"/>
          </w:tcPr>
          <w:p w14:paraId="1F6812DC" w14:textId="77777777" w:rsidR="00875AFB" w:rsidRPr="007F4BE0" w:rsidRDefault="00875AFB" w:rsidP="00875AF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6A856D0" w14:textId="74F8C6DA" w:rsidR="00875AFB" w:rsidRPr="007F4BE0" w:rsidRDefault="00875AFB" w:rsidP="00875AF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197" w:type="dxa"/>
          </w:tcPr>
          <w:p w14:paraId="3317620C" w14:textId="77777777" w:rsidR="00875AFB" w:rsidRPr="007F4BE0" w:rsidRDefault="00875AFB" w:rsidP="00875AF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CE326D" w:rsidRPr="007F4BE0" w14:paraId="4797DF21" w14:textId="77777777" w:rsidTr="00382B8A">
        <w:trPr>
          <w:cantSplit/>
          <w:trHeight w:val="46"/>
        </w:trPr>
        <w:tc>
          <w:tcPr>
            <w:tcW w:w="3259" w:type="dxa"/>
          </w:tcPr>
          <w:p w14:paraId="53848B15" w14:textId="3AAE107C" w:rsidR="00CE326D" w:rsidRPr="007F4BE0" w:rsidRDefault="00CE326D" w:rsidP="00CE326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62" w:type="dxa"/>
          </w:tcPr>
          <w:p w14:paraId="1ED88690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44" w:type="dxa"/>
          </w:tcPr>
          <w:p w14:paraId="73AF054C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956" w:type="dxa"/>
          </w:tcPr>
          <w:p w14:paraId="1C6B1D49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502" w:type="dxa"/>
            <w:gridSpan w:val="3"/>
          </w:tcPr>
          <w:p w14:paraId="544F49EB" w14:textId="1694890B" w:rsidR="00CE326D" w:rsidRPr="007F4BE0" w:rsidRDefault="00CE326D" w:rsidP="00CE326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0" w:type="dxa"/>
          </w:tcPr>
          <w:p w14:paraId="00D39265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4FA3CDE2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3" w:type="dxa"/>
          </w:tcPr>
          <w:p w14:paraId="5A1E42D9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74" w:type="dxa"/>
            <w:gridSpan w:val="2"/>
          </w:tcPr>
          <w:p w14:paraId="55F76BC7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FEE8F2E" w14:textId="19DD9068" w:rsidR="00CE326D" w:rsidRPr="007F4BE0" w:rsidRDefault="00CE326D" w:rsidP="00CE326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80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495</w:t>
            </w:r>
          </w:p>
        </w:tc>
        <w:tc>
          <w:tcPr>
            <w:tcW w:w="249" w:type="dxa"/>
          </w:tcPr>
          <w:p w14:paraId="4DF7A20A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30103AAB" w14:textId="3E097D12" w:rsidR="00CE326D" w:rsidRPr="007F4BE0" w:rsidRDefault="00CE326D" w:rsidP="00CE326D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80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495</w:t>
            </w:r>
          </w:p>
        </w:tc>
        <w:tc>
          <w:tcPr>
            <w:tcW w:w="197" w:type="dxa"/>
          </w:tcPr>
          <w:p w14:paraId="79A76E36" w14:textId="77777777" w:rsidR="00CE326D" w:rsidRPr="007F4BE0" w:rsidRDefault="00CE326D" w:rsidP="00CE326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p w14:paraId="2D2DE4D2" w14:textId="23B05768" w:rsidR="006F5AB0" w:rsidRPr="007F4BE0" w:rsidRDefault="006F5AB0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20"/>
          <w:szCs w:val="20"/>
          <w:shd w:val="clear" w:color="auto" w:fill="D9D9D9"/>
        </w:rPr>
      </w:pPr>
    </w:p>
    <w:p w14:paraId="11DD8982" w14:textId="6553FCAA" w:rsidR="00206652" w:rsidRPr="007F4BE0" w:rsidRDefault="000A2DC6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  <w:r w:rsidRPr="007F4BE0">
        <w:rPr>
          <w:rFonts w:ascii="Angsana New" w:hAnsi="Angsana New" w:cs="Angsana New" w:hint="cs"/>
          <w:sz w:val="24"/>
          <w:szCs w:val="24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</w:t>
      </w:r>
      <w:r w:rsidR="00003390" w:rsidRPr="007F4BE0">
        <w:rPr>
          <w:rFonts w:ascii="Angsana New" w:hAnsi="Angsana New" w:cs="Angsana New"/>
          <w:sz w:val="24"/>
          <w:szCs w:val="24"/>
        </w:rPr>
        <w:t xml:space="preserve"> </w:t>
      </w:r>
      <w:r w:rsidR="00702B26" w:rsidRPr="007F4BE0">
        <w:rPr>
          <w:rFonts w:ascii="Angsana New" w:hAnsi="Angsana New" w:cs="Angsana New"/>
          <w:sz w:val="24"/>
          <w:szCs w:val="24"/>
        </w:rPr>
        <w:t xml:space="preserve">TMS </w:t>
      </w:r>
      <w:r w:rsidRPr="007F4BE0">
        <w:rPr>
          <w:rFonts w:ascii="Angsana New" w:hAnsi="Angsana New" w:cs="Angsana New" w:hint="cs"/>
          <w:sz w:val="24"/>
          <w:szCs w:val="24"/>
          <w:cs/>
        </w:rPr>
        <w:t xml:space="preserve">และ </w:t>
      </w:r>
      <w:r w:rsidRPr="007F4BE0">
        <w:rPr>
          <w:rFonts w:ascii="Angsana New" w:hAnsi="Angsana New" w:cs="Angsana New" w:hint="cs"/>
          <w:sz w:val="24"/>
          <w:szCs w:val="24"/>
        </w:rPr>
        <w:t>P</w:t>
      </w:r>
      <w:r w:rsidR="00702B26" w:rsidRPr="007F4BE0">
        <w:rPr>
          <w:rFonts w:ascii="Angsana New" w:hAnsi="Angsana New" w:cs="Angsana New"/>
          <w:sz w:val="24"/>
          <w:szCs w:val="24"/>
        </w:rPr>
        <w:t>PSP</w:t>
      </w:r>
      <w:r w:rsidRPr="007F4BE0">
        <w:rPr>
          <w:rFonts w:ascii="Angsana New" w:hAnsi="Angsana New" w:cs="Angsana New" w:hint="cs"/>
          <w:sz w:val="24"/>
          <w:szCs w:val="24"/>
        </w:rPr>
        <w:t xml:space="preserve"> </w:t>
      </w:r>
      <w:r w:rsidRPr="007F4BE0">
        <w:rPr>
          <w:rFonts w:ascii="Angsana New" w:hAnsi="Angsana New" w:cs="Angsana New" w:hint="cs"/>
          <w:sz w:val="24"/>
          <w:szCs w:val="24"/>
          <w:cs/>
        </w:rPr>
        <w:t>ซึ่งเป็นบริษัทจดทะเบียนในตลาดหลักทรัพย์เวียดนามและกัมพูชา</w:t>
      </w:r>
      <w:r w:rsidR="00614E89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7F4BE0">
        <w:rPr>
          <w:rFonts w:ascii="Angsana New" w:hAnsi="Angsana New" w:cs="Angsana New" w:hint="cs"/>
          <w:sz w:val="24"/>
          <w:szCs w:val="24"/>
          <w:cs/>
        </w:rPr>
        <w:t xml:space="preserve">ณ วันที่ </w:t>
      </w:r>
      <w:r w:rsidR="00BF0225" w:rsidRPr="007F4BE0">
        <w:rPr>
          <w:rFonts w:ascii="Angsana New" w:hAnsi="Angsana New" w:cs="Angsana New"/>
          <w:sz w:val="24"/>
          <w:szCs w:val="24"/>
        </w:rPr>
        <w:t>3</w:t>
      </w:r>
      <w:r w:rsidR="00CD347D" w:rsidRPr="007F4BE0">
        <w:rPr>
          <w:rFonts w:ascii="Angsana New" w:hAnsi="Angsana New" w:cs="Angsana New"/>
          <w:sz w:val="24"/>
          <w:szCs w:val="24"/>
        </w:rPr>
        <w:t>0</w:t>
      </w:r>
      <w:r w:rsidRPr="007F4BE0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="00872D05" w:rsidRPr="007F4BE0">
        <w:rPr>
          <w:rFonts w:ascii="Angsana New" w:hAnsi="Angsana New" w:cs="Angsana New" w:hint="cs"/>
          <w:sz w:val="24"/>
          <w:szCs w:val="24"/>
          <w:cs/>
        </w:rPr>
        <w:t>กันยา</w:t>
      </w:r>
      <w:r w:rsidR="00CD347D" w:rsidRPr="007F4BE0">
        <w:rPr>
          <w:rFonts w:ascii="Angsana New" w:hAnsi="Angsana New" w:cs="Angsana New" w:hint="cs"/>
          <w:sz w:val="24"/>
          <w:szCs w:val="24"/>
          <w:cs/>
        </w:rPr>
        <w:t>ยน</w:t>
      </w:r>
      <w:r w:rsidRPr="007F4BE0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="00BF0225" w:rsidRPr="007F4BE0">
        <w:rPr>
          <w:rFonts w:ascii="Angsana New" w:hAnsi="Angsana New" w:cs="Angsana New"/>
          <w:sz w:val="24"/>
          <w:szCs w:val="24"/>
        </w:rPr>
        <w:t>2563</w:t>
      </w:r>
      <w:r w:rsidRPr="007F4BE0">
        <w:rPr>
          <w:rFonts w:ascii="Angsana New" w:hAnsi="Angsana New" w:cs="Angsana New" w:hint="cs"/>
          <w:sz w:val="24"/>
          <w:szCs w:val="24"/>
          <w:cs/>
        </w:rPr>
        <w:t xml:space="preserve"> มีราคาปิด</w:t>
      </w:r>
      <w:r w:rsidR="005D5661">
        <w:rPr>
          <w:rFonts w:ascii="Angsana New" w:hAnsi="Angsana New" w:cs="Angsana New" w:hint="cs"/>
          <w:sz w:val="24"/>
          <w:szCs w:val="24"/>
          <w:cs/>
        </w:rPr>
        <w:t>ต่อหุ้น</w:t>
      </w:r>
      <w:r w:rsidRPr="007F4BE0">
        <w:rPr>
          <w:rFonts w:ascii="Angsana New" w:hAnsi="Angsana New" w:cs="Angsana New" w:hint="cs"/>
          <w:sz w:val="24"/>
          <w:szCs w:val="24"/>
          <w:cs/>
        </w:rPr>
        <w:t>อยู่</w:t>
      </w:r>
      <w:r w:rsidR="001D7056" w:rsidRPr="007F4BE0">
        <w:rPr>
          <w:rFonts w:ascii="Angsana New" w:hAnsi="Angsana New" w:cs="Angsana New" w:hint="cs"/>
          <w:sz w:val="24"/>
          <w:szCs w:val="24"/>
          <w:cs/>
        </w:rPr>
        <w:t>ที่</w:t>
      </w:r>
      <w:r w:rsidR="004A7E59">
        <w:rPr>
          <w:rFonts w:ascii="Angsana New" w:hAnsi="Angsana New" w:cs="Angsana New"/>
          <w:sz w:val="24"/>
          <w:szCs w:val="24"/>
        </w:rPr>
        <w:t xml:space="preserve"> </w:t>
      </w:r>
      <w:r w:rsidR="00F31A85" w:rsidRPr="007F4BE0">
        <w:rPr>
          <w:rFonts w:ascii="Angsana New" w:hAnsi="Angsana New" w:cs="Angsana New"/>
          <w:sz w:val="24"/>
          <w:szCs w:val="24"/>
        </w:rPr>
        <w:t>31,400</w:t>
      </w:r>
      <w:r w:rsidR="00430071" w:rsidRPr="007F4BE0">
        <w:rPr>
          <w:rFonts w:ascii="Angsana New" w:hAnsi="Angsana New" w:cs="Angsana New"/>
          <w:sz w:val="24"/>
          <w:szCs w:val="24"/>
        </w:rPr>
        <w:t xml:space="preserve"> </w:t>
      </w:r>
      <w:r w:rsidRPr="007F4BE0">
        <w:rPr>
          <w:rFonts w:ascii="Angsana New" w:hAnsi="Angsana New" w:cs="Angsana New" w:hint="cs"/>
          <w:sz w:val="24"/>
          <w:szCs w:val="24"/>
          <w:cs/>
        </w:rPr>
        <w:t>ดองเวียดนามและ</w:t>
      </w:r>
      <w:r w:rsidR="004A7E59">
        <w:rPr>
          <w:rFonts w:ascii="Angsana New" w:hAnsi="Angsana New" w:cs="Angsana New"/>
          <w:sz w:val="24"/>
          <w:szCs w:val="24"/>
        </w:rPr>
        <w:t xml:space="preserve"> </w:t>
      </w:r>
      <w:r w:rsidR="00430071" w:rsidRPr="007F4BE0">
        <w:rPr>
          <w:rFonts w:ascii="Angsana New" w:hAnsi="Angsana New" w:cs="Angsana New"/>
          <w:sz w:val="24"/>
          <w:szCs w:val="24"/>
        </w:rPr>
        <w:t>2,280</w:t>
      </w:r>
      <w:r w:rsidR="001D7056" w:rsidRPr="007F4BE0">
        <w:rPr>
          <w:rFonts w:ascii="Angsana New" w:hAnsi="Angsana New" w:cs="Angsana New"/>
          <w:sz w:val="24"/>
          <w:szCs w:val="24"/>
        </w:rPr>
        <w:t xml:space="preserve"> </w:t>
      </w:r>
      <w:r w:rsidRPr="007F4BE0">
        <w:rPr>
          <w:rFonts w:ascii="Angsana New" w:hAnsi="Angsana New" w:cs="Angsana New" w:hint="cs"/>
          <w:sz w:val="24"/>
          <w:szCs w:val="24"/>
          <w:cs/>
        </w:rPr>
        <w:t xml:space="preserve">เรียลกัมพูชาตามลำดับ </w:t>
      </w:r>
      <w:r w:rsidRPr="007F4BE0">
        <w:rPr>
          <w:rFonts w:ascii="Angsana New" w:hAnsi="Angsana New" w:cs="Angsana New" w:hint="cs"/>
          <w:i/>
          <w:iCs/>
          <w:sz w:val="24"/>
          <w:szCs w:val="24"/>
          <w:cs/>
        </w:rPr>
        <w:t>(</w:t>
      </w:r>
      <w:r w:rsidR="00BF0225" w:rsidRPr="007F4BE0">
        <w:rPr>
          <w:rFonts w:ascii="Angsana New" w:hAnsi="Angsana New" w:cs="Angsana New" w:hint="cs"/>
          <w:i/>
          <w:iCs/>
          <w:sz w:val="24"/>
          <w:szCs w:val="24"/>
        </w:rPr>
        <w:t>31</w:t>
      </w:r>
      <w:r w:rsidRPr="007F4BE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ธันวาคม </w:t>
      </w:r>
      <w:r w:rsidR="00BF0225" w:rsidRPr="007F4BE0">
        <w:rPr>
          <w:rFonts w:ascii="Angsana New" w:hAnsi="Angsana New" w:cs="Angsana New" w:hint="cs"/>
          <w:i/>
          <w:iCs/>
          <w:sz w:val="24"/>
          <w:szCs w:val="24"/>
        </w:rPr>
        <w:t>2562</w:t>
      </w:r>
      <w:r w:rsidRPr="007F4BE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: </w:t>
      </w:r>
      <w:r w:rsidR="00BF0225" w:rsidRPr="007F4BE0">
        <w:rPr>
          <w:rFonts w:ascii="Angsana New" w:hAnsi="Angsana New" w:cs="Angsana New" w:hint="cs"/>
          <w:i/>
          <w:iCs/>
          <w:sz w:val="24"/>
          <w:szCs w:val="24"/>
        </w:rPr>
        <w:t>27</w:t>
      </w:r>
      <w:r w:rsidRPr="007F4BE0">
        <w:rPr>
          <w:rFonts w:ascii="Angsana New" w:hAnsi="Angsana New" w:cs="Angsana New" w:hint="cs"/>
          <w:i/>
          <w:iCs/>
          <w:sz w:val="24"/>
          <w:szCs w:val="24"/>
        </w:rPr>
        <w:t>,</w:t>
      </w:r>
      <w:r w:rsidR="00BF0225" w:rsidRPr="007F4BE0">
        <w:rPr>
          <w:rFonts w:ascii="Angsana New" w:hAnsi="Angsana New" w:cs="Angsana New" w:hint="cs"/>
          <w:i/>
          <w:iCs/>
          <w:sz w:val="24"/>
          <w:szCs w:val="24"/>
        </w:rPr>
        <w:t>250</w:t>
      </w:r>
      <w:r w:rsidRPr="007F4BE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ดองเวียดนามและ </w:t>
      </w:r>
      <w:r w:rsidR="00BF0225" w:rsidRPr="007F4BE0">
        <w:rPr>
          <w:rFonts w:ascii="Angsana New" w:hAnsi="Angsana New" w:cs="Angsana New" w:hint="cs"/>
          <w:i/>
          <w:iCs/>
          <w:sz w:val="24"/>
          <w:szCs w:val="24"/>
        </w:rPr>
        <w:t>2</w:t>
      </w:r>
      <w:r w:rsidRPr="007F4BE0">
        <w:rPr>
          <w:rFonts w:ascii="Angsana New" w:hAnsi="Angsana New" w:cs="Angsana New" w:hint="cs"/>
          <w:i/>
          <w:iCs/>
          <w:sz w:val="24"/>
          <w:szCs w:val="24"/>
        </w:rPr>
        <w:t>,</w:t>
      </w:r>
      <w:r w:rsidR="00BF0225" w:rsidRPr="007F4BE0">
        <w:rPr>
          <w:rFonts w:ascii="Angsana New" w:hAnsi="Angsana New" w:cs="Angsana New" w:hint="cs"/>
          <w:i/>
          <w:iCs/>
          <w:sz w:val="24"/>
          <w:szCs w:val="24"/>
        </w:rPr>
        <w:t>580</w:t>
      </w:r>
      <w:r w:rsidRPr="007F4BE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เรียลกัมพูชา ตามลำดับ)</w:t>
      </w:r>
      <w:r w:rsidRPr="007F4BE0">
        <w:rPr>
          <w:rFonts w:ascii="Angsana New" w:hAnsi="Angsana New" w:cs="Angsana New" w:hint="cs"/>
          <w:sz w:val="24"/>
          <w:szCs w:val="24"/>
          <w:cs/>
        </w:rPr>
        <w:t xml:space="preserve"> มูลค่ายุติธรรมของเงินลงทุนใน </w:t>
      </w:r>
      <w:r w:rsidR="00702B26" w:rsidRPr="007F4BE0">
        <w:rPr>
          <w:rFonts w:ascii="Angsana New" w:hAnsi="Angsana New" w:cs="Angsana New"/>
          <w:sz w:val="24"/>
          <w:szCs w:val="24"/>
        </w:rPr>
        <w:t>TMS</w:t>
      </w:r>
      <w:r w:rsidRPr="007F4BE0">
        <w:rPr>
          <w:rFonts w:ascii="Angsana New" w:hAnsi="Angsana New" w:cs="Angsana New" w:hint="cs"/>
          <w:sz w:val="24"/>
          <w:szCs w:val="24"/>
        </w:rPr>
        <w:t xml:space="preserve"> </w:t>
      </w:r>
      <w:r w:rsidRPr="007F4BE0">
        <w:rPr>
          <w:rFonts w:ascii="Angsana New" w:hAnsi="Angsana New" w:cs="Angsana New" w:hint="cs"/>
          <w:sz w:val="24"/>
          <w:szCs w:val="24"/>
          <w:cs/>
        </w:rPr>
        <w:t xml:space="preserve">และ </w:t>
      </w:r>
      <w:r w:rsidR="00702B26" w:rsidRPr="007F4BE0">
        <w:rPr>
          <w:rFonts w:ascii="Angsana New" w:hAnsi="Angsana New" w:cs="Angsana New"/>
          <w:sz w:val="24"/>
          <w:szCs w:val="24"/>
        </w:rPr>
        <w:t xml:space="preserve">PPSP </w:t>
      </w:r>
      <w:r w:rsidRPr="007F4BE0">
        <w:rPr>
          <w:rFonts w:ascii="Angsana New" w:hAnsi="Angsana New" w:cs="Angsana New" w:hint="cs"/>
          <w:sz w:val="24"/>
          <w:szCs w:val="24"/>
          <w:cs/>
        </w:rPr>
        <w:t>เท่ากับ</w:t>
      </w:r>
      <w:r w:rsidR="00430071" w:rsidRPr="007F4BE0">
        <w:rPr>
          <w:rFonts w:ascii="Angsana New" w:hAnsi="Angsana New" w:cs="Angsana New"/>
          <w:sz w:val="24"/>
          <w:szCs w:val="24"/>
        </w:rPr>
        <w:t xml:space="preserve">529,031 </w:t>
      </w:r>
      <w:r w:rsidRPr="007F4BE0">
        <w:rPr>
          <w:rFonts w:ascii="Angsana New" w:hAnsi="Angsana New" w:cs="Angsana New" w:hint="cs"/>
          <w:sz w:val="24"/>
          <w:szCs w:val="24"/>
          <w:cs/>
        </w:rPr>
        <w:t xml:space="preserve">ล้านดองเวียดนามและ </w:t>
      </w:r>
      <w:r w:rsidR="00430071" w:rsidRPr="007F4BE0">
        <w:rPr>
          <w:rFonts w:ascii="Angsana New" w:hAnsi="Angsana New" w:cs="Angsana New"/>
          <w:sz w:val="24"/>
          <w:szCs w:val="24"/>
        </w:rPr>
        <w:t xml:space="preserve">23,942  </w:t>
      </w:r>
      <w:r w:rsidRPr="007F4BE0">
        <w:rPr>
          <w:rFonts w:ascii="Angsana New" w:hAnsi="Angsana New" w:cs="Angsana New" w:hint="cs"/>
          <w:sz w:val="24"/>
          <w:szCs w:val="24"/>
          <w:cs/>
        </w:rPr>
        <w:t xml:space="preserve">ล้านเรียลกัมพูชาตามลำดับ </w:t>
      </w:r>
      <w:r w:rsidRPr="007F4BE0">
        <w:rPr>
          <w:rFonts w:ascii="Angsana New" w:hAnsi="Angsana New" w:cs="Angsana New" w:hint="cs"/>
          <w:i/>
          <w:iCs/>
          <w:sz w:val="24"/>
          <w:szCs w:val="24"/>
          <w:cs/>
        </w:rPr>
        <w:t>(</w:t>
      </w:r>
      <w:r w:rsidR="00BF0225" w:rsidRPr="007F4BE0">
        <w:rPr>
          <w:rFonts w:ascii="Angsana New" w:hAnsi="Angsana New" w:cs="Angsana New" w:hint="cs"/>
          <w:i/>
          <w:iCs/>
          <w:sz w:val="24"/>
          <w:szCs w:val="24"/>
        </w:rPr>
        <w:t>31</w:t>
      </w:r>
      <w:r w:rsidRPr="007F4BE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ธันวาคม </w:t>
      </w:r>
      <w:r w:rsidR="00BF0225" w:rsidRPr="007F4BE0">
        <w:rPr>
          <w:rFonts w:ascii="Angsana New" w:hAnsi="Angsana New" w:cs="Angsana New" w:hint="cs"/>
          <w:i/>
          <w:iCs/>
          <w:sz w:val="24"/>
          <w:szCs w:val="24"/>
        </w:rPr>
        <w:t>2562</w:t>
      </w:r>
      <w:r w:rsidRPr="007F4BE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: </w:t>
      </w:r>
      <w:r w:rsidR="006364DA" w:rsidRPr="007F4BE0">
        <w:rPr>
          <w:rFonts w:ascii="Angsana New" w:hAnsi="Angsana New" w:cs="Angsana New"/>
          <w:i/>
          <w:iCs/>
          <w:sz w:val="24"/>
          <w:szCs w:val="24"/>
        </w:rPr>
        <w:t>370,454</w:t>
      </w:r>
      <w:r w:rsidRPr="007F4BE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ล้านดองเวียดนาม และ </w:t>
      </w:r>
      <w:r w:rsidR="00BF0225" w:rsidRPr="007F4BE0">
        <w:rPr>
          <w:rFonts w:ascii="Angsana New" w:hAnsi="Angsana New" w:cs="Angsana New" w:hint="cs"/>
          <w:i/>
          <w:iCs/>
          <w:sz w:val="24"/>
          <w:szCs w:val="24"/>
        </w:rPr>
        <w:t>27</w:t>
      </w:r>
      <w:r w:rsidRPr="007F4BE0">
        <w:rPr>
          <w:rFonts w:ascii="Angsana New" w:hAnsi="Angsana New" w:cs="Angsana New" w:hint="cs"/>
          <w:i/>
          <w:iCs/>
          <w:sz w:val="24"/>
          <w:szCs w:val="24"/>
        </w:rPr>
        <w:t>,</w:t>
      </w:r>
      <w:r w:rsidR="00BF0225" w:rsidRPr="007F4BE0">
        <w:rPr>
          <w:rFonts w:ascii="Angsana New" w:hAnsi="Angsana New" w:cs="Angsana New" w:hint="cs"/>
          <w:i/>
          <w:iCs/>
          <w:sz w:val="24"/>
          <w:szCs w:val="24"/>
        </w:rPr>
        <w:t>092</w:t>
      </w:r>
      <w:r w:rsidRPr="007F4BE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ล้านเรียลกัมพูชาตามลำดับ)</w:t>
      </w:r>
      <w:r w:rsidRPr="007F4BE0">
        <w:rPr>
          <w:rFonts w:ascii="Angsana New" w:hAnsi="Angsana New" w:cs="Angsana New" w:hint="cs"/>
          <w:sz w:val="24"/>
          <w:szCs w:val="24"/>
          <w:cs/>
        </w:rPr>
        <w:t xml:space="preserve"> เทียบเท่าเงินบาทจำนวน </w:t>
      </w:r>
      <w:r w:rsidR="006364DA" w:rsidRPr="007F4BE0">
        <w:rPr>
          <w:rFonts w:ascii="Angsana New" w:hAnsi="Angsana New" w:cs="Angsana New"/>
          <w:sz w:val="24"/>
          <w:szCs w:val="24"/>
        </w:rPr>
        <w:t xml:space="preserve"> </w:t>
      </w:r>
      <w:r w:rsidR="006364DA" w:rsidRPr="007F4BE0">
        <w:rPr>
          <w:rFonts w:ascii="Angsana New" w:hAnsi="Angsana New" w:cs="Angsana New"/>
          <w:sz w:val="24"/>
          <w:szCs w:val="24"/>
        </w:rPr>
        <w:br/>
      </w:r>
      <w:r w:rsidR="00430071" w:rsidRPr="007F4BE0">
        <w:rPr>
          <w:rFonts w:ascii="Angsana New" w:hAnsi="Angsana New" w:cs="Angsana New"/>
          <w:sz w:val="24"/>
          <w:szCs w:val="24"/>
        </w:rPr>
        <w:t>7</w:t>
      </w:r>
      <w:r w:rsidR="004A7E59">
        <w:rPr>
          <w:rFonts w:ascii="Angsana New" w:hAnsi="Angsana New" w:cs="Angsana New"/>
          <w:sz w:val="24"/>
          <w:szCs w:val="24"/>
        </w:rPr>
        <w:t>22.13</w:t>
      </w:r>
      <w:r w:rsidRPr="007F4BE0">
        <w:rPr>
          <w:rFonts w:ascii="Angsana New" w:hAnsi="Angsana New" w:cs="Angsana New" w:hint="cs"/>
          <w:sz w:val="24"/>
          <w:szCs w:val="24"/>
          <w:cs/>
        </w:rPr>
        <w:t xml:space="preserve"> ล้านบาทและ </w:t>
      </w:r>
      <w:r w:rsidR="00430071" w:rsidRPr="007F4BE0">
        <w:rPr>
          <w:rFonts w:ascii="Angsana New" w:hAnsi="Angsana New" w:cs="Angsana New"/>
          <w:sz w:val="24"/>
          <w:szCs w:val="24"/>
        </w:rPr>
        <w:t>18</w:t>
      </w:r>
      <w:r w:rsidR="004A7E59">
        <w:rPr>
          <w:rFonts w:ascii="Angsana New" w:hAnsi="Angsana New" w:cs="Angsana New"/>
          <w:sz w:val="24"/>
          <w:szCs w:val="24"/>
        </w:rPr>
        <w:t xml:space="preserve">5.14 </w:t>
      </w:r>
      <w:r w:rsidRPr="007F4BE0">
        <w:rPr>
          <w:rFonts w:ascii="Angsana New" w:hAnsi="Angsana New" w:cs="Angsana New" w:hint="cs"/>
          <w:sz w:val="24"/>
          <w:szCs w:val="24"/>
          <w:cs/>
        </w:rPr>
        <w:t xml:space="preserve">ล้านบาทตามลำดับ </w:t>
      </w:r>
      <w:r w:rsidRPr="007F4BE0">
        <w:rPr>
          <w:rFonts w:ascii="Angsana New" w:hAnsi="Angsana New" w:cs="Angsana New" w:hint="cs"/>
          <w:i/>
          <w:iCs/>
          <w:sz w:val="24"/>
          <w:szCs w:val="24"/>
          <w:cs/>
        </w:rPr>
        <w:t>(</w:t>
      </w:r>
      <w:r w:rsidR="00BF0225" w:rsidRPr="007F4BE0">
        <w:rPr>
          <w:rFonts w:ascii="Angsana New" w:hAnsi="Angsana New" w:cs="Angsana New"/>
          <w:i/>
          <w:iCs/>
          <w:sz w:val="24"/>
          <w:szCs w:val="24"/>
        </w:rPr>
        <w:t>31</w:t>
      </w:r>
      <w:r w:rsidRPr="007F4BE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ธันวาคม </w:t>
      </w:r>
      <w:r w:rsidR="00BF0225" w:rsidRPr="007F4BE0">
        <w:rPr>
          <w:rFonts w:ascii="Angsana New" w:hAnsi="Angsana New" w:cs="Angsana New"/>
          <w:i/>
          <w:iCs/>
          <w:sz w:val="24"/>
          <w:szCs w:val="24"/>
        </w:rPr>
        <w:t>2562</w:t>
      </w:r>
      <w:r w:rsidRPr="007F4BE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: </w:t>
      </w:r>
      <w:r w:rsidR="006364DA" w:rsidRPr="007F4BE0">
        <w:rPr>
          <w:rFonts w:ascii="Angsana New" w:hAnsi="Angsana New" w:cs="Angsana New"/>
          <w:i/>
          <w:iCs/>
          <w:sz w:val="24"/>
          <w:szCs w:val="24"/>
        </w:rPr>
        <w:t>482.13</w:t>
      </w:r>
      <w:r w:rsidRPr="007F4BE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ล้านบาทและ </w:t>
      </w:r>
      <w:r w:rsidR="00BF0225" w:rsidRPr="007F4BE0">
        <w:rPr>
          <w:rFonts w:ascii="Angsana New" w:hAnsi="Angsana New" w:cs="Angsana New" w:hint="cs"/>
          <w:i/>
          <w:iCs/>
          <w:sz w:val="24"/>
          <w:szCs w:val="24"/>
        </w:rPr>
        <w:t>200</w:t>
      </w:r>
      <w:r w:rsidRPr="007F4BE0">
        <w:rPr>
          <w:rFonts w:ascii="Angsana New" w:hAnsi="Angsana New" w:cs="Angsana New" w:hint="cs"/>
          <w:i/>
          <w:iCs/>
          <w:sz w:val="24"/>
          <w:szCs w:val="24"/>
          <w:cs/>
        </w:rPr>
        <w:t>.</w:t>
      </w:r>
      <w:r w:rsidR="00BF0225" w:rsidRPr="007F4BE0">
        <w:rPr>
          <w:rFonts w:ascii="Angsana New" w:hAnsi="Angsana New" w:cs="Angsana New" w:hint="cs"/>
          <w:i/>
          <w:iCs/>
          <w:sz w:val="24"/>
          <w:szCs w:val="24"/>
        </w:rPr>
        <w:t>81</w:t>
      </w:r>
      <w:r w:rsidRPr="007F4BE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ล้านบาทตามลำดับ</w:t>
      </w:r>
      <w:r w:rsidR="005A3E5F" w:rsidRPr="007F4BE0">
        <w:rPr>
          <w:rFonts w:ascii="Angsana New" w:hAnsi="Angsana New" w:cs="Angsana New"/>
          <w:i/>
          <w:iCs/>
          <w:sz w:val="24"/>
          <w:szCs w:val="24"/>
        </w:rPr>
        <w:t>)</w:t>
      </w:r>
    </w:p>
    <w:p w14:paraId="652D5780" w14:textId="77777777" w:rsidR="00924A4E" w:rsidRPr="007F4BE0" w:rsidRDefault="00924A4E" w:rsidP="00924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0BDE153" w14:textId="5A1F27AC" w:rsidR="00856312" w:rsidRPr="007F4BE0" w:rsidRDefault="00856312" w:rsidP="00C02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  <w:r w:rsidRPr="007F4BE0">
        <w:rPr>
          <w:rFonts w:ascii="Angsana New" w:hAnsi="Angsana New" w:cs="Angsana New"/>
          <w:sz w:val="24"/>
          <w:szCs w:val="24"/>
          <w:cs/>
        </w:rPr>
        <w:t>ในระหว่าง</w:t>
      </w:r>
      <w:r w:rsidR="006364DA" w:rsidRPr="007F4BE0">
        <w:rPr>
          <w:rFonts w:ascii="Angsana New" w:hAnsi="Angsana New" w:cs="Angsana New" w:hint="cs"/>
          <w:sz w:val="24"/>
          <w:szCs w:val="24"/>
          <w:cs/>
        </w:rPr>
        <w:t>งวด</w:t>
      </w:r>
      <w:r w:rsidR="00872D05" w:rsidRPr="007F4BE0">
        <w:rPr>
          <w:rFonts w:ascii="Angsana New" w:hAnsi="Angsana New" w:cs="Angsana New" w:hint="cs"/>
          <w:sz w:val="24"/>
          <w:szCs w:val="24"/>
          <w:cs/>
        </w:rPr>
        <w:t>เ</w:t>
      </w:r>
      <w:r w:rsidR="006364DA" w:rsidRPr="007F4BE0">
        <w:rPr>
          <w:rFonts w:ascii="Angsana New" w:hAnsi="Angsana New" w:cs="Angsana New" w:hint="cs"/>
          <w:sz w:val="24"/>
          <w:szCs w:val="24"/>
          <w:cs/>
        </w:rPr>
        <w:t>ก</w:t>
      </w:r>
      <w:r w:rsidR="00872D05" w:rsidRPr="007F4BE0">
        <w:rPr>
          <w:rFonts w:ascii="Angsana New" w:hAnsi="Angsana New" w:cs="Angsana New" w:hint="cs"/>
          <w:sz w:val="24"/>
          <w:szCs w:val="24"/>
          <w:cs/>
        </w:rPr>
        <w:t>้า</w:t>
      </w:r>
      <w:r w:rsidR="006364DA" w:rsidRPr="007F4BE0">
        <w:rPr>
          <w:rFonts w:ascii="Angsana New" w:hAnsi="Angsana New" w:cs="Angsana New" w:hint="cs"/>
          <w:sz w:val="24"/>
          <w:szCs w:val="24"/>
          <w:cs/>
        </w:rPr>
        <w:t xml:space="preserve">เดือนสิ้นสุดวันที่ </w:t>
      </w:r>
      <w:r w:rsidR="006364DA" w:rsidRPr="007F4BE0">
        <w:rPr>
          <w:rFonts w:ascii="Angsana New" w:hAnsi="Angsana New" w:cs="Angsana New"/>
          <w:sz w:val="24"/>
          <w:szCs w:val="24"/>
        </w:rPr>
        <w:t xml:space="preserve">30 </w:t>
      </w:r>
      <w:r w:rsidR="00872D05" w:rsidRPr="007F4BE0">
        <w:rPr>
          <w:rFonts w:ascii="Angsana New" w:hAnsi="Angsana New" w:cs="Angsana New" w:hint="cs"/>
          <w:sz w:val="24"/>
          <w:szCs w:val="24"/>
          <w:cs/>
        </w:rPr>
        <w:t>กันยา</w:t>
      </w:r>
      <w:r w:rsidR="006364DA" w:rsidRPr="007F4BE0">
        <w:rPr>
          <w:rFonts w:ascii="Angsana New" w:hAnsi="Angsana New" w:cs="Angsana New" w:hint="cs"/>
          <w:sz w:val="24"/>
          <w:szCs w:val="24"/>
          <w:cs/>
        </w:rPr>
        <w:t xml:space="preserve">ยน </w:t>
      </w:r>
      <w:r w:rsidR="006364DA" w:rsidRPr="007F4BE0">
        <w:rPr>
          <w:rFonts w:ascii="Angsana New" w:hAnsi="Angsana New" w:cs="Angsana New"/>
          <w:sz w:val="24"/>
          <w:szCs w:val="24"/>
        </w:rPr>
        <w:t>2563</w:t>
      </w:r>
      <w:r w:rsidRPr="007F4BE0">
        <w:rPr>
          <w:rFonts w:ascii="Angsana New" w:hAnsi="Angsana New" w:cs="Angsana New"/>
          <w:sz w:val="24"/>
          <w:szCs w:val="24"/>
        </w:rPr>
        <w:t xml:space="preserve"> </w:t>
      </w:r>
      <w:r w:rsidRPr="007F4BE0">
        <w:rPr>
          <w:rFonts w:ascii="Angsana New" w:hAnsi="Angsana New" w:cs="Angsana New"/>
          <w:sz w:val="24"/>
          <w:szCs w:val="24"/>
          <w:cs/>
        </w:rPr>
        <w:t>กลุ่มบริษัทแปลงสภาพหุ้นกู้ของ</w:t>
      </w:r>
      <w:r w:rsidR="00003390" w:rsidRPr="007F4BE0">
        <w:rPr>
          <w:rFonts w:ascii="Angsana New" w:hAnsi="Angsana New" w:cs="Angsana New"/>
          <w:sz w:val="24"/>
          <w:szCs w:val="24"/>
        </w:rPr>
        <w:t xml:space="preserve"> </w:t>
      </w:r>
      <w:r w:rsidRPr="007F4BE0">
        <w:rPr>
          <w:rFonts w:ascii="Angsana New" w:hAnsi="Angsana New" w:cs="Angsana New"/>
          <w:sz w:val="24"/>
          <w:szCs w:val="24"/>
        </w:rPr>
        <w:t>T</w:t>
      </w:r>
      <w:r w:rsidR="00236D58" w:rsidRPr="007F4BE0">
        <w:rPr>
          <w:rFonts w:ascii="Angsana New" w:hAnsi="Angsana New" w:cs="Angsana New"/>
          <w:sz w:val="24"/>
          <w:szCs w:val="24"/>
        </w:rPr>
        <w:t>MS</w:t>
      </w:r>
      <w:r w:rsidRPr="007F4BE0">
        <w:rPr>
          <w:rFonts w:ascii="Angsana New" w:hAnsi="Angsana New" w:cs="Angsana New"/>
          <w:sz w:val="24"/>
          <w:szCs w:val="24"/>
        </w:rPr>
        <w:t xml:space="preserve"> </w:t>
      </w:r>
      <w:r w:rsidRPr="007F4BE0">
        <w:rPr>
          <w:rFonts w:ascii="Angsana New" w:hAnsi="Angsana New" w:cs="Angsana New"/>
          <w:sz w:val="24"/>
          <w:szCs w:val="24"/>
          <w:cs/>
        </w:rPr>
        <w:t xml:space="preserve">เป็นหุ้นสามัญจำนวน </w:t>
      </w:r>
      <w:r w:rsidR="00430071" w:rsidRPr="007F4BE0">
        <w:rPr>
          <w:rFonts w:ascii="Angsana New" w:hAnsi="Angsana New" w:cs="Angsana New"/>
          <w:sz w:val="24"/>
          <w:szCs w:val="24"/>
        </w:rPr>
        <w:t>22,213</w:t>
      </w:r>
      <w:r w:rsidRPr="007F4BE0">
        <w:rPr>
          <w:rFonts w:ascii="Angsana New" w:hAnsi="Angsana New" w:cs="Angsana New"/>
          <w:sz w:val="24"/>
          <w:szCs w:val="24"/>
        </w:rPr>
        <w:t xml:space="preserve"> </w:t>
      </w:r>
      <w:r w:rsidRPr="007F4BE0">
        <w:rPr>
          <w:rFonts w:ascii="Angsana New" w:hAnsi="Angsana New" w:cs="Angsana New"/>
          <w:sz w:val="24"/>
          <w:szCs w:val="24"/>
          <w:cs/>
        </w:rPr>
        <w:t>ล้าน</w:t>
      </w:r>
      <w:r w:rsidR="00236D58" w:rsidRPr="007F4BE0">
        <w:rPr>
          <w:rFonts w:ascii="Angsana New" w:hAnsi="Angsana New" w:cs="Angsana New" w:hint="cs"/>
          <w:sz w:val="24"/>
          <w:szCs w:val="24"/>
          <w:cs/>
        </w:rPr>
        <w:t>ดอง</w:t>
      </w:r>
      <w:r w:rsidRPr="007F4BE0">
        <w:rPr>
          <w:rFonts w:ascii="Angsana New" w:hAnsi="Angsana New" w:cs="Angsana New"/>
          <w:sz w:val="24"/>
          <w:szCs w:val="24"/>
          <w:cs/>
        </w:rPr>
        <w:t>เวียดนาม หรือเทียบเท่า</w:t>
      </w:r>
      <w:r w:rsidR="00BC58AF" w:rsidRPr="007F4BE0">
        <w:rPr>
          <w:rFonts w:ascii="Angsana New" w:hAnsi="Angsana New" w:cs="Angsana New" w:hint="cs"/>
          <w:sz w:val="24"/>
          <w:szCs w:val="24"/>
          <w:cs/>
        </w:rPr>
        <w:t>เงินบาทจำนวน</w:t>
      </w:r>
      <w:r w:rsidRPr="007F4BE0">
        <w:rPr>
          <w:rFonts w:ascii="Angsana New" w:hAnsi="Angsana New" w:cs="Angsana New"/>
          <w:sz w:val="24"/>
          <w:szCs w:val="24"/>
          <w:cs/>
        </w:rPr>
        <w:t xml:space="preserve"> </w:t>
      </w:r>
      <w:r w:rsidR="00430071" w:rsidRPr="007F4BE0">
        <w:rPr>
          <w:rFonts w:ascii="Angsana New" w:hAnsi="Angsana New" w:cs="Angsana New"/>
          <w:sz w:val="24"/>
          <w:szCs w:val="24"/>
        </w:rPr>
        <w:t>31.54</w:t>
      </w:r>
      <w:r w:rsidRPr="007F4BE0">
        <w:rPr>
          <w:rFonts w:ascii="Angsana New" w:hAnsi="Angsana New" w:cs="Angsana New"/>
          <w:sz w:val="24"/>
          <w:szCs w:val="24"/>
        </w:rPr>
        <w:t xml:space="preserve"> </w:t>
      </w:r>
      <w:r w:rsidRPr="007F4BE0">
        <w:rPr>
          <w:rFonts w:ascii="Angsana New" w:hAnsi="Angsana New" w:cs="Angsana New"/>
          <w:sz w:val="24"/>
          <w:szCs w:val="24"/>
          <w:cs/>
        </w:rPr>
        <w:t>ล้านบาท</w:t>
      </w:r>
      <w:r w:rsidR="00036258">
        <w:rPr>
          <w:rFonts w:ascii="Angsana New" w:hAnsi="Angsana New" w:cs="Angsana New"/>
          <w:sz w:val="24"/>
          <w:szCs w:val="24"/>
        </w:rPr>
        <w:t xml:space="preserve"> </w:t>
      </w:r>
      <w:r w:rsidR="00036258">
        <w:rPr>
          <w:rFonts w:ascii="Angsana New" w:hAnsi="Angsana New" w:cs="Angsana New" w:hint="cs"/>
          <w:sz w:val="24"/>
          <w:szCs w:val="24"/>
          <w:cs/>
        </w:rPr>
        <w:t>และอยู่ระหว่างการจดทะเบียน</w:t>
      </w:r>
      <w:r w:rsidR="00BD48AA">
        <w:rPr>
          <w:rFonts w:ascii="Angsana New" w:hAnsi="Angsana New" w:cs="Angsana New"/>
          <w:sz w:val="24"/>
          <w:szCs w:val="24"/>
          <w:cs/>
        </w:rPr>
        <w:br/>
      </w:r>
      <w:r w:rsidR="00036258">
        <w:rPr>
          <w:rFonts w:ascii="Angsana New" w:hAnsi="Angsana New" w:cs="Angsana New" w:hint="cs"/>
          <w:sz w:val="24"/>
          <w:szCs w:val="24"/>
          <w:cs/>
        </w:rPr>
        <w:t>หุ้น</w:t>
      </w:r>
      <w:r w:rsidR="00BD48AA">
        <w:rPr>
          <w:rFonts w:ascii="Angsana New" w:hAnsi="Angsana New" w:cs="Angsana New" w:hint="cs"/>
          <w:sz w:val="24"/>
          <w:szCs w:val="24"/>
          <w:cs/>
        </w:rPr>
        <w:t>สามัญ</w:t>
      </w:r>
      <w:r w:rsidR="00036258">
        <w:rPr>
          <w:rFonts w:ascii="Angsana New" w:hAnsi="Angsana New" w:cs="Angsana New" w:hint="cs"/>
          <w:sz w:val="24"/>
          <w:szCs w:val="24"/>
          <w:cs/>
        </w:rPr>
        <w:t>ในตลาดหลักทรัพย์เวียดนาม</w:t>
      </w:r>
    </w:p>
    <w:p w14:paraId="4197AD09" w14:textId="77777777" w:rsidR="00141A30" w:rsidRPr="007F4BE0" w:rsidRDefault="00141A30" w:rsidP="00206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  <w:cs/>
        </w:rPr>
      </w:pPr>
    </w:p>
    <w:p w14:paraId="6B6915A3" w14:textId="32E0497A" w:rsidR="00206652" w:rsidRPr="007F4BE0" w:rsidRDefault="00206652" w:rsidP="00206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  <w:cs/>
        </w:rPr>
      </w:pPr>
      <w:r w:rsidRPr="007F4BE0">
        <w:rPr>
          <w:rFonts w:asciiTheme="majorBidi" w:hAnsiTheme="majorBidi" w:cs="Angsana New" w:hint="cs"/>
          <w:sz w:val="24"/>
          <w:szCs w:val="24"/>
          <w:cs/>
        </w:rPr>
        <w:t xml:space="preserve">ณ วันที่ </w:t>
      </w:r>
      <w:r w:rsidR="00CD347D" w:rsidRPr="007F4BE0">
        <w:rPr>
          <w:rFonts w:ascii="Angsana New" w:hAnsi="Angsana New" w:cs="Angsana New"/>
          <w:sz w:val="24"/>
          <w:szCs w:val="24"/>
        </w:rPr>
        <w:t>30</w:t>
      </w:r>
      <w:r w:rsidR="00CD347D" w:rsidRPr="007F4BE0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="00872D05" w:rsidRPr="007F4BE0">
        <w:rPr>
          <w:rFonts w:ascii="Angsana New" w:hAnsi="Angsana New" w:cs="Angsana New" w:hint="cs"/>
          <w:sz w:val="24"/>
          <w:szCs w:val="24"/>
          <w:cs/>
        </w:rPr>
        <w:t>กันยา</w:t>
      </w:r>
      <w:r w:rsidR="00CD347D" w:rsidRPr="007F4BE0">
        <w:rPr>
          <w:rFonts w:ascii="Angsana New" w:hAnsi="Angsana New" w:cs="Angsana New" w:hint="cs"/>
          <w:sz w:val="24"/>
          <w:szCs w:val="24"/>
          <w:cs/>
        </w:rPr>
        <w:t xml:space="preserve">ยน </w:t>
      </w:r>
      <w:r w:rsidR="00BF0225" w:rsidRPr="007F4BE0">
        <w:rPr>
          <w:rFonts w:asciiTheme="majorBidi" w:hAnsiTheme="majorBidi" w:cs="Angsana New"/>
          <w:sz w:val="24"/>
          <w:szCs w:val="24"/>
        </w:rPr>
        <w:t>2563</w:t>
      </w:r>
      <w:r w:rsidRPr="007F4BE0">
        <w:rPr>
          <w:rFonts w:asciiTheme="majorBidi" w:hAnsiTheme="majorBidi" w:cs="Angsana New"/>
          <w:sz w:val="24"/>
          <w:szCs w:val="24"/>
        </w:rPr>
        <w:t xml:space="preserve"> </w:t>
      </w:r>
      <w:r w:rsidRPr="007F4BE0">
        <w:rPr>
          <w:rFonts w:asciiTheme="majorBidi" w:hAnsiTheme="majorBidi" w:cs="Angsana New" w:hint="cs"/>
          <w:sz w:val="24"/>
          <w:szCs w:val="24"/>
          <w:cs/>
        </w:rPr>
        <w:t xml:space="preserve">เงินลงทุนในบริษัท </w:t>
      </w:r>
      <w:r w:rsidRPr="007F4BE0">
        <w:rPr>
          <w:rFonts w:asciiTheme="majorBidi" w:hAnsiTheme="majorBidi" w:cs="Angsana New"/>
          <w:sz w:val="24"/>
          <w:szCs w:val="24"/>
        </w:rPr>
        <w:t>T</w:t>
      </w:r>
      <w:r w:rsidR="00236D58" w:rsidRPr="007F4BE0">
        <w:rPr>
          <w:rFonts w:asciiTheme="majorBidi" w:hAnsiTheme="majorBidi" w:cs="Angsana New"/>
          <w:sz w:val="24"/>
          <w:szCs w:val="24"/>
        </w:rPr>
        <w:t>MS</w:t>
      </w:r>
      <w:r w:rsidRPr="007F4BE0">
        <w:rPr>
          <w:rFonts w:asciiTheme="majorBidi" w:hAnsiTheme="majorBidi" w:cs="Angsana New"/>
          <w:sz w:val="24"/>
          <w:szCs w:val="24"/>
        </w:rPr>
        <w:t xml:space="preserve"> </w:t>
      </w:r>
      <w:r w:rsidRPr="007F4BE0">
        <w:rPr>
          <w:rFonts w:asciiTheme="majorBidi" w:hAnsiTheme="majorBidi" w:cs="Angsana New" w:hint="cs"/>
          <w:sz w:val="24"/>
          <w:szCs w:val="24"/>
          <w:cs/>
        </w:rPr>
        <w:t>ราคาทุนจำนวน</w:t>
      </w:r>
      <w:r w:rsidR="006433DD" w:rsidRPr="007F4BE0">
        <w:rPr>
          <w:rFonts w:asciiTheme="majorBidi" w:hAnsiTheme="majorBidi" w:cs="Angsana New" w:hint="cs"/>
          <w:sz w:val="24"/>
          <w:szCs w:val="24"/>
          <w:cs/>
        </w:rPr>
        <w:t xml:space="preserve"> </w:t>
      </w:r>
      <w:r w:rsidR="00430071" w:rsidRPr="007F4BE0">
        <w:rPr>
          <w:rFonts w:asciiTheme="majorBidi" w:hAnsiTheme="majorBidi" w:cs="Angsana New"/>
          <w:sz w:val="24"/>
          <w:szCs w:val="24"/>
        </w:rPr>
        <w:t xml:space="preserve">604.21 </w:t>
      </w:r>
      <w:r w:rsidRPr="007F4BE0">
        <w:rPr>
          <w:rFonts w:asciiTheme="majorBidi" w:hAnsiTheme="majorBidi" w:cs="Angsana New"/>
          <w:sz w:val="24"/>
          <w:szCs w:val="24"/>
        </w:rPr>
        <w:t xml:space="preserve"> </w:t>
      </w:r>
      <w:r w:rsidRPr="007F4BE0">
        <w:rPr>
          <w:rFonts w:asciiTheme="majorBidi" w:hAnsiTheme="majorBidi" w:cs="Angsana New" w:hint="cs"/>
          <w:sz w:val="24"/>
          <w:szCs w:val="24"/>
          <w:cs/>
        </w:rPr>
        <w:t xml:space="preserve">ล้านบาท ใช้เป็นหลักประกันวงเงินกู้ยืมระยะยาวกับสถาบันการเงินแห่งหนึ่ง </w:t>
      </w:r>
      <w:r w:rsidRPr="007F4BE0">
        <w:rPr>
          <w:rFonts w:asciiTheme="majorBidi" w:hAnsiTheme="majorBidi" w:cs="Angsana New" w:hint="cs"/>
          <w:i/>
          <w:iCs/>
          <w:sz w:val="24"/>
          <w:szCs w:val="24"/>
          <w:cs/>
        </w:rPr>
        <w:t>(</w:t>
      </w:r>
      <w:r w:rsidR="0094072D" w:rsidRPr="007F4BE0">
        <w:rPr>
          <w:rFonts w:asciiTheme="majorBidi" w:hAnsiTheme="majorBidi" w:cs="Angsana New"/>
          <w:i/>
          <w:iCs/>
          <w:sz w:val="24"/>
          <w:szCs w:val="24"/>
        </w:rPr>
        <w:t xml:space="preserve">31 </w:t>
      </w:r>
      <w:r w:rsidR="0094072D" w:rsidRPr="007F4BE0">
        <w:rPr>
          <w:rFonts w:asciiTheme="majorBidi" w:hAnsiTheme="majorBidi" w:cs="Angsana New" w:hint="cs"/>
          <w:i/>
          <w:iCs/>
          <w:sz w:val="24"/>
          <w:szCs w:val="24"/>
          <w:cs/>
        </w:rPr>
        <w:t xml:space="preserve">ธันวาคม </w:t>
      </w:r>
      <w:r w:rsidR="0094072D" w:rsidRPr="007F4BE0">
        <w:rPr>
          <w:rFonts w:asciiTheme="majorBidi" w:hAnsiTheme="majorBidi" w:cs="Angsana New"/>
          <w:i/>
          <w:iCs/>
          <w:sz w:val="24"/>
          <w:szCs w:val="24"/>
        </w:rPr>
        <w:t>2562</w:t>
      </w:r>
      <w:r w:rsidR="003A4598" w:rsidRPr="007F4BE0">
        <w:rPr>
          <w:rFonts w:asciiTheme="majorBidi" w:hAnsiTheme="majorBidi" w:cs="Angsana New"/>
          <w:i/>
          <w:iCs/>
          <w:sz w:val="24"/>
          <w:szCs w:val="24"/>
        </w:rPr>
        <w:t xml:space="preserve">: </w:t>
      </w:r>
      <w:r w:rsidR="0094072D" w:rsidRPr="007F4BE0">
        <w:rPr>
          <w:rFonts w:asciiTheme="majorBidi" w:hAnsiTheme="majorBidi" w:cs="Angsana New"/>
          <w:i/>
          <w:iCs/>
          <w:sz w:val="24"/>
          <w:szCs w:val="24"/>
        </w:rPr>
        <w:t>572.66</w:t>
      </w:r>
      <w:r w:rsidR="003A4598" w:rsidRPr="007F4BE0">
        <w:rPr>
          <w:rFonts w:asciiTheme="majorBidi" w:hAnsiTheme="majorBidi" w:cs="Angsana New"/>
          <w:i/>
          <w:iCs/>
          <w:sz w:val="24"/>
          <w:szCs w:val="24"/>
        </w:rPr>
        <w:t xml:space="preserve"> </w:t>
      </w:r>
      <w:r w:rsidR="003A4598" w:rsidRPr="007F4BE0">
        <w:rPr>
          <w:rFonts w:asciiTheme="majorBidi" w:hAnsiTheme="majorBidi" w:cs="Angsana New" w:hint="cs"/>
          <w:i/>
          <w:iCs/>
          <w:sz w:val="24"/>
          <w:szCs w:val="24"/>
          <w:cs/>
        </w:rPr>
        <w:t>ล้านบาท</w:t>
      </w:r>
      <w:r w:rsidRPr="007F4BE0">
        <w:rPr>
          <w:rFonts w:asciiTheme="majorBidi" w:hAnsiTheme="majorBidi" w:cs="Angsana New" w:hint="cs"/>
          <w:i/>
          <w:iCs/>
          <w:sz w:val="24"/>
          <w:szCs w:val="24"/>
          <w:cs/>
        </w:rPr>
        <w:t>)</w:t>
      </w:r>
      <w:r w:rsidR="00624027" w:rsidRPr="007F4BE0">
        <w:rPr>
          <w:rFonts w:asciiTheme="majorBidi" w:hAnsiTheme="majorBidi" w:cs="Angsana New"/>
          <w:i/>
          <w:iCs/>
          <w:sz w:val="24"/>
          <w:szCs w:val="24"/>
        </w:rPr>
        <w:t xml:space="preserve"> </w:t>
      </w:r>
      <w:r w:rsidR="00624027" w:rsidRPr="007F4BE0">
        <w:rPr>
          <w:rFonts w:asciiTheme="majorBidi" w:hAnsiTheme="majorBidi" w:cs="Angsana New" w:hint="cs"/>
          <w:sz w:val="24"/>
          <w:szCs w:val="24"/>
          <w:cs/>
        </w:rPr>
        <w:t xml:space="preserve">(ดูหมายเหตุข้อ </w:t>
      </w:r>
      <w:r w:rsidR="00BF0225" w:rsidRPr="007F4BE0">
        <w:rPr>
          <w:rFonts w:asciiTheme="majorBidi" w:hAnsiTheme="majorBidi" w:cs="Angsana New"/>
          <w:sz w:val="24"/>
          <w:szCs w:val="24"/>
        </w:rPr>
        <w:t>13</w:t>
      </w:r>
      <w:r w:rsidR="00624027" w:rsidRPr="007F4BE0">
        <w:rPr>
          <w:rFonts w:asciiTheme="majorBidi" w:hAnsiTheme="majorBidi" w:cs="Angsana New" w:hint="cs"/>
          <w:sz w:val="24"/>
          <w:szCs w:val="24"/>
          <w:cs/>
        </w:rPr>
        <w:t>)</w:t>
      </w:r>
    </w:p>
    <w:p w14:paraId="072FA42C" w14:textId="361B2ACC" w:rsidR="00206652" w:rsidRPr="007F4BE0" w:rsidRDefault="00206652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</w:rPr>
      </w:pPr>
    </w:p>
    <w:p w14:paraId="4B45A57B" w14:textId="2EAC7AE6" w:rsidR="00F425A6" w:rsidRPr="007F4BE0" w:rsidRDefault="00F425A6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i/>
          <w:iCs/>
          <w:sz w:val="24"/>
          <w:szCs w:val="24"/>
          <w:cs/>
        </w:rPr>
      </w:pPr>
      <w:r w:rsidRPr="007F4BE0">
        <w:rPr>
          <w:rFonts w:asciiTheme="majorBidi" w:hAnsiTheme="majorBidi" w:cs="Angsana New" w:hint="cs"/>
          <w:i/>
          <w:iCs/>
          <w:sz w:val="24"/>
          <w:szCs w:val="24"/>
          <w:cs/>
        </w:rPr>
        <w:t>เงินปันผลรับ</w:t>
      </w:r>
    </w:p>
    <w:p w14:paraId="3B2ECA06" w14:textId="77777777" w:rsidR="00F425A6" w:rsidRPr="007F4BE0" w:rsidRDefault="00F425A6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</w:rPr>
      </w:pPr>
    </w:p>
    <w:p w14:paraId="4A4437BD" w14:textId="7D6080DC" w:rsidR="00F425A6" w:rsidRPr="007F4BE0" w:rsidRDefault="006364DA" w:rsidP="00F42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  <w:r w:rsidRPr="007F4BE0">
        <w:rPr>
          <w:rFonts w:ascii="Angsana New" w:hAnsi="Angsana New" w:cs="Angsana New" w:hint="cs"/>
          <w:sz w:val="24"/>
          <w:szCs w:val="24"/>
          <w:cs/>
        </w:rPr>
        <w:t>ในระหว่าง</w:t>
      </w:r>
      <w:r w:rsidR="00F425A6" w:rsidRPr="007F4BE0">
        <w:rPr>
          <w:rFonts w:ascii="Angsana New" w:hAnsi="Angsana New" w:cs="Angsana New"/>
          <w:sz w:val="24"/>
          <w:szCs w:val="24"/>
          <w:cs/>
        </w:rPr>
        <w:t>งวด</w:t>
      </w:r>
      <w:r w:rsidR="006433DD" w:rsidRPr="007F4BE0">
        <w:rPr>
          <w:rFonts w:ascii="Angsana New" w:hAnsi="Angsana New" w:cs="Angsana New" w:hint="cs"/>
          <w:sz w:val="24"/>
          <w:szCs w:val="24"/>
          <w:cs/>
        </w:rPr>
        <w:t>เ</w:t>
      </w:r>
      <w:r w:rsidR="00F425A6" w:rsidRPr="007F4BE0">
        <w:rPr>
          <w:rFonts w:ascii="Angsana New" w:hAnsi="Angsana New" w:cs="Angsana New"/>
          <w:sz w:val="24"/>
          <w:szCs w:val="24"/>
          <w:cs/>
        </w:rPr>
        <w:t>ก</w:t>
      </w:r>
      <w:r w:rsidR="006433DD" w:rsidRPr="007F4BE0">
        <w:rPr>
          <w:rFonts w:ascii="Angsana New" w:hAnsi="Angsana New" w:cs="Angsana New" w:hint="cs"/>
          <w:sz w:val="24"/>
          <w:szCs w:val="24"/>
          <w:cs/>
        </w:rPr>
        <w:t>้า</w:t>
      </w:r>
      <w:r w:rsidR="00F425A6" w:rsidRPr="007F4BE0">
        <w:rPr>
          <w:rFonts w:ascii="Angsana New" w:hAnsi="Angsana New" w:cs="Angsana New"/>
          <w:sz w:val="24"/>
          <w:szCs w:val="24"/>
          <w:cs/>
        </w:rPr>
        <w:t xml:space="preserve">เดือนสิ้นสุดวันที่ </w:t>
      </w:r>
      <w:r w:rsidR="00F425A6" w:rsidRPr="007F4BE0">
        <w:rPr>
          <w:rFonts w:ascii="Angsana New" w:hAnsi="Angsana New" w:cs="Angsana New"/>
          <w:sz w:val="24"/>
          <w:szCs w:val="24"/>
        </w:rPr>
        <w:t xml:space="preserve">30 </w:t>
      </w:r>
      <w:r w:rsidR="006433DD" w:rsidRPr="007F4BE0">
        <w:rPr>
          <w:rFonts w:ascii="Angsana New" w:hAnsi="Angsana New" w:cs="Angsana New" w:hint="cs"/>
          <w:sz w:val="24"/>
          <w:szCs w:val="24"/>
          <w:cs/>
        </w:rPr>
        <w:t>กันยา</w:t>
      </w:r>
      <w:r w:rsidR="00F425A6" w:rsidRPr="007F4BE0">
        <w:rPr>
          <w:rFonts w:ascii="Angsana New" w:hAnsi="Angsana New" w:cs="Angsana New"/>
          <w:sz w:val="24"/>
          <w:szCs w:val="24"/>
          <w:cs/>
        </w:rPr>
        <w:t xml:space="preserve">ยน </w:t>
      </w:r>
      <w:r w:rsidR="00F425A6" w:rsidRPr="007F4BE0">
        <w:rPr>
          <w:rFonts w:ascii="Angsana New" w:hAnsi="Angsana New" w:cs="Angsana New"/>
          <w:sz w:val="24"/>
          <w:szCs w:val="24"/>
        </w:rPr>
        <w:t xml:space="preserve">2563 </w:t>
      </w:r>
      <w:r w:rsidR="00F425A6" w:rsidRPr="007F4BE0">
        <w:rPr>
          <w:rFonts w:ascii="Angsana New" w:hAnsi="Angsana New" w:cs="Angsana New"/>
          <w:sz w:val="24"/>
          <w:szCs w:val="24"/>
          <w:cs/>
        </w:rPr>
        <w:t>กลุ่มบริษัทได้รับ</w:t>
      </w:r>
      <w:r w:rsidR="00543E07" w:rsidRPr="007F4BE0">
        <w:rPr>
          <w:rFonts w:ascii="Angsana New" w:hAnsi="Angsana New" w:cs="Angsana New" w:hint="cs"/>
          <w:sz w:val="24"/>
          <w:szCs w:val="24"/>
          <w:cs/>
        </w:rPr>
        <w:t>หุ้น</w:t>
      </w:r>
      <w:r w:rsidR="00F425A6" w:rsidRPr="007F4BE0">
        <w:rPr>
          <w:rFonts w:ascii="Angsana New" w:hAnsi="Angsana New" w:cs="Angsana New"/>
          <w:sz w:val="24"/>
          <w:szCs w:val="24"/>
          <w:cs/>
        </w:rPr>
        <w:t>ปันผลจากเงินลงทุนในบริษัท</w:t>
      </w:r>
      <w:r w:rsidR="00543E07" w:rsidRPr="007F4BE0">
        <w:rPr>
          <w:rFonts w:ascii="Angsana New" w:hAnsi="Angsana New" w:cs="Angsana New"/>
          <w:sz w:val="24"/>
          <w:szCs w:val="24"/>
        </w:rPr>
        <w:t xml:space="preserve"> </w:t>
      </w:r>
      <w:r w:rsidR="00F425A6" w:rsidRPr="007F4BE0">
        <w:rPr>
          <w:rFonts w:ascii="Angsana New" w:hAnsi="Angsana New" w:cs="Angsana New"/>
          <w:sz w:val="24"/>
          <w:szCs w:val="24"/>
        </w:rPr>
        <w:t>T</w:t>
      </w:r>
      <w:r w:rsidR="00543E07" w:rsidRPr="007F4BE0">
        <w:rPr>
          <w:rFonts w:ascii="Angsana New" w:hAnsi="Angsana New" w:cs="Angsana New"/>
          <w:sz w:val="24"/>
          <w:szCs w:val="24"/>
        </w:rPr>
        <w:t>MS</w:t>
      </w:r>
      <w:r w:rsidR="00F425A6" w:rsidRPr="007F4BE0">
        <w:rPr>
          <w:rFonts w:ascii="Angsana New" w:hAnsi="Angsana New" w:cs="Angsana New"/>
          <w:sz w:val="24"/>
          <w:szCs w:val="24"/>
        </w:rPr>
        <w:t xml:space="preserve"> </w:t>
      </w:r>
      <w:r w:rsidR="00F425A6" w:rsidRPr="007F4BE0">
        <w:rPr>
          <w:rFonts w:ascii="Angsana New" w:hAnsi="Angsana New" w:cs="Angsana New"/>
          <w:sz w:val="24"/>
          <w:szCs w:val="24"/>
          <w:cs/>
        </w:rPr>
        <w:t xml:space="preserve">เป็นหุ้นสามัญจำนวน </w:t>
      </w:r>
      <w:r w:rsidR="00430071" w:rsidRPr="007F4BE0">
        <w:rPr>
          <w:rFonts w:ascii="Angsana New" w:hAnsi="Angsana New" w:cs="Angsana New"/>
          <w:sz w:val="24"/>
          <w:szCs w:val="24"/>
        </w:rPr>
        <w:t xml:space="preserve">2.04 </w:t>
      </w:r>
      <w:r w:rsidR="00430071" w:rsidRPr="007F4BE0">
        <w:rPr>
          <w:rFonts w:ascii="Angsana New" w:hAnsi="Angsana New" w:cs="Angsana New"/>
          <w:sz w:val="24"/>
          <w:szCs w:val="24"/>
          <w:cs/>
        </w:rPr>
        <w:t xml:space="preserve">ล้านหุ้น เท่ากับ </w:t>
      </w:r>
      <w:r w:rsidR="00430071" w:rsidRPr="007F4BE0">
        <w:rPr>
          <w:rFonts w:ascii="Angsana New" w:hAnsi="Angsana New" w:cs="Angsana New"/>
          <w:sz w:val="24"/>
          <w:szCs w:val="24"/>
        </w:rPr>
        <w:t xml:space="preserve">55,466 </w:t>
      </w:r>
      <w:r w:rsidR="00430071" w:rsidRPr="007F4BE0">
        <w:rPr>
          <w:rFonts w:ascii="Angsana New" w:hAnsi="Angsana New" w:cs="Angsana New"/>
          <w:sz w:val="24"/>
          <w:szCs w:val="24"/>
          <w:cs/>
        </w:rPr>
        <w:t>ล้านดองเวียดนาม เทียบเท่าเงินบาทจำนวน</w:t>
      </w:r>
      <w:r w:rsidR="00430071" w:rsidRPr="007F4BE0">
        <w:rPr>
          <w:rFonts w:ascii="Angsana New" w:hAnsi="Angsana New" w:cs="Angsana New"/>
          <w:sz w:val="24"/>
          <w:szCs w:val="24"/>
        </w:rPr>
        <w:t xml:space="preserve"> 74.16 </w:t>
      </w:r>
      <w:r w:rsidR="00430071" w:rsidRPr="007F4BE0">
        <w:rPr>
          <w:rFonts w:ascii="Angsana New" w:hAnsi="Angsana New" w:cs="Angsana New"/>
          <w:sz w:val="24"/>
          <w:szCs w:val="24"/>
          <w:cs/>
        </w:rPr>
        <w:t>ล้านบาท</w:t>
      </w:r>
    </w:p>
    <w:p w14:paraId="4A356051" w14:textId="77777777" w:rsidR="00F425A6" w:rsidRPr="007F4BE0" w:rsidRDefault="00F425A6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</w:rPr>
      </w:pPr>
    </w:p>
    <w:p w14:paraId="115C9BED" w14:textId="77777777" w:rsidR="006F5AB0" w:rsidRPr="007F4BE0" w:rsidRDefault="006F5AB0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32"/>
          <w:szCs w:val="32"/>
          <w:shd w:val="clear" w:color="auto" w:fill="D9D9D9"/>
        </w:rPr>
      </w:pPr>
    </w:p>
    <w:p w14:paraId="6A9831E9" w14:textId="30784786" w:rsidR="00B42F86" w:rsidRPr="007F4BE0" w:rsidRDefault="00B42F86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32"/>
          <w:szCs w:val="32"/>
          <w:shd w:val="clear" w:color="auto" w:fill="D9D9D9"/>
          <w:cs/>
        </w:rPr>
        <w:sectPr w:rsidR="00B42F86" w:rsidRPr="007F4BE0" w:rsidSect="00C75749">
          <w:headerReference w:type="even" r:id="rId11"/>
          <w:headerReference w:type="default" r:id="rId12"/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6304FDA" w14:textId="2515C7CF" w:rsidR="008834BE" w:rsidRPr="007F4BE0" w:rsidRDefault="00BF0225" w:rsidP="00FA19D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F4BE0">
        <w:rPr>
          <w:rFonts w:asciiTheme="majorBidi" w:hAnsiTheme="majorBidi" w:cstheme="majorBidi" w:hint="cs"/>
          <w:sz w:val="28"/>
          <w:szCs w:val="28"/>
          <w:u w:val="none"/>
        </w:rPr>
        <w:lastRenderedPageBreak/>
        <w:t>8</w:t>
      </w:r>
      <w:r w:rsidR="00BE65C7" w:rsidRPr="007F4BE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FA19DA" w:rsidRPr="007F4BE0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</w:t>
      </w:r>
      <w:r w:rsidR="00007EE9" w:rsidRPr="007F4BE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งินลงทุนในบริษัทย่อย</w:t>
      </w:r>
      <w:r w:rsidR="006A7BD2" w:rsidRPr="007F4BE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734EEC19" w14:textId="77777777" w:rsidR="004648C8" w:rsidRPr="007F4BE0" w:rsidRDefault="004648C8" w:rsidP="004648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044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3"/>
        <w:gridCol w:w="2250"/>
        <w:gridCol w:w="720"/>
        <w:gridCol w:w="180"/>
        <w:gridCol w:w="720"/>
        <w:gridCol w:w="180"/>
        <w:gridCol w:w="720"/>
        <w:gridCol w:w="180"/>
        <w:gridCol w:w="712"/>
        <w:gridCol w:w="222"/>
        <w:gridCol w:w="770"/>
        <w:gridCol w:w="219"/>
        <w:gridCol w:w="772"/>
        <w:gridCol w:w="217"/>
        <w:gridCol w:w="738"/>
        <w:gridCol w:w="218"/>
        <w:gridCol w:w="771"/>
        <w:gridCol w:w="218"/>
        <w:gridCol w:w="745"/>
        <w:gridCol w:w="217"/>
        <w:gridCol w:w="782"/>
      </w:tblGrid>
      <w:tr w:rsidR="004648C8" w:rsidRPr="007F4BE0" w14:paraId="10006D10" w14:textId="77777777" w:rsidTr="006319CA">
        <w:trPr>
          <w:cantSplit/>
          <w:trHeight w:val="174"/>
          <w:tblHeader/>
        </w:trPr>
        <w:tc>
          <w:tcPr>
            <w:tcW w:w="4743" w:type="dxa"/>
            <w:gridSpan w:val="2"/>
            <w:vAlign w:val="bottom"/>
          </w:tcPr>
          <w:p w14:paraId="35C46003" w14:textId="5A546CE7" w:rsidR="004648C8" w:rsidRPr="007F4BE0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9A42057" w14:textId="77777777" w:rsidR="004648C8" w:rsidRPr="007F4BE0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798DDC" w14:textId="77777777" w:rsidR="004648C8" w:rsidRPr="007F4BE0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12" w:type="dxa"/>
            <w:gridSpan w:val="3"/>
            <w:vAlign w:val="bottom"/>
          </w:tcPr>
          <w:p w14:paraId="2A440C1C" w14:textId="77777777" w:rsidR="004648C8" w:rsidRPr="007F4BE0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2" w:type="dxa"/>
            <w:vAlign w:val="bottom"/>
          </w:tcPr>
          <w:p w14:paraId="0F916A30" w14:textId="77777777" w:rsidR="004648C8" w:rsidRPr="007F4BE0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667" w:type="dxa"/>
            <w:gridSpan w:val="11"/>
            <w:vAlign w:val="bottom"/>
          </w:tcPr>
          <w:p w14:paraId="58A36903" w14:textId="34B8DE83" w:rsidR="004648C8" w:rsidRPr="007F4BE0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5A21F3" w:rsidRPr="007F4BE0" w14:paraId="4BFF3208" w14:textId="77777777" w:rsidTr="006319CA">
        <w:trPr>
          <w:cantSplit/>
          <w:trHeight w:val="549"/>
        </w:trPr>
        <w:tc>
          <w:tcPr>
            <w:tcW w:w="2493" w:type="dxa"/>
            <w:vAlign w:val="bottom"/>
          </w:tcPr>
          <w:p w14:paraId="7B64B189" w14:textId="77777777" w:rsidR="005A21F3" w:rsidRPr="007F4BE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7FB0812" w14:textId="5DB8B846" w:rsidR="005A21F3" w:rsidRPr="007F4BE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4716505" w14:textId="77777777" w:rsidR="005A21F3" w:rsidRPr="007F4BE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7D3D396B" w14:textId="77777777" w:rsidR="005A21F3" w:rsidRPr="007F4BE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0D0BE73" w14:textId="77777777" w:rsidR="005A21F3" w:rsidRPr="007F4BE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12" w:type="dxa"/>
            <w:gridSpan w:val="3"/>
            <w:vAlign w:val="bottom"/>
          </w:tcPr>
          <w:p w14:paraId="53270FED" w14:textId="77777777" w:rsidR="005A21F3" w:rsidRPr="007F4BE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C9AE23F" w14:textId="77777777" w:rsidR="005A21F3" w:rsidRPr="007F4BE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222" w:type="dxa"/>
            <w:vAlign w:val="bottom"/>
          </w:tcPr>
          <w:p w14:paraId="7CE65AFB" w14:textId="77777777" w:rsidR="005A21F3" w:rsidRPr="007F4BE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61" w:type="dxa"/>
            <w:gridSpan w:val="3"/>
            <w:vAlign w:val="bottom"/>
          </w:tcPr>
          <w:p w14:paraId="2C3D560E" w14:textId="77777777" w:rsidR="005A21F3" w:rsidRPr="007F4BE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B2F20" w14:textId="77777777" w:rsidR="005A21F3" w:rsidRPr="007F4BE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17" w:type="dxa"/>
            <w:vAlign w:val="bottom"/>
          </w:tcPr>
          <w:p w14:paraId="1C426A55" w14:textId="77777777" w:rsidR="005A21F3" w:rsidRPr="007F4BE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27" w:type="dxa"/>
            <w:gridSpan w:val="3"/>
            <w:vAlign w:val="bottom"/>
          </w:tcPr>
          <w:p w14:paraId="01952D5D" w14:textId="77777777" w:rsidR="005A21F3" w:rsidRPr="007F4BE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B6A5BB0" w14:textId="52F9F9A4" w:rsidR="005A21F3" w:rsidRPr="007F4BE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218" w:type="dxa"/>
            <w:vAlign w:val="bottom"/>
          </w:tcPr>
          <w:p w14:paraId="0A4C1DB2" w14:textId="77777777" w:rsidR="005A21F3" w:rsidRPr="007F4BE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45A9FCF0" w14:textId="77777777" w:rsidR="005A21F3" w:rsidRPr="007F4BE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000CFD" w14:textId="25595CE1" w:rsidR="005A21F3" w:rsidRPr="007F4BE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tr w:rsidR="00157662" w:rsidRPr="007F4BE0" w14:paraId="7EF01419" w14:textId="77777777" w:rsidTr="006319CA">
        <w:trPr>
          <w:cantSplit/>
          <w:trHeight w:val="187"/>
        </w:trPr>
        <w:tc>
          <w:tcPr>
            <w:tcW w:w="2493" w:type="dxa"/>
          </w:tcPr>
          <w:p w14:paraId="182F3AF2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0" w:type="dxa"/>
          </w:tcPr>
          <w:p w14:paraId="66F507D0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139B5B7" w14:textId="557892EC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DFD10AF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075F64B" w14:textId="2E12F186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8768AA9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6B2797D" w14:textId="3A8A32A2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37EBB99B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693C3943" w14:textId="786ED06C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22" w:type="dxa"/>
          </w:tcPr>
          <w:p w14:paraId="466DA3E5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773558E3" w14:textId="76827C6A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19" w:type="dxa"/>
          </w:tcPr>
          <w:p w14:paraId="549FEE5B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1687F67F" w14:textId="1224CC2A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17" w:type="dxa"/>
          </w:tcPr>
          <w:p w14:paraId="0F5FB156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6522F852" w14:textId="3B9CB5B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18" w:type="dxa"/>
          </w:tcPr>
          <w:p w14:paraId="099D57F4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443F046" w14:textId="1EDA7996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18" w:type="dxa"/>
          </w:tcPr>
          <w:p w14:paraId="6D6595F4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762BA434" w14:textId="7763A562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17" w:type="dxa"/>
          </w:tcPr>
          <w:p w14:paraId="03474F96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5A0B4F5A" w14:textId="4FE214AD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</w:tr>
      <w:tr w:rsidR="00157662" w:rsidRPr="007F4BE0" w14:paraId="1B054BD1" w14:textId="77777777" w:rsidTr="006319CA">
        <w:trPr>
          <w:cantSplit/>
          <w:trHeight w:val="180"/>
        </w:trPr>
        <w:tc>
          <w:tcPr>
            <w:tcW w:w="2493" w:type="dxa"/>
          </w:tcPr>
          <w:p w14:paraId="5B3FEC35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0" w:type="dxa"/>
          </w:tcPr>
          <w:p w14:paraId="3E558119" w14:textId="3F092AB8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720" w:type="dxa"/>
          </w:tcPr>
          <w:p w14:paraId="71467FBC" w14:textId="2BD36E6A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89F3F77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50528EEC" w14:textId="4731C57A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A41D3A5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A61279A" w14:textId="32778EA3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C38FD70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515F77E5" w14:textId="56CF68A2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22" w:type="dxa"/>
          </w:tcPr>
          <w:p w14:paraId="56876D99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24846585" w14:textId="5F546E4F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19" w:type="dxa"/>
          </w:tcPr>
          <w:p w14:paraId="0637581E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143C1E3D" w14:textId="61FE1CA9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17" w:type="dxa"/>
          </w:tcPr>
          <w:p w14:paraId="24B7590A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28DF929A" w14:textId="12C9595A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18" w:type="dxa"/>
          </w:tcPr>
          <w:p w14:paraId="2407D9BD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1" w:type="dxa"/>
          </w:tcPr>
          <w:p w14:paraId="5C38FF8D" w14:textId="2312CB36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18" w:type="dxa"/>
          </w:tcPr>
          <w:p w14:paraId="11B0A08A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600A9BB" w14:textId="6A9F1B81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17" w:type="dxa"/>
          </w:tcPr>
          <w:p w14:paraId="227C3CE8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13395F2F" w14:textId="11BB1AB8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</w:tr>
      <w:tr w:rsidR="00157662" w:rsidRPr="007F4BE0" w14:paraId="5CF4D42D" w14:textId="77777777" w:rsidTr="006319CA">
        <w:trPr>
          <w:cantSplit/>
          <w:trHeight w:val="60"/>
        </w:trPr>
        <w:tc>
          <w:tcPr>
            <w:tcW w:w="2493" w:type="dxa"/>
          </w:tcPr>
          <w:p w14:paraId="353A5E2E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0" w:type="dxa"/>
          </w:tcPr>
          <w:p w14:paraId="1B3BC89B" w14:textId="7F4E75B0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F8B9722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931CF5E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7501" w:type="dxa"/>
            <w:gridSpan w:val="15"/>
          </w:tcPr>
          <w:p w14:paraId="56ECFEB9" w14:textId="48506CB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157662" w:rsidRPr="007F4BE0" w14:paraId="6DD36323" w14:textId="77777777" w:rsidTr="006319CA">
        <w:trPr>
          <w:cantSplit/>
          <w:trHeight w:val="60"/>
        </w:trPr>
        <w:tc>
          <w:tcPr>
            <w:tcW w:w="4743" w:type="dxa"/>
            <w:gridSpan w:val="2"/>
          </w:tcPr>
          <w:p w14:paraId="377C9B70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4263F067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F0A7BA8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036A683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B9EB831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30D3061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C05C763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4BF0C1D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</w:tcPr>
          <w:p w14:paraId="204084C9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6632DB19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</w:tcPr>
          <w:p w14:paraId="480C443E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19A2E986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</w:tcPr>
          <w:p w14:paraId="19E57BD8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A669CC7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8" w:type="dxa"/>
          </w:tcPr>
          <w:p w14:paraId="6D992F4B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28B84882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8" w:type="dxa"/>
          </w:tcPr>
          <w:p w14:paraId="40C26B3C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17046FE7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</w:tcPr>
          <w:p w14:paraId="2045BA5A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2E0AC279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8C6B3C" w:rsidRPr="007F4BE0" w14:paraId="6CE8D864" w14:textId="77777777" w:rsidTr="006319CA">
        <w:trPr>
          <w:cantSplit/>
          <w:trHeight w:val="60"/>
        </w:trPr>
        <w:tc>
          <w:tcPr>
            <w:tcW w:w="2493" w:type="dxa"/>
          </w:tcPr>
          <w:p w14:paraId="618F24FB" w14:textId="1915E893" w:rsidR="008C6B3C" w:rsidRPr="007F4BE0" w:rsidRDefault="008C6B3C" w:rsidP="008C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เบญจพรแลนด์</w:t>
            </w:r>
            <w:r w:rsidRPr="007F4BE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250" w:type="dxa"/>
          </w:tcPr>
          <w:p w14:paraId="4B8AA758" w14:textId="5CFA60BC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ให้เช่าที่ดินและอาคาร</w:t>
            </w:r>
          </w:p>
        </w:tc>
        <w:tc>
          <w:tcPr>
            <w:tcW w:w="720" w:type="dxa"/>
          </w:tcPr>
          <w:p w14:paraId="2142C5F8" w14:textId="6B99923E" w:rsidR="00A632A2" w:rsidRPr="007F4BE0" w:rsidRDefault="00A632A2" w:rsidP="007F3CE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19B17D42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91F0F5D" w14:textId="1507941F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79D3A14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5C9DC31" w14:textId="046779DD" w:rsidR="008C6B3C" w:rsidRPr="007F4BE0" w:rsidRDefault="00A632A2" w:rsidP="00A632A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180" w:type="dxa"/>
          </w:tcPr>
          <w:p w14:paraId="5C113637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1B59C3E9" w14:textId="35A93C52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</w:tcPr>
          <w:p w14:paraId="5DBD72A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47E41C33" w14:textId="4F72C4F8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219" w:type="dxa"/>
          </w:tcPr>
          <w:p w14:paraId="151ABED3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3E176684" w14:textId="59C47C2E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</w:tcPr>
          <w:p w14:paraId="22C4A2D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86D70FF" w14:textId="05CC15E8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3994B23D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1886B291" w14:textId="02D72B2A" w:rsidR="008C6B3C" w:rsidRPr="007F4BE0" w:rsidRDefault="008C6B3C" w:rsidP="008C6B3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027D2771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A58429B" w14:textId="08EDF201" w:rsidR="008C6B3C" w:rsidRPr="007F4BE0" w:rsidRDefault="008C6B3C" w:rsidP="008C6B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217" w:type="dxa"/>
          </w:tcPr>
          <w:p w14:paraId="3700218E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1B1417FC" w14:textId="207F6E9A" w:rsidR="008C6B3C" w:rsidRPr="007F4BE0" w:rsidRDefault="008C6B3C" w:rsidP="008C6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8C6B3C" w:rsidRPr="007F4BE0" w14:paraId="75FBC560" w14:textId="77777777" w:rsidTr="006319CA">
        <w:trPr>
          <w:cantSplit/>
          <w:trHeight w:val="60"/>
        </w:trPr>
        <w:tc>
          <w:tcPr>
            <w:tcW w:w="2493" w:type="dxa"/>
          </w:tcPr>
          <w:p w14:paraId="051E3A26" w14:textId="6C7CA233" w:rsidR="008C6B3C" w:rsidRPr="007F4BE0" w:rsidRDefault="008C6B3C" w:rsidP="008C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ออโต้ลอจิค</w:t>
            </w:r>
            <w:r w:rsidRPr="007F4BE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250" w:type="dxa"/>
          </w:tcPr>
          <w:p w14:paraId="73A96931" w14:textId="250AEEBD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การให้บริการและให้เช่าพื้นท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ี่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ลานจอดรถ</w:t>
            </w:r>
          </w:p>
        </w:tc>
        <w:tc>
          <w:tcPr>
            <w:tcW w:w="720" w:type="dxa"/>
          </w:tcPr>
          <w:p w14:paraId="45356F24" w14:textId="4825FA7B" w:rsidR="008C6B3C" w:rsidRPr="007F4BE0" w:rsidRDefault="001B178A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100.00</w:t>
            </w:r>
          </w:p>
        </w:tc>
        <w:tc>
          <w:tcPr>
            <w:tcW w:w="180" w:type="dxa"/>
          </w:tcPr>
          <w:p w14:paraId="2DF5991D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1FFA9A1" w14:textId="28D84101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81B52E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B47C0A8" w14:textId="5C5B6151" w:rsidR="008C6B3C" w:rsidRPr="007F4BE0" w:rsidRDefault="00710F70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50,000</w:t>
            </w:r>
          </w:p>
        </w:tc>
        <w:tc>
          <w:tcPr>
            <w:tcW w:w="180" w:type="dxa"/>
          </w:tcPr>
          <w:p w14:paraId="2AB6BFFA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FEFB695" w14:textId="321078FB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</w:tcPr>
          <w:p w14:paraId="6A3C470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257D834E" w14:textId="775C7F7E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52,591</w:t>
            </w:r>
          </w:p>
        </w:tc>
        <w:tc>
          <w:tcPr>
            <w:tcW w:w="219" w:type="dxa"/>
          </w:tcPr>
          <w:p w14:paraId="5B22FDCF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686FCA0F" w14:textId="7666EDA5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52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591</w:t>
            </w:r>
          </w:p>
        </w:tc>
        <w:tc>
          <w:tcPr>
            <w:tcW w:w="217" w:type="dxa"/>
          </w:tcPr>
          <w:p w14:paraId="23A795D1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6F2B29C5" w14:textId="62618E34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tl/>
                <w:cs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65EE694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06495BE7" w14:textId="139F9B6A" w:rsidR="008C6B3C" w:rsidRPr="007F4BE0" w:rsidRDefault="008C6B3C" w:rsidP="008C6B3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47576C9B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7FEE5F48" w14:textId="2B69D513" w:rsidR="008C6B3C" w:rsidRPr="007F4BE0" w:rsidRDefault="008C6B3C" w:rsidP="008C6B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52,591</w:t>
            </w:r>
          </w:p>
        </w:tc>
        <w:tc>
          <w:tcPr>
            <w:tcW w:w="217" w:type="dxa"/>
          </w:tcPr>
          <w:p w14:paraId="76CA395A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470716A0" w14:textId="374FC4CD" w:rsidR="008C6B3C" w:rsidRPr="007F4BE0" w:rsidRDefault="008C6B3C" w:rsidP="008C6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591</w:t>
            </w:r>
          </w:p>
        </w:tc>
      </w:tr>
      <w:tr w:rsidR="008C6B3C" w:rsidRPr="007F4BE0" w14:paraId="6DD3B1EA" w14:textId="77777777" w:rsidTr="006319CA">
        <w:trPr>
          <w:cantSplit/>
          <w:trHeight w:val="60"/>
        </w:trPr>
        <w:tc>
          <w:tcPr>
            <w:tcW w:w="2493" w:type="dxa"/>
          </w:tcPr>
          <w:p w14:paraId="5791D382" w14:textId="5B1CCB84" w:rsidR="008C6B3C" w:rsidRPr="007F4BE0" w:rsidRDefault="008C6B3C" w:rsidP="008C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ดาต้าเซฟ จำกัด</w:t>
            </w:r>
          </w:p>
        </w:tc>
        <w:tc>
          <w:tcPr>
            <w:tcW w:w="2250" w:type="dxa"/>
          </w:tcPr>
          <w:p w14:paraId="106BFFF7" w14:textId="0B80454D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ให้บริการจัดการเอกสาร</w:t>
            </w:r>
          </w:p>
        </w:tc>
        <w:tc>
          <w:tcPr>
            <w:tcW w:w="720" w:type="dxa"/>
          </w:tcPr>
          <w:p w14:paraId="1A476320" w14:textId="74070949" w:rsidR="008C6B3C" w:rsidRPr="007F4BE0" w:rsidRDefault="001B178A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100.00</w:t>
            </w:r>
          </w:p>
        </w:tc>
        <w:tc>
          <w:tcPr>
            <w:tcW w:w="180" w:type="dxa"/>
          </w:tcPr>
          <w:p w14:paraId="3FB28589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EB9BA7A" w14:textId="5BEF19D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633AEC3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7C463E1" w14:textId="630FDEC7" w:rsidR="008C6B3C" w:rsidRPr="007F4BE0" w:rsidRDefault="00710F70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75,000</w:t>
            </w:r>
          </w:p>
        </w:tc>
        <w:tc>
          <w:tcPr>
            <w:tcW w:w="180" w:type="dxa"/>
          </w:tcPr>
          <w:p w14:paraId="04387E17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0649F98C" w14:textId="00911BFF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</w:tcPr>
          <w:p w14:paraId="5EF72462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4A3BAA1A" w14:textId="6644443E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75,000</w:t>
            </w:r>
          </w:p>
        </w:tc>
        <w:tc>
          <w:tcPr>
            <w:tcW w:w="219" w:type="dxa"/>
          </w:tcPr>
          <w:p w14:paraId="6DF993DD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1AAA7F1F" w14:textId="1771FCD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</w:tcPr>
          <w:p w14:paraId="19DB893A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62C3C0E" w14:textId="3A8B514B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3A08B197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A91B2C9" w14:textId="6D19EAFA" w:rsidR="008C6B3C" w:rsidRPr="007F4BE0" w:rsidRDefault="008C6B3C" w:rsidP="008C6B3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4284CD6B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7BC95A35" w14:textId="16200309" w:rsidR="008C6B3C" w:rsidRPr="007F4BE0" w:rsidRDefault="008C6B3C" w:rsidP="008C6B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75,000</w:t>
            </w:r>
          </w:p>
        </w:tc>
        <w:tc>
          <w:tcPr>
            <w:tcW w:w="217" w:type="dxa"/>
          </w:tcPr>
          <w:p w14:paraId="7696A95F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0CECA71D" w14:textId="2D405CC2" w:rsidR="008C6B3C" w:rsidRPr="007F4BE0" w:rsidRDefault="008C6B3C" w:rsidP="008C6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8C6B3C" w:rsidRPr="007F4BE0" w14:paraId="103C16DE" w14:textId="77777777" w:rsidTr="006319CA">
        <w:trPr>
          <w:cantSplit/>
          <w:trHeight w:val="60"/>
        </w:trPr>
        <w:tc>
          <w:tcPr>
            <w:tcW w:w="2493" w:type="dxa"/>
          </w:tcPr>
          <w:p w14:paraId="60FB37CC" w14:textId="77777777" w:rsidR="008C6B3C" w:rsidRPr="007F4BE0" w:rsidRDefault="008C6B3C" w:rsidP="008C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เจวีเค อินเตอร์เนชั่นแนล</w:t>
            </w:r>
          </w:p>
          <w:p w14:paraId="70DA4420" w14:textId="02F4BB42" w:rsidR="008C6B3C" w:rsidRPr="007F4BE0" w:rsidRDefault="008C6B3C" w:rsidP="008C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มูฟเวอรส์ จำกัด</w:t>
            </w:r>
          </w:p>
        </w:tc>
        <w:tc>
          <w:tcPr>
            <w:tcW w:w="2250" w:type="dxa"/>
          </w:tcPr>
          <w:p w14:paraId="00746F1F" w14:textId="52EF5424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บรรจุหีบห่อ</w:t>
            </w:r>
            <w:r w:rsidRPr="007F4BE0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ขนย้ายภายในประเทศและระหว่างประเทศ</w:t>
            </w:r>
          </w:p>
        </w:tc>
        <w:tc>
          <w:tcPr>
            <w:tcW w:w="720" w:type="dxa"/>
          </w:tcPr>
          <w:p w14:paraId="009DE596" w14:textId="77777777" w:rsidR="001B178A" w:rsidRPr="007F4BE0" w:rsidRDefault="001B178A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DD7B688" w14:textId="02B42B3C" w:rsidR="008C6B3C" w:rsidRPr="007F4BE0" w:rsidRDefault="001B178A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100.00</w:t>
            </w:r>
          </w:p>
        </w:tc>
        <w:tc>
          <w:tcPr>
            <w:tcW w:w="180" w:type="dxa"/>
          </w:tcPr>
          <w:p w14:paraId="278230B6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5CB7FFA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8938906" w14:textId="4413332D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90.09</w:t>
            </w:r>
          </w:p>
        </w:tc>
        <w:tc>
          <w:tcPr>
            <w:tcW w:w="180" w:type="dxa"/>
          </w:tcPr>
          <w:p w14:paraId="5EFC97A3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F7E53A2" w14:textId="77777777" w:rsidR="00710F70" w:rsidRPr="007F4BE0" w:rsidRDefault="00710F70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B523251" w14:textId="72E2525B" w:rsidR="008C6B3C" w:rsidRPr="007F4BE0" w:rsidRDefault="00710F70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44,400</w:t>
            </w:r>
          </w:p>
        </w:tc>
        <w:tc>
          <w:tcPr>
            <w:tcW w:w="180" w:type="dxa"/>
          </w:tcPr>
          <w:p w14:paraId="3B6108B2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26D7CEA1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14976225" w14:textId="3B6EEA81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44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400</w:t>
            </w:r>
          </w:p>
        </w:tc>
        <w:tc>
          <w:tcPr>
            <w:tcW w:w="222" w:type="dxa"/>
          </w:tcPr>
          <w:p w14:paraId="0E9CD1E1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5E24AFDF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12C4D33" w14:textId="5F50907F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45,74</w:t>
            </w:r>
            <w:r w:rsidR="00574998" w:rsidRPr="007F4BE0">
              <w:rPr>
                <w:rFonts w:asciiTheme="majorBidi" w:hAnsiTheme="majorBidi" w:cstheme="majorBidi"/>
                <w:sz w:val="20"/>
                <w:lang w:bidi="th-TH"/>
              </w:rPr>
              <w:t>9</w:t>
            </w:r>
          </w:p>
        </w:tc>
        <w:tc>
          <w:tcPr>
            <w:tcW w:w="219" w:type="dxa"/>
          </w:tcPr>
          <w:p w14:paraId="0B9A7AAB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46B1218F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40609D21" w14:textId="76047DB4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</w:tcPr>
          <w:p w14:paraId="5578DEDE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0F51F6E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90AC95C" w14:textId="26C37B81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4DDB98AD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165875E1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C7CFEE8" w14:textId="5AAEF25B" w:rsidR="008C6B3C" w:rsidRPr="007F4BE0" w:rsidRDefault="008C6B3C" w:rsidP="008C6B3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624C1738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65212E88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C23B2D0" w14:textId="31BFE249" w:rsidR="008C6B3C" w:rsidRPr="007F4BE0" w:rsidRDefault="008C6B3C" w:rsidP="008C6B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45,74</w:t>
            </w:r>
            <w:r w:rsidR="006C69D4" w:rsidRPr="007F4BE0">
              <w:rPr>
                <w:rFonts w:asciiTheme="majorBidi" w:hAnsiTheme="majorBidi" w:cstheme="majorBidi"/>
                <w:sz w:val="20"/>
                <w:lang w:bidi="th-TH"/>
              </w:rPr>
              <w:t>9</w:t>
            </w:r>
          </w:p>
        </w:tc>
        <w:tc>
          <w:tcPr>
            <w:tcW w:w="217" w:type="dxa"/>
          </w:tcPr>
          <w:p w14:paraId="208F858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0DC1C5A6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D01FC62" w14:textId="6A0F453E" w:rsidR="008C6B3C" w:rsidRPr="007F4BE0" w:rsidRDefault="008C6B3C" w:rsidP="008C6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40,000</w:t>
            </w:r>
          </w:p>
        </w:tc>
      </w:tr>
      <w:tr w:rsidR="008C6B3C" w:rsidRPr="007F4BE0" w14:paraId="369B17EC" w14:textId="77777777" w:rsidTr="006319CA">
        <w:trPr>
          <w:cantSplit/>
          <w:trHeight w:val="60"/>
        </w:trPr>
        <w:tc>
          <w:tcPr>
            <w:tcW w:w="2493" w:type="dxa"/>
          </w:tcPr>
          <w:p w14:paraId="7E53CDD0" w14:textId="61AC0967" w:rsidR="008C6B3C" w:rsidRPr="007F4BE0" w:rsidRDefault="008C6B3C" w:rsidP="008C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เอเชีย จำกัด</w:t>
            </w:r>
          </w:p>
        </w:tc>
        <w:tc>
          <w:tcPr>
            <w:tcW w:w="2250" w:type="dxa"/>
          </w:tcPr>
          <w:p w14:paraId="54C6737B" w14:textId="77777777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Pr="007F4BE0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บริหารการขนส่งสินค้า</w:t>
            </w:r>
            <w:r w:rsidRPr="007F4BE0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บริหารคลังสินค้า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ท่าพักสินค้า</w:t>
            </w:r>
          </w:p>
          <w:p w14:paraId="700BAE34" w14:textId="5C490F39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ab/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และการบรรจุภัณฑ์</w:t>
            </w:r>
          </w:p>
        </w:tc>
        <w:tc>
          <w:tcPr>
            <w:tcW w:w="720" w:type="dxa"/>
          </w:tcPr>
          <w:p w14:paraId="447D541A" w14:textId="77777777" w:rsidR="001B178A" w:rsidRPr="007F4BE0" w:rsidRDefault="001B178A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7105486" w14:textId="77777777" w:rsidR="001B178A" w:rsidRPr="007F4BE0" w:rsidRDefault="001B178A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B26F4A9" w14:textId="650B613A" w:rsidR="008C6B3C" w:rsidRPr="007F4BE0" w:rsidRDefault="001B178A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100.00</w:t>
            </w:r>
          </w:p>
        </w:tc>
        <w:tc>
          <w:tcPr>
            <w:tcW w:w="180" w:type="dxa"/>
          </w:tcPr>
          <w:p w14:paraId="70849CEE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FB5C81E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0BCB16C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2A8556BD" w14:textId="5F956714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585D694D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0190DA54" w14:textId="77777777" w:rsidR="00710F70" w:rsidRPr="007F4BE0" w:rsidRDefault="00710F70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D14794C" w14:textId="77777777" w:rsidR="00710F70" w:rsidRPr="007F4BE0" w:rsidRDefault="00710F70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29D843F" w14:textId="38B136D2" w:rsidR="008C6B3C" w:rsidRPr="007F4BE0" w:rsidRDefault="00710F70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1,010,000</w:t>
            </w:r>
          </w:p>
        </w:tc>
        <w:tc>
          <w:tcPr>
            <w:tcW w:w="180" w:type="dxa"/>
          </w:tcPr>
          <w:p w14:paraId="3FE70D20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2A81C6FD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4FBB967A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1DEF4CDC" w14:textId="17399C43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</w:tcPr>
          <w:p w14:paraId="00644B4C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6908AE13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D0AEB5E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2A95F01" w14:textId="45546F69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1,010,000</w:t>
            </w:r>
          </w:p>
        </w:tc>
        <w:tc>
          <w:tcPr>
            <w:tcW w:w="219" w:type="dxa"/>
          </w:tcPr>
          <w:p w14:paraId="56AE6C46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3953B747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5BAAE2C0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7C7CA985" w14:textId="423ED274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</w:tcPr>
          <w:p w14:paraId="55804954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419E239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AC7E052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589F8A7" w14:textId="10F597C9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0914F00B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0494810D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0278A17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3499384" w14:textId="17E9814E" w:rsidR="008C6B3C" w:rsidRPr="007F4BE0" w:rsidRDefault="008C6B3C" w:rsidP="008C6B3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38ACE74D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225A3119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91A4387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C323F3A" w14:textId="7F9D7BC3" w:rsidR="008C6B3C" w:rsidRPr="007F4BE0" w:rsidRDefault="008C6B3C" w:rsidP="008C6B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1,010,000</w:t>
            </w:r>
          </w:p>
        </w:tc>
        <w:tc>
          <w:tcPr>
            <w:tcW w:w="217" w:type="dxa"/>
          </w:tcPr>
          <w:p w14:paraId="0EB08524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5AEA307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551DD9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4F06D3A" w14:textId="17C8CB21" w:rsidR="008C6B3C" w:rsidRPr="007F4BE0" w:rsidRDefault="008C6B3C" w:rsidP="008C6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010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8C6B3C" w:rsidRPr="007F4BE0" w14:paraId="31E26E67" w14:textId="77777777" w:rsidTr="006319CA">
        <w:trPr>
          <w:cantSplit/>
          <w:trHeight w:val="60"/>
        </w:trPr>
        <w:tc>
          <w:tcPr>
            <w:tcW w:w="2493" w:type="dxa"/>
          </w:tcPr>
          <w:p w14:paraId="0F70FF5D" w14:textId="519232FD" w:rsidR="008C6B3C" w:rsidRPr="007F4BE0" w:rsidRDefault="008C6B3C" w:rsidP="008C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ไดนามิค ไอที</w:t>
            </w:r>
            <w:r w:rsidRPr="007F4BE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2250" w:type="dxa"/>
          </w:tcPr>
          <w:p w14:paraId="19CD18CE" w14:textId="77777777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จำหน่ายและติดตั้งอุปกรณ์  </w:t>
            </w:r>
          </w:p>
          <w:p w14:paraId="7B756D28" w14:textId="46F44B0D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ab/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อิเลคทรอนิกส์โปรแกรม</w:t>
            </w:r>
          </w:p>
          <w:p w14:paraId="7D013C11" w14:textId="24F01096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ab/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ซอฟต์แวร์ และระบบเครือข่าย</w:t>
            </w:r>
          </w:p>
        </w:tc>
        <w:tc>
          <w:tcPr>
            <w:tcW w:w="720" w:type="dxa"/>
          </w:tcPr>
          <w:p w14:paraId="688746E9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8B83542" w14:textId="77777777" w:rsidR="001B178A" w:rsidRPr="007F4BE0" w:rsidRDefault="001B178A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36A5B9A" w14:textId="3DDFEBEF" w:rsidR="001B178A" w:rsidRPr="007F4BE0" w:rsidRDefault="001B178A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1248ED81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B2302E7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39334A7C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12CC1714" w14:textId="248E265B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A9E09FF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7876C58" w14:textId="77777777" w:rsidR="007C7BC7" w:rsidRPr="007F4BE0" w:rsidRDefault="007C7BC7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154375A" w14:textId="77777777" w:rsidR="007C7BC7" w:rsidRPr="007F4BE0" w:rsidRDefault="007C7BC7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F24A29" w14:textId="4E65840B" w:rsidR="008C6B3C" w:rsidRPr="007F4BE0" w:rsidRDefault="007C7BC7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13,550</w:t>
            </w:r>
          </w:p>
        </w:tc>
        <w:tc>
          <w:tcPr>
            <w:tcW w:w="180" w:type="dxa"/>
          </w:tcPr>
          <w:p w14:paraId="7913EE84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5873AA8B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68627222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0CB2462D" w14:textId="781CB4E1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</w:p>
        </w:tc>
        <w:tc>
          <w:tcPr>
            <w:tcW w:w="222" w:type="dxa"/>
          </w:tcPr>
          <w:p w14:paraId="2E3AE884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36762ED0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EEEA73E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4F6E453" w14:textId="19CBB1F1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16,355</w:t>
            </w:r>
          </w:p>
        </w:tc>
        <w:tc>
          <w:tcPr>
            <w:tcW w:w="219" w:type="dxa"/>
          </w:tcPr>
          <w:p w14:paraId="2EA20BDC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753D2B8E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46BCD13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19ADCA3F" w14:textId="204DED98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905</w:t>
            </w:r>
          </w:p>
        </w:tc>
        <w:tc>
          <w:tcPr>
            <w:tcW w:w="217" w:type="dxa"/>
          </w:tcPr>
          <w:p w14:paraId="3B3485C3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22E307E0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AB1DC49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8FC707D" w14:textId="145CDA6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377465C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41244DB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E8763F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77101CC" w14:textId="200D5649" w:rsidR="008C6B3C" w:rsidRPr="007F4BE0" w:rsidRDefault="008C6B3C" w:rsidP="008C6B3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155EB0AD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57A1F36E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04AC1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CAC8DD9" w14:textId="7D4A9BC2" w:rsidR="008C6B3C" w:rsidRPr="007F4BE0" w:rsidRDefault="008C6B3C" w:rsidP="008C6B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16,355</w:t>
            </w:r>
          </w:p>
        </w:tc>
        <w:tc>
          <w:tcPr>
            <w:tcW w:w="217" w:type="dxa"/>
          </w:tcPr>
          <w:p w14:paraId="32CAB618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28BEE92B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F03D350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5B87EBA" w14:textId="7F28EE2A" w:rsidR="008C6B3C" w:rsidRPr="007F4BE0" w:rsidRDefault="008C6B3C" w:rsidP="008C6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905</w:t>
            </w:r>
          </w:p>
        </w:tc>
      </w:tr>
      <w:tr w:rsidR="008C6B3C" w:rsidRPr="007F4BE0" w14:paraId="7106E880" w14:textId="77777777" w:rsidTr="006319CA">
        <w:trPr>
          <w:cantSplit/>
          <w:trHeight w:val="60"/>
        </w:trPr>
        <w:tc>
          <w:tcPr>
            <w:tcW w:w="2493" w:type="dxa"/>
          </w:tcPr>
          <w:p w14:paraId="36D6B32F" w14:textId="77777777" w:rsidR="008C6B3C" w:rsidRPr="007F4BE0" w:rsidRDefault="008C6B3C" w:rsidP="008C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เจดับเบิ้ลยูดี ทรานสปอร์ต </w:t>
            </w:r>
          </w:p>
          <w:p w14:paraId="0F836260" w14:textId="65A4D6DB" w:rsidR="008C6B3C" w:rsidRPr="007F4BE0" w:rsidRDefault="008C6B3C" w:rsidP="008C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2250" w:type="dxa"/>
          </w:tcPr>
          <w:p w14:paraId="54271A53" w14:textId="77777777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ให้บริการขนส่งสินค้า</w:t>
            </w:r>
            <w:r w:rsidRPr="007F4BE0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ทั้งภายใน</w:t>
            </w:r>
          </w:p>
          <w:p w14:paraId="3E61BC91" w14:textId="7B29BBEA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ab/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และระหว่างประเทศ</w:t>
            </w:r>
          </w:p>
        </w:tc>
        <w:tc>
          <w:tcPr>
            <w:tcW w:w="720" w:type="dxa"/>
          </w:tcPr>
          <w:p w14:paraId="6F72AF86" w14:textId="77777777" w:rsidR="001B178A" w:rsidRPr="007F4BE0" w:rsidRDefault="001B178A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68BC949" w14:textId="526B0A30" w:rsidR="008C6B3C" w:rsidRPr="007F4BE0" w:rsidRDefault="001B178A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95.89</w:t>
            </w:r>
          </w:p>
        </w:tc>
        <w:tc>
          <w:tcPr>
            <w:tcW w:w="180" w:type="dxa"/>
          </w:tcPr>
          <w:p w14:paraId="7BB5E1B6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C989131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BA10E6A" w14:textId="7140A4FC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91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09</w:t>
            </w:r>
          </w:p>
        </w:tc>
        <w:tc>
          <w:tcPr>
            <w:tcW w:w="180" w:type="dxa"/>
          </w:tcPr>
          <w:p w14:paraId="3CB29F6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5E45A81" w14:textId="77777777" w:rsidR="007C7BC7" w:rsidRPr="007F4BE0" w:rsidRDefault="007C7BC7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B99C9F2" w14:textId="3F524DA9" w:rsidR="008C6B3C" w:rsidRPr="007F4BE0" w:rsidRDefault="00AB7ECB" w:rsidP="007C7BC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82,000</w:t>
            </w:r>
          </w:p>
        </w:tc>
        <w:tc>
          <w:tcPr>
            <w:tcW w:w="180" w:type="dxa"/>
          </w:tcPr>
          <w:p w14:paraId="45E5241A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5E62226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02A6D576" w14:textId="26B576AA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</w:tcPr>
          <w:p w14:paraId="5557C571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7D15C27A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33E5506" w14:textId="74F43081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81,87</w:t>
            </w:r>
            <w:r w:rsidR="00574998" w:rsidRPr="007F4BE0">
              <w:rPr>
                <w:rFonts w:asciiTheme="majorBidi" w:hAnsiTheme="majorBidi" w:cstheme="majorBidi"/>
                <w:sz w:val="20"/>
                <w:lang w:bidi="th-TH"/>
              </w:rPr>
              <w:t>6</w:t>
            </w:r>
          </w:p>
        </w:tc>
        <w:tc>
          <w:tcPr>
            <w:tcW w:w="219" w:type="dxa"/>
          </w:tcPr>
          <w:p w14:paraId="295090E9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3515BD0A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12D40A4C" w14:textId="33817594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54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655</w:t>
            </w:r>
          </w:p>
        </w:tc>
        <w:tc>
          <w:tcPr>
            <w:tcW w:w="217" w:type="dxa"/>
          </w:tcPr>
          <w:p w14:paraId="6B9BBC4E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52329C84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093ED1A" w14:textId="7AAB5CED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55FBE68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3AB3EAB0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BC7619F" w14:textId="233F364F" w:rsidR="008C6B3C" w:rsidRPr="007F4BE0" w:rsidRDefault="008C6B3C" w:rsidP="008C6B3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6AF8DA6A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324664AD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E0038D" w14:textId="4EF334FC" w:rsidR="008C6B3C" w:rsidRPr="007F4BE0" w:rsidRDefault="008C6B3C" w:rsidP="008C6B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81,87</w:t>
            </w:r>
            <w:r w:rsidR="006C69D4" w:rsidRPr="007F4BE0">
              <w:rPr>
                <w:rFonts w:asciiTheme="majorBidi" w:hAnsiTheme="majorBidi" w:cstheme="majorBidi"/>
                <w:sz w:val="20"/>
                <w:lang w:bidi="th-TH"/>
              </w:rPr>
              <w:t>6</w:t>
            </w:r>
          </w:p>
        </w:tc>
        <w:tc>
          <w:tcPr>
            <w:tcW w:w="217" w:type="dxa"/>
          </w:tcPr>
          <w:p w14:paraId="17F5198F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755B67C2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0E2348E" w14:textId="76C2ACF0" w:rsidR="008C6B3C" w:rsidRPr="007F4BE0" w:rsidRDefault="008C6B3C" w:rsidP="008C6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54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655</w:t>
            </w:r>
          </w:p>
        </w:tc>
      </w:tr>
      <w:tr w:rsidR="008C6B3C" w:rsidRPr="007F4BE0" w14:paraId="447C0267" w14:textId="77777777" w:rsidTr="006319CA">
        <w:trPr>
          <w:cantSplit/>
          <w:trHeight w:val="60"/>
        </w:trPr>
        <w:tc>
          <w:tcPr>
            <w:tcW w:w="2493" w:type="dxa"/>
          </w:tcPr>
          <w:p w14:paraId="0CC2C456" w14:textId="05C655B6" w:rsidR="008C6B3C" w:rsidRPr="007F4BE0" w:rsidRDefault="008C6B3C" w:rsidP="008C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จาแพค โฮลดิ้ง จำกัด</w:t>
            </w:r>
          </w:p>
        </w:tc>
        <w:tc>
          <w:tcPr>
            <w:tcW w:w="2250" w:type="dxa"/>
          </w:tcPr>
          <w:p w14:paraId="26F2CC85" w14:textId="65E38FA0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720" w:type="dxa"/>
          </w:tcPr>
          <w:p w14:paraId="4B9CC369" w14:textId="30B2F9EE" w:rsidR="00313116" w:rsidRPr="007F4BE0" w:rsidRDefault="00313116" w:rsidP="00313116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100.00</w:t>
            </w:r>
          </w:p>
        </w:tc>
        <w:tc>
          <w:tcPr>
            <w:tcW w:w="180" w:type="dxa"/>
          </w:tcPr>
          <w:p w14:paraId="58017CB8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C1A760F" w14:textId="3FD8825A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E3007C6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03A7071B" w14:textId="3855377B" w:rsidR="008C6B3C" w:rsidRPr="007F4BE0" w:rsidRDefault="007C7BC7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415,500</w:t>
            </w:r>
          </w:p>
        </w:tc>
        <w:tc>
          <w:tcPr>
            <w:tcW w:w="180" w:type="dxa"/>
          </w:tcPr>
          <w:p w14:paraId="39C857EC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55E1CCA7" w14:textId="25C9A709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415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</w:p>
        </w:tc>
        <w:tc>
          <w:tcPr>
            <w:tcW w:w="222" w:type="dxa"/>
          </w:tcPr>
          <w:p w14:paraId="52750D4A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6F8BBBED" w14:textId="41596B5E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806,469</w:t>
            </w:r>
          </w:p>
        </w:tc>
        <w:tc>
          <w:tcPr>
            <w:tcW w:w="219" w:type="dxa"/>
          </w:tcPr>
          <w:p w14:paraId="5EB57073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71A7E7A2" w14:textId="5BD62C6E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806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469</w:t>
            </w:r>
          </w:p>
        </w:tc>
        <w:tc>
          <w:tcPr>
            <w:tcW w:w="217" w:type="dxa"/>
          </w:tcPr>
          <w:p w14:paraId="516E155B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0736264B" w14:textId="23C80E2D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4367C3BE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ECD2836" w14:textId="4B133C68" w:rsidR="008C6B3C" w:rsidRPr="007F4BE0" w:rsidRDefault="008C6B3C" w:rsidP="008C6B3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1F8C97CE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6FA87ACC" w14:textId="470A1FFD" w:rsidR="008C6B3C" w:rsidRPr="007F4BE0" w:rsidRDefault="008C6B3C" w:rsidP="008C6B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806,469</w:t>
            </w:r>
          </w:p>
        </w:tc>
        <w:tc>
          <w:tcPr>
            <w:tcW w:w="217" w:type="dxa"/>
          </w:tcPr>
          <w:p w14:paraId="2D7BD07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01F8E529" w14:textId="6C366601" w:rsidR="008C6B3C" w:rsidRPr="007F4BE0" w:rsidRDefault="008C6B3C" w:rsidP="008C6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806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469</w:t>
            </w:r>
          </w:p>
        </w:tc>
      </w:tr>
      <w:tr w:rsidR="008C6B3C" w:rsidRPr="007F4BE0" w14:paraId="0FFDA86A" w14:textId="77777777" w:rsidTr="006319CA">
        <w:trPr>
          <w:cantSplit/>
          <w:trHeight w:val="60"/>
        </w:trPr>
        <w:tc>
          <w:tcPr>
            <w:tcW w:w="2493" w:type="dxa"/>
          </w:tcPr>
          <w:p w14:paraId="44A82063" w14:textId="70B0261C" w:rsidR="008C6B3C" w:rsidRPr="007F4BE0" w:rsidRDefault="008C6B3C" w:rsidP="008C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แปซิฟิค จำกัด</w:t>
            </w:r>
          </w:p>
        </w:tc>
        <w:tc>
          <w:tcPr>
            <w:tcW w:w="2250" w:type="dxa"/>
          </w:tcPr>
          <w:p w14:paraId="00EF4372" w14:textId="0383FAF5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ให้บริการรับฝากสินค้าแช่แข็งในห้องเย็น</w:t>
            </w:r>
          </w:p>
        </w:tc>
        <w:tc>
          <w:tcPr>
            <w:tcW w:w="720" w:type="dxa"/>
          </w:tcPr>
          <w:p w14:paraId="75FB18D8" w14:textId="5D2AFFBE" w:rsidR="008C6B3C" w:rsidRPr="007F4BE0" w:rsidRDefault="00313116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99.60</w:t>
            </w:r>
          </w:p>
        </w:tc>
        <w:tc>
          <w:tcPr>
            <w:tcW w:w="180" w:type="dxa"/>
          </w:tcPr>
          <w:p w14:paraId="3CF50BA9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FCD14B5" w14:textId="3197F626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19A03414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1FAB251" w14:textId="0DEEED6F" w:rsidR="008C6B3C" w:rsidRPr="007F4BE0" w:rsidRDefault="00AB7ECB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250,</w:t>
            </w:r>
            <w:r w:rsidR="007C7BC7" w:rsidRPr="007F4BE0">
              <w:rPr>
                <w:rFonts w:asciiTheme="majorBidi" w:hAnsiTheme="majorBidi" w:cstheme="majorBidi"/>
                <w:sz w:val="20"/>
                <w:lang w:bidi="th-TH"/>
              </w:rPr>
              <w:t>000</w:t>
            </w:r>
          </w:p>
        </w:tc>
        <w:tc>
          <w:tcPr>
            <w:tcW w:w="180" w:type="dxa"/>
          </w:tcPr>
          <w:p w14:paraId="7997991A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47D965D1" w14:textId="444E3AF2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250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</w:tcPr>
          <w:p w14:paraId="7A23E800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4E88497A" w14:textId="3CBCBFAB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249,000</w:t>
            </w:r>
          </w:p>
        </w:tc>
        <w:tc>
          <w:tcPr>
            <w:tcW w:w="219" w:type="dxa"/>
          </w:tcPr>
          <w:p w14:paraId="5D77A25D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519CA9D8" w14:textId="6C3C50CF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249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</w:tcPr>
          <w:p w14:paraId="022C9811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03D27A6E" w14:textId="14456EF8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3CAF6E8F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31312EF2" w14:textId="3C01351A" w:rsidR="008C6B3C" w:rsidRPr="007F4BE0" w:rsidRDefault="008C6B3C" w:rsidP="008C6B3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46E2BDA6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03926AF1" w14:textId="6A7A05FF" w:rsidR="008C6B3C" w:rsidRPr="007F4BE0" w:rsidRDefault="008C6B3C" w:rsidP="008C6B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249,000</w:t>
            </w:r>
          </w:p>
        </w:tc>
        <w:tc>
          <w:tcPr>
            <w:tcW w:w="217" w:type="dxa"/>
          </w:tcPr>
          <w:p w14:paraId="231D46AA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352CBA8E" w14:textId="01CD88EE" w:rsidR="008C6B3C" w:rsidRPr="007F4BE0" w:rsidRDefault="008C6B3C" w:rsidP="008C6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249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8C6B3C" w:rsidRPr="007F4BE0" w14:paraId="6207C0D2" w14:textId="77777777" w:rsidTr="006319CA">
        <w:trPr>
          <w:cantSplit/>
          <w:trHeight w:val="60"/>
        </w:trPr>
        <w:tc>
          <w:tcPr>
            <w:tcW w:w="2493" w:type="dxa"/>
          </w:tcPr>
          <w:p w14:paraId="4DAC11CE" w14:textId="77777777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เจดับเบิ้ลยูดี แปซิฟิค แลนด์ จำกัด</w:t>
            </w:r>
          </w:p>
        </w:tc>
        <w:tc>
          <w:tcPr>
            <w:tcW w:w="2250" w:type="dxa"/>
          </w:tcPr>
          <w:p w14:paraId="3BC256DC" w14:textId="279044CE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ให้บริการคลังสินค้า</w:t>
            </w:r>
          </w:p>
        </w:tc>
        <w:tc>
          <w:tcPr>
            <w:tcW w:w="720" w:type="dxa"/>
          </w:tcPr>
          <w:p w14:paraId="298B0A5E" w14:textId="55A20585" w:rsidR="008C6B3C" w:rsidRPr="007F4BE0" w:rsidRDefault="00313116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100.00</w:t>
            </w:r>
          </w:p>
        </w:tc>
        <w:tc>
          <w:tcPr>
            <w:tcW w:w="180" w:type="dxa"/>
          </w:tcPr>
          <w:p w14:paraId="561986D2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C561BDA" w14:textId="13242C81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E7753CE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2D70F54" w14:textId="43AC2BA6" w:rsidR="008C6B3C" w:rsidRPr="007F4BE0" w:rsidRDefault="007C7BC7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160,000</w:t>
            </w:r>
          </w:p>
        </w:tc>
        <w:tc>
          <w:tcPr>
            <w:tcW w:w="180" w:type="dxa"/>
          </w:tcPr>
          <w:p w14:paraId="4F73EF58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2DB1D70A" w14:textId="19E93309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115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</w:tcPr>
          <w:p w14:paraId="1A936CD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24C2E4D2" w14:textId="012E86AA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160,000</w:t>
            </w:r>
          </w:p>
        </w:tc>
        <w:tc>
          <w:tcPr>
            <w:tcW w:w="219" w:type="dxa"/>
          </w:tcPr>
          <w:p w14:paraId="63D12407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69601547" w14:textId="753AB341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115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</w:tcPr>
          <w:p w14:paraId="261D44D9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38AB5302" w14:textId="22993046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1F9C48C6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9A08DA0" w14:textId="155EFFB0" w:rsidR="008C6B3C" w:rsidRPr="007F4BE0" w:rsidRDefault="008C6B3C" w:rsidP="008C6B3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2F6607B8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598D781C" w14:textId="664506B7" w:rsidR="008C6B3C" w:rsidRPr="007F4BE0" w:rsidRDefault="008C6B3C" w:rsidP="008C6B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160,000</w:t>
            </w:r>
          </w:p>
        </w:tc>
        <w:tc>
          <w:tcPr>
            <w:tcW w:w="217" w:type="dxa"/>
          </w:tcPr>
          <w:p w14:paraId="2345C1C2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4627056B" w14:textId="63DAA593" w:rsidR="008C6B3C" w:rsidRPr="007F4BE0" w:rsidRDefault="008C6B3C" w:rsidP="008C6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115,000</w:t>
            </w:r>
          </w:p>
        </w:tc>
      </w:tr>
      <w:tr w:rsidR="008C6B3C" w:rsidRPr="007F4BE0" w14:paraId="702DD456" w14:textId="77777777" w:rsidTr="006319CA">
        <w:trPr>
          <w:cantSplit/>
          <w:trHeight w:val="60"/>
        </w:trPr>
        <w:tc>
          <w:tcPr>
            <w:tcW w:w="2493" w:type="dxa"/>
          </w:tcPr>
          <w:p w14:paraId="5E7D2828" w14:textId="4724C22B" w:rsidR="008C6B3C" w:rsidRPr="007F4BE0" w:rsidRDefault="008C6B3C" w:rsidP="008C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สโตร์ อิท จำกัด</w:t>
            </w:r>
          </w:p>
        </w:tc>
        <w:tc>
          <w:tcPr>
            <w:tcW w:w="2250" w:type="dxa"/>
          </w:tcPr>
          <w:p w14:paraId="027A67A4" w14:textId="5C34D9E2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720" w:type="dxa"/>
          </w:tcPr>
          <w:p w14:paraId="2CE6C1A4" w14:textId="43BAB5EE" w:rsidR="008C6B3C" w:rsidRPr="007F4BE0" w:rsidRDefault="00313116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89.00</w:t>
            </w:r>
          </w:p>
        </w:tc>
        <w:tc>
          <w:tcPr>
            <w:tcW w:w="180" w:type="dxa"/>
          </w:tcPr>
          <w:p w14:paraId="2B9F79DD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012D021" w14:textId="6C6234A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CC74859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542F4750" w14:textId="7ACB6012" w:rsidR="008C6B3C" w:rsidRPr="007F4BE0" w:rsidRDefault="00AB7ECB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145,000</w:t>
            </w:r>
          </w:p>
        </w:tc>
        <w:tc>
          <w:tcPr>
            <w:tcW w:w="180" w:type="dxa"/>
          </w:tcPr>
          <w:p w14:paraId="34CF9EC1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1C0A3206" w14:textId="6D16F0F5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100,000</w:t>
            </w:r>
          </w:p>
        </w:tc>
        <w:tc>
          <w:tcPr>
            <w:tcW w:w="222" w:type="dxa"/>
          </w:tcPr>
          <w:p w14:paraId="4E2DD6D6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4F97B498" w14:textId="20664609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129,050</w:t>
            </w:r>
          </w:p>
        </w:tc>
        <w:tc>
          <w:tcPr>
            <w:tcW w:w="219" w:type="dxa"/>
          </w:tcPr>
          <w:p w14:paraId="09F817CB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0DB581CB" w14:textId="5F7296DA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89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</w:tcPr>
          <w:p w14:paraId="07410152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70A71769" w14:textId="774A4C40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553A0477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2DCA23AC" w14:textId="7883C339" w:rsidR="008C6B3C" w:rsidRPr="007F4BE0" w:rsidRDefault="008C6B3C" w:rsidP="008C6B3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3EC73A2D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A0F21BE" w14:textId="011F76B9" w:rsidR="008C6B3C" w:rsidRPr="007F4BE0" w:rsidRDefault="008C6B3C" w:rsidP="008C6B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129,050</w:t>
            </w:r>
          </w:p>
        </w:tc>
        <w:tc>
          <w:tcPr>
            <w:tcW w:w="217" w:type="dxa"/>
          </w:tcPr>
          <w:p w14:paraId="418E3F74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09251F48" w14:textId="54FBC444" w:rsidR="008C6B3C" w:rsidRPr="007F4BE0" w:rsidRDefault="008C6B3C" w:rsidP="008C6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8C6B3C" w:rsidRPr="007F4BE0" w14:paraId="3A369E4B" w14:textId="77777777" w:rsidTr="006319CA">
        <w:trPr>
          <w:cantSplit/>
          <w:trHeight w:val="187"/>
        </w:trPr>
        <w:tc>
          <w:tcPr>
            <w:tcW w:w="2493" w:type="dxa"/>
          </w:tcPr>
          <w:p w14:paraId="2937D683" w14:textId="6839BE1D" w:rsidR="008C6B3C" w:rsidRPr="007F4BE0" w:rsidRDefault="008C6B3C" w:rsidP="008C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โกลบอล ฟู้ดเซอร์วิส เน็ตเวิร์ค จำกัด</w:t>
            </w:r>
          </w:p>
        </w:tc>
        <w:tc>
          <w:tcPr>
            <w:tcW w:w="2250" w:type="dxa"/>
          </w:tcPr>
          <w:p w14:paraId="5E2D2F63" w14:textId="7297AB95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720" w:type="dxa"/>
          </w:tcPr>
          <w:p w14:paraId="067FD3F7" w14:textId="6CE2338A" w:rsidR="008C6B3C" w:rsidRPr="007F4BE0" w:rsidRDefault="00313116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100.00</w:t>
            </w:r>
          </w:p>
        </w:tc>
        <w:tc>
          <w:tcPr>
            <w:tcW w:w="180" w:type="dxa"/>
          </w:tcPr>
          <w:p w14:paraId="70F36CE4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45A54F94" w14:textId="7E6A66BC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1EAB834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54A9A21E" w14:textId="1ABCCFDE" w:rsidR="008C6B3C" w:rsidRPr="007F4BE0" w:rsidRDefault="001D16B4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231,000</w:t>
            </w:r>
          </w:p>
        </w:tc>
        <w:tc>
          <w:tcPr>
            <w:tcW w:w="180" w:type="dxa"/>
            <w:vAlign w:val="bottom"/>
          </w:tcPr>
          <w:p w14:paraId="0ABD433A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19C8B1E2" w14:textId="4640472B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231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vAlign w:val="bottom"/>
          </w:tcPr>
          <w:p w14:paraId="435CEC37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0" w:type="dxa"/>
          </w:tcPr>
          <w:p w14:paraId="5EDECDE6" w14:textId="157C3D65" w:rsidR="008C6B3C" w:rsidRPr="007F4BE0" w:rsidRDefault="004C4861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230,999</w:t>
            </w:r>
          </w:p>
        </w:tc>
        <w:tc>
          <w:tcPr>
            <w:tcW w:w="219" w:type="dxa"/>
          </w:tcPr>
          <w:p w14:paraId="248DDB2E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2" w:type="dxa"/>
          </w:tcPr>
          <w:p w14:paraId="711E3964" w14:textId="1193F426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230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999</w:t>
            </w:r>
          </w:p>
        </w:tc>
        <w:tc>
          <w:tcPr>
            <w:tcW w:w="217" w:type="dxa"/>
          </w:tcPr>
          <w:p w14:paraId="2F8CAEAF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</w:tcPr>
          <w:p w14:paraId="2EDF18D6" w14:textId="03CA1F58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3FC89B90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0E04CAA4" w14:textId="71E55C10" w:rsidR="008C6B3C" w:rsidRPr="007F4BE0" w:rsidRDefault="008C6B3C" w:rsidP="008C6B3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  <w:vAlign w:val="bottom"/>
          </w:tcPr>
          <w:p w14:paraId="68DEBB8F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</w:tcPr>
          <w:p w14:paraId="47D34CDB" w14:textId="2A7C0BE7" w:rsidR="008C6B3C" w:rsidRPr="007F4BE0" w:rsidRDefault="00BE7B71" w:rsidP="008C6B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230,999</w:t>
            </w:r>
          </w:p>
        </w:tc>
        <w:tc>
          <w:tcPr>
            <w:tcW w:w="217" w:type="dxa"/>
          </w:tcPr>
          <w:p w14:paraId="103850C4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2" w:type="dxa"/>
          </w:tcPr>
          <w:p w14:paraId="5B7F358F" w14:textId="4C12D91F" w:rsidR="008C6B3C" w:rsidRPr="007F4BE0" w:rsidRDefault="008C6B3C" w:rsidP="008C6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230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999</w:t>
            </w:r>
          </w:p>
        </w:tc>
      </w:tr>
      <w:tr w:rsidR="008C6B3C" w:rsidRPr="007F4BE0" w14:paraId="490C0EF9" w14:textId="77777777" w:rsidTr="006319CA">
        <w:trPr>
          <w:cantSplit/>
          <w:trHeight w:val="187"/>
        </w:trPr>
        <w:tc>
          <w:tcPr>
            <w:tcW w:w="2493" w:type="dxa"/>
          </w:tcPr>
          <w:p w14:paraId="51924B91" w14:textId="243FF435" w:rsidR="008C6B3C" w:rsidRPr="007F4BE0" w:rsidRDefault="008C6B3C" w:rsidP="008C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4BE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อาร์ท สเปซ จำกัด</w:t>
            </w:r>
          </w:p>
        </w:tc>
        <w:tc>
          <w:tcPr>
            <w:tcW w:w="2250" w:type="dxa"/>
          </w:tcPr>
          <w:p w14:paraId="7469D097" w14:textId="448853E5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ให้บริการรับฝากงานศิลปะ</w:t>
            </w:r>
          </w:p>
        </w:tc>
        <w:tc>
          <w:tcPr>
            <w:tcW w:w="720" w:type="dxa"/>
          </w:tcPr>
          <w:p w14:paraId="1A7425AC" w14:textId="3CE02B4C" w:rsidR="008C6B3C" w:rsidRPr="007F4BE0" w:rsidRDefault="00313116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100.00</w:t>
            </w:r>
          </w:p>
        </w:tc>
        <w:tc>
          <w:tcPr>
            <w:tcW w:w="180" w:type="dxa"/>
          </w:tcPr>
          <w:p w14:paraId="74D5F1DA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4EAC2524" w14:textId="1F81E059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D19B41D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1E1F94CE" w14:textId="587F2C66" w:rsidR="008C6B3C" w:rsidRPr="007F4BE0" w:rsidRDefault="001D16B4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75,000</w:t>
            </w:r>
          </w:p>
        </w:tc>
        <w:tc>
          <w:tcPr>
            <w:tcW w:w="180" w:type="dxa"/>
            <w:vAlign w:val="bottom"/>
          </w:tcPr>
          <w:p w14:paraId="3C9C5543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547FCE8B" w14:textId="2EA6AAE9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vAlign w:val="bottom"/>
          </w:tcPr>
          <w:p w14:paraId="46239738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0" w:type="dxa"/>
          </w:tcPr>
          <w:p w14:paraId="5E6D0853" w14:textId="35C1ABC3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75,000</w:t>
            </w:r>
          </w:p>
        </w:tc>
        <w:tc>
          <w:tcPr>
            <w:tcW w:w="219" w:type="dxa"/>
          </w:tcPr>
          <w:p w14:paraId="17E52ED9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4E42F460" w14:textId="441B2126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</w:tcPr>
          <w:p w14:paraId="79A5F3E4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6E8A7D0B" w14:textId="1D5CC5A4" w:rsidR="008C6B3C" w:rsidRPr="007F4BE0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51EBFBB7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65248AE6" w14:textId="0709C37C" w:rsidR="008C6B3C" w:rsidRPr="007F4BE0" w:rsidRDefault="008C6B3C" w:rsidP="008C6B3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  <w:vAlign w:val="bottom"/>
          </w:tcPr>
          <w:p w14:paraId="45F17737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</w:tcPr>
          <w:p w14:paraId="5B7754C4" w14:textId="1C62A7C3" w:rsidR="008C6B3C" w:rsidRPr="007F4BE0" w:rsidRDefault="008C6B3C" w:rsidP="008C6B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75,000</w:t>
            </w:r>
          </w:p>
        </w:tc>
        <w:tc>
          <w:tcPr>
            <w:tcW w:w="217" w:type="dxa"/>
          </w:tcPr>
          <w:p w14:paraId="0BFBD09A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14:paraId="567E5EEA" w14:textId="502B8095" w:rsidR="008C6B3C" w:rsidRPr="007F4BE0" w:rsidRDefault="008C6B3C" w:rsidP="008C6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</w:tr>
      <w:tr w:rsidR="008C6B3C" w:rsidRPr="007F4BE0" w14:paraId="1A070345" w14:textId="77777777" w:rsidTr="006319CA">
        <w:trPr>
          <w:cantSplit/>
          <w:trHeight w:val="187"/>
        </w:trPr>
        <w:tc>
          <w:tcPr>
            <w:tcW w:w="2493" w:type="dxa"/>
          </w:tcPr>
          <w:p w14:paraId="1832CEAE" w14:textId="5AD578E5" w:rsidR="008C6B3C" w:rsidRPr="007F4BE0" w:rsidRDefault="008C6B3C" w:rsidP="008C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250" w:type="dxa"/>
          </w:tcPr>
          <w:p w14:paraId="702F99FD" w14:textId="77777777" w:rsidR="008C6B3C" w:rsidRPr="007F4BE0" w:rsidRDefault="008C6B3C" w:rsidP="008C6B3C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720" w:type="dxa"/>
          </w:tcPr>
          <w:p w14:paraId="6D336243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74D9F25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27DF438E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B2F74C1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269EE59C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8DB4ED0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506B63CB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2" w:type="dxa"/>
            <w:vAlign w:val="bottom"/>
          </w:tcPr>
          <w:p w14:paraId="42E0419B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3041AF80" w14:textId="36FD825E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</w:rPr>
              <w:t>3,502,089</w:t>
            </w:r>
          </w:p>
        </w:tc>
        <w:tc>
          <w:tcPr>
            <w:tcW w:w="219" w:type="dxa"/>
          </w:tcPr>
          <w:p w14:paraId="62F69352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287E981E" w14:textId="4B633520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282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619</w:t>
            </w:r>
          </w:p>
        </w:tc>
        <w:tc>
          <w:tcPr>
            <w:tcW w:w="217" w:type="dxa"/>
          </w:tcPr>
          <w:p w14:paraId="1B9E7CE2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2A29B69B" w14:textId="40E94336" w:rsidR="008C6B3C" w:rsidRPr="00ED4B67" w:rsidRDefault="008C6B3C" w:rsidP="008C6B3C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ED4B6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1D4F1D3F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7F21B18E" w14:textId="57AD3E4E" w:rsidR="008C6B3C" w:rsidRPr="007F4BE0" w:rsidRDefault="008C6B3C" w:rsidP="008C6B3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218" w:type="dxa"/>
            <w:vAlign w:val="bottom"/>
          </w:tcPr>
          <w:p w14:paraId="4AA59337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double" w:sz="4" w:space="0" w:color="auto"/>
            </w:tcBorders>
          </w:tcPr>
          <w:p w14:paraId="4D0D7DEB" w14:textId="0FCAA332" w:rsidR="008C6B3C" w:rsidRPr="007F4BE0" w:rsidRDefault="008C6B3C" w:rsidP="008C6B3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</w:rPr>
              <w:t>3,502,089</w:t>
            </w:r>
          </w:p>
        </w:tc>
        <w:tc>
          <w:tcPr>
            <w:tcW w:w="217" w:type="dxa"/>
          </w:tcPr>
          <w:p w14:paraId="19A49184" w14:textId="77777777" w:rsidR="008C6B3C" w:rsidRPr="007F4BE0" w:rsidRDefault="008C6B3C" w:rsidP="008C6B3C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</w:tcPr>
          <w:p w14:paraId="596F3311" w14:textId="0BFC5306" w:rsidR="008C6B3C" w:rsidRPr="007F4BE0" w:rsidRDefault="008C6B3C" w:rsidP="008C6B3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282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619</w:t>
            </w:r>
          </w:p>
        </w:tc>
      </w:tr>
    </w:tbl>
    <w:p w14:paraId="5FB6227C" w14:textId="73E17927" w:rsidR="006319CA" w:rsidRPr="007F4BE0" w:rsidRDefault="006319CA"/>
    <w:tbl>
      <w:tblPr>
        <w:tblW w:w="14052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23"/>
        <w:gridCol w:w="1727"/>
        <w:gridCol w:w="179"/>
        <w:gridCol w:w="884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59"/>
      </w:tblGrid>
      <w:tr w:rsidR="006319CA" w:rsidRPr="007F4BE0" w14:paraId="066A6DB9" w14:textId="77777777" w:rsidTr="00A2301D">
        <w:trPr>
          <w:cantSplit/>
          <w:trHeight w:val="272"/>
        </w:trPr>
        <w:tc>
          <w:tcPr>
            <w:tcW w:w="2223" w:type="dxa"/>
            <w:vAlign w:val="bottom"/>
          </w:tcPr>
          <w:p w14:paraId="58FBE9A5" w14:textId="7F276FF1" w:rsidR="006319CA" w:rsidRPr="006D6934" w:rsidRDefault="006319CA" w:rsidP="006319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  <w:bookmarkStart w:id="5" w:name="_Hlk40181453"/>
          </w:p>
        </w:tc>
        <w:tc>
          <w:tcPr>
            <w:tcW w:w="1727" w:type="dxa"/>
            <w:vAlign w:val="bottom"/>
          </w:tcPr>
          <w:p w14:paraId="533F4AD6" w14:textId="027A4160" w:rsidR="006319CA" w:rsidRPr="007F4BE0" w:rsidRDefault="006319CA" w:rsidP="006319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74E5798D" w14:textId="68951A3B" w:rsidR="006319CA" w:rsidRPr="007F4BE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0134E1FC" w14:textId="184A3E0E" w:rsidR="006319CA" w:rsidRPr="007F4BE0" w:rsidRDefault="006319CA" w:rsidP="006319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CE427B" w14:textId="77777777" w:rsidR="006319CA" w:rsidRPr="007F4BE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9B3B3F2" w14:textId="4999E57E" w:rsidR="006319CA" w:rsidRPr="007F4BE0" w:rsidRDefault="006319CA" w:rsidP="006319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0B3311" w14:textId="77777777" w:rsidR="006319CA" w:rsidRPr="007F4BE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09" w:type="dxa"/>
            <w:gridSpan w:val="11"/>
            <w:vAlign w:val="bottom"/>
          </w:tcPr>
          <w:p w14:paraId="7D782D2F" w14:textId="442544EC" w:rsidR="006319CA" w:rsidRPr="007F4BE0" w:rsidRDefault="006319CA" w:rsidP="006319C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6319CA" w:rsidRPr="007F4BE0" w14:paraId="407F1B32" w14:textId="77777777" w:rsidTr="00A2301D">
        <w:trPr>
          <w:cantSplit/>
          <w:trHeight w:val="549"/>
        </w:trPr>
        <w:tc>
          <w:tcPr>
            <w:tcW w:w="2223" w:type="dxa"/>
            <w:vAlign w:val="bottom"/>
          </w:tcPr>
          <w:p w14:paraId="72270814" w14:textId="77777777" w:rsidR="006319CA" w:rsidRPr="007F4BE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27" w:type="dxa"/>
            <w:vAlign w:val="bottom"/>
          </w:tcPr>
          <w:p w14:paraId="5E6DD0D7" w14:textId="77777777" w:rsidR="006319CA" w:rsidRPr="007F4BE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35F19F66" w14:textId="77777777" w:rsidR="006319CA" w:rsidRPr="007F4BE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114FC113" w14:textId="77777777" w:rsidR="006319CA" w:rsidRPr="007F4BE0" w:rsidRDefault="006319CA" w:rsidP="006319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117CD6FC" w14:textId="3BAEA196" w:rsidR="006319CA" w:rsidRPr="007F4BE0" w:rsidRDefault="006319CA" w:rsidP="006319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7D504D98" w14:textId="77777777" w:rsidR="006319CA" w:rsidRPr="007F4BE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CBDCE70" w14:textId="44DCBD68" w:rsidR="006319CA" w:rsidRPr="007F4BE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8A548DF" w14:textId="77777777" w:rsidR="006319CA" w:rsidRPr="007F4BE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7E976F8" w14:textId="347752A8" w:rsidR="006319CA" w:rsidRPr="007F4BE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285C769" w14:textId="77777777" w:rsidR="006319CA" w:rsidRPr="007F4BE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13FCD48" w14:textId="5E988F98" w:rsidR="006319CA" w:rsidRPr="007F4BE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27B2F73C" w14:textId="77777777" w:rsidR="006319CA" w:rsidRPr="007F4BE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49" w:type="dxa"/>
            <w:gridSpan w:val="3"/>
            <w:vAlign w:val="bottom"/>
          </w:tcPr>
          <w:p w14:paraId="17C3757E" w14:textId="58C4FDD2" w:rsidR="006319CA" w:rsidRPr="007F4BE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bookmarkEnd w:id="5"/>
      <w:tr w:rsidR="00016768" w:rsidRPr="007F4BE0" w14:paraId="1E13F04F" w14:textId="77777777" w:rsidTr="00A2301D">
        <w:trPr>
          <w:cantSplit/>
          <w:trHeight w:val="187"/>
        </w:trPr>
        <w:tc>
          <w:tcPr>
            <w:tcW w:w="2223" w:type="dxa"/>
          </w:tcPr>
          <w:p w14:paraId="3BFFF93F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27" w:type="dxa"/>
          </w:tcPr>
          <w:p w14:paraId="6609B1B6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</w:tcPr>
          <w:p w14:paraId="1CF38C6E" w14:textId="3B1C4238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465F0E5C" w14:textId="5FABC7C8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47B6B451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730598C" w14:textId="31D14732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4E82CB3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A078486" w14:textId="6B04ECA9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0D73FD0C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5BF6C48" w14:textId="48AB9D92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BA9E578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FD4E1DF" w14:textId="49317F54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4E9E11B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B6DB262" w14:textId="7017D556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A6130E5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D9D8C20" w14:textId="6956FD33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0154D50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7C43DDE9" w14:textId="185F35BF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2A52A8E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55E6D9E" w14:textId="09CB3372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32A00CAF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41135796" w14:textId="2FD03739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</w:tr>
      <w:tr w:rsidR="00016768" w:rsidRPr="007F4BE0" w14:paraId="1F64A846" w14:textId="77777777" w:rsidTr="00A2301D">
        <w:trPr>
          <w:cantSplit/>
          <w:trHeight w:val="180"/>
        </w:trPr>
        <w:tc>
          <w:tcPr>
            <w:tcW w:w="2223" w:type="dxa"/>
          </w:tcPr>
          <w:p w14:paraId="7DF6BFDE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27" w:type="dxa"/>
          </w:tcPr>
          <w:p w14:paraId="7E2B9830" w14:textId="272AB4DA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9" w:type="dxa"/>
          </w:tcPr>
          <w:p w14:paraId="697A630B" w14:textId="462530B1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173695B5" w14:textId="1E6AAFBA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41A0C22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65043DA" w14:textId="38C77BAA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047D152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E36096E" w14:textId="46BC85AB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A14CE92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B45C2EF" w14:textId="2311BD20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E540319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807995E" w14:textId="304BA1A2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6938955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5086815" w14:textId="57C28214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E8DBE2D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EC5A84D" w14:textId="4C896426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FD677CE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1BEC78B" w14:textId="54FB05D1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EF9F1B0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5B9F71B" w14:textId="534DCF9C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A499E8C" w14:textId="77777777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55545599" w14:textId="69CCDB6D" w:rsidR="00016768" w:rsidRPr="007F4BE0" w:rsidRDefault="00016768" w:rsidP="000167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</w:tr>
      <w:tr w:rsidR="00157662" w:rsidRPr="007F4BE0" w14:paraId="4C39A392" w14:textId="77777777" w:rsidTr="00A2301D">
        <w:trPr>
          <w:cantSplit/>
          <w:trHeight w:val="60"/>
        </w:trPr>
        <w:tc>
          <w:tcPr>
            <w:tcW w:w="2223" w:type="dxa"/>
          </w:tcPr>
          <w:p w14:paraId="73984929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27" w:type="dxa"/>
          </w:tcPr>
          <w:p w14:paraId="343BB1E4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71244560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964" w:type="dxa"/>
            <w:gridSpan w:val="3"/>
          </w:tcPr>
          <w:p w14:paraId="17867401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C1D1538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7779" w:type="dxa"/>
            <w:gridSpan w:val="15"/>
          </w:tcPr>
          <w:p w14:paraId="22C3CA6E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157662" w:rsidRPr="007F4BE0" w14:paraId="38C0DE1D" w14:textId="77777777" w:rsidTr="00A2301D">
        <w:trPr>
          <w:cantSplit/>
          <w:trHeight w:val="60"/>
        </w:trPr>
        <w:tc>
          <w:tcPr>
            <w:tcW w:w="3950" w:type="dxa"/>
            <w:gridSpan w:val="2"/>
          </w:tcPr>
          <w:p w14:paraId="5A44E810" w14:textId="77777777" w:rsidR="00157662" w:rsidRPr="007F4BE0" w:rsidRDefault="00157662" w:rsidP="00157662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  <w:lang w:bidi="th-TH"/>
              </w:rPr>
              <w:t>งอ้อม</w:t>
            </w:r>
          </w:p>
        </w:tc>
        <w:tc>
          <w:tcPr>
            <w:tcW w:w="179" w:type="dxa"/>
          </w:tcPr>
          <w:p w14:paraId="2087875B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</w:tcPr>
          <w:p w14:paraId="0A6063DC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EE3B26F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041190C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C6AE191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B5C230E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8B9D6CF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C728D74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1A97534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D023278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856F29E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AA68D1D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28052CD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FF53DF8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E570F1C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CEB91F8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44BA70C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5542391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7E551F5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33860D81" w14:textId="77777777" w:rsidR="00157662" w:rsidRPr="007F4BE0" w:rsidRDefault="00157662" w:rsidP="001576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D8643D" w:rsidRPr="007F4BE0" w14:paraId="5321E486" w14:textId="77777777" w:rsidTr="00A2301D">
        <w:trPr>
          <w:cantSplit/>
          <w:trHeight w:val="60"/>
        </w:trPr>
        <w:tc>
          <w:tcPr>
            <w:tcW w:w="2223" w:type="dxa"/>
          </w:tcPr>
          <w:p w14:paraId="5A15C69D" w14:textId="79958AD6" w:rsidR="00D8643D" w:rsidRPr="007F4BE0" w:rsidRDefault="00D8643D" w:rsidP="00D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98" w:hanging="6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7F4BE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แปซิฟิค</w:t>
            </w:r>
            <w:r w:rsidRPr="007F4BE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ห้องเย็น</w:t>
            </w:r>
            <w:r w:rsidRPr="007F4BE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727" w:type="dxa"/>
          </w:tcPr>
          <w:p w14:paraId="10716B33" w14:textId="7634AEB5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ให้บริการรับฝากสินค้าแช่แข็งในห้องเย็นและขนส่งสินค้าแช่แข็ง</w:t>
            </w:r>
          </w:p>
        </w:tc>
        <w:tc>
          <w:tcPr>
            <w:tcW w:w="179" w:type="dxa"/>
          </w:tcPr>
          <w:p w14:paraId="731F356B" w14:textId="4CDDF52B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</w:tcPr>
          <w:p w14:paraId="4091CB56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D05E7F8" w14:textId="10675C73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90FD534" w14:textId="3432800E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2F7304C2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6A8A4A4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FC2E9A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650BB1E" w14:textId="66DAB79D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2275D9D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F1BA3E7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6BA5C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5F6317D" w14:textId="18EFB410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443,000</w:t>
            </w:r>
          </w:p>
        </w:tc>
        <w:tc>
          <w:tcPr>
            <w:tcW w:w="180" w:type="dxa"/>
          </w:tcPr>
          <w:p w14:paraId="00D58552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A68467A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1089040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D6465D4" w14:textId="5941EC06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443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FA33B22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16423F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9C4FC32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F5A9017" w14:textId="750BE3DA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56B2C0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EE8BD07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AEAB76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73E9B38" w14:textId="7AD72671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D5A59B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D4C3D78" w14:textId="77777777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0DED3A6" w14:textId="77777777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477F222" w14:textId="3F6A63D7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90D79E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8E47134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0E8606D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8E96117" w14:textId="3C046D78" w:rsidR="00D8643D" w:rsidRPr="007F4BE0" w:rsidRDefault="00D8643D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3E940F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81C6071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3AC8DC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A682947" w14:textId="5DC77350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0466FA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48EF6B06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867CE52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3E995BB" w14:textId="11BC85DB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8643D" w:rsidRPr="007F4BE0" w14:paraId="0226DAB7" w14:textId="77777777" w:rsidTr="00A2301D">
        <w:trPr>
          <w:cantSplit/>
          <w:trHeight w:val="60"/>
        </w:trPr>
        <w:tc>
          <w:tcPr>
            <w:tcW w:w="2223" w:type="dxa"/>
          </w:tcPr>
          <w:p w14:paraId="5648CE5B" w14:textId="16A1117A" w:rsidR="00D8643D" w:rsidRPr="007F4BE0" w:rsidRDefault="00D8643D" w:rsidP="00D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7F4BE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แปซิฟิค</w:t>
            </w:r>
            <w:r w:rsidRPr="007F4BE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โลจิสติกส์</w:t>
            </w:r>
            <w:r w:rsidRPr="007F4BE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โปร</w:t>
            </w:r>
            <w:r w:rsidRPr="007F4BE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727" w:type="dxa"/>
          </w:tcPr>
          <w:p w14:paraId="4221658E" w14:textId="5185D1A1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ให้บริการขนส่ง</w:t>
            </w:r>
          </w:p>
        </w:tc>
        <w:tc>
          <w:tcPr>
            <w:tcW w:w="179" w:type="dxa"/>
          </w:tcPr>
          <w:p w14:paraId="7649703B" w14:textId="7A1359DF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5815016D" w14:textId="68526691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</w:rPr>
              <w:t>100.00</w:t>
            </w:r>
          </w:p>
        </w:tc>
        <w:tc>
          <w:tcPr>
            <w:tcW w:w="180" w:type="dxa"/>
          </w:tcPr>
          <w:p w14:paraId="38E48F96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C12E038" w14:textId="7A463E3C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B30A24F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4FB32C4" w14:textId="3EDB8D19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</w:rPr>
              <w:t>20,000</w:t>
            </w:r>
          </w:p>
        </w:tc>
        <w:tc>
          <w:tcPr>
            <w:tcW w:w="180" w:type="dxa"/>
          </w:tcPr>
          <w:p w14:paraId="53D745AB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E734A5E" w14:textId="54B4CE26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20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57F8F354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86246DC" w14:textId="64310C4B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4567C6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9A47598" w14:textId="09473F02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401EB0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024C093" w14:textId="6F851574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FC84C6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5DF6BE1A" w14:textId="3B3D6B7D" w:rsidR="00D8643D" w:rsidRPr="007F4BE0" w:rsidRDefault="00D8643D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E7C4C2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F743419" w14:textId="479FBF78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FF72F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2DE9EC9C" w14:textId="02D4D373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8643D" w:rsidRPr="007F4BE0" w14:paraId="3531A9D6" w14:textId="77777777" w:rsidTr="00A2301D">
        <w:trPr>
          <w:cantSplit/>
          <w:trHeight w:val="60"/>
        </w:trPr>
        <w:tc>
          <w:tcPr>
            <w:tcW w:w="2223" w:type="dxa"/>
          </w:tcPr>
          <w:p w14:paraId="27A1613E" w14:textId="22943319" w:rsidR="00D8643D" w:rsidRPr="007F4BE0" w:rsidRDefault="00D8643D" w:rsidP="00D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7F4BE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เจพีเค</w:t>
            </w:r>
            <w:r w:rsidRPr="007F4BE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โคลด์</w:t>
            </w:r>
            <w:r w:rsidRPr="007F4BE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สโตเรจ</w:t>
            </w:r>
            <w:r w:rsidRPr="007F4BE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727" w:type="dxa"/>
          </w:tcPr>
          <w:p w14:paraId="707CA8FE" w14:textId="77777777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 w:cs="Angsana New"/>
                <w:sz w:val="20"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ให้บริการรับฝากสินค้าแช่แข็ง</w:t>
            </w:r>
          </w:p>
          <w:p w14:paraId="751C5B4B" w14:textId="0DD2AF04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="Angsana New" w:hAnsi="Angsana New" w:cs="Angsana New"/>
                <w:sz w:val="20"/>
              </w:rPr>
              <w:t xml:space="preserve">   </w:t>
            </w: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>ในห้องเย็น</w:t>
            </w:r>
          </w:p>
        </w:tc>
        <w:tc>
          <w:tcPr>
            <w:tcW w:w="179" w:type="dxa"/>
          </w:tcPr>
          <w:p w14:paraId="518C9F0C" w14:textId="536BBC64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71E4A56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56C3FFD" w14:textId="3C35AAC2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74.69</w:t>
            </w:r>
          </w:p>
        </w:tc>
        <w:tc>
          <w:tcPr>
            <w:tcW w:w="180" w:type="dxa"/>
          </w:tcPr>
          <w:p w14:paraId="74DF7EF6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D168A18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4BC95C2" w14:textId="29802EA9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71CA018D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E3C98D3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C8DDDB6" w14:textId="0BE8D4E9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103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948</w:t>
            </w:r>
          </w:p>
        </w:tc>
        <w:tc>
          <w:tcPr>
            <w:tcW w:w="180" w:type="dxa"/>
          </w:tcPr>
          <w:p w14:paraId="297F764C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9E9F9A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01B76C7" w14:textId="436B61C2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103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948</w:t>
            </w:r>
          </w:p>
        </w:tc>
        <w:tc>
          <w:tcPr>
            <w:tcW w:w="180" w:type="dxa"/>
          </w:tcPr>
          <w:p w14:paraId="78A8747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8B17AE1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C04913E" w14:textId="5BC3D736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44D39D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4D78664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212009E" w14:textId="1B4B82BF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AE6080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F9507FD" w14:textId="77777777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B03EB4B" w14:textId="736050B2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668EF7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4F14FAB1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33B5B7" w14:textId="72E22600" w:rsidR="00D8643D" w:rsidRPr="007F4BE0" w:rsidRDefault="00D8643D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CF273D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6813EA7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7212F5E" w14:textId="374D6143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230BAF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67BD9D6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E83E694" w14:textId="53B87DC4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  <w:tr w:rsidR="00D8643D" w:rsidRPr="007F4BE0" w14:paraId="7FED57E8" w14:textId="77777777" w:rsidTr="00A2301D">
        <w:trPr>
          <w:cantSplit/>
          <w:trHeight w:val="60"/>
        </w:trPr>
        <w:tc>
          <w:tcPr>
            <w:tcW w:w="2223" w:type="dxa"/>
          </w:tcPr>
          <w:p w14:paraId="4D4D4A10" w14:textId="0040FB26" w:rsidR="00D8643D" w:rsidRPr="007F4BE0" w:rsidRDefault="00D8643D" w:rsidP="00D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7F4BE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กีลเลี่ยน</w:t>
            </w:r>
            <w:r w:rsidRPr="007F4BE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727" w:type="dxa"/>
          </w:tcPr>
          <w:p w14:paraId="291F210E" w14:textId="2FA682D6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ให้เช่าที่ดิน</w:t>
            </w:r>
          </w:p>
        </w:tc>
        <w:tc>
          <w:tcPr>
            <w:tcW w:w="179" w:type="dxa"/>
          </w:tcPr>
          <w:p w14:paraId="2A43D660" w14:textId="6727363F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</w:tcPr>
          <w:p w14:paraId="0783F4E0" w14:textId="6BAA1A7C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100.00</w:t>
            </w:r>
          </w:p>
        </w:tc>
        <w:tc>
          <w:tcPr>
            <w:tcW w:w="180" w:type="dxa"/>
          </w:tcPr>
          <w:p w14:paraId="6C55DA3D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4A23E16" w14:textId="3426E3CA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4F34A96F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254E031" w14:textId="6D11D3FD" w:rsidR="00D8643D" w:rsidRPr="007F4BE0" w:rsidRDefault="004D0808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4,5</w:t>
            </w:r>
            <w:r w:rsidR="00D8643D" w:rsidRPr="007F4BE0">
              <w:rPr>
                <w:rFonts w:asciiTheme="majorBidi" w:hAnsiTheme="majorBidi" w:cstheme="majorBidi"/>
                <w:sz w:val="20"/>
                <w:lang w:bidi="th-TH"/>
              </w:rPr>
              <w:t>50</w:t>
            </w:r>
          </w:p>
        </w:tc>
        <w:tc>
          <w:tcPr>
            <w:tcW w:w="180" w:type="dxa"/>
          </w:tcPr>
          <w:p w14:paraId="7D297B9C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B77F846" w14:textId="3FED2714" w:rsidR="00D8643D" w:rsidRPr="007F4BE0" w:rsidRDefault="004D0808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4,550</w:t>
            </w:r>
          </w:p>
        </w:tc>
        <w:tc>
          <w:tcPr>
            <w:tcW w:w="180" w:type="dxa"/>
          </w:tcPr>
          <w:p w14:paraId="047C5ECA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24D1831" w14:textId="03242BC8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A5DB1A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FD36357" w14:textId="701886CA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96D3DA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44A2477" w14:textId="5104AA0F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65D401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4C82FDFC" w14:textId="71E3704F" w:rsidR="00D8643D" w:rsidRPr="007F4BE0" w:rsidRDefault="00D8643D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567B4C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8C4E8C8" w14:textId="2E9923F4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22EFCA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2855D587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526741" w:rsidRPr="007F4BE0" w14:paraId="28C1BB32" w14:textId="77777777" w:rsidTr="00A2301D">
        <w:trPr>
          <w:cantSplit/>
          <w:trHeight w:val="569"/>
        </w:trPr>
        <w:tc>
          <w:tcPr>
            <w:tcW w:w="2223" w:type="dxa"/>
          </w:tcPr>
          <w:p w14:paraId="4F526481" w14:textId="1C059B00" w:rsidR="00526741" w:rsidRPr="007F4BE0" w:rsidRDefault="00526741" w:rsidP="0052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บริษัท</w:t>
            </w:r>
            <w:r w:rsidRPr="007F4BE0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เจดับเบิ้ลยูดี</w:t>
            </w:r>
            <w:r w:rsidRPr="007F4BE0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เอนเนอร์ยี</w:t>
            </w:r>
            <w:r w:rsidRPr="007F4BE0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แอนด์</w:t>
            </w:r>
            <w:r w:rsidRPr="007F4BE0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/>
                <w:spacing w:val="-6"/>
                <w:sz w:val="20"/>
                <w:szCs w:val="20"/>
              </w:rPr>
              <w:t xml:space="preserve"> </w:t>
            </w:r>
            <w:r w:rsidRPr="007F4BE0">
              <w:rPr>
                <w:rFonts w:ascii="Angsana New" w:hAnsi="Angsana New"/>
                <w:spacing w:val="-6"/>
                <w:sz w:val="20"/>
                <w:szCs w:val="20"/>
              </w:rPr>
              <w:br/>
            </w:r>
            <w:r w:rsidRPr="007F4BE0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รีซอร์สเซส</w:t>
            </w:r>
            <w:r w:rsidRPr="007F4BE0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จำกัด</w:t>
            </w:r>
          </w:p>
        </w:tc>
        <w:tc>
          <w:tcPr>
            <w:tcW w:w="1727" w:type="dxa"/>
          </w:tcPr>
          <w:p w14:paraId="26E68135" w14:textId="77777777" w:rsidR="00526741" w:rsidRPr="007F4BE0" w:rsidRDefault="00526741" w:rsidP="00526741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</w:p>
          <w:p w14:paraId="73F787A5" w14:textId="21F6250F" w:rsidR="00526741" w:rsidRPr="007F4BE0" w:rsidRDefault="00526741" w:rsidP="00526741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79" w:type="dxa"/>
          </w:tcPr>
          <w:p w14:paraId="17302523" w14:textId="6658FAA2" w:rsidR="00526741" w:rsidRPr="007F4BE0" w:rsidRDefault="00526741" w:rsidP="0052674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554D1531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9633546" w14:textId="0932DF4E" w:rsidR="00526741" w:rsidRPr="007F4BE0" w:rsidRDefault="00526741" w:rsidP="0052674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FFC2D3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7E2175C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07A6DDE5" w14:textId="6A8C8F37" w:rsidR="00526741" w:rsidRPr="007F4BE0" w:rsidRDefault="00526741" w:rsidP="0052674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99</w:t>
            </w:r>
            <w:r w:rsidRPr="007F4BE0">
              <w:rPr>
                <w:rFonts w:asciiTheme="majorBidi" w:hAnsiTheme="majorBidi" w:cstheme="majorBidi"/>
                <w:sz w:val="20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279B59E2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FD1BC9F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7863351" w14:textId="03110AA3" w:rsidR="00526741" w:rsidRPr="007F4BE0" w:rsidRDefault="00526741" w:rsidP="0052674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6B68FE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DA7A573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3830A10" w14:textId="6D5C975B" w:rsidR="00526741" w:rsidRPr="007F4BE0" w:rsidRDefault="00526741" w:rsidP="0052674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7F4BE0">
              <w:rPr>
                <w:rFonts w:asciiTheme="majorBidi" w:hAnsiTheme="majorBidi" w:cstheme="majorBidi"/>
                <w:sz w:val="20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250</w:t>
            </w:r>
          </w:p>
        </w:tc>
        <w:tc>
          <w:tcPr>
            <w:tcW w:w="180" w:type="dxa"/>
          </w:tcPr>
          <w:p w14:paraId="3525E71F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DB0401F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8D83604" w14:textId="0D989C0A" w:rsidR="00526741" w:rsidRPr="007F4BE0" w:rsidRDefault="00526741" w:rsidP="0052674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9CFAAA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58BF37C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ECF94C8" w14:textId="55089A29" w:rsidR="00526741" w:rsidRPr="007F4BE0" w:rsidRDefault="00526741" w:rsidP="0052674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8B8CD5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AFCE2C8" w14:textId="77777777" w:rsidR="00526741" w:rsidRPr="007F4BE0" w:rsidRDefault="00526741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FCF1DB1" w14:textId="1294EAA0" w:rsidR="00526741" w:rsidRPr="007F4BE0" w:rsidRDefault="00526741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B2F9EC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9CACB3D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AE8B599" w14:textId="63E3B49B" w:rsidR="00526741" w:rsidRPr="007F4BE0" w:rsidRDefault="00526741" w:rsidP="00526741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8B607D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4050E99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A014DD7" w14:textId="110DDDF3" w:rsidR="00526741" w:rsidRPr="007F4BE0" w:rsidRDefault="00526741" w:rsidP="0052674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13EDF3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5246BDAC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A9C49A3" w14:textId="4A0F9151" w:rsidR="00526741" w:rsidRPr="007F4BE0" w:rsidRDefault="00526741" w:rsidP="0052674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8643D" w:rsidRPr="007F4BE0" w14:paraId="2A841C53" w14:textId="77777777" w:rsidTr="00A2301D">
        <w:trPr>
          <w:cantSplit/>
          <w:trHeight w:val="60"/>
        </w:trPr>
        <w:tc>
          <w:tcPr>
            <w:tcW w:w="2223" w:type="dxa"/>
          </w:tcPr>
          <w:p w14:paraId="2B3743DC" w14:textId="1F56BDF5" w:rsidR="00D8643D" w:rsidRPr="007F4BE0" w:rsidRDefault="00D8643D" w:rsidP="00D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="Angsana New" w:hAnsi="Angsana New"/>
                <w:sz w:val="20"/>
                <w:szCs w:val="20"/>
              </w:rPr>
              <w:t>JWD Asia Holdings Private Ltd.</w:t>
            </w:r>
          </w:p>
        </w:tc>
        <w:tc>
          <w:tcPr>
            <w:tcW w:w="1727" w:type="dxa"/>
          </w:tcPr>
          <w:p w14:paraId="02330879" w14:textId="7AF877B4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79" w:type="dxa"/>
          </w:tcPr>
          <w:p w14:paraId="7AD8AA3F" w14:textId="7E93FA54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84" w:type="dxa"/>
          </w:tcPr>
          <w:p w14:paraId="65083E1B" w14:textId="024E62C2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08436F1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E09CB08" w14:textId="19781E24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78BEA72D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5206F2B" w14:textId="1B0E6ADF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673</w:t>
            </w:r>
          </w:p>
        </w:tc>
        <w:tc>
          <w:tcPr>
            <w:tcW w:w="180" w:type="dxa"/>
          </w:tcPr>
          <w:p w14:paraId="0855AE5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0E4B1F" w14:textId="32ED03C1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673</w:t>
            </w:r>
          </w:p>
        </w:tc>
        <w:tc>
          <w:tcPr>
            <w:tcW w:w="180" w:type="dxa"/>
          </w:tcPr>
          <w:p w14:paraId="7164C657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219EEE4" w14:textId="32A6EDA5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EE8142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3E1B86A" w14:textId="0654D0F5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6C82AA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EDD8A86" w14:textId="75F9B90A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181D8E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C32B97C" w14:textId="07EE6260" w:rsidR="00D8643D" w:rsidRPr="007F4BE0" w:rsidRDefault="00D8643D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02AF47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F0AF97A" w14:textId="5C086900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11B07D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18AC7152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A86B25" w:rsidRPr="007F4BE0" w14:paraId="3A42B9FE" w14:textId="77777777" w:rsidTr="00A2301D">
        <w:trPr>
          <w:cantSplit/>
          <w:trHeight w:val="60"/>
        </w:trPr>
        <w:tc>
          <w:tcPr>
            <w:tcW w:w="2223" w:type="dxa"/>
          </w:tcPr>
          <w:p w14:paraId="293F6536" w14:textId="508DC9DE" w:rsidR="00A86B25" w:rsidRPr="007F4BE0" w:rsidRDefault="00A86B25" w:rsidP="00A8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bookmarkStart w:id="6" w:name="_Hlk40049070"/>
            <w:r w:rsidRPr="007F4BE0">
              <w:rPr>
                <w:rFonts w:ascii="Angsana New" w:hAnsi="Angsana New"/>
                <w:sz w:val="20"/>
                <w:szCs w:val="20"/>
              </w:rPr>
              <w:t>JVK Indochina Movers Ltd.</w:t>
            </w:r>
            <w:bookmarkEnd w:id="6"/>
          </w:p>
        </w:tc>
        <w:tc>
          <w:tcPr>
            <w:tcW w:w="1727" w:type="dxa"/>
          </w:tcPr>
          <w:p w14:paraId="001A7FEB" w14:textId="29152AA1" w:rsidR="00A86B25" w:rsidRPr="007F4BE0" w:rsidRDefault="00A86B25" w:rsidP="00A86B25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ให้บริการขนส่ง</w:t>
            </w:r>
          </w:p>
        </w:tc>
        <w:tc>
          <w:tcPr>
            <w:tcW w:w="179" w:type="dxa"/>
          </w:tcPr>
          <w:p w14:paraId="13AA0FCC" w14:textId="0DF774C9" w:rsidR="00A86B25" w:rsidRPr="007F4BE0" w:rsidRDefault="00A86B25" w:rsidP="00A86B2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7E2CCC24" w14:textId="142F5218" w:rsidR="00A86B25" w:rsidRPr="007F4BE0" w:rsidRDefault="00A86B25" w:rsidP="00A86B2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17A070C8" w14:textId="77777777" w:rsidR="00A86B25" w:rsidRPr="007F4BE0" w:rsidRDefault="00A86B25" w:rsidP="00A86B2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1135D56" w14:textId="10B86BAB" w:rsidR="00A86B25" w:rsidRPr="007F4BE0" w:rsidRDefault="00A86B25" w:rsidP="00A86B25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90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09</w:t>
            </w:r>
          </w:p>
        </w:tc>
        <w:tc>
          <w:tcPr>
            <w:tcW w:w="180" w:type="dxa"/>
          </w:tcPr>
          <w:p w14:paraId="5EF053F4" w14:textId="77777777" w:rsidR="00A86B25" w:rsidRPr="007F4BE0" w:rsidRDefault="00A86B25" w:rsidP="00A86B2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4D19BD2" w14:textId="1326B34C" w:rsidR="00A86B25" w:rsidRPr="007F4BE0" w:rsidRDefault="00A86B25" w:rsidP="00A86B2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3853A6F9" w14:textId="77777777" w:rsidR="00A86B25" w:rsidRPr="007F4BE0" w:rsidRDefault="00A86B25" w:rsidP="00A86B2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C397692" w14:textId="7917F6D5" w:rsidR="00A86B25" w:rsidRPr="007F4BE0" w:rsidRDefault="00A86B25" w:rsidP="00A86B2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4386B041" w14:textId="77777777" w:rsidR="00A86B25" w:rsidRPr="007F4BE0" w:rsidRDefault="00A86B25" w:rsidP="00A86B2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1249923" w14:textId="48F7ADC1" w:rsidR="00A86B25" w:rsidRPr="007F4BE0" w:rsidRDefault="00A86B25" w:rsidP="00A86B2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413A04B" w14:textId="77777777" w:rsidR="00A86B25" w:rsidRPr="007F4BE0" w:rsidRDefault="00A86B25" w:rsidP="00A86B2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FF92926" w14:textId="6149FB16" w:rsidR="00A86B25" w:rsidRPr="007F4BE0" w:rsidRDefault="00A86B25" w:rsidP="00A86B2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4AC70B8" w14:textId="77777777" w:rsidR="00A86B25" w:rsidRPr="007F4BE0" w:rsidRDefault="00A86B25" w:rsidP="00A86B25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066D1B7D" w14:textId="00127468" w:rsidR="00A86B25" w:rsidRPr="007F4BE0" w:rsidRDefault="00A86B25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2C43951" w14:textId="77777777" w:rsidR="00A86B25" w:rsidRPr="007F4BE0" w:rsidRDefault="00A86B25" w:rsidP="00A86B25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5CD7A706" w14:textId="74181811" w:rsidR="00A86B25" w:rsidRPr="007F4BE0" w:rsidRDefault="00A86B25" w:rsidP="00A86B25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82F7FC6" w14:textId="77777777" w:rsidR="00A86B25" w:rsidRPr="007F4BE0" w:rsidRDefault="00A86B25" w:rsidP="00A86B25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145ACAB" w14:textId="49B107E8" w:rsidR="00A86B25" w:rsidRPr="007F4BE0" w:rsidRDefault="00A86B25" w:rsidP="00A86B2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8FDD883" w14:textId="77777777" w:rsidR="00A86B25" w:rsidRPr="007F4BE0" w:rsidRDefault="00A86B25" w:rsidP="00A86B2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1D6802DE" w14:textId="77777777" w:rsidR="00A86B25" w:rsidRPr="007F4BE0" w:rsidRDefault="00A86B25" w:rsidP="00A86B2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8643D" w:rsidRPr="007F4BE0" w14:paraId="6A9A22ED" w14:textId="77777777" w:rsidTr="00A2301D">
        <w:trPr>
          <w:cantSplit/>
          <w:trHeight w:val="60"/>
        </w:trPr>
        <w:tc>
          <w:tcPr>
            <w:tcW w:w="2223" w:type="dxa"/>
          </w:tcPr>
          <w:p w14:paraId="2CE619B8" w14:textId="340CC58E" w:rsidR="00D8643D" w:rsidRPr="007F4BE0" w:rsidRDefault="00D8643D" w:rsidP="00D8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7F4BE0">
              <w:rPr>
                <w:rFonts w:ascii="Angsana New" w:hAnsi="Angsana New"/>
                <w:sz w:val="20"/>
                <w:szCs w:val="20"/>
              </w:rPr>
              <w:t xml:space="preserve">JCM Logistics &amp; Warehousing </w:t>
            </w:r>
            <w:r w:rsidRPr="007F4BE0">
              <w:rPr>
                <w:rFonts w:ascii="Angsana New" w:hAnsi="Angsana New"/>
                <w:sz w:val="20"/>
                <w:szCs w:val="20"/>
              </w:rPr>
              <w:br/>
              <w:t>Private Limited</w:t>
            </w:r>
          </w:p>
        </w:tc>
        <w:tc>
          <w:tcPr>
            <w:tcW w:w="1727" w:type="dxa"/>
          </w:tcPr>
          <w:p w14:paraId="12757686" w14:textId="77777777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lang w:val="en-US"/>
              </w:rPr>
            </w:pPr>
          </w:p>
          <w:p w14:paraId="3F509B84" w14:textId="2C112E3E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79" w:type="dxa"/>
          </w:tcPr>
          <w:p w14:paraId="2B9BCDCF" w14:textId="6947F7B1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6E789B3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FCE96F5" w14:textId="23E7DA23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52.50</w:t>
            </w:r>
          </w:p>
        </w:tc>
        <w:tc>
          <w:tcPr>
            <w:tcW w:w="180" w:type="dxa"/>
          </w:tcPr>
          <w:p w14:paraId="23820B53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EF92C38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223B9B" w14:textId="49DDC1DF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52.50</w:t>
            </w:r>
          </w:p>
        </w:tc>
        <w:tc>
          <w:tcPr>
            <w:tcW w:w="180" w:type="dxa"/>
          </w:tcPr>
          <w:p w14:paraId="64558C4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EB92C9F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3B40A5E" w14:textId="30F1AA93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761</w:t>
            </w:r>
          </w:p>
        </w:tc>
        <w:tc>
          <w:tcPr>
            <w:tcW w:w="180" w:type="dxa"/>
          </w:tcPr>
          <w:p w14:paraId="0CFEB41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4C1D5B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76629C5" w14:textId="3022880C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761</w:t>
            </w:r>
          </w:p>
        </w:tc>
        <w:tc>
          <w:tcPr>
            <w:tcW w:w="180" w:type="dxa"/>
          </w:tcPr>
          <w:p w14:paraId="055D49CE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0D1A4A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CF5D2A8" w14:textId="65A63E7B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9F603A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05A856C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6637AA1" w14:textId="5BBD67C9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642166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A123D04" w14:textId="77777777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CFF7B7B" w14:textId="48BB7328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30E09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BA283D4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DD4408B" w14:textId="14A81CFB" w:rsidR="00D8643D" w:rsidRPr="007F4BE0" w:rsidRDefault="00D8643D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BCE32B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7892021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363DE30" w14:textId="52A26B74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4F8AB1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4F894D31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B886511" w14:textId="11ED169D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8643D" w:rsidRPr="007F4BE0" w14:paraId="6EDEFAA4" w14:textId="77777777" w:rsidTr="00A2301D">
        <w:trPr>
          <w:cantSplit/>
          <w:trHeight w:val="60"/>
        </w:trPr>
        <w:tc>
          <w:tcPr>
            <w:tcW w:w="2223" w:type="dxa"/>
          </w:tcPr>
          <w:p w14:paraId="363AD1B7" w14:textId="2C0D0CEE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proofErr w:type="spellStart"/>
            <w:r w:rsidRPr="007F4BE0">
              <w:rPr>
                <w:rFonts w:ascii="Angsana New" w:hAnsi="Angsana New"/>
                <w:sz w:val="20"/>
              </w:rPr>
              <w:t>Jasia</w:t>
            </w:r>
            <w:proofErr w:type="spellEnd"/>
            <w:r w:rsidRPr="007F4BE0">
              <w:rPr>
                <w:rFonts w:ascii="Angsana New" w:hAnsi="Angsana New"/>
                <w:sz w:val="20"/>
              </w:rPr>
              <w:t xml:space="preserve"> Logistics (</w:t>
            </w:r>
            <w:proofErr w:type="gramStart"/>
            <w:r w:rsidRPr="007F4BE0">
              <w:rPr>
                <w:rFonts w:ascii="Angsana New" w:hAnsi="Angsana New"/>
                <w:sz w:val="20"/>
              </w:rPr>
              <w:t xml:space="preserve">Myanmar) </w:t>
            </w:r>
            <w:r w:rsidRPr="007F4BE0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  <w:r w:rsidRPr="007F4BE0">
              <w:rPr>
                <w:rFonts w:ascii="Angsana New" w:hAnsi="Angsana New"/>
                <w:sz w:val="20"/>
              </w:rPr>
              <w:t>Co.</w:t>
            </w:r>
            <w:proofErr w:type="gramEnd"/>
            <w:r w:rsidRPr="007F4BE0">
              <w:rPr>
                <w:rFonts w:ascii="Angsana New" w:hAnsi="Angsana New"/>
                <w:sz w:val="20"/>
              </w:rPr>
              <w:t>, Ltd.</w:t>
            </w:r>
          </w:p>
        </w:tc>
        <w:tc>
          <w:tcPr>
            <w:tcW w:w="1727" w:type="dxa"/>
          </w:tcPr>
          <w:p w14:paraId="098C1760" w14:textId="2A27CC81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ให้บริการรับฝากสินค้าและขนส่งสินค้า</w:t>
            </w:r>
            <w:r w:rsidRPr="007F4BE0">
              <w:rPr>
                <w:rFonts w:ascii="Angsana New" w:hAnsi="Angsana New"/>
                <w:sz w:val="20"/>
                <w:rtl/>
                <w:cs/>
              </w:rPr>
              <w:t xml:space="preserve">  </w:t>
            </w:r>
          </w:p>
        </w:tc>
        <w:tc>
          <w:tcPr>
            <w:tcW w:w="179" w:type="dxa"/>
          </w:tcPr>
          <w:p w14:paraId="0E62190B" w14:textId="08F635BE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10A8311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F566601" w14:textId="5FA13DBF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52.</w:t>
            </w:r>
            <w:r w:rsidR="00E84610">
              <w:rPr>
                <w:rFonts w:asciiTheme="majorBidi" w:hAnsiTheme="majorBidi" w:cstheme="majorBidi"/>
                <w:sz w:val="20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609433D1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E38CA0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3729CAF" w14:textId="06B5E9A0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6D6934">
              <w:rPr>
                <w:rFonts w:asciiTheme="majorBidi" w:hAnsiTheme="majorBidi" w:cstheme="majorBidi"/>
                <w:sz w:val="20"/>
                <w:lang w:val="en-US" w:bidi="th-TH"/>
              </w:rPr>
              <w:t>1.98</w:t>
            </w:r>
          </w:p>
        </w:tc>
        <w:tc>
          <w:tcPr>
            <w:tcW w:w="180" w:type="dxa"/>
          </w:tcPr>
          <w:p w14:paraId="6EF1D24B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229A8F0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5B55B2" w14:textId="22AB8B7A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CB160A" w:rsidRPr="007F4BE0">
              <w:rPr>
                <w:rFonts w:asciiTheme="majorBidi" w:hAnsiTheme="majorBidi" w:cstheme="majorBidi"/>
                <w:sz w:val="20"/>
                <w:lang w:val="en-US" w:bidi="th-TH"/>
              </w:rPr>
              <w:t>869</w:t>
            </w:r>
          </w:p>
        </w:tc>
        <w:tc>
          <w:tcPr>
            <w:tcW w:w="180" w:type="dxa"/>
          </w:tcPr>
          <w:p w14:paraId="59F37B82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0D3F1FE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B0A7EF7" w14:textId="3D85640A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="00CB160A" w:rsidRPr="007F4BE0">
              <w:rPr>
                <w:rFonts w:asciiTheme="majorBidi" w:hAnsiTheme="majorBidi" w:cstheme="majorBidi"/>
                <w:sz w:val="20"/>
                <w:lang w:val="en-US" w:bidi="th-TH"/>
              </w:rPr>
              <w:t>581</w:t>
            </w:r>
          </w:p>
        </w:tc>
        <w:tc>
          <w:tcPr>
            <w:tcW w:w="180" w:type="dxa"/>
          </w:tcPr>
          <w:p w14:paraId="0CB5AF43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5B7EE2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10E2B53" w14:textId="6C37C5C6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A0C6FA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0CBFAAB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9D14371" w14:textId="18ED4064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1538A8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3DA1EB" w14:textId="77777777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7F82FD2" w14:textId="09798CCA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4F5133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8F462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44949DE" w14:textId="3A854806" w:rsidR="00D8643D" w:rsidRPr="007F4BE0" w:rsidRDefault="00D8643D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A3A750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C011656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3565D7D" w14:textId="10C2A8E0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4D4B70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7DDE8DA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7540F61" w14:textId="228C5D28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8643D" w:rsidRPr="007F4BE0" w14:paraId="5036A47C" w14:textId="77777777" w:rsidTr="00A2301D">
        <w:trPr>
          <w:cantSplit/>
          <w:trHeight w:val="60"/>
        </w:trPr>
        <w:tc>
          <w:tcPr>
            <w:tcW w:w="2223" w:type="dxa"/>
          </w:tcPr>
          <w:p w14:paraId="7B424FE6" w14:textId="5AAD042E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 w:rsidRPr="007F4BE0">
              <w:rPr>
                <w:rFonts w:ascii="Angsana New" w:hAnsi="Angsana New"/>
                <w:sz w:val="20"/>
              </w:rPr>
              <w:t>Chi Shan Long Feng Food Co., Ltd</w:t>
            </w:r>
            <w:r w:rsidRPr="007F4BE0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</w:p>
        </w:tc>
        <w:tc>
          <w:tcPr>
            <w:tcW w:w="1727" w:type="dxa"/>
          </w:tcPr>
          <w:p w14:paraId="3A00212B" w14:textId="53DD2B62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ให้บริการด้านอาหาร</w:t>
            </w:r>
          </w:p>
        </w:tc>
        <w:tc>
          <w:tcPr>
            <w:tcW w:w="179" w:type="dxa"/>
          </w:tcPr>
          <w:p w14:paraId="320536C7" w14:textId="687877D6" w:rsidR="00D8643D" w:rsidRPr="007F4BE0" w:rsidRDefault="00D8643D" w:rsidP="00D8643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0D134710" w14:textId="196F498B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799F154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7CBE60E" w14:textId="42EA04F9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44565F3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5650455" w14:textId="4433EE3E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TWD 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150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F63D752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4481F3D" w14:textId="52BFF303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TWD 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150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DE30E5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AAA4618" w14:textId="32AB2FF2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4FF7CA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3E1B788" w14:textId="25E4CD65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4AAA41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C727541" w14:textId="171AE1C0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08F8D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793EE263" w14:textId="3130D4C6" w:rsidR="00D8643D" w:rsidRPr="007F4BE0" w:rsidRDefault="00D8643D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7FD617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F45205F" w14:textId="16D565BB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F7CBA2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224BC7A4" w14:textId="10901739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="Angsana New" w:hAnsi="Angsana New"/>
                <w:lang w:val="en-US"/>
              </w:rPr>
              <w:t>-</w:t>
            </w:r>
          </w:p>
        </w:tc>
      </w:tr>
      <w:tr w:rsidR="00D8643D" w:rsidRPr="007F4BE0" w14:paraId="586EE9CE" w14:textId="77777777" w:rsidTr="00A2301D">
        <w:trPr>
          <w:cantSplit/>
          <w:trHeight w:val="60"/>
        </w:trPr>
        <w:tc>
          <w:tcPr>
            <w:tcW w:w="2223" w:type="dxa"/>
          </w:tcPr>
          <w:p w14:paraId="5B5114F1" w14:textId="49C117B9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proofErr w:type="spellStart"/>
            <w:r w:rsidRPr="007F4BE0">
              <w:rPr>
                <w:rFonts w:ascii="Angsana New" w:hAnsi="Angsana New"/>
                <w:sz w:val="20"/>
              </w:rPr>
              <w:t>DataSafe</w:t>
            </w:r>
            <w:proofErr w:type="spellEnd"/>
            <w:r w:rsidRPr="007F4BE0">
              <w:rPr>
                <w:rFonts w:ascii="Angsana New" w:hAnsi="Angsana New"/>
                <w:sz w:val="20"/>
              </w:rPr>
              <w:t xml:space="preserve"> (Cambodia) Ltd. </w:t>
            </w:r>
          </w:p>
        </w:tc>
        <w:tc>
          <w:tcPr>
            <w:tcW w:w="1727" w:type="dxa"/>
          </w:tcPr>
          <w:p w14:paraId="509D50F8" w14:textId="66D6231E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ให้บริการจัดการเอกสาร</w:t>
            </w:r>
          </w:p>
        </w:tc>
        <w:tc>
          <w:tcPr>
            <w:tcW w:w="179" w:type="dxa"/>
          </w:tcPr>
          <w:p w14:paraId="3E3817C1" w14:textId="709A4752" w:rsidR="00D8643D" w:rsidRPr="007F4BE0" w:rsidRDefault="00D8643D" w:rsidP="00D8643D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08F422E7" w14:textId="5D651B6E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8EBBEF4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709519C" w14:textId="272F6A18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B8CA5A4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DBB417F" w14:textId="1747AB39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</w:tcPr>
          <w:p w14:paraId="23CC7277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5500416" w14:textId="707CD845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</w:tcPr>
          <w:p w14:paraId="19B9BD6D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5A4B4C6" w14:textId="6C5B29DB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B7CFEC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8B048DC" w14:textId="19A96AC2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E7D54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1ED9E7F" w14:textId="7D533759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E62D3B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0061E1AB" w14:textId="3A0312C5" w:rsidR="00D8643D" w:rsidRPr="007F4BE0" w:rsidRDefault="00D8643D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1B0E33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6FC9366" w14:textId="13AC6DEF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AF5BE3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4C64F745" w14:textId="3E8E6C7C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526741" w:rsidRPr="007F4BE0" w14:paraId="1AD3B879" w14:textId="77777777" w:rsidTr="00A2301D">
        <w:trPr>
          <w:cantSplit/>
          <w:trHeight w:val="60"/>
        </w:trPr>
        <w:tc>
          <w:tcPr>
            <w:tcW w:w="2223" w:type="dxa"/>
          </w:tcPr>
          <w:p w14:paraId="320C7893" w14:textId="3134EA68" w:rsidR="00526741" w:rsidRPr="007F4BE0" w:rsidRDefault="00526741" w:rsidP="00526741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>บริษัท</w:t>
            </w:r>
            <w:r w:rsidRPr="007F4BE0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>โกโกเฟรชเทคโนโลยี</w:t>
            </w:r>
            <w:r w:rsidRPr="007F4BE0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>จำกัด</w:t>
            </w:r>
          </w:p>
        </w:tc>
        <w:tc>
          <w:tcPr>
            <w:tcW w:w="1727" w:type="dxa"/>
          </w:tcPr>
          <w:p w14:paraId="237A7918" w14:textId="400E31E8" w:rsidR="00526741" w:rsidRPr="007F4BE0" w:rsidRDefault="00526741" w:rsidP="00526741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จำหน่ายเครื่องควบคุมอุณหภูมิ</w:t>
            </w:r>
          </w:p>
        </w:tc>
        <w:tc>
          <w:tcPr>
            <w:tcW w:w="179" w:type="dxa"/>
          </w:tcPr>
          <w:p w14:paraId="6B35B0C5" w14:textId="69AF1B48" w:rsidR="00526741" w:rsidRPr="007F4BE0" w:rsidRDefault="00526741" w:rsidP="0052674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67978DBA" w14:textId="7AB9C778" w:rsidR="00526741" w:rsidRPr="007F4BE0" w:rsidRDefault="00526741" w:rsidP="00526741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24F555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BDF880E" w14:textId="4DBE433F" w:rsidR="00526741" w:rsidRPr="007F4BE0" w:rsidRDefault="00526741" w:rsidP="0052674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19733790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187AD91" w14:textId="6C3DFC73" w:rsidR="00526741" w:rsidRPr="007F4BE0" w:rsidRDefault="00526741" w:rsidP="00526741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D1A4A99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FBE3C78" w14:textId="5356B9DC" w:rsidR="00526741" w:rsidRPr="007F4BE0" w:rsidRDefault="00526741" w:rsidP="0052674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02280B1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0D27DCE" w14:textId="0061B9B0" w:rsidR="00526741" w:rsidRPr="007F4BE0" w:rsidRDefault="00526741" w:rsidP="0052674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313228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DDD9687" w14:textId="4384D5F8" w:rsidR="00526741" w:rsidRPr="007F4BE0" w:rsidRDefault="00526741" w:rsidP="00526741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E4627B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CAB84F3" w14:textId="7C7F3ECD" w:rsidR="00526741" w:rsidRPr="007F4BE0" w:rsidRDefault="00526741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184706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7A6512BE" w14:textId="23C9C769" w:rsidR="00526741" w:rsidRPr="007F4BE0" w:rsidRDefault="00526741" w:rsidP="00526741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8CFC69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5BC0583" w14:textId="590229BD" w:rsidR="00526741" w:rsidRPr="007F4BE0" w:rsidRDefault="00526741" w:rsidP="0052674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2C435D" w14:textId="77777777" w:rsidR="00526741" w:rsidRPr="007F4BE0" w:rsidRDefault="00526741" w:rsidP="0052674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12211949" w14:textId="06F21E7A" w:rsidR="00526741" w:rsidRPr="007F4BE0" w:rsidRDefault="00526741" w:rsidP="0052674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8643D" w:rsidRPr="007F4BE0" w14:paraId="7907A1CA" w14:textId="77777777" w:rsidTr="00A2301D">
        <w:trPr>
          <w:cantSplit/>
          <w:trHeight w:val="60"/>
        </w:trPr>
        <w:tc>
          <w:tcPr>
            <w:tcW w:w="2223" w:type="dxa"/>
          </w:tcPr>
          <w:p w14:paraId="4758C137" w14:textId="5DB1F577" w:rsidR="00D8643D" w:rsidRPr="007F4BE0" w:rsidRDefault="00D8643D" w:rsidP="00D8643D">
            <w:pPr>
              <w:ind w:left="251" w:hanging="251"/>
              <w:rPr>
                <w:rFonts w:ascii="Angsana New" w:hAnsi="Angsana New"/>
                <w:sz w:val="20"/>
                <w:szCs w:val="20"/>
              </w:rPr>
            </w:pPr>
            <w:bookmarkStart w:id="7" w:name="_Hlk40049496"/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7F4BE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เจดับเบิ้ลยูดี</w:t>
            </w:r>
            <w:r w:rsidRPr="007F4BE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szCs w:val="20"/>
                <w:cs/>
              </w:rPr>
              <w:t>บ็อกเส็ง</w:t>
            </w:r>
            <w:r w:rsidRPr="007F4BE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theme="minorBidi"/>
                <w:sz w:val="20"/>
                <w:szCs w:val="20"/>
                <w:cs/>
              </w:rPr>
              <w:br/>
            </w:r>
            <w:r w:rsidRPr="007F4BE0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โลจิสติกส์</w:t>
            </w:r>
            <w:r w:rsidRPr="007F4BE0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 </w:t>
            </w:r>
            <w:r w:rsidRPr="007F4BE0">
              <w:rPr>
                <w:rFonts w:ascii="Angsana New" w:hAnsi="Angsana New" w:cstheme="minorBidi" w:hint="cs"/>
                <w:spacing w:val="-2"/>
                <w:sz w:val="20"/>
                <w:szCs w:val="20"/>
                <w:cs/>
              </w:rPr>
              <w:t>(</w:t>
            </w:r>
            <w:r w:rsidRPr="007F4BE0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ประเทศไทย</w:t>
            </w:r>
            <w:r w:rsidRPr="007F4BE0">
              <w:rPr>
                <w:rFonts w:ascii="Angsana New" w:hAnsi="Angsana New" w:cstheme="minorBidi" w:hint="cs"/>
                <w:spacing w:val="-2"/>
                <w:sz w:val="20"/>
                <w:szCs w:val="20"/>
                <w:cs/>
              </w:rPr>
              <w:t>)</w:t>
            </w:r>
            <w:r w:rsidRPr="007F4BE0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Pr="007F4BE0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จำกัด</w:t>
            </w:r>
            <w:r w:rsidRPr="007F4BE0">
              <w:rPr>
                <w:rFonts w:ascii="Angsana New" w:hAnsi="Angsana New"/>
                <w:sz w:val="20"/>
                <w:szCs w:val="20"/>
              </w:rPr>
              <w:t xml:space="preserve"> </w:t>
            </w:r>
            <w:bookmarkEnd w:id="7"/>
          </w:p>
        </w:tc>
        <w:tc>
          <w:tcPr>
            <w:tcW w:w="1727" w:type="dxa"/>
          </w:tcPr>
          <w:p w14:paraId="32F92ADB" w14:textId="334889A2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ให้บริการขนย้ายภายในประเทศและระหว่างประเทศ</w:t>
            </w:r>
          </w:p>
        </w:tc>
        <w:tc>
          <w:tcPr>
            <w:tcW w:w="179" w:type="dxa"/>
          </w:tcPr>
          <w:p w14:paraId="0F970C4D" w14:textId="7DB69B2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7AEE734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3B90811" w14:textId="28C9246A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60.00</w:t>
            </w:r>
          </w:p>
        </w:tc>
        <w:tc>
          <w:tcPr>
            <w:tcW w:w="180" w:type="dxa"/>
          </w:tcPr>
          <w:p w14:paraId="2C7750DD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865FC3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8979DB" w14:textId="77891B50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54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05</w:t>
            </w:r>
          </w:p>
        </w:tc>
        <w:tc>
          <w:tcPr>
            <w:tcW w:w="180" w:type="dxa"/>
          </w:tcPr>
          <w:p w14:paraId="6414C97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1906902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D4956EA" w14:textId="210AACB5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29,000</w:t>
            </w:r>
          </w:p>
        </w:tc>
        <w:tc>
          <w:tcPr>
            <w:tcW w:w="180" w:type="dxa"/>
          </w:tcPr>
          <w:p w14:paraId="6198269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50DA263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71B6B89" w14:textId="4ADA10F8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24,000</w:t>
            </w:r>
          </w:p>
        </w:tc>
        <w:tc>
          <w:tcPr>
            <w:tcW w:w="180" w:type="dxa"/>
          </w:tcPr>
          <w:p w14:paraId="11F929C2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01D439E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5BB4AB4" w14:textId="3DB7E475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2DD0CF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848A83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0C19EF6" w14:textId="766A7743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FC285F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89926D9" w14:textId="77777777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DDE3E32" w14:textId="66742DB8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04E3D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65472286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4C0DC21" w14:textId="75045A6C" w:rsidR="00D8643D" w:rsidRPr="007F4BE0" w:rsidRDefault="00D8643D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C9C970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3080F2D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9419ED6" w14:textId="273B112F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7746B7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2AB04D0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E0C58D" w14:textId="6A17B60F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8643D" w:rsidRPr="007F4BE0" w14:paraId="57977FF2" w14:textId="77777777" w:rsidTr="00A2301D">
        <w:trPr>
          <w:cantSplit/>
          <w:trHeight w:val="60"/>
        </w:trPr>
        <w:tc>
          <w:tcPr>
            <w:tcW w:w="2223" w:type="dxa"/>
          </w:tcPr>
          <w:p w14:paraId="34D6AE0E" w14:textId="750C7B98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 w:cs="Angsana New"/>
                <w:sz w:val="20"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บริษัท เจดับเบิ้ลยูดี สโตร์ อิท </w:t>
            </w:r>
          </w:p>
          <w:p w14:paraId="2AE029AD" w14:textId="77777777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  </w:t>
            </w:r>
            <w:r w:rsidRPr="007F4BE0">
              <w:rPr>
                <w:rFonts w:ascii="Angsana New" w:hAnsi="Angsana New" w:cs="Angsana New" w:hint="cs"/>
                <w:sz w:val="20"/>
                <w:cs/>
                <w:lang w:val="en-US" w:bidi="th-TH"/>
              </w:rPr>
              <w:t>(</w:t>
            </w: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>รามอินทรา) จำกัด</w:t>
            </w:r>
            <w:r w:rsidRPr="007F4BE0">
              <w:rPr>
                <w:rFonts w:ascii="Angsana New" w:hAnsi="Angsana New" w:cs="Angsana New" w:hint="cs"/>
                <w:sz w:val="24"/>
                <w:szCs w:val="24"/>
                <w:rtl/>
                <w:cs/>
              </w:rPr>
              <w:t xml:space="preserve"> </w:t>
            </w:r>
          </w:p>
        </w:tc>
        <w:tc>
          <w:tcPr>
            <w:tcW w:w="1727" w:type="dxa"/>
          </w:tcPr>
          <w:p w14:paraId="74AB9C79" w14:textId="77777777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</w:p>
          <w:p w14:paraId="769ECADC" w14:textId="407AEB9F" w:rsidR="00D8643D" w:rsidRPr="007F4BE0" w:rsidRDefault="00D8643D" w:rsidP="00D8643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ให้บริการห้องเก็บของส่วนตัว</w:t>
            </w:r>
          </w:p>
        </w:tc>
        <w:tc>
          <w:tcPr>
            <w:tcW w:w="179" w:type="dxa"/>
          </w:tcPr>
          <w:p w14:paraId="60385CD2" w14:textId="616B2CFD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84" w:type="dxa"/>
          </w:tcPr>
          <w:p w14:paraId="4786C43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C7AD307" w14:textId="18220CF5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45.39</w:t>
            </w:r>
          </w:p>
        </w:tc>
        <w:tc>
          <w:tcPr>
            <w:tcW w:w="180" w:type="dxa"/>
          </w:tcPr>
          <w:p w14:paraId="6EFE94B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79C6D9A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725721C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2974263" w14:textId="34A707AE" w:rsidR="00D8643D" w:rsidRPr="007F4BE0" w:rsidRDefault="00D8643D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3FDA9BDE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D449B96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6A05F3" w14:textId="0C192F9F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10,400</w:t>
            </w:r>
          </w:p>
        </w:tc>
        <w:tc>
          <w:tcPr>
            <w:tcW w:w="180" w:type="dxa"/>
          </w:tcPr>
          <w:p w14:paraId="217336E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C0E5765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D3B93DC" w14:textId="40AB4778" w:rsidR="00D8643D" w:rsidRPr="007F4BE0" w:rsidRDefault="004D0808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5,200</w:t>
            </w:r>
          </w:p>
        </w:tc>
        <w:tc>
          <w:tcPr>
            <w:tcW w:w="180" w:type="dxa"/>
          </w:tcPr>
          <w:p w14:paraId="61A4346A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2C43F7C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A361752" w14:textId="4DC44FDD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2983B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5C9B532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AB8F6D9" w14:textId="2638F185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E2CA8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20AD259" w14:textId="77777777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5C31B3" w14:textId="44346664" w:rsidR="00D8643D" w:rsidRPr="007F4BE0" w:rsidRDefault="00D8643D" w:rsidP="00A86B2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EB4079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C8D1E18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0A160EF" w14:textId="0CC840F5" w:rsidR="00D8643D" w:rsidRPr="007F4BE0" w:rsidRDefault="00D8643D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1089EB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00EF7C4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787AEB9" w14:textId="7943DCD0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46CB71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5005ED86" w14:textId="77777777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5F79EE5" w14:textId="0E761143" w:rsidR="00D8643D" w:rsidRPr="007F4BE0" w:rsidRDefault="00D8643D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</w:tbl>
    <w:p w14:paraId="7BD53925" w14:textId="2FE3728F" w:rsidR="00C05D2F" w:rsidRPr="007F4BE0" w:rsidRDefault="00C05D2F"/>
    <w:tbl>
      <w:tblPr>
        <w:tblW w:w="14283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23"/>
        <w:gridCol w:w="1727"/>
        <w:gridCol w:w="179"/>
        <w:gridCol w:w="884"/>
        <w:gridCol w:w="180"/>
        <w:gridCol w:w="900"/>
        <w:gridCol w:w="180"/>
        <w:gridCol w:w="180"/>
        <w:gridCol w:w="900"/>
        <w:gridCol w:w="180"/>
        <w:gridCol w:w="1080"/>
        <w:gridCol w:w="180"/>
        <w:gridCol w:w="180"/>
        <w:gridCol w:w="81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</w:tblGrid>
      <w:tr w:rsidR="00AA4563" w:rsidRPr="007F4BE0" w14:paraId="6F14EB51" w14:textId="77777777" w:rsidTr="00AA4563">
        <w:trPr>
          <w:cantSplit/>
          <w:trHeight w:val="272"/>
        </w:trPr>
        <w:tc>
          <w:tcPr>
            <w:tcW w:w="2223" w:type="dxa"/>
            <w:vAlign w:val="bottom"/>
          </w:tcPr>
          <w:p w14:paraId="2F12330A" w14:textId="40724BDD" w:rsidR="00AA4563" w:rsidRPr="007F4BE0" w:rsidRDefault="00AA4563" w:rsidP="00C05D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27" w:type="dxa"/>
            <w:vAlign w:val="bottom"/>
          </w:tcPr>
          <w:p w14:paraId="683CE32B" w14:textId="77777777" w:rsidR="00AA4563" w:rsidRPr="007F4BE0" w:rsidRDefault="00AA4563" w:rsidP="00C05D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02E3CEFA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788804F0" w14:textId="77777777" w:rsidR="00AA4563" w:rsidRPr="007F4BE0" w:rsidRDefault="00AA4563" w:rsidP="00C05D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326D45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4A96A0D8" w14:textId="77777777" w:rsidR="00AA4563" w:rsidRPr="007F4BE0" w:rsidRDefault="00AA4563" w:rsidP="00C05D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A6226E4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FA561D4" w14:textId="2D503DDE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10" w:type="dxa"/>
            <w:gridSpan w:val="11"/>
            <w:vAlign w:val="bottom"/>
          </w:tcPr>
          <w:p w14:paraId="45B5EB69" w14:textId="2406982C" w:rsidR="00AA4563" w:rsidRPr="007F4BE0" w:rsidRDefault="00AA4563" w:rsidP="00C05D2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AA4563" w:rsidRPr="007F4BE0" w14:paraId="3BC9B381" w14:textId="77777777" w:rsidTr="00AA4563">
        <w:trPr>
          <w:cantSplit/>
          <w:trHeight w:val="549"/>
        </w:trPr>
        <w:tc>
          <w:tcPr>
            <w:tcW w:w="2223" w:type="dxa"/>
            <w:vAlign w:val="bottom"/>
          </w:tcPr>
          <w:p w14:paraId="48B40AA4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27" w:type="dxa"/>
            <w:vAlign w:val="bottom"/>
          </w:tcPr>
          <w:p w14:paraId="3E090FCB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7A88B856" w14:textId="5F400F85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6A14B1DA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36F7E6B7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F5AD13F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3A1A44C4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CCCD5BE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16308A7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93098E3" w14:textId="227AF05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8662583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1BA05E7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8815DAA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5F30811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894EB0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99C9FF7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8B17B08" w14:textId="77777777" w:rsidR="00AA4563" w:rsidRPr="007F4BE0" w:rsidRDefault="00AA4563" w:rsidP="00643EBA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7F4BE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tr w:rsidR="00AA4563" w:rsidRPr="007F4BE0" w14:paraId="29DCC98E" w14:textId="77777777" w:rsidTr="00AA4563">
        <w:trPr>
          <w:cantSplit/>
          <w:trHeight w:val="187"/>
        </w:trPr>
        <w:tc>
          <w:tcPr>
            <w:tcW w:w="2223" w:type="dxa"/>
          </w:tcPr>
          <w:p w14:paraId="43F82E49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27" w:type="dxa"/>
          </w:tcPr>
          <w:p w14:paraId="231478DE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</w:tcPr>
          <w:p w14:paraId="636DA806" w14:textId="37A05C59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00D3E40C" w14:textId="695E2A3C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5BE0491E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661FCE9" w14:textId="6CD329E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83042FF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gridSpan w:val="2"/>
          </w:tcPr>
          <w:p w14:paraId="2E870E00" w14:textId="19D4C1EA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0E30D5EB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28B4987" w14:textId="0CAFE8BD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66C6B21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4907984" w14:textId="2F4FE0B6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5927CA5" w14:textId="439D04F4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FC49F8D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529EDB8" w14:textId="5D16B372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4916B4F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9CE89C4" w14:textId="5C3AEB78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03881CC4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17C448B9" w14:textId="7D8182AA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026998D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3DDA6D7" w14:textId="45B7609D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2956602C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1B43832" w14:textId="505C6245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 xml:space="preserve">31 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ธันวาคม</w:t>
            </w:r>
          </w:p>
        </w:tc>
      </w:tr>
      <w:tr w:rsidR="00AA4563" w:rsidRPr="007F4BE0" w14:paraId="13D9CA6D" w14:textId="77777777" w:rsidTr="00AA4563">
        <w:trPr>
          <w:cantSplit/>
          <w:trHeight w:val="180"/>
        </w:trPr>
        <w:tc>
          <w:tcPr>
            <w:tcW w:w="2223" w:type="dxa"/>
          </w:tcPr>
          <w:p w14:paraId="35B44852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27" w:type="dxa"/>
          </w:tcPr>
          <w:p w14:paraId="60473500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9" w:type="dxa"/>
          </w:tcPr>
          <w:p w14:paraId="26C91838" w14:textId="1E03A5EA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0BB2E04F" w14:textId="72C8853C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853E082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4D8C2B3" w14:textId="1A3186D2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AB24750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gridSpan w:val="2"/>
          </w:tcPr>
          <w:p w14:paraId="64668C52" w14:textId="22C42D40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D2211D6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2F1315BC" w14:textId="7624A0BD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BD0E7A3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0A35A2B8" w14:textId="28568FA1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6B02304" w14:textId="46D9EA11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E3C36CD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70F5B53" w14:textId="54789289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32F3494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0500D8CD" w14:textId="2EA656C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C89EB72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21A2605" w14:textId="64520D21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0314ABB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5E0CDB9F" w14:textId="22992A5C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E524DFC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686939E" w14:textId="773DC66E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</w:tr>
      <w:tr w:rsidR="00AA4563" w:rsidRPr="007F4BE0" w14:paraId="54BD82CF" w14:textId="77777777" w:rsidTr="00AA4563">
        <w:trPr>
          <w:cantSplit/>
          <w:trHeight w:val="60"/>
        </w:trPr>
        <w:tc>
          <w:tcPr>
            <w:tcW w:w="2223" w:type="dxa"/>
          </w:tcPr>
          <w:p w14:paraId="01D29A6D" w14:textId="4F0EB397" w:rsidR="00AA4563" w:rsidRPr="007F4BE0" w:rsidRDefault="00AA4563" w:rsidP="00157662">
            <w:pPr>
              <w:pStyle w:val="acctfourfigures"/>
              <w:ind w:right="-79"/>
              <w:jc w:val="thaiDistribute"/>
              <w:rPr>
                <w:rFonts w:ascii="Angsana New" w:hAnsi="Angsana New"/>
                <w:sz w:val="20"/>
              </w:rPr>
            </w:pP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727" w:type="dxa"/>
          </w:tcPr>
          <w:p w14:paraId="077AFE13" w14:textId="77777777" w:rsidR="00AA4563" w:rsidRPr="007F4BE0" w:rsidRDefault="00AA4563" w:rsidP="00157662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</w:p>
        </w:tc>
        <w:tc>
          <w:tcPr>
            <w:tcW w:w="179" w:type="dxa"/>
          </w:tcPr>
          <w:p w14:paraId="1471D468" w14:textId="77777777" w:rsidR="00AA4563" w:rsidRPr="007F4BE0" w:rsidRDefault="00AA4563" w:rsidP="0015766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6DEE5869" w14:textId="77777777" w:rsidR="00AA4563" w:rsidRPr="007F4BE0" w:rsidRDefault="00AA4563" w:rsidP="0015766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BC29F67" w14:textId="77777777" w:rsidR="00AA4563" w:rsidRPr="007F4BE0" w:rsidRDefault="00AA4563" w:rsidP="0015766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246A2031" w14:textId="77777777" w:rsidR="00AA4563" w:rsidRPr="007F4BE0" w:rsidRDefault="00AA4563" w:rsidP="0015766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661AF53" w14:textId="77777777" w:rsidR="00AA4563" w:rsidRPr="007F4BE0" w:rsidRDefault="00AA4563" w:rsidP="001576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4DA7822" w14:textId="77777777" w:rsidR="00AA4563" w:rsidRPr="007F4BE0" w:rsidRDefault="00AA4563" w:rsidP="00157662">
            <w:pPr>
              <w:pStyle w:val="acctfourfigures"/>
              <w:tabs>
                <w:tab w:val="clear" w:pos="765"/>
                <w:tab w:val="decimal" w:pos="4329"/>
              </w:tabs>
              <w:spacing w:line="240" w:lineRule="auto"/>
              <w:ind w:left="-79" w:right="-35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7830" w:type="dxa"/>
            <w:gridSpan w:val="16"/>
          </w:tcPr>
          <w:p w14:paraId="4BAA0638" w14:textId="38530B04" w:rsidR="00AA4563" w:rsidRPr="007F4BE0" w:rsidRDefault="00AA4563" w:rsidP="00157662">
            <w:pPr>
              <w:pStyle w:val="acctfourfigures"/>
              <w:tabs>
                <w:tab w:val="clear" w:pos="765"/>
                <w:tab w:val="decimal" w:pos="4329"/>
              </w:tabs>
              <w:spacing w:line="240" w:lineRule="auto"/>
              <w:ind w:left="-79" w:right="-35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AA4563" w:rsidRPr="007F4BE0" w14:paraId="72297D40" w14:textId="77777777" w:rsidTr="00AA4563">
        <w:trPr>
          <w:cantSplit/>
          <w:trHeight w:val="60"/>
        </w:trPr>
        <w:tc>
          <w:tcPr>
            <w:tcW w:w="2223" w:type="dxa"/>
          </w:tcPr>
          <w:p w14:paraId="2C672EE4" w14:textId="77777777" w:rsidR="00AA4563" w:rsidRPr="007F4BE0" w:rsidRDefault="00AA4563" w:rsidP="00D8643D">
            <w:pPr>
              <w:pStyle w:val="acctfourfigures"/>
              <w:ind w:right="-79"/>
              <w:jc w:val="thaiDistribute"/>
              <w:rPr>
                <w:rFonts w:ascii="Angsana New" w:hAnsi="Angsana New"/>
                <w:sz w:val="20"/>
              </w:rPr>
            </w:pPr>
            <w:r w:rsidRPr="007F4BE0">
              <w:rPr>
                <w:rFonts w:ascii="Angsana New" w:hAnsi="Angsana New"/>
                <w:sz w:val="20"/>
              </w:rPr>
              <w:t xml:space="preserve">Prosper Logistics Joint </w:t>
            </w:r>
          </w:p>
          <w:p w14:paraId="37546D4F" w14:textId="2F1584F4" w:rsidR="00AA4563" w:rsidRPr="007F4BE0" w:rsidRDefault="00AA4563" w:rsidP="00D8643D">
            <w:pPr>
              <w:pStyle w:val="acctfourfigures"/>
              <w:ind w:right="-79"/>
              <w:jc w:val="thaiDistribute"/>
              <w:rPr>
                <w:rFonts w:ascii="Angsana New" w:hAnsi="Angsana New"/>
                <w:sz w:val="20"/>
              </w:rPr>
            </w:pPr>
            <w:r w:rsidRPr="007F4BE0">
              <w:rPr>
                <w:rFonts w:ascii="Angsana New" w:hAnsi="Angsana New" w:cstheme="minorBidi" w:hint="cs"/>
                <w:sz w:val="20"/>
                <w:szCs w:val="25"/>
                <w:cs/>
                <w:lang w:bidi="th-TH"/>
              </w:rPr>
              <w:t xml:space="preserve">   </w:t>
            </w:r>
            <w:r w:rsidRPr="007F4BE0">
              <w:rPr>
                <w:rFonts w:ascii="Angsana New" w:hAnsi="Angsana New"/>
                <w:sz w:val="20"/>
              </w:rPr>
              <w:t>Stock Company</w:t>
            </w:r>
          </w:p>
        </w:tc>
        <w:tc>
          <w:tcPr>
            <w:tcW w:w="1727" w:type="dxa"/>
          </w:tcPr>
          <w:p w14:paraId="5410DC4E" w14:textId="77777777" w:rsidR="00AA4563" w:rsidRPr="007F4BE0" w:rsidRDefault="00AA4563" w:rsidP="00D864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344158B9" w14:textId="17D150AE" w:rsidR="00AA4563" w:rsidRPr="007F4BE0" w:rsidRDefault="00AA4563" w:rsidP="00D864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0"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79" w:type="dxa"/>
          </w:tcPr>
          <w:p w14:paraId="69323C11" w14:textId="0D00C4D9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725380C8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FF3222C" w14:textId="08806FCC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88</w:t>
            </w:r>
          </w:p>
        </w:tc>
        <w:tc>
          <w:tcPr>
            <w:tcW w:w="180" w:type="dxa"/>
          </w:tcPr>
          <w:p w14:paraId="1D72BEF0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27937D10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F8F3759" w14:textId="4CA66C3F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88</w:t>
            </w:r>
          </w:p>
        </w:tc>
        <w:tc>
          <w:tcPr>
            <w:tcW w:w="180" w:type="dxa"/>
          </w:tcPr>
          <w:p w14:paraId="444B2BD8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gridSpan w:val="2"/>
          </w:tcPr>
          <w:p w14:paraId="518055B2" w14:textId="77777777" w:rsidR="00AA4563" w:rsidRPr="00020D97" w:rsidRDefault="00AA4563" w:rsidP="00020D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606A76F" w14:textId="436462B5" w:rsidR="00AA4563" w:rsidRPr="00020D97" w:rsidRDefault="00AA4563" w:rsidP="00020D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20D97">
              <w:rPr>
                <w:rFonts w:asciiTheme="majorBidi" w:hAnsiTheme="majorBidi" w:cstheme="majorBidi"/>
                <w:sz w:val="20"/>
                <w:lang w:val="en-US" w:bidi="th-TH"/>
              </w:rPr>
              <w:t>VND</w:t>
            </w:r>
            <w:r w:rsidRPr="00020D9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020D9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360</w:t>
            </w:r>
            <w:r w:rsidRPr="00020D9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8524549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5D4E2A9F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A2796E5" w14:textId="0D6B0291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VND</w:t>
            </w:r>
            <w:r w:rsidRPr="007F4BE0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360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222EC3C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BD4C102" w14:textId="2C3FAED5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934F19A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D94892A" w14:textId="3F2568E0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5F09B7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052B3EE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6EB3D4F" w14:textId="2FCD9EDC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9BD56B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881BB32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A27C3C" w14:textId="53F759CF" w:rsidR="00AA4563" w:rsidRPr="007F4BE0" w:rsidRDefault="00AA4563" w:rsidP="00D8643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85104C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1ACC5584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AC90590" w14:textId="2BF977DB" w:rsidR="00AA4563" w:rsidRPr="007F4BE0" w:rsidRDefault="00AA4563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E72885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E582DC4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B0A73E5" w14:textId="17E0A4DA" w:rsidR="00AA4563" w:rsidRPr="007F4BE0" w:rsidRDefault="00AA4563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0D0283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E274048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D265220" w14:textId="6EBEF0C2" w:rsidR="00AA4563" w:rsidRPr="007F4BE0" w:rsidRDefault="00AA4563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AA4563" w:rsidRPr="007F4BE0" w14:paraId="3DBDB122" w14:textId="77777777" w:rsidTr="00AA4563">
        <w:trPr>
          <w:cantSplit/>
          <w:trHeight w:val="60"/>
        </w:trPr>
        <w:tc>
          <w:tcPr>
            <w:tcW w:w="2223" w:type="dxa"/>
          </w:tcPr>
          <w:p w14:paraId="23BAD950" w14:textId="77777777" w:rsidR="00AA4563" w:rsidRPr="007F4BE0" w:rsidRDefault="00AA4563" w:rsidP="00D8643D">
            <w:pPr>
              <w:pStyle w:val="acctfourfigures"/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 w:rsidRPr="007F4BE0">
              <w:rPr>
                <w:rFonts w:ascii="Angsana New" w:hAnsi="Angsana New"/>
                <w:sz w:val="20"/>
              </w:rPr>
              <w:t xml:space="preserve">JDMS Logistics Joint </w:t>
            </w:r>
          </w:p>
          <w:p w14:paraId="3CB6E22F" w14:textId="32B376BC" w:rsidR="00AA4563" w:rsidRPr="007F4BE0" w:rsidRDefault="00AA4563" w:rsidP="00D8643D">
            <w:pPr>
              <w:pStyle w:val="acctfourfigures"/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 w:rsidRPr="007F4BE0">
              <w:rPr>
                <w:rFonts w:ascii="Angsana New" w:hAnsi="Angsana New" w:cstheme="minorBidi" w:hint="cs"/>
                <w:sz w:val="20"/>
                <w:szCs w:val="25"/>
                <w:cs/>
                <w:lang w:bidi="th-TH"/>
              </w:rPr>
              <w:t xml:space="preserve">   </w:t>
            </w:r>
            <w:r w:rsidRPr="007F4BE0">
              <w:rPr>
                <w:rFonts w:ascii="Angsana New" w:hAnsi="Angsana New"/>
                <w:sz w:val="20"/>
              </w:rPr>
              <w:t>Stock Company</w:t>
            </w:r>
          </w:p>
        </w:tc>
        <w:tc>
          <w:tcPr>
            <w:tcW w:w="1727" w:type="dxa"/>
          </w:tcPr>
          <w:p w14:paraId="60C7A563" w14:textId="77777777" w:rsidR="00AA4563" w:rsidRPr="007F4BE0" w:rsidRDefault="00AA4563" w:rsidP="00D8643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 w:cs="Angsana New"/>
                <w:sz w:val="20"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</w:p>
          <w:p w14:paraId="30494FFF" w14:textId="00EEB5F8" w:rsidR="00AA4563" w:rsidRPr="007F4BE0" w:rsidRDefault="00AA4563" w:rsidP="00D8643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79" w:type="dxa"/>
          </w:tcPr>
          <w:p w14:paraId="08E2C888" w14:textId="718C6D34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424D9164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1FB5815" w14:textId="34CF9095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226EDE4B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0832A05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9C58DD6" w14:textId="1CCEB1AE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7ADF051C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gridSpan w:val="2"/>
          </w:tcPr>
          <w:p w14:paraId="7D2B99CF" w14:textId="77777777" w:rsidR="00AA4563" w:rsidRPr="00020D97" w:rsidRDefault="00AA4563" w:rsidP="00020D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5AF8CEF" w14:textId="0CB89529" w:rsidR="00AA4563" w:rsidRPr="00020D97" w:rsidRDefault="00AA4563" w:rsidP="00020D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20D97">
              <w:rPr>
                <w:rFonts w:asciiTheme="majorBidi" w:hAnsiTheme="majorBidi" w:cstheme="majorBidi"/>
                <w:sz w:val="20"/>
                <w:lang w:val="en-US" w:bidi="th-TH"/>
              </w:rPr>
              <w:t xml:space="preserve">VND 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020D97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050,000</w:t>
            </w:r>
          </w:p>
        </w:tc>
        <w:tc>
          <w:tcPr>
            <w:tcW w:w="180" w:type="dxa"/>
          </w:tcPr>
          <w:p w14:paraId="09DABEED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4ABE8517" w14:textId="6FFE4CF1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5A668AB7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DE71AA5" w14:textId="5D09A4E0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 xml:space="preserve">VND 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050,000</w:t>
            </w:r>
          </w:p>
        </w:tc>
        <w:tc>
          <w:tcPr>
            <w:tcW w:w="180" w:type="dxa"/>
          </w:tcPr>
          <w:p w14:paraId="568969B5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5F618A9" w14:textId="30CD7EE2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935419A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BCEDB39" w14:textId="2B227DD3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BCF57F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4A14B70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F98E2F5" w14:textId="6721BECA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47829B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533D4293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3AF092F" w14:textId="702FDC36" w:rsidR="00AA4563" w:rsidRPr="007F4BE0" w:rsidRDefault="00AA4563" w:rsidP="00D8643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0014EF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1DEAAF6C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4796638" w14:textId="0E6A4521" w:rsidR="00AA4563" w:rsidRPr="007F4BE0" w:rsidRDefault="00AA4563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532466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021015C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0A81D6B" w14:textId="2D3DE8CF" w:rsidR="00AA4563" w:rsidRPr="007F4BE0" w:rsidRDefault="00AA4563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7D6CD6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FAE122A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2C514D9" w14:textId="0C5F50DE" w:rsidR="00AA4563" w:rsidRPr="007F4BE0" w:rsidRDefault="00AA4563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AA4563" w:rsidRPr="007F4BE0" w14:paraId="56E2A66B" w14:textId="77777777" w:rsidTr="00AA4563">
        <w:trPr>
          <w:cantSplit/>
          <w:trHeight w:val="60"/>
        </w:trPr>
        <w:tc>
          <w:tcPr>
            <w:tcW w:w="2223" w:type="dxa"/>
          </w:tcPr>
          <w:p w14:paraId="31413933" w14:textId="224010E4" w:rsidR="00AA4563" w:rsidRPr="007F4BE0" w:rsidRDefault="00AA4563" w:rsidP="00D8643D">
            <w:pPr>
              <w:pStyle w:val="acctfourfigures"/>
              <w:spacing w:line="240" w:lineRule="auto"/>
              <w:ind w:right="-79"/>
              <w:jc w:val="thaiDistribute"/>
              <w:rPr>
                <w:rFonts w:ascii="Angsana New" w:hAnsi="Angsana New"/>
                <w:sz w:val="20"/>
                <w:rtl/>
                <w:cs/>
              </w:rPr>
            </w:pPr>
            <w:bookmarkStart w:id="8" w:name="_Hlk40049622"/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>บริษัท</w:t>
            </w:r>
            <w:r w:rsidRPr="007F4BE0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>เจดับเบิ้ลยูดี</w:t>
            </w:r>
            <w:r w:rsidRPr="007F4BE0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>เอ็กซ์เพรส</w:t>
            </w:r>
            <w:r w:rsidRPr="007F4BE0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>จำกัด</w:t>
            </w:r>
            <w:bookmarkEnd w:id="8"/>
          </w:p>
        </w:tc>
        <w:tc>
          <w:tcPr>
            <w:tcW w:w="1727" w:type="dxa"/>
          </w:tcPr>
          <w:p w14:paraId="2E3C16D2" w14:textId="3E58CDA3" w:rsidR="00AA4563" w:rsidRPr="007F4BE0" w:rsidRDefault="00AA4563" w:rsidP="00D8643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  <w:r w:rsidRPr="007F4BE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ให้บริการขนส่งสินค้าควบคุมอุณหภูมิ</w:t>
            </w:r>
          </w:p>
        </w:tc>
        <w:tc>
          <w:tcPr>
            <w:tcW w:w="179" w:type="dxa"/>
          </w:tcPr>
          <w:p w14:paraId="1F5BAF57" w14:textId="334662D2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5690AA7D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58488DB" w14:textId="59240996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95.89</w:t>
            </w:r>
          </w:p>
        </w:tc>
        <w:tc>
          <w:tcPr>
            <w:tcW w:w="180" w:type="dxa"/>
          </w:tcPr>
          <w:p w14:paraId="6882F7AC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A49DB2D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F660A6A" w14:textId="28290FA4" w:rsidR="00AA4563" w:rsidRPr="007F4BE0" w:rsidRDefault="00AA4563" w:rsidP="00D8643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91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09</w:t>
            </w:r>
          </w:p>
        </w:tc>
        <w:tc>
          <w:tcPr>
            <w:tcW w:w="180" w:type="dxa"/>
          </w:tcPr>
          <w:p w14:paraId="48AA6192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gridSpan w:val="2"/>
          </w:tcPr>
          <w:p w14:paraId="5DF076AE" w14:textId="77777777" w:rsidR="00AA4563" w:rsidRPr="00020D97" w:rsidRDefault="00AA4563" w:rsidP="00020D9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27B1F0D" w14:textId="6B20A1EA" w:rsidR="00AA4563" w:rsidRPr="00020D97" w:rsidRDefault="00AA4563" w:rsidP="00020D9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20D97">
              <w:rPr>
                <w:rFonts w:asciiTheme="majorBidi" w:hAnsiTheme="majorBidi" w:cstheme="majorBidi"/>
                <w:sz w:val="20"/>
                <w:lang w:val="en-US" w:bidi="th-TH"/>
              </w:rPr>
              <w:t>22,000</w:t>
            </w:r>
          </w:p>
        </w:tc>
        <w:tc>
          <w:tcPr>
            <w:tcW w:w="180" w:type="dxa"/>
          </w:tcPr>
          <w:p w14:paraId="5863140E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79ED943B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309E661" w14:textId="3F3546E5" w:rsidR="00AA4563" w:rsidRPr="007F4BE0" w:rsidRDefault="00AA4563" w:rsidP="00020D97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12</w:t>
            </w: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74EAD9F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DD7D5A7" w14:textId="70A93B23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541C910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A9D3597" w14:textId="27CB5A9B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1DE6DA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65E3A60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EFE7699" w14:textId="6165B85A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18B4A1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7200983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FB9227A" w14:textId="2319D736" w:rsidR="00AA4563" w:rsidRPr="007F4BE0" w:rsidRDefault="00AA4563" w:rsidP="00D8643D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6C6FE0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3EB4C24A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92777FE" w14:textId="3191BAB7" w:rsidR="00AA4563" w:rsidRPr="007F4BE0" w:rsidRDefault="00AA4563" w:rsidP="00D8643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334F25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B19247E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D7032A8" w14:textId="4E99C0B3" w:rsidR="00AA4563" w:rsidRPr="007F4BE0" w:rsidRDefault="00AA4563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542661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FD75366" w14:textId="77777777" w:rsidR="00AA4563" w:rsidRPr="007F4BE0" w:rsidRDefault="00AA4563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513ECA" w14:textId="378E797C" w:rsidR="00AA4563" w:rsidRPr="007F4BE0" w:rsidRDefault="00AA4563" w:rsidP="00D8643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</w:tbl>
    <w:p w14:paraId="648934DB" w14:textId="77777777" w:rsidR="00DA6510" w:rsidRPr="007F4BE0" w:rsidRDefault="00DA6510" w:rsidP="00DA6510">
      <w:pPr>
        <w:rPr>
          <w:rFonts w:cstheme="minorBidi"/>
        </w:rPr>
      </w:pPr>
    </w:p>
    <w:p w14:paraId="6BF36514" w14:textId="011933D8" w:rsidR="007E0FB0" w:rsidRPr="007F4BE0" w:rsidRDefault="007E0FB0" w:rsidP="007E0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  <w:cs/>
        </w:rPr>
      </w:pPr>
      <w:r w:rsidRPr="007F4BE0">
        <w:rPr>
          <w:rFonts w:asciiTheme="majorBidi" w:hAnsiTheme="majorBidi" w:cs="Angsana New" w:hint="cs"/>
          <w:sz w:val="24"/>
          <w:szCs w:val="24"/>
          <w:cs/>
        </w:rPr>
        <w:t xml:space="preserve">ณ วันที่ </w:t>
      </w:r>
      <w:r w:rsidR="00CD347D" w:rsidRPr="007F4BE0">
        <w:rPr>
          <w:rFonts w:ascii="Angsana New" w:hAnsi="Angsana New" w:cs="Angsana New"/>
          <w:sz w:val="24"/>
          <w:szCs w:val="24"/>
        </w:rPr>
        <w:t>30</w:t>
      </w:r>
      <w:r w:rsidR="00CD347D" w:rsidRPr="007F4BE0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="00157662" w:rsidRPr="007F4BE0">
        <w:rPr>
          <w:rFonts w:ascii="Angsana New" w:hAnsi="Angsana New" w:cs="Angsana New" w:hint="cs"/>
          <w:sz w:val="24"/>
          <w:szCs w:val="24"/>
          <w:cs/>
        </w:rPr>
        <w:t>กันยา</w:t>
      </w:r>
      <w:r w:rsidR="00CD347D" w:rsidRPr="007F4BE0">
        <w:rPr>
          <w:rFonts w:ascii="Angsana New" w:hAnsi="Angsana New" w:cs="Angsana New" w:hint="cs"/>
          <w:sz w:val="24"/>
          <w:szCs w:val="24"/>
          <w:cs/>
        </w:rPr>
        <w:t xml:space="preserve">ยน </w:t>
      </w:r>
      <w:r w:rsidR="00BF0225" w:rsidRPr="007F4BE0">
        <w:rPr>
          <w:rFonts w:asciiTheme="majorBidi" w:hAnsiTheme="majorBidi" w:cs="Angsana New"/>
          <w:sz w:val="24"/>
          <w:szCs w:val="24"/>
        </w:rPr>
        <w:t>2563</w:t>
      </w:r>
      <w:r w:rsidR="00243551" w:rsidRPr="007F4BE0">
        <w:rPr>
          <w:rFonts w:asciiTheme="majorBidi" w:hAnsiTheme="majorBidi" w:cs="Angsana New"/>
          <w:sz w:val="24"/>
          <w:szCs w:val="24"/>
        </w:rPr>
        <w:t xml:space="preserve"> </w:t>
      </w:r>
      <w:r w:rsidRPr="007F4BE0">
        <w:rPr>
          <w:rFonts w:asciiTheme="majorBidi" w:hAnsiTheme="majorBidi" w:cs="Angsana New" w:hint="cs"/>
          <w:sz w:val="24"/>
          <w:szCs w:val="24"/>
          <w:cs/>
        </w:rPr>
        <w:t xml:space="preserve">เงินลงทุนในบริษัท </w:t>
      </w:r>
      <w:r w:rsidRPr="007F4BE0">
        <w:rPr>
          <w:rFonts w:asciiTheme="majorBidi" w:hAnsiTheme="majorBidi" w:cs="Angsana New"/>
          <w:sz w:val="24"/>
          <w:szCs w:val="24"/>
        </w:rPr>
        <w:t>JWD</w:t>
      </w:r>
      <w:r w:rsidRPr="007F4BE0">
        <w:rPr>
          <w:rFonts w:asciiTheme="majorBidi" w:hAnsiTheme="majorBidi" w:cs="Angsana New" w:hint="cs"/>
          <w:sz w:val="24"/>
          <w:szCs w:val="24"/>
          <w:cs/>
        </w:rPr>
        <w:t xml:space="preserve"> </w:t>
      </w:r>
      <w:r w:rsidRPr="007F4BE0">
        <w:rPr>
          <w:rFonts w:asciiTheme="majorBidi" w:hAnsiTheme="majorBidi" w:cs="Angsana New"/>
          <w:sz w:val="24"/>
          <w:szCs w:val="24"/>
        </w:rPr>
        <w:t xml:space="preserve">Asia Holding Private Ltd. </w:t>
      </w:r>
      <w:r w:rsidR="00B7358B" w:rsidRPr="007F4BE0">
        <w:rPr>
          <w:rFonts w:asciiTheme="majorBidi" w:hAnsiTheme="majorBidi" w:cs="Angsana New" w:hint="cs"/>
          <w:sz w:val="24"/>
          <w:szCs w:val="24"/>
          <w:cs/>
        </w:rPr>
        <w:t xml:space="preserve">ราคาทุนจำนวน </w:t>
      </w:r>
      <w:r w:rsidR="00491DCF" w:rsidRPr="007F4BE0">
        <w:rPr>
          <w:rFonts w:asciiTheme="majorBidi" w:hAnsiTheme="majorBidi" w:cs="Angsana New"/>
          <w:sz w:val="24"/>
          <w:szCs w:val="24"/>
        </w:rPr>
        <w:t>859.61</w:t>
      </w:r>
      <w:r w:rsidR="00D8500D">
        <w:rPr>
          <w:rFonts w:asciiTheme="majorBidi" w:hAnsiTheme="majorBidi" w:cs="Angsana New"/>
          <w:sz w:val="24"/>
          <w:szCs w:val="24"/>
        </w:rPr>
        <w:t xml:space="preserve"> </w:t>
      </w:r>
      <w:r w:rsidRPr="007F4BE0">
        <w:rPr>
          <w:rFonts w:asciiTheme="majorBidi" w:hAnsiTheme="majorBidi" w:cs="Angsana New" w:hint="cs"/>
          <w:sz w:val="24"/>
          <w:szCs w:val="24"/>
          <w:cs/>
        </w:rPr>
        <w:t xml:space="preserve">ล้านบาท ใช้เป็นหลักประกันวงเงินกู้ยืมระยะยาวกับสถาบันการเงินแห่งหนึ่ง </w:t>
      </w:r>
      <w:r w:rsidRPr="007F4BE0">
        <w:rPr>
          <w:rFonts w:asciiTheme="majorBidi" w:hAnsiTheme="majorBidi" w:cs="Angsana New" w:hint="cs"/>
          <w:i/>
          <w:iCs/>
          <w:sz w:val="24"/>
          <w:szCs w:val="24"/>
          <w:cs/>
        </w:rPr>
        <w:t>(</w:t>
      </w:r>
      <w:r w:rsidR="00BF0225" w:rsidRPr="007F4BE0">
        <w:rPr>
          <w:rFonts w:asciiTheme="majorBidi" w:hAnsiTheme="majorBidi" w:cs="Angsana New"/>
          <w:i/>
          <w:iCs/>
          <w:sz w:val="24"/>
          <w:szCs w:val="24"/>
        </w:rPr>
        <w:t>2562</w:t>
      </w:r>
      <w:r w:rsidR="00B7358B" w:rsidRPr="007F4BE0">
        <w:rPr>
          <w:rFonts w:asciiTheme="majorBidi" w:hAnsiTheme="majorBidi" w:cs="Angsana New"/>
          <w:i/>
          <w:iCs/>
          <w:sz w:val="24"/>
          <w:szCs w:val="24"/>
        </w:rPr>
        <w:t>:859.61</w:t>
      </w:r>
      <w:r w:rsidR="003A4598" w:rsidRPr="007F4BE0">
        <w:rPr>
          <w:rFonts w:asciiTheme="majorBidi" w:hAnsiTheme="majorBidi" w:cs="Angsana New"/>
          <w:i/>
          <w:iCs/>
          <w:sz w:val="24"/>
          <w:szCs w:val="24"/>
        </w:rPr>
        <w:t xml:space="preserve"> </w:t>
      </w:r>
      <w:r w:rsidR="003A4598" w:rsidRPr="007F4BE0">
        <w:rPr>
          <w:rFonts w:asciiTheme="majorBidi" w:hAnsiTheme="majorBidi" w:cs="Angsana New" w:hint="cs"/>
          <w:i/>
          <w:iCs/>
          <w:sz w:val="24"/>
          <w:szCs w:val="24"/>
          <w:cs/>
        </w:rPr>
        <w:t>ล้านบาท</w:t>
      </w:r>
      <w:r w:rsidRPr="007F4BE0">
        <w:rPr>
          <w:rFonts w:asciiTheme="majorBidi" w:hAnsiTheme="majorBidi" w:cs="Angsana New" w:hint="cs"/>
          <w:i/>
          <w:iCs/>
          <w:sz w:val="24"/>
          <w:szCs w:val="24"/>
          <w:cs/>
        </w:rPr>
        <w:t>)</w:t>
      </w:r>
      <w:r w:rsidR="00793CC2" w:rsidRPr="007F4BE0">
        <w:rPr>
          <w:rFonts w:asciiTheme="majorBidi" w:hAnsiTheme="majorBidi" w:cs="Angsana New"/>
          <w:i/>
          <w:iCs/>
          <w:sz w:val="24"/>
          <w:szCs w:val="24"/>
        </w:rPr>
        <w:t xml:space="preserve"> </w:t>
      </w:r>
      <w:r w:rsidR="00793CC2" w:rsidRPr="007F4BE0">
        <w:rPr>
          <w:rFonts w:asciiTheme="majorBidi" w:hAnsiTheme="majorBidi" w:cs="Angsana New"/>
          <w:sz w:val="24"/>
          <w:szCs w:val="24"/>
        </w:rPr>
        <w:t>(</w:t>
      </w:r>
      <w:r w:rsidR="00793CC2" w:rsidRPr="007F4BE0">
        <w:rPr>
          <w:rFonts w:asciiTheme="majorBidi" w:hAnsiTheme="majorBidi" w:cs="Angsana New" w:hint="cs"/>
          <w:sz w:val="24"/>
          <w:szCs w:val="24"/>
          <w:cs/>
        </w:rPr>
        <w:t xml:space="preserve">ดูหมายเหตุข้อ </w:t>
      </w:r>
      <w:r w:rsidR="00E22347" w:rsidRPr="007F4BE0">
        <w:rPr>
          <w:rFonts w:asciiTheme="majorBidi" w:hAnsiTheme="majorBidi" w:cs="Angsana New"/>
          <w:sz w:val="24"/>
          <w:szCs w:val="24"/>
        </w:rPr>
        <w:t>1</w:t>
      </w:r>
      <w:r w:rsidR="00BF0225" w:rsidRPr="007F4BE0">
        <w:rPr>
          <w:rFonts w:asciiTheme="majorBidi" w:hAnsiTheme="majorBidi" w:cs="Angsana New"/>
          <w:sz w:val="24"/>
          <w:szCs w:val="24"/>
        </w:rPr>
        <w:t>3</w:t>
      </w:r>
      <w:r w:rsidR="00793CC2" w:rsidRPr="007F4BE0">
        <w:rPr>
          <w:rFonts w:asciiTheme="majorBidi" w:hAnsiTheme="majorBidi" w:cs="Angsana New" w:hint="cs"/>
          <w:sz w:val="24"/>
          <w:szCs w:val="24"/>
          <w:cs/>
        </w:rPr>
        <w:t>)</w:t>
      </w:r>
    </w:p>
    <w:p w14:paraId="4DA55A83" w14:textId="77777777" w:rsidR="00DA6510" w:rsidRPr="007F4BE0" w:rsidRDefault="00DA6510" w:rsidP="00DA6510">
      <w:pPr>
        <w:rPr>
          <w:rFonts w:cstheme="minorBidi"/>
        </w:rPr>
      </w:pPr>
    </w:p>
    <w:p w14:paraId="7B0C88A0" w14:textId="77777777" w:rsidR="00DA6510" w:rsidRPr="007F4BE0" w:rsidRDefault="00DA6510" w:rsidP="00DA6510">
      <w:pPr>
        <w:rPr>
          <w:rFonts w:cstheme="minorBidi"/>
        </w:rPr>
      </w:pPr>
    </w:p>
    <w:p w14:paraId="3AE9F2B1" w14:textId="2AE264E0" w:rsidR="00DA6510" w:rsidRPr="007F4BE0" w:rsidRDefault="00DA6510" w:rsidP="00DA6510">
      <w:pPr>
        <w:rPr>
          <w:rFonts w:cstheme="minorBidi"/>
          <w:cs/>
        </w:rPr>
        <w:sectPr w:rsidR="00DA6510" w:rsidRPr="007F4BE0" w:rsidSect="00C7574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6D4313C" w14:textId="2724FBCA" w:rsidR="00C27051" w:rsidRPr="007F4BE0" w:rsidRDefault="00C27051" w:rsidP="007E3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F4BE0">
        <w:rPr>
          <w:rFonts w:asciiTheme="majorBidi" w:hAnsiTheme="majorBidi" w:cstheme="majorBidi"/>
          <w:i/>
          <w:iCs/>
          <w:sz w:val="28"/>
          <w:szCs w:val="28"/>
          <w:lang w:val="en-GB"/>
        </w:rPr>
        <w:lastRenderedPageBreak/>
        <w:tab/>
      </w:r>
      <w:r w:rsidRPr="007F4BE0">
        <w:rPr>
          <w:rFonts w:asciiTheme="majorBidi" w:hAnsiTheme="majorBidi" w:cstheme="majorBidi" w:hint="cs"/>
          <w:sz w:val="28"/>
          <w:szCs w:val="28"/>
          <w:cs/>
          <w:lang w:val="en-GB"/>
        </w:rPr>
        <w:t>ในระหว่างงวด</w:t>
      </w:r>
      <w:r w:rsidR="00157662" w:rsidRPr="007F4BE0">
        <w:rPr>
          <w:rFonts w:asciiTheme="majorBidi" w:hAnsiTheme="majorBidi" w:cstheme="majorBidi" w:hint="cs"/>
          <w:sz w:val="28"/>
          <w:szCs w:val="28"/>
          <w:cs/>
          <w:lang w:val="en-GB"/>
        </w:rPr>
        <w:t>เ</w:t>
      </w:r>
      <w:r w:rsidRPr="007F4BE0">
        <w:rPr>
          <w:rFonts w:asciiTheme="majorBidi" w:hAnsiTheme="majorBidi" w:cstheme="majorBidi" w:hint="cs"/>
          <w:sz w:val="28"/>
          <w:szCs w:val="28"/>
          <w:cs/>
          <w:lang w:val="en-GB"/>
        </w:rPr>
        <w:t>ก</w:t>
      </w:r>
      <w:r w:rsidR="00157662" w:rsidRPr="007F4BE0">
        <w:rPr>
          <w:rFonts w:asciiTheme="majorBidi" w:hAnsiTheme="majorBidi" w:cstheme="majorBidi" w:hint="cs"/>
          <w:sz w:val="28"/>
          <w:szCs w:val="28"/>
          <w:cs/>
          <w:lang w:val="en-GB"/>
        </w:rPr>
        <w:t>้า</w:t>
      </w:r>
      <w:r w:rsidRPr="007F4BE0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เดือนสิ้นสุด</w:t>
      </w:r>
      <w:r w:rsidR="00E92C3B" w:rsidRPr="007F4BE0">
        <w:rPr>
          <w:rFonts w:asciiTheme="majorBidi" w:hAnsiTheme="majorBidi" w:cstheme="majorBidi" w:hint="cs"/>
          <w:sz w:val="28"/>
          <w:szCs w:val="28"/>
          <w:cs/>
          <w:lang w:val="en-GB"/>
        </w:rPr>
        <w:t>วันที่</w:t>
      </w:r>
      <w:r w:rsidRPr="007F4BE0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CD1D73">
        <w:rPr>
          <w:rFonts w:asciiTheme="majorBidi" w:hAnsiTheme="majorBidi" w:cstheme="majorBidi"/>
          <w:sz w:val="28"/>
          <w:szCs w:val="28"/>
        </w:rPr>
        <w:t>30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157662" w:rsidRPr="007F4BE0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ยน </w:t>
      </w:r>
      <w:r w:rsidRPr="007F4BE0">
        <w:rPr>
          <w:rFonts w:asciiTheme="majorBidi" w:hAnsiTheme="majorBidi" w:cstheme="majorBidi"/>
          <w:sz w:val="28"/>
          <w:szCs w:val="28"/>
        </w:rPr>
        <w:t xml:space="preserve">2563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บริษัทได้ลงทุนเพิ่มในบริษัทย่อยดังนี้</w:t>
      </w:r>
    </w:p>
    <w:p w14:paraId="1B665802" w14:textId="77777777" w:rsidR="00EA0CC6" w:rsidRPr="007F4BE0" w:rsidRDefault="00EA0CC6" w:rsidP="00692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2"/>
          <w:szCs w:val="22"/>
          <w:cs/>
          <w:lang w:val="en-GB"/>
        </w:rPr>
      </w:pPr>
    </w:p>
    <w:p w14:paraId="4498D1E9" w14:textId="028CBF43" w:rsidR="00EA0CC6" w:rsidRPr="007F4BE0" w:rsidRDefault="00CB700A" w:rsidP="007E3AEE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7F4BE0">
        <w:rPr>
          <w:rFonts w:ascii="Angsana New" w:hAnsi="Angsana New" w:hint="cs"/>
          <w:sz w:val="28"/>
          <w:szCs w:val="28"/>
          <w:cs/>
        </w:rPr>
        <w:t>บริษัท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เบญจพรแลนด์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จำกัด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="009D0E17" w:rsidRPr="007F4BE0">
        <w:rPr>
          <w:rFonts w:ascii="Angsana New" w:hAnsi="Angsana New"/>
          <w:sz w:val="28"/>
          <w:szCs w:val="28"/>
        </w:rPr>
        <w:t>100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="009D0E17" w:rsidRPr="007F4BE0">
        <w:rPr>
          <w:rFonts w:ascii="Angsana New" w:hAnsi="Angsana New"/>
          <w:sz w:val="28"/>
          <w:szCs w:val="28"/>
        </w:rPr>
        <w:t>70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ล้านบาท</w:t>
      </w:r>
      <w:r w:rsidRPr="007F4BE0">
        <w:rPr>
          <w:rFonts w:ascii="Angsana New" w:hAnsi="Angsana New"/>
          <w:sz w:val="28"/>
          <w:szCs w:val="28"/>
          <w:cs/>
        </w:rPr>
        <w:t>(</w:t>
      </w:r>
      <w:r w:rsidR="009D0E17" w:rsidRPr="007F4BE0">
        <w:rPr>
          <w:rFonts w:ascii="Angsana New" w:hAnsi="Angsana New"/>
          <w:sz w:val="28"/>
          <w:szCs w:val="28"/>
        </w:rPr>
        <w:t>700,000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หุ้น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="009D0E17" w:rsidRPr="007F4BE0">
        <w:rPr>
          <w:rFonts w:ascii="Angsana New" w:hAnsi="Angsana New"/>
          <w:sz w:val="28"/>
          <w:szCs w:val="28"/>
        </w:rPr>
        <w:t>100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บาท</w:t>
      </w:r>
      <w:r w:rsidRPr="007F4BE0">
        <w:rPr>
          <w:rFonts w:ascii="Angsana New" w:hAnsi="Angsana New"/>
          <w:sz w:val="28"/>
          <w:szCs w:val="28"/>
          <w:cs/>
        </w:rPr>
        <w:t>)</w:t>
      </w:r>
      <w:r w:rsidR="00EA0CC6" w:rsidRPr="007F4BE0">
        <w:rPr>
          <w:rStyle w:val="eop"/>
          <w:rFonts w:ascii="Angsana New" w:hAnsi="Angsana New" w:hint="cs"/>
          <w:sz w:val="28"/>
          <w:szCs w:val="28"/>
        </w:rPr>
        <w:t> </w:t>
      </w:r>
    </w:p>
    <w:p w14:paraId="3E6B845C" w14:textId="14D94AB4" w:rsidR="008A00E4" w:rsidRPr="007F4BE0" w:rsidRDefault="00CB700A" w:rsidP="007E3AEE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Theme="majorBidi" w:hAnsiTheme="majorBidi" w:cstheme="majorBidi"/>
        </w:rPr>
      </w:pPr>
      <w:r w:rsidRPr="007F4BE0">
        <w:rPr>
          <w:rFonts w:asciiTheme="majorBidi" w:hAnsiTheme="majorBidi" w:hint="cs"/>
          <w:sz w:val="28"/>
          <w:szCs w:val="28"/>
          <w:cs/>
        </w:rPr>
        <w:t>บริษัท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เจดับเบิ้ลยูดี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สโตร์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อิท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จำกัด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โดยชำระค่าหุ้นร้อยละ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="009D0E17" w:rsidRPr="007F4BE0">
        <w:rPr>
          <w:rFonts w:asciiTheme="majorBidi" w:hAnsiTheme="majorBidi"/>
          <w:sz w:val="28"/>
          <w:szCs w:val="28"/>
        </w:rPr>
        <w:t>75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="007E3AEE" w:rsidRPr="007F4BE0">
        <w:rPr>
          <w:rFonts w:asciiTheme="majorBidi" w:hAnsiTheme="majorBidi" w:hint="cs"/>
          <w:sz w:val="28"/>
          <w:szCs w:val="28"/>
          <w:cs/>
        </w:rPr>
        <w:t xml:space="preserve"> </w:t>
      </w:r>
      <w:r w:rsidR="007E3AEE" w:rsidRPr="007F4BE0">
        <w:rPr>
          <w:rFonts w:asciiTheme="majorBidi" w:hAnsiTheme="majorBidi"/>
          <w:sz w:val="28"/>
          <w:szCs w:val="28"/>
          <w:cs/>
        </w:rPr>
        <w:br/>
      </w:r>
      <w:r w:rsidR="009D0E17" w:rsidRPr="007F4BE0">
        <w:rPr>
          <w:rFonts w:asciiTheme="majorBidi" w:hAnsiTheme="majorBidi"/>
          <w:sz w:val="28"/>
          <w:szCs w:val="28"/>
        </w:rPr>
        <w:t>40.05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ล้านบาท</w:t>
      </w:r>
      <w:r w:rsidRPr="007F4BE0">
        <w:rPr>
          <w:rFonts w:asciiTheme="majorBidi" w:hAnsiTheme="majorBidi"/>
          <w:sz w:val="28"/>
          <w:szCs w:val="28"/>
          <w:cs/>
        </w:rPr>
        <w:t xml:space="preserve"> (</w:t>
      </w:r>
      <w:r w:rsidR="009D0E17" w:rsidRPr="007F4BE0">
        <w:rPr>
          <w:rFonts w:asciiTheme="majorBidi" w:hAnsiTheme="majorBidi"/>
          <w:sz w:val="28"/>
          <w:szCs w:val="28"/>
        </w:rPr>
        <w:t>534,000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หุ้น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="009D0E17" w:rsidRPr="007F4BE0">
        <w:rPr>
          <w:rFonts w:asciiTheme="majorBidi" w:hAnsiTheme="majorBidi"/>
          <w:sz w:val="28"/>
          <w:szCs w:val="28"/>
        </w:rPr>
        <w:t>100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บาท</w:t>
      </w:r>
      <w:r w:rsidRPr="007F4BE0">
        <w:rPr>
          <w:rFonts w:asciiTheme="majorBidi" w:hAnsiTheme="majorBidi"/>
          <w:sz w:val="28"/>
          <w:szCs w:val="28"/>
          <w:cs/>
        </w:rPr>
        <w:t>)</w:t>
      </w:r>
      <w:r w:rsidRPr="007F4BE0">
        <w:rPr>
          <w:rFonts w:asciiTheme="majorBidi" w:hAnsiTheme="majorBidi" w:cstheme="majorBidi"/>
        </w:rPr>
        <w:t xml:space="preserve"> </w:t>
      </w:r>
    </w:p>
    <w:p w14:paraId="45253188" w14:textId="71EB6507" w:rsidR="00690293" w:rsidRPr="007F4BE0" w:rsidRDefault="00CB700A" w:rsidP="007E3AEE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7F4BE0">
        <w:rPr>
          <w:rFonts w:ascii="Angsana New" w:hAnsi="Angsana New" w:hint="cs"/>
          <w:sz w:val="28"/>
          <w:szCs w:val="28"/>
          <w:cs/>
        </w:rPr>
        <w:t>บริษัท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เจดับเบิ้ลยูดี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ทรานสปอร์ต</w:t>
      </w:r>
      <w:r w:rsidR="00754ED8" w:rsidRPr="007F4BE0">
        <w:rPr>
          <w:rFonts w:ascii="Angsana New" w:hAnsi="Angsana New"/>
          <w:sz w:val="28"/>
          <w:szCs w:val="28"/>
        </w:rPr>
        <w:t xml:space="preserve"> </w:t>
      </w:r>
      <w:r w:rsidR="00754ED8" w:rsidRPr="007F4BE0">
        <w:rPr>
          <w:rFonts w:ascii="Angsana New" w:hAnsi="Angsana New" w:hint="cs"/>
          <w:sz w:val="28"/>
          <w:szCs w:val="28"/>
          <w:cs/>
        </w:rPr>
        <w:t>(ประเทศไทย)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จำกัด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="009D0E17" w:rsidRPr="007F4BE0">
        <w:rPr>
          <w:rFonts w:ascii="Angsana New" w:hAnsi="Angsana New"/>
          <w:sz w:val="28"/>
          <w:szCs w:val="28"/>
        </w:rPr>
        <w:t>55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="00CD1D73">
        <w:rPr>
          <w:rFonts w:ascii="Angsana New" w:hAnsi="Angsana New"/>
          <w:sz w:val="28"/>
          <w:szCs w:val="28"/>
        </w:rPr>
        <w:t>21.10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ล้านบาท</w:t>
      </w:r>
      <w:r w:rsidRPr="007F4BE0">
        <w:rPr>
          <w:rFonts w:ascii="Angsana New" w:hAnsi="Angsana New"/>
          <w:sz w:val="28"/>
          <w:szCs w:val="28"/>
          <w:cs/>
        </w:rPr>
        <w:t xml:space="preserve"> (</w:t>
      </w:r>
      <w:r w:rsidR="009D0E17" w:rsidRPr="007F4BE0">
        <w:rPr>
          <w:rFonts w:ascii="Angsana New" w:hAnsi="Angsana New"/>
          <w:sz w:val="28"/>
          <w:szCs w:val="28"/>
        </w:rPr>
        <w:t>383,568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หุ้น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มูลค่าหุ้นละ</w:t>
      </w:r>
      <w:r w:rsidR="00CD1D73">
        <w:rPr>
          <w:rFonts w:ascii="Angsana New" w:hAnsi="Angsana New"/>
          <w:sz w:val="28"/>
          <w:szCs w:val="28"/>
        </w:rPr>
        <w:t xml:space="preserve"> 100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บาท</w:t>
      </w:r>
      <w:r w:rsidRPr="007F4BE0">
        <w:rPr>
          <w:rFonts w:ascii="Angsana New" w:hAnsi="Angsana New"/>
          <w:sz w:val="28"/>
          <w:szCs w:val="28"/>
          <w:cs/>
        </w:rPr>
        <w:t>)</w:t>
      </w:r>
      <w:r w:rsidR="00575302" w:rsidRPr="007F4BE0">
        <w:rPr>
          <w:rFonts w:ascii="Angsana New" w:hAnsi="Angsana New" w:hint="cs"/>
          <w:sz w:val="28"/>
          <w:szCs w:val="28"/>
          <w:cs/>
        </w:rPr>
        <w:t xml:space="preserve"> </w:t>
      </w:r>
      <w:r w:rsidR="00B136BA" w:rsidRPr="007F4BE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B614964" w14:textId="412171AF" w:rsidR="0019210D" w:rsidRPr="007F4BE0" w:rsidRDefault="00CB700A" w:rsidP="007E3AEE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7F4BE0">
        <w:rPr>
          <w:rFonts w:ascii="Angsana New" w:hAnsi="Angsana New" w:hint="cs"/>
          <w:sz w:val="28"/>
          <w:szCs w:val="28"/>
          <w:cs/>
        </w:rPr>
        <w:t>บริษัท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เจดับเบิ้ลยูดี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อาร์ท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สเปซ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จำกัด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="009D0E17" w:rsidRPr="007F4BE0">
        <w:rPr>
          <w:rFonts w:ascii="Angsana New" w:hAnsi="Angsana New"/>
          <w:sz w:val="28"/>
          <w:szCs w:val="28"/>
        </w:rPr>
        <w:t>50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7F4BE0">
        <w:rPr>
          <w:rFonts w:ascii="Angsana New" w:hAnsi="Angsana New"/>
          <w:sz w:val="28"/>
          <w:szCs w:val="28"/>
          <w:cs/>
        </w:rPr>
        <w:t xml:space="preserve">  </w:t>
      </w:r>
      <w:r w:rsidR="007E3AEE" w:rsidRPr="007F4BE0">
        <w:rPr>
          <w:rFonts w:ascii="Angsana New" w:hAnsi="Angsana New" w:hint="cs"/>
          <w:sz w:val="28"/>
          <w:szCs w:val="28"/>
          <w:cs/>
        </w:rPr>
        <w:t xml:space="preserve"> </w:t>
      </w:r>
      <w:r w:rsidR="007E3AEE" w:rsidRPr="007F4BE0">
        <w:rPr>
          <w:rFonts w:ascii="Angsana New" w:hAnsi="Angsana New"/>
          <w:sz w:val="28"/>
          <w:szCs w:val="28"/>
          <w:cs/>
        </w:rPr>
        <w:br/>
      </w:r>
      <w:r w:rsidR="00CD1D73">
        <w:rPr>
          <w:rFonts w:ascii="Angsana New" w:hAnsi="Angsana New"/>
          <w:sz w:val="28"/>
          <w:szCs w:val="28"/>
        </w:rPr>
        <w:t>10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ล้านบาท</w:t>
      </w:r>
      <w:r w:rsidRPr="007F4BE0">
        <w:rPr>
          <w:rFonts w:ascii="Angsana New" w:hAnsi="Angsana New"/>
          <w:sz w:val="28"/>
          <w:szCs w:val="28"/>
          <w:cs/>
        </w:rPr>
        <w:t xml:space="preserve"> (</w:t>
      </w:r>
      <w:r w:rsidR="009D0E17" w:rsidRPr="007F4BE0">
        <w:rPr>
          <w:rFonts w:ascii="Angsana New" w:hAnsi="Angsana New"/>
          <w:sz w:val="28"/>
          <w:szCs w:val="28"/>
        </w:rPr>
        <w:t>200,000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หุ้น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="009D0E17" w:rsidRPr="007F4BE0">
        <w:rPr>
          <w:rFonts w:ascii="Angsana New" w:hAnsi="Angsana New"/>
          <w:sz w:val="28"/>
          <w:szCs w:val="28"/>
        </w:rPr>
        <w:t>100</w:t>
      </w:r>
      <w:r w:rsidRPr="007F4BE0">
        <w:rPr>
          <w:rFonts w:ascii="Angsana New" w:hAnsi="Angsana New"/>
          <w:sz w:val="28"/>
          <w:szCs w:val="28"/>
          <w:cs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บาท</w:t>
      </w:r>
      <w:r w:rsidRPr="007F4BE0">
        <w:rPr>
          <w:rFonts w:ascii="Angsana New" w:hAnsi="Angsana New"/>
          <w:sz w:val="28"/>
          <w:szCs w:val="28"/>
          <w:cs/>
        </w:rPr>
        <w:t>)</w:t>
      </w:r>
      <w:r w:rsidR="00190568" w:rsidRPr="007F4BE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23AD" w:rsidRPr="007F4BE0">
        <w:rPr>
          <w:rFonts w:asciiTheme="majorBidi" w:hAnsiTheme="majorBidi" w:cstheme="majorBidi" w:hint="cs"/>
          <w:sz w:val="28"/>
          <w:szCs w:val="28"/>
          <w:cs/>
        </w:rPr>
        <w:t xml:space="preserve">และบริษัทได้ชำระค่าหุ้นเพิ่มเติมเป็นจำนวนเงิน </w:t>
      </w:r>
      <w:r w:rsidR="00CD1D73">
        <w:rPr>
          <w:rFonts w:asciiTheme="majorBidi" w:hAnsiTheme="majorBidi" w:cstheme="majorBidi"/>
          <w:sz w:val="28"/>
          <w:szCs w:val="28"/>
        </w:rPr>
        <w:t>15</w:t>
      </w:r>
      <w:r w:rsidR="003023AD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3023AD" w:rsidRPr="007F4BE0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7ED5DEFA" w14:textId="687BF14F" w:rsidR="00575302" w:rsidRPr="007F4BE0" w:rsidRDefault="00CB700A" w:rsidP="007E3AEE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7F4BE0">
        <w:rPr>
          <w:rFonts w:asciiTheme="majorBidi" w:hAnsiTheme="majorBidi" w:hint="cs"/>
          <w:sz w:val="28"/>
          <w:szCs w:val="28"/>
          <w:cs/>
        </w:rPr>
        <w:t>บริษัท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ไดนามิค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ไอที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โซลูชั่นส์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จำกัด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โดยชำระค่าหุ้นร้อยละ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="009D0E17" w:rsidRPr="007F4BE0">
        <w:rPr>
          <w:rFonts w:asciiTheme="majorBidi" w:hAnsiTheme="majorBidi"/>
          <w:sz w:val="28"/>
          <w:szCs w:val="28"/>
        </w:rPr>
        <w:t>50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="007E3AEE" w:rsidRPr="007F4BE0">
        <w:rPr>
          <w:rFonts w:asciiTheme="majorBidi" w:hAnsiTheme="majorBidi" w:hint="cs"/>
          <w:sz w:val="28"/>
          <w:szCs w:val="28"/>
          <w:cs/>
        </w:rPr>
        <w:t xml:space="preserve"> </w:t>
      </w:r>
      <w:r w:rsidR="007E3AEE" w:rsidRPr="007F4BE0">
        <w:rPr>
          <w:rFonts w:asciiTheme="majorBidi" w:hAnsiTheme="majorBidi"/>
          <w:sz w:val="28"/>
          <w:szCs w:val="28"/>
          <w:cs/>
        </w:rPr>
        <w:br/>
      </w:r>
      <w:r w:rsidR="00CD1D73">
        <w:rPr>
          <w:rFonts w:asciiTheme="majorBidi" w:hAnsiTheme="majorBidi"/>
          <w:sz w:val="28"/>
          <w:szCs w:val="28"/>
        </w:rPr>
        <w:t>6.45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ล้านบาท</w:t>
      </w:r>
      <w:r w:rsidRPr="007F4BE0">
        <w:rPr>
          <w:rFonts w:asciiTheme="majorBidi" w:hAnsiTheme="majorBidi"/>
          <w:sz w:val="28"/>
          <w:szCs w:val="28"/>
          <w:cs/>
        </w:rPr>
        <w:t xml:space="preserve"> (</w:t>
      </w:r>
      <w:r w:rsidR="009D0E17" w:rsidRPr="007F4BE0">
        <w:rPr>
          <w:rFonts w:asciiTheme="majorBidi" w:hAnsiTheme="majorBidi"/>
          <w:sz w:val="28"/>
          <w:szCs w:val="28"/>
        </w:rPr>
        <w:t>129,000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หุ้น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="009D0E17" w:rsidRPr="007F4BE0">
        <w:rPr>
          <w:rFonts w:asciiTheme="majorBidi" w:hAnsiTheme="majorBidi"/>
          <w:sz w:val="28"/>
          <w:szCs w:val="28"/>
        </w:rPr>
        <w:t>100</w:t>
      </w:r>
      <w:r w:rsidRPr="007F4BE0">
        <w:rPr>
          <w:rFonts w:asciiTheme="majorBidi" w:hAnsi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บาท</w:t>
      </w:r>
      <w:r w:rsidRPr="007F4BE0">
        <w:rPr>
          <w:rFonts w:asciiTheme="majorBidi" w:hAnsiTheme="majorBidi"/>
          <w:sz w:val="28"/>
          <w:szCs w:val="28"/>
          <w:cs/>
        </w:rPr>
        <w:t>)</w:t>
      </w:r>
    </w:p>
    <w:p w14:paraId="29DAC677" w14:textId="366C1D68" w:rsidR="0051507A" w:rsidRPr="007F4BE0" w:rsidRDefault="0051507A" w:rsidP="007E3AEE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7F4BE0">
        <w:rPr>
          <w:rFonts w:asciiTheme="majorBidi" w:hAnsiTheme="majorBidi" w:hint="cs"/>
          <w:sz w:val="28"/>
          <w:szCs w:val="28"/>
          <w:cs/>
        </w:rPr>
        <w:t xml:space="preserve">บริษัท เจดับเบิ้ลยูดี แปซิฟิค แลนด์ จำกัด โดยชำระค่าหุ้นร้อยละ </w:t>
      </w:r>
      <w:r w:rsidR="00B00D26" w:rsidRPr="007F4BE0">
        <w:rPr>
          <w:rFonts w:asciiTheme="majorBidi" w:hAnsiTheme="majorBidi"/>
          <w:sz w:val="28"/>
          <w:szCs w:val="28"/>
        </w:rPr>
        <w:t>100</w:t>
      </w:r>
      <w:r w:rsidRPr="007F4BE0">
        <w:rPr>
          <w:rFonts w:asciiTheme="majorBidi" w:hAnsiTheme="majorBidi" w:hint="cs"/>
          <w:sz w:val="28"/>
          <w:szCs w:val="28"/>
          <w:cs/>
        </w:rPr>
        <w:t xml:space="preserve"> ของมูลค่าทุนจดทะเบียนเพิ่มทุนเป็นจำนวนเงิน</w:t>
      </w:r>
      <w:r w:rsidR="00A10EE1" w:rsidRPr="007F4BE0">
        <w:rPr>
          <w:rFonts w:asciiTheme="majorBidi" w:hAnsiTheme="majorBidi" w:hint="cs"/>
          <w:sz w:val="28"/>
          <w:szCs w:val="28"/>
          <w:cs/>
        </w:rPr>
        <w:t xml:space="preserve">   </w:t>
      </w:r>
      <w:r w:rsidRPr="007F4BE0">
        <w:rPr>
          <w:rFonts w:asciiTheme="majorBidi" w:hAnsiTheme="majorBidi" w:hint="cs"/>
          <w:sz w:val="28"/>
          <w:szCs w:val="28"/>
          <w:cs/>
        </w:rPr>
        <w:t xml:space="preserve"> </w:t>
      </w:r>
      <w:r w:rsidR="00CD1D73">
        <w:rPr>
          <w:rFonts w:asciiTheme="majorBidi" w:hAnsiTheme="majorBidi"/>
          <w:sz w:val="28"/>
          <w:szCs w:val="28"/>
        </w:rPr>
        <w:t>45</w:t>
      </w:r>
      <w:r w:rsidRPr="007F4BE0">
        <w:rPr>
          <w:rFonts w:asciiTheme="majorBidi" w:hAnsiTheme="majorBidi" w:hint="cs"/>
          <w:sz w:val="28"/>
          <w:szCs w:val="28"/>
          <w:cs/>
        </w:rPr>
        <w:t xml:space="preserve"> ล้านบาท (</w:t>
      </w:r>
      <w:r w:rsidR="00CD1D73">
        <w:rPr>
          <w:rFonts w:asciiTheme="majorBidi" w:hAnsiTheme="majorBidi"/>
          <w:sz w:val="28"/>
          <w:szCs w:val="28"/>
        </w:rPr>
        <w:t>450</w:t>
      </w:r>
      <w:r w:rsidRPr="007F4BE0">
        <w:rPr>
          <w:rFonts w:asciiTheme="majorBidi" w:hAnsiTheme="majorBidi"/>
          <w:sz w:val="28"/>
          <w:szCs w:val="28"/>
        </w:rPr>
        <w:t xml:space="preserve">,000 </w:t>
      </w:r>
      <w:r w:rsidRPr="007F4BE0">
        <w:rPr>
          <w:rFonts w:asciiTheme="majorBidi" w:hAnsiTheme="majorBidi" w:hint="cs"/>
          <w:sz w:val="28"/>
          <w:szCs w:val="28"/>
          <w:cs/>
        </w:rPr>
        <w:t xml:space="preserve">หุ้น มูลค่าหุ้นละ </w:t>
      </w:r>
      <w:r w:rsidR="00CD1D73">
        <w:rPr>
          <w:rFonts w:asciiTheme="majorBidi" w:hAnsiTheme="majorBidi"/>
          <w:sz w:val="28"/>
          <w:szCs w:val="28"/>
        </w:rPr>
        <w:t>100</w:t>
      </w:r>
      <w:r w:rsidRPr="007F4BE0">
        <w:rPr>
          <w:rFonts w:asciiTheme="majorBidi" w:hAnsiTheme="majorBidi"/>
          <w:sz w:val="28"/>
          <w:szCs w:val="28"/>
        </w:rPr>
        <w:t xml:space="preserve"> </w:t>
      </w:r>
      <w:r w:rsidRPr="007F4BE0">
        <w:rPr>
          <w:rFonts w:asciiTheme="majorBidi" w:hAnsiTheme="majorBidi" w:hint="cs"/>
          <w:sz w:val="28"/>
          <w:szCs w:val="28"/>
          <w:cs/>
        </w:rPr>
        <w:t>บาท)</w:t>
      </w:r>
    </w:p>
    <w:p w14:paraId="4192C094" w14:textId="35F2CC67" w:rsidR="007E3AEE" w:rsidRPr="00653674" w:rsidRDefault="007E3AEE" w:rsidP="00653674">
      <w:pPr>
        <w:jc w:val="thaiDistribute"/>
        <w:rPr>
          <w:rFonts w:asciiTheme="majorBidi" w:hAnsiTheme="majorBidi" w:cstheme="minorBidi"/>
          <w:sz w:val="22"/>
        </w:rPr>
      </w:pPr>
    </w:p>
    <w:p w14:paraId="74102D93" w14:textId="34BA7D66" w:rsidR="007E3AEE" w:rsidRPr="007F4BE0" w:rsidRDefault="007E3AEE" w:rsidP="007E3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 w:hint="cs"/>
          <w:sz w:val="28"/>
          <w:szCs w:val="28"/>
          <w:cs/>
          <w:lang w:val="en-GB"/>
        </w:rPr>
        <w:t>ในระหว่างงวด</w:t>
      </w:r>
      <w:r w:rsidR="00157662" w:rsidRPr="007F4BE0">
        <w:rPr>
          <w:rFonts w:asciiTheme="majorBidi" w:hAnsiTheme="majorBidi" w:cstheme="majorBidi" w:hint="cs"/>
          <w:sz w:val="28"/>
          <w:szCs w:val="28"/>
          <w:cs/>
          <w:lang w:val="en-GB"/>
        </w:rPr>
        <w:t>เ</w:t>
      </w:r>
      <w:r w:rsidRPr="007F4BE0">
        <w:rPr>
          <w:rFonts w:asciiTheme="majorBidi" w:hAnsiTheme="majorBidi" w:cstheme="majorBidi" w:hint="cs"/>
          <w:sz w:val="28"/>
          <w:szCs w:val="28"/>
          <w:cs/>
          <w:lang w:val="en-GB"/>
        </w:rPr>
        <w:t>ก</w:t>
      </w:r>
      <w:r w:rsidR="00157662" w:rsidRPr="007F4BE0">
        <w:rPr>
          <w:rFonts w:asciiTheme="majorBidi" w:hAnsiTheme="majorBidi" w:cstheme="majorBidi" w:hint="cs"/>
          <w:sz w:val="28"/>
          <w:szCs w:val="28"/>
          <w:cs/>
          <w:lang w:val="en-GB"/>
        </w:rPr>
        <w:t>้า</w:t>
      </w:r>
      <w:r w:rsidRPr="007F4BE0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เดือนสิ้นสุดวันที่ </w:t>
      </w:r>
      <w:r w:rsidR="009D0E17" w:rsidRPr="007F4BE0">
        <w:rPr>
          <w:rFonts w:asciiTheme="majorBidi" w:hAnsiTheme="majorBidi" w:cstheme="majorBidi"/>
          <w:sz w:val="28"/>
          <w:szCs w:val="28"/>
        </w:rPr>
        <w:t>30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157662" w:rsidRPr="007F4BE0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ยน </w:t>
      </w:r>
      <w:r w:rsidR="009D0E17" w:rsidRPr="007F4BE0">
        <w:rPr>
          <w:rFonts w:asciiTheme="majorBidi" w:hAnsiTheme="majorBidi" w:cstheme="majorBidi"/>
          <w:sz w:val="28"/>
          <w:szCs w:val="28"/>
        </w:rPr>
        <w:t>2563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กลุ่มบริษัทได้ลงทุนเพิ่มในบริษัทย่อยดังนี้</w:t>
      </w:r>
    </w:p>
    <w:p w14:paraId="2BB1469B" w14:textId="447FD037" w:rsidR="007E3AEE" w:rsidRPr="007F4BE0" w:rsidRDefault="007E3AEE" w:rsidP="007E3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90"/>
        <w:jc w:val="thaiDistribute"/>
        <w:rPr>
          <w:rFonts w:asciiTheme="majorBidi" w:hAnsiTheme="majorBidi" w:cstheme="majorBidi"/>
          <w:sz w:val="22"/>
          <w:szCs w:val="22"/>
        </w:rPr>
      </w:pPr>
    </w:p>
    <w:p w14:paraId="139B2961" w14:textId="05B477E7" w:rsidR="007E3AEE" w:rsidRPr="007F4BE0" w:rsidRDefault="007E3AEE" w:rsidP="007E3AEE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เจดับเบิ้ลยูดี บ็อกเส็ง โลจิสติกส์</w:t>
      </w:r>
      <w:r w:rsidRPr="007F4BE0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(ประเทศไทย) จำกัด โดยชำระค่าหุ้นร้อยละ </w:t>
      </w:r>
      <w:r w:rsidR="009D0E17" w:rsidRPr="007F4BE0">
        <w:rPr>
          <w:rFonts w:asciiTheme="majorBidi" w:hAnsiTheme="majorBidi" w:cstheme="majorBidi"/>
          <w:sz w:val="28"/>
          <w:szCs w:val="28"/>
        </w:rPr>
        <w:t>50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="009D0E17" w:rsidRPr="007F4BE0">
        <w:rPr>
          <w:rFonts w:asciiTheme="majorBidi" w:hAnsiTheme="majorBidi" w:cstheme="majorBidi"/>
          <w:sz w:val="28"/>
          <w:szCs w:val="28"/>
        </w:rPr>
        <w:t>5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7F4BE0">
        <w:rPr>
          <w:rFonts w:ascii="Angsana New" w:hAnsi="Angsana New" w:hint="cs"/>
          <w:sz w:val="28"/>
          <w:szCs w:val="28"/>
          <w:cs/>
        </w:rPr>
        <w:t>(</w:t>
      </w:r>
      <w:r w:rsidR="009D0E17" w:rsidRPr="007F4BE0">
        <w:rPr>
          <w:rFonts w:ascii="Angsana New" w:hAnsi="Angsana New"/>
          <w:sz w:val="28"/>
          <w:szCs w:val="28"/>
        </w:rPr>
        <w:t>100,000</w:t>
      </w:r>
      <w:r w:rsidRPr="007F4BE0">
        <w:rPr>
          <w:rFonts w:ascii="Angsana New" w:hAnsi="Angsana New" w:hint="cs"/>
          <w:sz w:val="28"/>
          <w:szCs w:val="28"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 w:rsidR="009D0E17" w:rsidRPr="007F4BE0">
        <w:rPr>
          <w:rFonts w:ascii="Angsana New" w:hAnsi="Angsana New"/>
          <w:sz w:val="28"/>
          <w:szCs w:val="28"/>
        </w:rPr>
        <w:t>100</w:t>
      </w:r>
      <w:r w:rsidRPr="007F4BE0">
        <w:rPr>
          <w:rFonts w:ascii="Angsana New" w:hAnsi="Angsana New" w:hint="cs"/>
          <w:sz w:val="28"/>
          <w:szCs w:val="28"/>
        </w:rPr>
        <w:t xml:space="preserve"> </w:t>
      </w:r>
      <w:r w:rsidRPr="007F4BE0">
        <w:rPr>
          <w:rFonts w:ascii="Angsana New" w:hAnsi="Angsana New" w:hint="cs"/>
          <w:sz w:val="28"/>
          <w:szCs w:val="28"/>
          <w:cs/>
        </w:rPr>
        <w:t>บาท)</w:t>
      </w:r>
    </w:p>
    <w:p w14:paraId="3E984EB4" w14:textId="581970C7" w:rsidR="007E3AEE" w:rsidRPr="00653674" w:rsidRDefault="002E519D" w:rsidP="00A87A34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="Angsana New" w:hAnsi="Angsana New"/>
          <w:sz w:val="22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เจดับเบิ้ลยูดี เอ็กซ์เพรส</w:t>
      </w:r>
      <w:r w:rsidRPr="007F4BE0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จำกัด โดยชำระค่าหุ้นเพิ่มเติมเป็นจำนวนเงิน </w:t>
      </w:r>
      <w:r w:rsidR="009D0E17" w:rsidRPr="007F4BE0">
        <w:rPr>
          <w:rFonts w:asciiTheme="majorBidi" w:hAnsiTheme="majorBidi" w:cstheme="majorBidi"/>
          <w:sz w:val="28"/>
          <w:szCs w:val="28"/>
        </w:rPr>
        <w:t>10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</w:p>
    <w:p w14:paraId="63087981" w14:textId="5647EA4D" w:rsidR="00653674" w:rsidRPr="004A25D2" w:rsidRDefault="00653674" w:rsidP="00A87A34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="Angsana New" w:hAnsi="Angsana New"/>
          <w:sz w:val="22"/>
        </w:rPr>
      </w:pPr>
      <w:proofErr w:type="spellStart"/>
      <w:r w:rsidRPr="007F4BE0">
        <w:rPr>
          <w:rFonts w:ascii="Angsana New" w:hAnsi="Angsana New"/>
          <w:sz w:val="28"/>
          <w:szCs w:val="28"/>
        </w:rPr>
        <w:t>J</w:t>
      </w:r>
      <w:r>
        <w:rPr>
          <w:rFonts w:ascii="Angsana New" w:hAnsi="Angsana New"/>
          <w:sz w:val="28"/>
          <w:szCs w:val="28"/>
        </w:rPr>
        <w:t>a</w:t>
      </w:r>
      <w:r w:rsidRPr="007F4BE0">
        <w:rPr>
          <w:rFonts w:ascii="Angsana New" w:hAnsi="Angsana New"/>
          <w:sz w:val="28"/>
          <w:szCs w:val="28"/>
        </w:rPr>
        <w:t>sia</w:t>
      </w:r>
      <w:proofErr w:type="spellEnd"/>
      <w:r w:rsidRPr="007F4BE0">
        <w:rPr>
          <w:rFonts w:ascii="Angsana New" w:hAnsi="Angsana New"/>
          <w:sz w:val="28"/>
          <w:szCs w:val="28"/>
        </w:rPr>
        <w:t xml:space="preserve"> L</w:t>
      </w:r>
      <w:r>
        <w:rPr>
          <w:rFonts w:ascii="Angsana New" w:hAnsi="Angsana New"/>
          <w:sz w:val="28"/>
          <w:szCs w:val="28"/>
        </w:rPr>
        <w:t>ogistics (Myanmar) Co.,</w:t>
      </w:r>
      <w:r w:rsidR="002B6C29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Ltd </w:t>
      </w:r>
      <w:r>
        <w:rPr>
          <w:rFonts w:ascii="Angsana New" w:hAnsi="Angsana New" w:hint="cs"/>
          <w:sz w:val="28"/>
          <w:szCs w:val="28"/>
          <w:cs/>
        </w:rPr>
        <w:t xml:space="preserve">โดยชำระค่าหุ้นร้อยละ </w:t>
      </w:r>
      <w:r>
        <w:rPr>
          <w:rFonts w:ascii="Angsana New" w:hAnsi="Angsana New"/>
          <w:sz w:val="28"/>
          <w:szCs w:val="28"/>
        </w:rPr>
        <w:t xml:space="preserve">100 </w:t>
      </w:r>
      <w:r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="0093181D">
        <w:rPr>
          <w:rFonts w:ascii="Angsana New" w:hAnsi="Angsana New"/>
          <w:sz w:val="28"/>
          <w:szCs w:val="28"/>
        </w:rPr>
        <w:br/>
        <w:t>USD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286,950 </w:t>
      </w:r>
      <w:r>
        <w:rPr>
          <w:rFonts w:ascii="Angsana New" w:hAnsi="Angsana New" w:hint="cs"/>
          <w:sz w:val="28"/>
          <w:szCs w:val="28"/>
          <w:cs/>
        </w:rPr>
        <w:t xml:space="preserve">เทียบเท่ากับ </w:t>
      </w:r>
      <w:r>
        <w:rPr>
          <w:rFonts w:ascii="Angsana New" w:hAnsi="Angsana New"/>
          <w:sz w:val="28"/>
          <w:szCs w:val="28"/>
        </w:rPr>
        <w:t xml:space="preserve">9.13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</w:p>
    <w:p w14:paraId="1FF45CD3" w14:textId="109A3A83" w:rsidR="004A25D2" w:rsidRPr="00653674" w:rsidRDefault="004A25D2" w:rsidP="00A87A34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="Angsana New" w:hAnsi="Angsana New"/>
          <w:sz w:val="22"/>
        </w:rPr>
      </w:pPr>
      <w:r>
        <w:rPr>
          <w:rFonts w:ascii="Angsana New" w:hAnsi="Angsana New" w:hint="cs"/>
          <w:sz w:val="28"/>
          <w:szCs w:val="28"/>
          <w:cs/>
        </w:rPr>
        <w:t xml:space="preserve">บริษัท เจดับเบิ้ลยูดี สโตร์ อิท (รามอินทรา) จำกัด โดยชำระค่าหุ้นเพิ่มเติมเป็นจำนวนเงิน </w:t>
      </w:r>
      <w:r>
        <w:rPr>
          <w:rFonts w:ascii="Angsana New" w:hAnsi="Angsana New"/>
          <w:sz w:val="28"/>
          <w:szCs w:val="28"/>
        </w:rPr>
        <w:t xml:space="preserve">5.20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</w:p>
    <w:p w14:paraId="78B13093" w14:textId="77777777" w:rsidR="002E519D" w:rsidRPr="007F4BE0" w:rsidRDefault="002E519D" w:rsidP="00CB7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486F4980" w14:textId="1AC0FCDB" w:rsidR="00A8349D" w:rsidRPr="007F4BE0" w:rsidRDefault="00C313C9" w:rsidP="00CB7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F4BE0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การเลิกบริษัท</w:t>
      </w:r>
    </w:p>
    <w:p w14:paraId="792B7AC7" w14:textId="77777777" w:rsidR="009C77B4" w:rsidRPr="007F4BE0" w:rsidRDefault="009C77B4" w:rsidP="00690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33212E75" w14:textId="54DB0CDE" w:rsidR="008A00E4" w:rsidRPr="007F4BE0" w:rsidRDefault="00A8349D" w:rsidP="009C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="009D0E17" w:rsidRPr="007F4BE0">
        <w:rPr>
          <w:rFonts w:ascii="Angsana New" w:hAnsi="Angsana New" w:cs="Angsana New"/>
          <w:sz w:val="28"/>
          <w:szCs w:val="28"/>
        </w:rPr>
        <w:t>23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9D0E17" w:rsidRPr="007F4BE0">
        <w:rPr>
          <w:rFonts w:ascii="Angsana New" w:hAnsi="Angsana New" w:cs="Angsana New"/>
          <w:sz w:val="28"/>
          <w:szCs w:val="28"/>
        </w:rPr>
        <w:t>2563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ที่ประชุมวิสามัญผู้ถือหุ้นของบริษัท</w:t>
      </w:r>
      <w:r w:rsidR="00BD6FDE" w:rsidRPr="007F4BE0">
        <w:rPr>
          <w:rFonts w:ascii="Angsana New" w:hAnsi="Angsana New" w:cs="Angsana New" w:hint="cs"/>
          <w:sz w:val="28"/>
          <w:szCs w:val="28"/>
          <w:cs/>
        </w:rPr>
        <w:t>ย่อยทางอ้อมแห่งหนึ่ง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D6FDE" w:rsidRPr="007F4BE0">
        <w:rPr>
          <w:rFonts w:ascii="Angsana New" w:hAnsi="Angsana New" w:cs="Angsana New" w:hint="cs"/>
          <w:sz w:val="28"/>
          <w:szCs w:val="28"/>
          <w:cs/>
        </w:rPr>
        <w:t>(</w:t>
      </w:r>
      <w:r w:rsidR="00BD6FDE" w:rsidRPr="007F4BE0">
        <w:rPr>
          <w:rFonts w:ascii="Angsana New" w:hAnsi="Angsana New" w:cs="Angsana New"/>
          <w:sz w:val="28"/>
          <w:szCs w:val="28"/>
        </w:rPr>
        <w:t>“</w:t>
      </w:r>
      <w:r w:rsidR="00BD6FDE" w:rsidRPr="007F4BE0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BD6FDE" w:rsidRPr="007F4BE0">
        <w:rPr>
          <w:rFonts w:ascii="Angsana New" w:hAnsi="Angsana New" w:cs="Angsana New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>เจดับเบิ้ลยูดี เอนเนอร์ยี แอนด์ รีซอสเซส จำกัด</w:t>
      </w:r>
      <w:r w:rsidR="00BD6FDE" w:rsidRPr="007F4BE0">
        <w:rPr>
          <w:rFonts w:ascii="Angsana New" w:hAnsi="Angsana New" w:cs="Angsana New"/>
          <w:sz w:val="28"/>
          <w:szCs w:val="28"/>
        </w:rPr>
        <w:t xml:space="preserve">”) 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มีมติให้เลิกบริษัท ต่อมาเมื่อวันที่ </w:t>
      </w:r>
      <w:r w:rsidR="009D0E17" w:rsidRPr="007F4BE0">
        <w:rPr>
          <w:rFonts w:ascii="Angsana New" w:hAnsi="Angsana New" w:cs="Angsana New"/>
          <w:sz w:val="28"/>
          <w:szCs w:val="28"/>
        </w:rPr>
        <w:t>31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Pr="007F4BE0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9D0E17" w:rsidRPr="007F4BE0">
        <w:rPr>
          <w:rFonts w:ascii="Angsana New" w:hAnsi="Angsana New" w:cs="Angsana New"/>
          <w:sz w:val="28"/>
          <w:szCs w:val="28"/>
        </w:rPr>
        <w:t>2563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="00BD6FDE" w:rsidRPr="007F4BE0">
        <w:rPr>
          <w:rFonts w:ascii="Angsana New" w:hAnsi="Angsana New" w:cs="Angsana New" w:hint="cs"/>
          <w:sz w:val="28"/>
          <w:szCs w:val="28"/>
          <w:cs/>
        </w:rPr>
        <w:t>บริษัทย่อยทางอ้อมดังกล่าว</w:t>
      </w:r>
      <w:r w:rsidR="00A20313" w:rsidRPr="007F4BE0">
        <w:rPr>
          <w:rFonts w:ascii="Angsana New" w:hAnsi="Angsana New" w:cs="Angsana New" w:hint="cs"/>
          <w:sz w:val="28"/>
          <w:szCs w:val="28"/>
          <w:cs/>
        </w:rPr>
        <w:t>ได้จดทะเบียนเสร็จการชำระบัญชี</w:t>
      </w:r>
      <w:r w:rsidRPr="007F4BE0">
        <w:rPr>
          <w:rFonts w:ascii="Angsana New" w:hAnsi="Angsana New" w:cs="Angsana New" w:hint="cs"/>
          <w:sz w:val="28"/>
          <w:szCs w:val="28"/>
          <w:cs/>
        </w:rPr>
        <w:t>บ</w:t>
      </w:r>
      <w:r w:rsidR="000E7E5A" w:rsidRPr="007F4BE0">
        <w:rPr>
          <w:rFonts w:ascii="Angsana New" w:hAnsi="Angsana New" w:cs="Angsana New" w:hint="cs"/>
          <w:sz w:val="28"/>
          <w:szCs w:val="28"/>
          <w:cs/>
        </w:rPr>
        <w:t>ริษัท</w:t>
      </w:r>
      <w:r w:rsidR="000E7E5A" w:rsidRPr="00210D45">
        <w:rPr>
          <w:rFonts w:ascii="Angsana New" w:hAnsi="Angsana New" w:cs="Angsana New" w:hint="cs"/>
          <w:sz w:val="28"/>
          <w:szCs w:val="28"/>
          <w:cs/>
        </w:rPr>
        <w:t xml:space="preserve">กับกรมพัฒนาธุรกิจการค้าเมื่อวันที่ </w:t>
      </w:r>
      <w:r w:rsidR="00210D45">
        <w:rPr>
          <w:rFonts w:ascii="Angsana New" w:hAnsi="Angsana New" w:cs="Angsana New"/>
          <w:sz w:val="28"/>
          <w:szCs w:val="28"/>
        </w:rPr>
        <w:t>10</w:t>
      </w:r>
      <w:r w:rsidR="00210D45" w:rsidRPr="007F4BE0">
        <w:rPr>
          <w:rFonts w:ascii="Angsana New" w:hAnsi="Angsana New" w:cs="Angsana New"/>
          <w:sz w:val="28"/>
          <w:szCs w:val="28"/>
        </w:rPr>
        <w:t xml:space="preserve"> </w:t>
      </w:r>
      <w:r w:rsidR="00210D45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="00210D45" w:rsidRPr="007F4B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0E17" w:rsidRPr="007F4BE0">
        <w:rPr>
          <w:rFonts w:ascii="Angsana New" w:hAnsi="Angsana New" w:cs="Angsana New"/>
          <w:sz w:val="28"/>
          <w:szCs w:val="28"/>
        </w:rPr>
        <w:t>2563</w:t>
      </w:r>
    </w:p>
    <w:p w14:paraId="2C5A0F58" w14:textId="77777777" w:rsidR="00F543CC" w:rsidRPr="007F4BE0" w:rsidRDefault="00F543CC" w:rsidP="009C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160B5E64" w14:textId="6A57E566" w:rsidR="00F543CC" w:rsidRPr="00210D45" w:rsidRDefault="00F543CC" w:rsidP="009C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210D45"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="00210D45" w:rsidRPr="007F4BE0">
        <w:rPr>
          <w:rFonts w:ascii="Angsana New" w:hAnsi="Angsana New" w:cs="Angsana New"/>
          <w:sz w:val="28"/>
          <w:szCs w:val="28"/>
        </w:rPr>
        <w:t>2</w:t>
      </w:r>
      <w:r w:rsidR="00210D45">
        <w:rPr>
          <w:rFonts w:ascii="Angsana New" w:hAnsi="Angsana New" w:cs="Angsana New"/>
          <w:sz w:val="28"/>
          <w:szCs w:val="28"/>
        </w:rPr>
        <w:t xml:space="preserve">4 </w:t>
      </w:r>
      <w:r w:rsidR="00210D45">
        <w:rPr>
          <w:rFonts w:ascii="Angsana New" w:hAnsi="Angsana New" w:cs="Angsana New" w:hint="cs"/>
          <w:sz w:val="28"/>
          <w:szCs w:val="28"/>
          <w:cs/>
        </w:rPr>
        <w:t xml:space="preserve">สิงหาคม </w:t>
      </w:r>
      <w:r w:rsidR="00210D45">
        <w:rPr>
          <w:rFonts w:ascii="Angsana New" w:hAnsi="Angsana New" w:cs="Angsana New"/>
          <w:sz w:val="28"/>
          <w:szCs w:val="28"/>
        </w:rPr>
        <w:t>2563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0D45">
        <w:rPr>
          <w:rFonts w:ascii="Angsana New" w:hAnsi="Angsana New" w:cs="Angsana New" w:hint="cs"/>
          <w:sz w:val="28"/>
          <w:szCs w:val="28"/>
          <w:cs/>
        </w:rPr>
        <w:t>ที่ประชุมวิสามัญผู้ถือหุ้นของบริษัทย่อยทางอ้อมแห่งหนึ่ง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(</w:t>
      </w:r>
      <w:r w:rsidRPr="00210D45">
        <w:rPr>
          <w:rFonts w:ascii="Angsana New" w:hAnsi="Angsana New" w:cs="Angsana New"/>
          <w:sz w:val="28"/>
          <w:szCs w:val="28"/>
        </w:rPr>
        <w:t>“</w:t>
      </w:r>
      <w:r w:rsidRPr="00210D45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0D45">
        <w:rPr>
          <w:rFonts w:ascii="Angsana New" w:hAnsi="Angsana New" w:cs="Angsana New" w:hint="cs"/>
          <w:sz w:val="28"/>
          <w:szCs w:val="28"/>
          <w:cs/>
        </w:rPr>
        <w:t>โกโกเฟรช เทคโนโลยี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0D45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210D45">
        <w:rPr>
          <w:rFonts w:ascii="Angsana New" w:hAnsi="Angsana New" w:cs="Angsana New"/>
          <w:sz w:val="28"/>
          <w:szCs w:val="28"/>
        </w:rPr>
        <w:t xml:space="preserve">”) </w:t>
      </w:r>
      <w:r w:rsidRPr="00210D45">
        <w:rPr>
          <w:rFonts w:ascii="Angsana New" w:hAnsi="Angsana New" w:cs="Angsana New" w:hint="cs"/>
          <w:sz w:val="28"/>
          <w:szCs w:val="28"/>
          <w:cs/>
        </w:rPr>
        <w:t>มีมติให้เลิกบริษัท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0D45">
        <w:rPr>
          <w:rFonts w:ascii="Angsana New" w:hAnsi="Angsana New" w:cs="Angsana New" w:hint="cs"/>
          <w:sz w:val="28"/>
          <w:szCs w:val="28"/>
          <w:cs/>
        </w:rPr>
        <w:t>ต่อมาเมื่อวันที่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="007D539A" w:rsidRPr="00210D45">
        <w:rPr>
          <w:rFonts w:ascii="Angsana New" w:hAnsi="Angsana New" w:cs="Angsana New"/>
          <w:sz w:val="28"/>
          <w:szCs w:val="28"/>
        </w:rPr>
        <w:t>25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0D45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="007D539A" w:rsidRPr="00210D45">
        <w:rPr>
          <w:rFonts w:ascii="Angsana New" w:hAnsi="Angsana New" w:cs="Angsana New"/>
          <w:sz w:val="28"/>
          <w:szCs w:val="28"/>
        </w:rPr>
        <w:t>2563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0D45">
        <w:rPr>
          <w:rFonts w:ascii="Angsana New" w:hAnsi="Angsana New" w:cs="Angsana New" w:hint="cs"/>
          <w:sz w:val="28"/>
          <w:szCs w:val="28"/>
          <w:cs/>
        </w:rPr>
        <w:t>บริษัทย่อยทางอ้อมดังกล่าวได้จดทะเบียนเสร็จการชำระบัญชีบริษัทกับกรมพัฒนาธุรกิจการค้าเมื่อวันที่</w:t>
      </w:r>
      <w:r w:rsidRPr="00210D45">
        <w:rPr>
          <w:rFonts w:ascii="Angsana New" w:hAnsi="Angsana New" w:cs="Angsana New"/>
          <w:sz w:val="28"/>
          <w:szCs w:val="28"/>
          <w:cs/>
        </w:rPr>
        <w:t xml:space="preserve"> </w:t>
      </w:r>
      <w:r w:rsidR="00210D45" w:rsidRPr="007F4BE0">
        <w:rPr>
          <w:rFonts w:ascii="Angsana New" w:hAnsi="Angsana New" w:cs="Angsana New"/>
          <w:sz w:val="28"/>
          <w:szCs w:val="28"/>
        </w:rPr>
        <w:t>3</w:t>
      </w:r>
      <w:r w:rsidR="00210D45">
        <w:rPr>
          <w:rFonts w:ascii="Angsana New" w:hAnsi="Angsana New" w:cs="Angsana New"/>
          <w:sz w:val="28"/>
          <w:szCs w:val="28"/>
        </w:rPr>
        <w:t xml:space="preserve">0 </w:t>
      </w:r>
      <w:r w:rsidR="00210D4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210D45" w:rsidRPr="007F4B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D539A" w:rsidRPr="00210D45">
        <w:rPr>
          <w:rFonts w:ascii="Angsana New" w:hAnsi="Angsana New" w:cs="Angsana New"/>
          <w:sz w:val="28"/>
          <w:szCs w:val="28"/>
        </w:rPr>
        <w:t>2563</w:t>
      </w:r>
    </w:p>
    <w:p w14:paraId="2BBE693B" w14:textId="77777777" w:rsidR="00305BB1" w:rsidRPr="007F4BE0" w:rsidRDefault="00305BB1" w:rsidP="009C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20318294" w14:textId="3F9F72BD" w:rsidR="006F0682" w:rsidRDefault="006F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p w14:paraId="312A5DAE" w14:textId="214EA403" w:rsidR="006715BF" w:rsidRPr="007F4BE0" w:rsidRDefault="00BF0225" w:rsidP="000E4BC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F4BE0">
        <w:rPr>
          <w:rFonts w:asciiTheme="majorBidi" w:hAnsiTheme="majorBidi" w:cstheme="majorBidi"/>
          <w:sz w:val="28"/>
          <w:szCs w:val="28"/>
          <w:u w:val="none"/>
        </w:rPr>
        <w:lastRenderedPageBreak/>
        <w:t>9</w:t>
      </w:r>
      <w:r w:rsidR="000E4BC8" w:rsidRPr="007F4BE0">
        <w:rPr>
          <w:rFonts w:asciiTheme="majorBidi" w:hAnsiTheme="majorBidi" w:cs="Angsana New"/>
          <w:sz w:val="28"/>
          <w:szCs w:val="28"/>
          <w:u w:val="none"/>
          <w:cs/>
          <w:lang w:val="th-TH"/>
        </w:rPr>
        <w:tab/>
      </w:r>
      <w:r w:rsidR="006715BF" w:rsidRPr="007F4BE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2F002731" w14:textId="77777777" w:rsidR="00275AD1" w:rsidRPr="007F4BE0" w:rsidRDefault="00275AD1" w:rsidP="00275AD1">
      <w:pPr>
        <w:rPr>
          <w:rFonts w:asciiTheme="majorBidi" w:hAnsiTheme="majorBidi" w:cstheme="majorBidi"/>
          <w:sz w:val="22"/>
          <w:szCs w:val="22"/>
        </w:rPr>
      </w:pPr>
    </w:p>
    <w:p w14:paraId="7DAF166F" w14:textId="77777777" w:rsidR="007B4153" w:rsidRPr="007F4BE0" w:rsidRDefault="007B4153" w:rsidP="007B4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รายการเคลื่อนไหวของอสังหาริมทรัพย์เพื่อการลงทุน มีดังนี้</w:t>
      </w:r>
    </w:p>
    <w:p w14:paraId="40FC8DDF" w14:textId="77777777" w:rsidR="007B4153" w:rsidRPr="007F4BE0" w:rsidRDefault="007B4153" w:rsidP="007B4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3"/>
        <w:gridCol w:w="178"/>
        <w:gridCol w:w="538"/>
        <w:gridCol w:w="1134"/>
        <w:gridCol w:w="297"/>
        <w:gridCol w:w="1260"/>
        <w:gridCol w:w="180"/>
        <w:gridCol w:w="1382"/>
        <w:gridCol w:w="178"/>
        <w:gridCol w:w="1239"/>
      </w:tblGrid>
      <w:tr w:rsidR="006C0E1B" w:rsidRPr="007F4BE0" w14:paraId="7A9D4FEF" w14:textId="77777777" w:rsidTr="000E256C">
        <w:trPr>
          <w:trHeight w:val="18"/>
          <w:tblHeader/>
        </w:trPr>
        <w:tc>
          <w:tcPr>
            <w:tcW w:w="2803" w:type="dxa"/>
            <w:shd w:val="clear" w:color="auto" w:fill="auto"/>
            <w:vAlign w:val="bottom"/>
          </w:tcPr>
          <w:p w14:paraId="33DB6D11" w14:textId="4391E22F" w:rsidR="006C0E1B" w:rsidRPr="007F4BE0" w:rsidRDefault="006C0E1B" w:rsidP="001576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3F402D7" w14:textId="77777777" w:rsidR="006C0E1B" w:rsidRPr="007F4BE0" w:rsidRDefault="006C0E1B" w:rsidP="00157662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538" w:type="dxa"/>
          </w:tcPr>
          <w:p w14:paraId="431DA788" w14:textId="77777777" w:rsidR="006C0E1B" w:rsidRPr="007F4BE0" w:rsidRDefault="006C0E1B" w:rsidP="00157662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63B0D370" w14:textId="77E2BF61" w:rsidR="006C0E1B" w:rsidRPr="007F4BE0" w:rsidRDefault="006C0E1B" w:rsidP="00157662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E256C" w:rsidRPr="007F4BE0" w14:paraId="61E86801" w14:textId="77777777" w:rsidTr="00ED4B67">
        <w:trPr>
          <w:trHeight w:val="18"/>
          <w:tblHeader/>
        </w:trPr>
        <w:tc>
          <w:tcPr>
            <w:tcW w:w="2803" w:type="dxa"/>
            <w:shd w:val="clear" w:color="auto" w:fill="auto"/>
            <w:vAlign w:val="bottom"/>
          </w:tcPr>
          <w:p w14:paraId="00107785" w14:textId="77777777" w:rsidR="00DA6F0D" w:rsidRPr="007F4BE0" w:rsidRDefault="00DA6F0D" w:rsidP="001576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2C5C7D1" w14:textId="77777777" w:rsidR="00DA6F0D" w:rsidRPr="007F4BE0" w:rsidRDefault="00DA6F0D" w:rsidP="00157662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38" w:type="dxa"/>
          </w:tcPr>
          <w:p w14:paraId="488F4DA1" w14:textId="77777777" w:rsidR="00DA6F0D" w:rsidRPr="007F4BE0" w:rsidRDefault="00DA6F0D" w:rsidP="00157662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</w:tcPr>
          <w:p w14:paraId="3CA20388" w14:textId="2FA83599" w:rsidR="00DA6F0D" w:rsidRPr="007F4BE0" w:rsidRDefault="00DA6F0D" w:rsidP="00ED4B67">
            <w:pPr>
              <w:pStyle w:val="Pa4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D4B67"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val="en-GB"/>
              </w:rPr>
              <w:t>ที่ดิน</w:t>
            </w:r>
            <w:r w:rsidR="00ED4B67" w:rsidRPr="00ED4B67">
              <w:rPr>
                <w:rFonts w:asciiTheme="majorBidi" w:hAnsiTheme="majorBidi" w:cstheme="majorBidi" w:hint="cs"/>
                <w:spacing w:val="-14"/>
                <w:sz w:val="28"/>
                <w:szCs w:val="28"/>
                <w:cs/>
                <w:lang w:val="en-GB"/>
              </w:rPr>
              <w:t>และส่วนปรับปรุงที่ดิน</w:t>
            </w:r>
          </w:p>
        </w:tc>
        <w:tc>
          <w:tcPr>
            <w:tcW w:w="297" w:type="dxa"/>
          </w:tcPr>
          <w:p w14:paraId="2B0B1DB8" w14:textId="77777777" w:rsidR="00DA6F0D" w:rsidRPr="007F4BE0" w:rsidRDefault="00DA6F0D" w:rsidP="0015766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B46EB21" w14:textId="77777777" w:rsidR="00ED4B67" w:rsidRDefault="00ED4B67" w:rsidP="00ED4B6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E6E4B34" w14:textId="60092E6D" w:rsidR="00DA6F0D" w:rsidRPr="007F4BE0" w:rsidRDefault="00DA6F0D" w:rsidP="00ED4B6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D4B6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79D08970" w14:textId="77777777" w:rsidR="00DA6F0D" w:rsidRPr="007F4BE0" w:rsidRDefault="00DA6F0D" w:rsidP="00157662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val="en-GB"/>
              </w:rPr>
            </w:pPr>
          </w:p>
        </w:tc>
        <w:tc>
          <w:tcPr>
            <w:tcW w:w="1382" w:type="dxa"/>
          </w:tcPr>
          <w:p w14:paraId="1424F961" w14:textId="1154B5D6" w:rsidR="00DA6F0D" w:rsidRPr="007F4BE0" w:rsidRDefault="00DA6F0D" w:rsidP="00157662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pacing w:val="-14"/>
                <w:sz w:val="28"/>
                <w:szCs w:val="28"/>
                <w:lang w:val="en-GB"/>
              </w:rPr>
            </w:pPr>
            <w:r w:rsidRPr="007F4BE0">
              <w:rPr>
                <w:rFonts w:asciiTheme="majorBidi" w:hAnsiTheme="majorBidi" w:cstheme="majorBidi" w:hint="cs"/>
                <w:spacing w:val="-14"/>
                <w:sz w:val="28"/>
                <w:szCs w:val="28"/>
                <w:cs/>
                <w:lang w:val="en-GB"/>
              </w:rPr>
              <w:t>สินทรัพย์ระหว่าง</w:t>
            </w:r>
          </w:p>
          <w:p w14:paraId="5847D8B7" w14:textId="591B0322" w:rsidR="00DA6F0D" w:rsidRPr="007F4BE0" w:rsidRDefault="00DA6F0D" w:rsidP="00157662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val="en-GB"/>
              </w:rPr>
              <w:t>ก่อสร้างแล</w:t>
            </w:r>
            <w:r w:rsidRPr="007F4BE0">
              <w:rPr>
                <w:rFonts w:asciiTheme="majorBidi" w:hAnsiTheme="majorBidi" w:cstheme="majorBidi" w:hint="cs"/>
                <w:spacing w:val="-14"/>
                <w:sz w:val="28"/>
                <w:szCs w:val="28"/>
                <w:cs/>
                <w:lang w:val="en-GB"/>
              </w:rPr>
              <w:t>ะ</w:t>
            </w:r>
            <w:r w:rsidRPr="007F4BE0"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val="en-GB"/>
              </w:rPr>
              <w:t>ติดตั้ง</w:t>
            </w:r>
          </w:p>
        </w:tc>
        <w:tc>
          <w:tcPr>
            <w:tcW w:w="178" w:type="dxa"/>
          </w:tcPr>
          <w:p w14:paraId="5751C19E" w14:textId="77777777" w:rsidR="00DA6F0D" w:rsidRPr="007F4BE0" w:rsidRDefault="00DA6F0D" w:rsidP="0015766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767D9BC4" w14:textId="77777777" w:rsidR="00DA6F0D" w:rsidRPr="007F4BE0" w:rsidRDefault="00DA6F0D" w:rsidP="00157662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C0E1B" w:rsidRPr="007F4BE0" w14:paraId="518218AC" w14:textId="77777777" w:rsidTr="000E256C">
        <w:trPr>
          <w:trHeight w:val="18"/>
          <w:tblHeader/>
        </w:trPr>
        <w:tc>
          <w:tcPr>
            <w:tcW w:w="2803" w:type="dxa"/>
          </w:tcPr>
          <w:p w14:paraId="2BEAE354" w14:textId="77777777" w:rsidR="006C0E1B" w:rsidRPr="007F4BE0" w:rsidRDefault="006C0E1B" w:rsidP="0015766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D1FD5BE" w14:textId="342EC7D8" w:rsidR="006C0E1B" w:rsidRPr="007F4BE0" w:rsidRDefault="006C0E1B" w:rsidP="00157662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8" w:type="dxa"/>
          </w:tcPr>
          <w:p w14:paraId="7957DE1E" w14:textId="77777777" w:rsidR="006C0E1B" w:rsidRPr="007F4BE0" w:rsidRDefault="006C0E1B" w:rsidP="001576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70" w:type="dxa"/>
            <w:gridSpan w:val="7"/>
          </w:tcPr>
          <w:p w14:paraId="09068166" w14:textId="50357E74" w:rsidR="006C0E1B" w:rsidRPr="007F4BE0" w:rsidRDefault="006C0E1B" w:rsidP="0015766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F4B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E256C" w:rsidRPr="007F4BE0" w14:paraId="0A9BB490" w14:textId="77777777" w:rsidTr="00ED4B67">
        <w:trPr>
          <w:trHeight w:val="112"/>
        </w:trPr>
        <w:tc>
          <w:tcPr>
            <w:tcW w:w="2803" w:type="dxa"/>
          </w:tcPr>
          <w:p w14:paraId="06F9630B" w14:textId="5D82F477" w:rsidR="00DA6F0D" w:rsidRPr="007F4BE0" w:rsidRDefault="00DA6F0D" w:rsidP="0015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8594755" w14:textId="7E6CEF8C" w:rsidR="00DA6F0D" w:rsidRPr="007F4BE0" w:rsidRDefault="00DA6F0D" w:rsidP="00157662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38" w:type="dxa"/>
          </w:tcPr>
          <w:p w14:paraId="04125369" w14:textId="77777777" w:rsidR="00DA6F0D" w:rsidRPr="007F4BE0" w:rsidRDefault="00DA6F0D" w:rsidP="00157662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E169A37" w14:textId="21F059F1" w:rsidR="00DA6F0D" w:rsidRPr="007F4BE0" w:rsidRDefault="00DA6F0D" w:rsidP="0064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888</w:t>
            </w:r>
          </w:p>
        </w:tc>
        <w:tc>
          <w:tcPr>
            <w:tcW w:w="297" w:type="dxa"/>
          </w:tcPr>
          <w:p w14:paraId="2CF63497" w14:textId="77777777" w:rsidR="00DA6F0D" w:rsidRPr="007F4BE0" w:rsidRDefault="00DA6F0D" w:rsidP="00157662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4271D3A" w14:textId="30EDC6F3" w:rsidR="00DA6F0D" w:rsidRPr="007F4BE0" w:rsidRDefault="00DA6F0D" w:rsidP="0064235C">
            <w:pPr>
              <w:pStyle w:val="acctmergecolhdg"/>
              <w:spacing w:line="240" w:lineRule="auto"/>
              <w:ind w:right="50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308</w:t>
            </w:r>
            <w:r w:rsidRPr="007F4BE0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206</w:t>
            </w:r>
          </w:p>
        </w:tc>
        <w:tc>
          <w:tcPr>
            <w:tcW w:w="180" w:type="dxa"/>
          </w:tcPr>
          <w:p w14:paraId="27DD012D" w14:textId="77777777" w:rsidR="00DA6F0D" w:rsidRPr="007F4BE0" w:rsidRDefault="00DA6F0D" w:rsidP="00DA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7B990D76" w14:textId="6E17F348" w:rsidR="00DA6F0D" w:rsidRPr="007F4BE0" w:rsidRDefault="00DA6F0D" w:rsidP="00ED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9A66E70" w14:textId="77777777" w:rsidR="00DA6F0D" w:rsidRPr="007F4BE0" w:rsidRDefault="00DA6F0D" w:rsidP="00157662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40E7A138" w14:textId="3BFAA1CC" w:rsidR="00DA6F0D" w:rsidRPr="0064235C" w:rsidRDefault="00DA6F0D" w:rsidP="0064235C">
            <w:pPr>
              <w:pStyle w:val="acctmergecolhdg"/>
              <w:spacing w:line="240" w:lineRule="auto"/>
              <w:ind w:right="5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4235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316,094</w:t>
            </w:r>
          </w:p>
        </w:tc>
      </w:tr>
      <w:tr w:rsidR="000E256C" w:rsidRPr="007F4BE0" w14:paraId="0ACCDA2D" w14:textId="77777777" w:rsidTr="00ED4B67">
        <w:trPr>
          <w:trHeight w:val="18"/>
        </w:trPr>
        <w:tc>
          <w:tcPr>
            <w:tcW w:w="2803" w:type="dxa"/>
          </w:tcPr>
          <w:p w14:paraId="126AB9E1" w14:textId="3BA2B6CF" w:rsidR="00DA6F0D" w:rsidRPr="007F4BE0" w:rsidRDefault="00DA6F0D" w:rsidP="001576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78" w:type="dxa"/>
          </w:tcPr>
          <w:p w14:paraId="23699DBE" w14:textId="77777777" w:rsidR="00DA6F0D" w:rsidRPr="007F4BE0" w:rsidRDefault="00DA6F0D" w:rsidP="00157662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dxa"/>
          </w:tcPr>
          <w:p w14:paraId="25D553EC" w14:textId="77777777" w:rsidR="00DA6F0D" w:rsidRPr="007F4BE0" w:rsidRDefault="00DA6F0D" w:rsidP="00157662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023454" w14:textId="6B44BDAA" w:rsidR="00DA6F0D" w:rsidRPr="007F4BE0" w:rsidRDefault="00DA6F0D" w:rsidP="0064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53,26</w:t>
            </w:r>
            <w:r w:rsidR="00781F3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97" w:type="dxa"/>
          </w:tcPr>
          <w:p w14:paraId="1797B2D3" w14:textId="77777777" w:rsidR="00DA6F0D" w:rsidRPr="007F4BE0" w:rsidRDefault="00DA6F0D" w:rsidP="00157662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62D41C" w14:textId="300333FC" w:rsidR="00DA6F0D" w:rsidRPr="00781F31" w:rsidRDefault="00DA6F0D" w:rsidP="0064235C">
            <w:pPr>
              <w:pStyle w:val="acctmergecolhdg"/>
              <w:spacing w:line="240" w:lineRule="auto"/>
              <w:ind w:right="50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 w:val="0"/>
                <w:sz w:val="28"/>
                <w:szCs w:val="28"/>
              </w:rPr>
              <w:t>3</w:t>
            </w:r>
            <w:r w:rsidR="00781F31">
              <w:rPr>
                <w:rFonts w:asciiTheme="majorBidi" w:hAnsiTheme="majorBidi" w:cstheme="majorBidi"/>
                <w:b w:val="0"/>
                <w:sz w:val="28"/>
                <w:szCs w:val="28"/>
              </w:rPr>
              <w:t>,896</w:t>
            </w:r>
          </w:p>
        </w:tc>
        <w:tc>
          <w:tcPr>
            <w:tcW w:w="180" w:type="dxa"/>
          </w:tcPr>
          <w:p w14:paraId="0C75A199" w14:textId="77777777" w:rsidR="00DA6F0D" w:rsidRPr="007F4BE0" w:rsidRDefault="00DA6F0D" w:rsidP="00157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647F5C76" w14:textId="42ED110E" w:rsidR="00DA6F0D" w:rsidRPr="007F4BE0" w:rsidRDefault="00ED4B67" w:rsidP="00ED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114,602</w:t>
            </w:r>
          </w:p>
        </w:tc>
        <w:tc>
          <w:tcPr>
            <w:tcW w:w="178" w:type="dxa"/>
          </w:tcPr>
          <w:p w14:paraId="3F010C03" w14:textId="77777777" w:rsidR="00DA6F0D" w:rsidRPr="007F4BE0" w:rsidRDefault="00DA6F0D" w:rsidP="00157662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39" w:type="dxa"/>
          </w:tcPr>
          <w:p w14:paraId="794F8C64" w14:textId="38E71149" w:rsidR="00DA6F0D" w:rsidRPr="0064235C" w:rsidRDefault="00DA6F0D" w:rsidP="0064235C">
            <w:pPr>
              <w:pStyle w:val="acctmergecolhdg"/>
              <w:spacing w:line="240" w:lineRule="auto"/>
              <w:ind w:right="5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4235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171,761</w:t>
            </w:r>
          </w:p>
        </w:tc>
      </w:tr>
      <w:tr w:rsidR="00781F31" w:rsidRPr="007F4BE0" w14:paraId="58CE72AA" w14:textId="77777777" w:rsidTr="00ED4B67">
        <w:trPr>
          <w:trHeight w:val="18"/>
        </w:trPr>
        <w:tc>
          <w:tcPr>
            <w:tcW w:w="2803" w:type="dxa"/>
          </w:tcPr>
          <w:p w14:paraId="05504553" w14:textId="01674998" w:rsidR="00781F31" w:rsidRPr="007F4BE0" w:rsidRDefault="0064235C" w:rsidP="001576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โอน</w:t>
            </w:r>
          </w:p>
        </w:tc>
        <w:tc>
          <w:tcPr>
            <w:tcW w:w="178" w:type="dxa"/>
          </w:tcPr>
          <w:p w14:paraId="7380274A" w14:textId="77777777" w:rsidR="00781F31" w:rsidRPr="007F4BE0" w:rsidRDefault="00781F31" w:rsidP="00157662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dxa"/>
          </w:tcPr>
          <w:p w14:paraId="16702D2F" w14:textId="77777777" w:rsidR="00781F31" w:rsidRPr="007F4BE0" w:rsidRDefault="00781F31" w:rsidP="00157662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821BBE" w14:textId="63B80FAA" w:rsidR="00781F31" w:rsidRPr="007F4BE0" w:rsidRDefault="0064235C" w:rsidP="0064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7" w:type="dxa"/>
          </w:tcPr>
          <w:p w14:paraId="626F46A7" w14:textId="77777777" w:rsidR="00781F31" w:rsidRPr="007F4BE0" w:rsidRDefault="00781F31" w:rsidP="00157662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F64D75" w14:textId="670D4D65" w:rsidR="00781F31" w:rsidRPr="0064235C" w:rsidRDefault="0064235C" w:rsidP="0064235C">
            <w:pPr>
              <w:pStyle w:val="acctmergecolhdg"/>
              <w:spacing w:line="240" w:lineRule="auto"/>
              <w:ind w:right="50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26,224</w:t>
            </w:r>
          </w:p>
        </w:tc>
        <w:tc>
          <w:tcPr>
            <w:tcW w:w="180" w:type="dxa"/>
          </w:tcPr>
          <w:p w14:paraId="410664B6" w14:textId="77777777" w:rsidR="00781F31" w:rsidRPr="007F4BE0" w:rsidRDefault="00781F31" w:rsidP="00157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2D52607A" w14:textId="3AB9AF43" w:rsidR="00781F31" w:rsidRPr="007F4BE0" w:rsidRDefault="0064235C" w:rsidP="00157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(26,224)</w:t>
            </w:r>
          </w:p>
        </w:tc>
        <w:tc>
          <w:tcPr>
            <w:tcW w:w="178" w:type="dxa"/>
          </w:tcPr>
          <w:p w14:paraId="4C4BF14D" w14:textId="77777777" w:rsidR="00781F31" w:rsidRPr="007F4BE0" w:rsidRDefault="00781F31" w:rsidP="00157662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39" w:type="dxa"/>
          </w:tcPr>
          <w:p w14:paraId="1874EDAB" w14:textId="00857F80" w:rsidR="00781F31" w:rsidRPr="007F4BE0" w:rsidRDefault="0064235C" w:rsidP="0064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1F31" w:rsidRPr="007F4BE0" w14:paraId="3E732893" w14:textId="77777777" w:rsidTr="00ED4B67">
        <w:trPr>
          <w:trHeight w:val="18"/>
        </w:trPr>
        <w:tc>
          <w:tcPr>
            <w:tcW w:w="2803" w:type="dxa"/>
          </w:tcPr>
          <w:p w14:paraId="39315D50" w14:textId="41C254E4" w:rsidR="00781F31" w:rsidRPr="007F4BE0" w:rsidRDefault="00781F31" w:rsidP="0015766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1F3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78" w:type="dxa"/>
          </w:tcPr>
          <w:p w14:paraId="35D5A3E0" w14:textId="77777777" w:rsidR="00781F31" w:rsidRPr="007F4BE0" w:rsidRDefault="00781F31" w:rsidP="00157662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dxa"/>
          </w:tcPr>
          <w:p w14:paraId="5FFC8BBC" w14:textId="77777777" w:rsidR="00781F31" w:rsidRPr="007F4BE0" w:rsidRDefault="00781F31" w:rsidP="00157662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899072" w14:textId="7B7DC292" w:rsidR="00781F31" w:rsidRPr="007F4BE0" w:rsidRDefault="00781F31" w:rsidP="00781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(126)</w:t>
            </w:r>
          </w:p>
        </w:tc>
        <w:tc>
          <w:tcPr>
            <w:tcW w:w="297" w:type="dxa"/>
          </w:tcPr>
          <w:p w14:paraId="16776DDD" w14:textId="77777777" w:rsidR="00781F31" w:rsidRPr="007F4BE0" w:rsidRDefault="00781F31" w:rsidP="00157662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7EBE61EA" w14:textId="6003D6EC" w:rsidR="00781F31" w:rsidRPr="007F4BE0" w:rsidRDefault="00781F31" w:rsidP="00157662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</w:rPr>
              <w:t>(13,579)</w:t>
            </w:r>
          </w:p>
        </w:tc>
        <w:tc>
          <w:tcPr>
            <w:tcW w:w="180" w:type="dxa"/>
          </w:tcPr>
          <w:p w14:paraId="68BF5BC5" w14:textId="77777777" w:rsidR="00781F31" w:rsidRPr="007F4BE0" w:rsidRDefault="00781F31" w:rsidP="00157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03087E2" w14:textId="0E5912CD" w:rsidR="00781F31" w:rsidRPr="007F4BE0" w:rsidRDefault="00781F31" w:rsidP="00ED4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0D9B17C" w14:textId="77777777" w:rsidR="00781F31" w:rsidRPr="007F4BE0" w:rsidRDefault="00781F31" w:rsidP="00157662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A7AA75B" w14:textId="3FE7FC2E" w:rsidR="00781F31" w:rsidRPr="007F4BE0" w:rsidRDefault="00781F31" w:rsidP="00157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(13,705)</w:t>
            </w:r>
          </w:p>
        </w:tc>
      </w:tr>
      <w:tr w:rsidR="000E256C" w:rsidRPr="007F4BE0" w14:paraId="1E2476CF" w14:textId="77777777" w:rsidTr="00ED4B67">
        <w:trPr>
          <w:trHeight w:val="18"/>
        </w:trPr>
        <w:tc>
          <w:tcPr>
            <w:tcW w:w="2803" w:type="dxa"/>
            <w:vAlign w:val="bottom"/>
          </w:tcPr>
          <w:p w14:paraId="2048A39D" w14:textId="2E74F4E9" w:rsidR="00DA6F0D" w:rsidRPr="007F4BE0" w:rsidRDefault="00DA6F0D" w:rsidP="00157662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8" w:type="dxa"/>
          </w:tcPr>
          <w:p w14:paraId="1DB97E53" w14:textId="77777777" w:rsidR="00DA6F0D" w:rsidRPr="007F4BE0" w:rsidRDefault="00DA6F0D" w:rsidP="00157662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dxa"/>
          </w:tcPr>
          <w:p w14:paraId="70300A25" w14:textId="77777777" w:rsidR="00DA6F0D" w:rsidRPr="007F4BE0" w:rsidRDefault="00DA6F0D" w:rsidP="00157662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E021F07" w14:textId="3427E187" w:rsidR="00DA6F0D" w:rsidRPr="0064235C" w:rsidRDefault="008D24EE" w:rsidP="0064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2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61,02</w:t>
            </w:r>
            <w:r w:rsidR="00781F31" w:rsidRPr="00642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7" w:type="dxa"/>
          </w:tcPr>
          <w:p w14:paraId="60FECE1B" w14:textId="77777777" w:rsidR="00DA6F0D" w:rsidRPr="007F4BE0" w:rsidRDefault="00DA6F0D" w:rsidP="0015766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</w:tcPr>
          <w:p w14:paraId="326D5DD5" w14:textId="38CBB4D1" w:rsidR="00DA6F0D" w:rsidRPr="007F4BE0" w:rsidRDefault="008D24EE" w:rsidP="0064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324,</w:t>
            </w:r>
            <w:r w:rsidR="00775F48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747</w:t>
            </w:r>
          </w:p>
        </w:tc>
        <w:tc>
          <w:tcPr>
            <w:tcW w:w="180" w:type="dxa"/>
          </w:tcPr>
          <w:p w14:paraId="02E21750" w14:textId="77777777" w:rsidR="00DA6F0D" w:rsidRPr="007F4BE0" w:rsidRDefault="00DA6F0D" w:rsidP="00157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58BD2" w14:textId="451698DA" w:rsidR="00DA6F0D" w:rsidRPr="007F4BE0" w:rsidRDefault="000E256C" w:rsidP="0064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="006423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378</w:t>
            </w:r>
          </w:p>
        </w:tc>
        <w:tc>
          <w:tcPr>
            <w:tcW w:w="178" w:type="dxa"/>
          </w:tcPr>
          <w:p w14:paraId="57C1D027" w14:textId="77777777" w:rsidR="00DA6F0D" w:rsidRPr="007F4BE0" w:rsidRDefault="00DA6F0D" w:rsidP="0015766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B5257" w14:textId="421B7D74" w:rsidR="00DA6F0D" w:rsidRPr="007F4BE0" w:rsidRDefault="000E256C" w:rsidP="000E2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474,150</w:t>
            </w:r>
          </w:p>
        </w:tc>
      </w:tr>
    </w:tbl>
    <w:p w14:paraId="77EEA79B" w14:textId="7003DD5E" w:rsidR="007E3AEE" w:rsidRDefault="007E3AEE" w:rsidP="006C0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2EB95C0" w14:textId="13148EAA" w:rsidR="00FB7A7A" w:rsidRDefault="00FB7A7A" w:rsidP="00DA0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cs/>
        </w:rPr>
      </w:pPr>
      <w:r>
        <w:rPr>
          <w:rFonts w:asciiTheme="majorBidi" w:hAnsiTheme="majorBidi" w:cs="Angsana New" w:hint="cs"/>
          <w:sz w:val="28"/>
          <w:szCs w:val="28"/>
          <w:cs/>
        </w:rPr>
        <w:t>รายการเคลื่อนไหวของสินทรัพย์สิทธิการใช้ที่รับรู้เป็นอสังหาริมทรัพย์เพื่อการลงทุน</w:t>
      </w:r>
    </w:p>
    <w:p w14:paraId="4C78B423" w14:textId="77777777" w:rsidR="00FB7A7A" w:rsidRDefault="00FB7A7A" w:rsidP="00DA0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1C7E9CB4" w14:textId="69258EB1" w:rsidR="00DA05D9" w:rsidRPr="0065033C" w:rsidRDefault="00B35690" w:rsidP="00DA0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theme="minorBidi"/>
          <w:sz w:val="28"/>
          <w:szCs w:val="28"/>
        </w:rPr>
      </w:pPr>
      <w:r w:rsidRPr="00B35690">
        <w:rPr>
          <w:rFonts w:asciiTheme="majorBidi" w:hAnsiTheme="majorBidi" w:cs="Angsana New" w:hint="cs"/>
          <w:sz w:val="28"/>
          <w:szCs w:val="28"/>
          <w:cs/>
        </w:rPr>
        <w:t>ในระหว่างงวดเก้าเดือนสิ้นสุดวันที่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367F3">
        <w:rPr>
          <w:rFonts w:asciiTheme="majorBidi" w:hAnsiTheme="majorBidi" w:cs="Angsana New"/>
          <w:sz w:val="28"/>
          <w:szCs w:val="28"/>
        </w:rPr>
        <w:t>30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35690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367F3">
        <w:rPr>
          <w:rFonts w:asciiTheme="majorBidi" w:hAnsiTheme="majorBidi" w:cs="Angsana New"/>
          <w:sz w:val="28"/>
          <w:szCs w:val="28"/>
        </w:rPr>
        <w:t>2563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35690">
        <w:rPr>
          <w:rFonts w:asciiTheme="majorBidi" w:hAnsiTheme="majorBidi" w:cs="Angsana New" w:hint="cs"/>
          <w:sz w:val="28"/>
          <w:szCs w:val="28"/>
          <w:cs/>
        </w:rPr>
        <w:t>กลุ่มบริษัทได้ทำสัญญาให้เช่าช่วงอาคารเป็นระยะเวลา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367F3">
        <w:rPr>
          <w:rFonts w:asciiTheme="majorBidi" w:hAnsiTheme="majorBidi" w:cs="Angsana New"/>
          <w:sz w:val="28"/>
          <w:szCs w:val="28"/>
        </w:rPr>
        <w:t>3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35690">
        <w:rPr>
          <w:rFonts w:asciiTheme="majorBidi" w:hAnsiTheme="majorBidi" w:cs="Angsana New" w:hint="cs"/>
          <w:sz w:val="28"/>
          <w:szCs w:val="28"/>
          <w:cs/>
        </w:rPr>
        <w:t>ปีซึ่งจัดประเภทเป็นสัญญาเช่าดำเนินงาน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35690">
        <w:rPr>
          <w:rFonts w:asciiTheme="majorBidi" w:hAnsiTheme="majorBidi" w:cs="Angsana New" w:hint="cs"/>
          <w:sz w:val="28"/>
          <w:szCs w:val="28"/>
          <w:cs/>
        </w:rPr>
        <w:t>และจัดประเภทสินทรัพย์สิทธิการใช้</w:t>
      </w:r>
      <w:r w:rsidR="00092A8B">
        <w:rPr>
          <w:rFonts w:asciiTheme="majorBidi" w:hAnsiTheme="majorBidi" w:cs="Angsana New" w:hint="cs"/>
          <w:sz w:val="28"/>
          <w:szCs w:val="28"/>
          <w:cs/>
        </w:rPr>
        <w:t>ดังกล่าว</w:t>
      </w:r>
      <w:r w:rsidRPr="00B35690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367F3">
        <w:rPr>
          <w:rFonts w:asciiTheme="majorBidi" w:hAnsiTheme="majorBidi" w:cs="Angsana New"/>
          <w:sz w:val="28"/>
          <w:szCs w:val="28"/>
        </w:rPr>
        <w:t xml:space="preserve">23.64 </w:t>
      </w:r>
      <w:r w:rsidRPr="00B35690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35690">
        <w:rPr>
          <w:rFonts w:asciiTheme="majorBidi" w:hAnsiTheme="majorBidi" w:cs="Angsana New" w:hint="cs"/>
          <w:sz w:val="28"/>
          <w:szCs w:val="28"/>
          <w:cs/>
        </w:rPr>
        <w:t>เป็นอสังหาริมทรัพย์เพื่อการลงทุน</w:t>
      </w:r>
    </w:p>
    <w:p w14:paraId="404E7830" w14:textId="77777777" w:rsidR="00DA05D9" w:rsidRPr="0065033C" w:rsidRDefault="00DA05D9" w:rsidP="00650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5F504DA1" w14:textId="54B82A60" w:rsidR="00DA05D9" w:rsidRPr="0065033C" w:rsidRDefault="00B35690" w:rsidP="00DA0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5690">
        <w:rPr>
          <w:rFonts w:asciiTheme="majorBidi" w:hAnsiTheme="majorBidi" w:cs="Angsana New" w:hint="cs"/>
          <w:sz w:val="28"/>
          <w:szCs w:val="28"/>
          <w:cs/>
        </w:rPr>
        <w:t>ณ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35690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D0B28">
        <w:rPr>
          <w:rFonts w:asciiTheme="majorBidi" w:hAnsiTheme="majorBidi" w:cs="Angsana New"/>
          <w:sz w:val="28"/>
          <w:szCs w:val="28"/>
        </w:rPr>
        <w:t>30</w:t>
      </w:r>
      <w:r w:rsidR="00DD0B28"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D0B28" w:rsidRPr="00B35690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DD0B28"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D0B28">
        <w:rPr>
          <w:rFonts w:asciiTheme="majorBidi" w:hAnsiTheme="majorBidi" w:cs="Angsana New"/>
          <w:sz w:val="28"/>
          <w:szCs w:val="28"/>
        </w:rPr>
        <w:t>256</w:t>
      </w:r>
      <w:r w:rsidR="00092A8B">
        <w:rPr>
          <w:rFonts w:asciiTheme="majorBidi" w:hAnsiTheme="majorBidi" w:cs="Angsana New"/>
          <w:sz w:val="28"/>
          <w:szCs w:val="28"/>
        </w:rPr>
        <w:t>3</w:t>
      </w:r>
      <w:r w:rsidR="00DD0B28"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35690">
        <w:rPr>
          <w:rFonts w:asciiTheme="majorBidi" w:hAnsiTheme="majorBidi" w:cs="Angsana New" w:hint="cs"/>
          <w:sz w:val="28"/>
          <w:szCs w:val="28"/>
          <w:cs/>
        </w:rPr>
        <w:t>สินทรัพย์สิทธิการใช้ของกลุ่มบริษัทมีจำนวน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3173A">
        <w:rPr>
          <w:rFonts w:asciiTheme="majorBidi" w:hAnsiTheme="majorBidi" w:cs="Angsana New"/>
          <w:sz w:val="28"/>
          <w:szCs w:val="28"/>
        </w:rPr>
        <w:t>24.7</w:t>
      </w:r>
      <w:r w:rsidR="00530D8F">
        <w:rPr>
          <w:rFonts w:asciiTheme="majorBidi" w:hAnsiTheme="majorBidi" w:cs="Angsana New"/>
          <w:sz w:val="28"/>
          <w:szCs w:val="28"/>
        </w:rPr>
        <w:t>6</w:t>
      </w:r>
      <w:r w:rsidR="0003173A">
        <w:rPr>
          <w:rFonts w:asciiTheme="majorBidi" w:hAnsiTheme="majorBidi" w:cs="Angsana New"/>
          <w:sz w:val="28"/>
          <w:szCs w:val="28"/>
        </w:rPr>
        <w:t xml:space="preserve"> </w:t>
      </w:r>
      <w:r w:rsidRPr="00B35690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35690">
        <w:rPr>
          <w:rFonts w:asciiTheme="majorBidi" w:hAnsiTheme="majorBidi" w:cs="Angsana New" w:hint="cs"/>
          <w:sz w:val="28"/>
          <w:szCs w:val="28"/>
          <w:cs/>
        </w:rPr>
        <w:t>กลุ่มบริษัทรับรู้ค่าเสื่อมราคาของสินทรัพย์สิทธิการใช้สำหรับงวดสามเดือนสิ้นสุดวันที่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367F3">
        <w:rPr>
          <w:rFonts w:asciiTheme="majorBidi" w:hAnsiTheme="majorBidi" w:cs="Angsana New"/>
          <w:sz w:val="28"/>
          <w:szCs w:val="28"/>
        </w:rPr>
        <w:t>30</w:t>
      </w:r>
      <w:r w:rsidR="00F367F3"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367F3" w:rsidRPr="00B35690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F367F3"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367F3">
        <w:rPr>
          <w:rFonts w:asciiTheme="majorBidi" w:hAnsiTheme="majorBidi" w:cs="Angsana New"/>
          <w:sz w:val="28"/>
          <w:szCs w:val="28"/>
        </w:rPr>
        <w:t>2563</w:t>
      </w:r>
      <w:r w:rsidR="00F367F3"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35690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367F3">
        <w:rPr>
          <w:rFonts w:asciiTheme="majorBidi" w:hAnsiTheme="majorBidi" w:cs="Angsana New"/>
          <w:sz w:val="28"/>
          <w:szCs w:val="28"/>
        </w:rPr>
        <w:t xml:space="preserve">7.62 </w:t>
      </w:r>
      <w:r w:rsidRPr="00B35690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35690">
        <w:rPr>
          <w:rFonts w:asciiTheme="majorBidi" w:hAnsiTheme="majorBidi" w:cs="Angsana New" w:hint="cs"/>
          <w:sz w:val="28"/>
          <w:szCs w:val="28"/>
          <w:cs/>
        </w:rPr>
        <w:t>และสำหรับงวดเก้าเดือนสิ้นสุดวันที่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367F3">
        <w:rPr>
          <w:rFonts w:asciiTheme="majorBidi" w:hAnsiTheme="majorBidi" w:cs="Angsana New"/>
          <w:sz w:val="28"/>
          <w:szCs w:val="28"/>
        </w:rPr>
        <w:t>30</w:t>
      </w:r>
      <w:r w:rsidR="00F367F3"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367F3" w:rsidRPr="00B35690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F367F3"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367F3">
        <w:rPr>
          <w:rFonts w:asciiTheme="majorBidi" w:hAnsiTheme="majorBidi" w:cs="Angsana New"/>
          <w:sz w:val="28"/>
          <w:szCs w:val="28"/>
        </w:rPr>
        <w:t>2563</w:t>
      </w:r>
      <w:r w:rsidR="00F367F3"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35690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B3569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367F3">
        <w:rPr>
          <w:rFonts w:asciiTheme="majorBidi" w:hAnsiTheme="majorBidi" w:cs="Angsana New"/>
          <w:sz w:val="28"/>
          <w:szCs w:val="28"/>
        </w:rPr>
        <w:t xml:space="preserve">15.16 </w:t>
      </w:r>
      <w:r w:rsidRPr="00B35690">
        <w:rPr>
          <w:rFonts w:asciiTheme="majorBidi" w:hAnsiTheme="majorBidi" w:cs="Angsana New" w:hint="cs"/>
          <w:sz w:val="28"/>
          <w:szCs w:val="28"/>
          <w:cs/>
        </w:rPr>
        <w:t>ล้านบาท</w:t>
      </w:r>
    </w:p>
    <w:p w14:paraId="41F6C6DF" w14:textId="2C6AAEBD" w:rsidR="00DA05D9" w:rsidRPr="00DA05D9" w:rsidRDefault="00DA05D9" w:rsidP="00DA0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13BE63D0" w14:textId="77777777" w:rsidR="00DA05D9" w:rsidRDefault="00DA0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4017DFE" w14:textId="034967C9" w:rsidR="00804175" w:rsidRPr="007F4BE0" w:rsidRDefault="00BF0225" w:rsidP="000E4BC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F4BE0">
        <w:rPr>
          <w:rFonts w:asciiTheme="majorBidi" w:hAnsiTheme="majorBidi" w:cstheme="majorBidi" w:hint="cs"/>
          <w:sz w:val="28"/>
          <w:szCs w:val="28"/>
          <w:u w:val="none"/>
        </w:rPr>
        <w:lastRenderedPageBreak/>
        <w:t>10</w:t>
      </w:r>
      <w:r w:rsidR="000E4BC8" w:rsidRPr="007F4BE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804175" w:rsidRPr="007F4BE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ที่ดิน อาคารและอุปกรณ์  </w:t>
      </w:r>
    </w:p>
    <w:p w14:paraId="40F6F59D" w14:textId="121A0AAC" w:rsidR="00206F4C" w:rsidRPr="007F4BE0" w:rsidRDefault="00206F4C" w:rsidP="00206F4C">
      <w:pPr>
        <w:rPr>
          <w:rFonts w:asciiTheme="majorBidi" w:hAnsiTheme="majorBidi" w:cstheme="majorBidi"/>
          <w:cs/>
          <w:lang w:val="th-TH"/>
        </w:rPr>
      </w:pPr>
    </w:p>
    <w:p w14:paraId="63D3172A" w14:textId="5C3B217C" w:rsidR="00713BC1" w:rsidRPr="007F4BE0" w:rsidRDefault="00713BC1" w:rsidP="000D34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7F4BE0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และโอนที่ดิน อาคารและอุปกรณ์ระหว่างงว</w:t>
      </w:r>
      <w:r w:rsidR="0032560E" w:rsidRPr="007F4BE0">
        <w:rPr>
          <w:rFonts w:asciiTheme="majorBidi" w:hAnsiTheme="majorBidi" w:cstheme="majorBidi"/>
          <w:sz w:val="28"/>
          <w:szCs w:val="28"/>
          <w:cs/>
        </w:rPr>
        <w:t>ด</w:t>
      </w:r>
      <w:r w:rsidR="00885893" w:rsidRPr="007F4BE0">
        <w:rPr>
          <w:rFonts w:asciiTheme="majorBidi" w:hAnsiTheme="majorBidi" w:cstheme="majorBidi" w:hint="cs"/>
          <w:sz w:val="28"/>
          <w:szCs w:val="28"/>
          <w:cs/>
        </w:rPr>
        <w:t>เ</w:t>
      </w:r>
      <w:r w:rsidR="00715E8D" w:rsidRPr="007F4BE0">
        <w:rPr>
          <w:rFonts w:asciiTheme="majorBidi" w:hAnsiTheme="majorBidi" w:cstheme="majorBidi" w:hint="cs"/>
          <w:sz w:val="28"/>
          <w:szCs w:val="28"/>
          <w:cs/>
        </w:rPr>
        <w:t>ก</w:t>
      </w:r>
      <w:r w:rsidR="00885893" w:rsidRPr="007F4BE0">
        <w:rPr>
          <w:rFonts w:asciiTheme="majorBidi" w:hAnsiTheme="majorBidi" w:cstheme="majorBidi" w:hint="cs"/>
          <w:sz w:val="28"/>
          <w:szCs w:val="28"/>
          <w:cs/>
        </w:rPr>
        <w:t>้า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3</w:t>
      </w:r>
      <w:r w:rsidR="00715E8D" w:rsidRPr="007F4BE0">
        <w:rPr>
          <w:rFonts w:asciiTheme="majorBidi" w:hAnsiTheme="majorBidi" w:cstheme="majorBidi"/>
          <w:sz w:val="28"/>
          <w:szCs w:val="28"/>
        </w:rPr>
        <w:t>0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85893" w:rsidRPr="007F4BE0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715E8D" w:rsidRPr="007F4BE0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7F4BE0">
        <w:rPr>
          <w:rFonts w:asciiTheme="majorBidi" w:hAnsiTheme="majorBidi" w:cstheme="majorBidi"/>
          <w:sz w:val="28"/>
          <w:szCs w:val="28"/>
        </w:rPr>
        <w:t>2563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408BBAA4" w14:textId="77777777" w:rsidR="00EF33DD" w:rsidRPr="007F4BE0" w:rsidRDefault="00EF33DD" w:rsidP="00713B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2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93"/>
        <w:gridCol w:w="249"/>
        <w:gridCol w:w="1011"/>
        <w:gridCol w:w="249"/>
        <w:gridCol w:w="992"/>
        <w:gridCol w:w="249"/>
        <w:gridCol w:w="1064"/>
        <w:gridCol w:w="244"/>
        <w:gridCol w:w="983"/>
        <w:gridCol w:w="244"/>
        <w:gridCol w:w="1140"/>
        <w:gridCol w:w="251"/>
        <w:gridCol w:w="1068"/>
      </w:tblGrid>
      <w:tr w:rsidR="00C70520" w:rsidRPr="007F4BE0" w14:paraId="139034A8" w14:textId="77777777" w:rsidTr="0064235C">
        <w:trPr>
          <w:trHeight w:val="167"/>
          <w:tblHeader/>
        </w:trPr>
        <w:tc>
          <w:tcPr>
            <w:tcW w:w="808" w:type="pct"/>
          </w:tcPr>
          <w:p w14:paraId="2322AA11" w14:textId="016E5DC8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7BA53536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7" w:type="pct"/>
          </w:tcPr>
          <w:p w14:paraId="2C7D8701" w14:textId="0571D92D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70D4973F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12" w:type="pct"/>
            <w:gridSpan w:val="5"/>
          </w:tcPr>
          <w:p w14:paraId="03E31C8E" w14:textId="1785532D" w:rsidR="00C70520" w:rsidRPr="007F4BE0" w:rsidDel="003621D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2" w:type="pct"/>
          </w:tcPr>
          <w:p w14:paraId="3ACB26EA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1" w:type="pct"/>
            <w:gridSpan w:val="3"/>
          </w:tcPr>
          <w:p w14:paraId="1EA0A2BF" w14:textId="62DFF7A8" w:rsidR="00C70520" w:rsidRPr="007F4BE0" w:rsidDel="003621D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0057" w:rsidRPr="007F4BE0" w14:paraId="7B73E515" w14:textId="77777777" w:rsidTr="0064235C">
        <w:trPr>
          <w:trHeight w:val="584"/>
          <w:tblHeader/>
        </w:trPr>
        <w:tc>
          <w:tcPr>
            <w:tcW w:w="808" w:type="pct"/>
          </w:tcPr>
          <w:p w14:paraId="2087972E" w14:textId="77777777" w:rsidR="00C70520" w:rsidRPr="007F4BE0" w:rsidRDefault="00C70520" w:rsidP="00EF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BF7AFC" w14:textId="77777777" w:rsidR="00C70520" w:rsidRPr="007F4BE0" w:rsidRDefault="00C70520" w:rsidP="00EF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DDBCA9" w14:textId="77777777" w:rsidR="00C70520" w:rsidRPr="007F4BE0" w:rsidRDefault="00C70520" w:rsidP="00EF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2BACBB50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" w:type="pct"/>
          </w:tcPr>
          <w:p w14:paraId="4EF34617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E08BDA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AF310D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F33B22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1254B3" w14:textId="77777777" w:rsidR="009E0057" w:rsidRPr="007F4BE0" w:rsidRDefault="009E0057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30452B" w14:textId="2C53DB5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2CF14AA3" w14:textId="53DA56D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" w:type="pct"/>
          </w:tcPr>
          <w:p w14:paraId="7A3AA1E9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7" w:type="pct"/>
            <w:vAlign w:val="bottom"/>
          </w:tcPr>
          <w:p w14:paraId="5D9B7230" w14:textId="5793BAD9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</w:p>
          <w:p w14:paraId="2F7890A0" w14:textId="6A5AEAAA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จากสินทรัพย์สิทธิการใช้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35" w:type="pct"/>
          </w:tcPr>
          <w:p w14:paraId="3F512743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275C06B7" w14:textId="51B82310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15" w:right="-115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ผลต่างจากอัตรา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จากการแปลงค่างบการเงิน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ของบริษัทย่อยในต่างประเทศ</w:t>
            </w:r>
          </w:p>
        </w:tc>
        <w:tc>
          <w:tcPr>
            <w:tcW w:w="132" w:type="pct"/>
          </w:tcPr>
          <w:p w14:paraId="107A5800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0A2AFB5C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A67AD9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D35176" w14:textId="77777777" w:rsidR="0064235C" w:rsidRDefault="0064235C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8EB059" w14:textId="53A30A69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3D101096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2" w:type="pct"/>
          </w:tcPr>
          <w:p w14:paraId="2C59248F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vAlign w:val="bottom"/>
          </w:tcPr>
          <w:p w14:paraId="72DC4229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06E3124A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" w:type="pct"/>
          </w:tcPr>
          <w:p w14:paraId="504149DE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5FE29E4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8B5E68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3DB887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90E2A7" w14:textId="77777777" w:rsidR="009E0057" w:rsidRPr="007F4BE0" w:rsidRDefault="009E0057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BBB132" w14:textId="297C107A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0289CC6B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C70520" w:rsidRPr="007F4BE0" w14:paraId="71F397F9" w14:textId="77777777" w:rsidTr="009E0057">
        <w:trPr>
          <w:trHeight w:val="167"/>
        </w:trPr>
        <w:tc>
          <w:tcPr>
            <w:tcW w:w="808" w:type="pct"/>
          </w:tcPr>
          <w:p w14:paraId="28284A06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7642BC22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" w:type="pct"/>
          </w:tcPr>
          <w:p w14:paraId="23BD09D0" w14:textId="1C9AB5F2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7656B719" w14:textId="77777777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76" w:type="pct"/>
            <w:gridSpan w:val="9"/>
          </w:tcPr>
          <w:p w14:paraId="2CAC883F" w14:textId="36625B56" w:rsidR="00C70520" w:rsidRPr="007F4BE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E0057" w:rsidRPr="007F4BE0" w14:paraId="56FFFC85" w14:textId="77777777" w:rsidTr="009E0057">
        <w:trPr>
          <w:trHeight w:val="167"/>
        </w:trPr>
        <w:tc>
          <w:tcPr>
            <w:tcW w:w="808" w:type="pct"/>
          </w:tcPr>
          <w:p w14:paraId="291A296A" w14:textId="4013180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" w:type="pct"/>
          </w:tcPr>
          <w:p w14:paraId="02B5D5ED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536E6233" w14:textId="205D51B7" w:rsidR="00C70520" w:rsidRPr="007F4BE0" w:rsidRDefault="00AA7B8A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91,350</w:t>
            </w:r>
          </w:p>
        </w:tc>
        <w:tc>
          <w:tcPr>
            <w:tcW w:w="135" w:type="pct"/>
          </w:tcPr>
          <w:p w14:paraId="644D7920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</w:tcPr>
          <w:p w14:paraId="6BB38805" w14:textId="3714998C" w:rsidR="00C70520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617610B7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96C21B6" w14:textId="2C534EF3" w:rsidR="00C70520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145605CE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43297CA3" w14:textId="130897DF" w:rsidR="00C70520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299F5A06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614D65BB" w14:textId="4BB70673" w:rsidR="00C70520" w:rsidRPr="007F4BE0" w:rsidRDefault="00AA7B8A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714490B2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E6FEDBA" w14:textId="477F4BB5" w:rsidR="00C70520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0057" w:rsidRPr="007F4BE0" w14:paraId="6AF09547" w14:textId="77777777" w:rsidTr="009E0057">
        <w:trPr>
          <w:trHeight w:val="167"/>
        </w:trPr>
        <w:tc>
          <w:tcPr>
            <w:tcW w:w="808" w:type="pct"/>
          </w:tcPr>
          <w:p w14:paraId="7DD6C5DD" w14:textId="74EDE698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162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35" w:type="pct"/>
          </w:tcPr>
          <w:p w14:paraId="6EEA04A9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7988481A" w14:textId="77777777" w:rsidR="00C70520" w:rsidRPr="007F4BE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A144AA" w14:textId="7C42F61E" w:rsidR="00AA7B8A" w:rsidRPr="007F4BE0" w:rsidRDefault="00AA7B8A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426,481</w:t>
            </w:r>
          </w:p>
        </w:tc>
        <w:tc>
          <w:tcPr>
            <w:tcW w:w="135" w:type="pct"/>
          </w:tcPr>
          <w:p w14:paraId="4B11832D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</w:tcPr>
          <w:p w14:paraId="120CD07E" w14:textId="77777777" w:rsidR="00AA7B8A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719BB5" w14:textId="0E20CEE0" w:rsidR="00C70520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86F424D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0A719F0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4F4BC1" w14:textId="5D6FD1E6" w:rsidR="00AA7B8A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132" w:type="pct"/>
          </w:tcPr>
          <w:p w14:paraId="301A0567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270A7299" w14:textId="77777777" w:rsidR="00AA7B8A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4E1589" w14:textId="20599088" w:rsidR="00C70520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5B9D0FCB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56DB0C1B" w14:textId="77777777" w:rsidR="00C70520" w:rsidRPr="007F4BE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73D5A9" w14:textId="2C6C4E50" w:rsidR="00AA7B8A" w:rsidRPr="007F4BE0" w:rsidRDefault="00AA7B8A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19,359</w:t>
            </w:r>
          </w:p>
        </w:tc>
        <w:tc>
          <w:tcPr>
            <w:tcW w:w="136" w:type="pct"/>
          </w:tcPr>
          <w:p w14:paraId="7DD871FB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205191F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99B639" w14:textId="28A18DBC" w:rsidR="00AA7B8A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0057" w:rsidRPr="007F4BE0" w14:paraId="02F017BF" w14:textId="77777777" w:rsidTr="009E0057">
        <w:trPr>
          <w:trHeight w:val="167"/>
        </w:trPr>
        <w:tc>
          <w:tcPr>
            <w:tcW w:w="808" w:type="pct"/>
          </w:tcPr>
          <w:p w14:paraId="35874F36" w14:textId="57ED2EF8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35" w:type="pct"/>
          </w:tcPr>
          <w:p w14:paraId="7AE89A3B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6AECF004" w14:textId="58C7261C" w:rsidR="00C70520" w:rsidRPr="007F4BE0" w:rsidRDefault="00AA7B8A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296,223</w:t>
            </w:r>
          </w:p>
        </w:tc>
        <w:tc>
          <w:tcPr>
            <w:tcW w:w="135" w:type="pct"/>
          </w:tcPr>
          <w:p w14:paraId="74E2D9FC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</w:tcPr>
          <w:p w14:paraId="22F69CBE" w14:textId="25D43B8C" w:rsidR="00C70520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69E7DB7E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EDC72FF" w14:textId="59FD3F47" w:rsidR="00C70520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1,800</w:t>
            </w:r>
          </w:p>
        </w:tc>
        <w:tc>
          <w:tcPr>
            <w:tcW w:w="132" w:type="pct"/>
          </w:tcPr>
          <w:p w14:paraId="6A349500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7E44FE48" w14:textId="0FFC73DF" w:rsidR="00C70520" w:rsidRPr="007F4BE0" w:rsidRDefault="00AA7B8A" w:rsidP="0064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(721)</w:t>
            </w:r>
          </w:p>
        </w:tc>
        <w:tc>
          <w:tcPr>
            <w:tcW w:w="132" w:type="pct"/>
          </w:tcPr>
          <w:p w14:paraId="37DC15D4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113E41A8" w14:textId="62F5EA22" w:rsidR="00C70520" w:rsidRPr="007F4BE0" w:rsidRDefault="00AA7B8A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3,486</w:t>
            </w:r>
          </w:p>
        </w:tc>
        <w:tc>
          <w:tcPr>
            <w:tcW w:w="136" w:type="pct"/>
          </w:tcPr>
          <w:p w14:paraId="1C698321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6D84C34" w14:textId="0F23F611" w:rsidR="00C70520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0057" w:rsidRPr="007F4BE0" w14:paraId="0AF672C5" w14:textId="77777777" w:rsidTr="009E0057">
        <w:trPr>
          <w:trHeight w:val="167"/>
        </w:trPr>
        <w:tc>
          <w:tcPr>
            <w:tcW w:w="808" w:type="pct"/>
          </w:tcPr>
          <w:p w14:paraId="4FCBBE59" w14:textId="2005787E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162" w:right="-131" w:hanging="1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อุปกรณ์สำนักงานและอุปกรณ์อื่น</w:t>
            </w:r>
          </w:p>
        </w:tc>
        <w:tc>
          <w:tcPr>
            <w:tcW w:w="135" w:type="pct"/>
          </w:tcPr>
          <w:p w14:paraId="4F686E83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71A3AA3D" w14:textId="77777777" w:rsidR="00C70520" w:rsidRPr="007F4BE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562E32" w14:textId="2EC6CB9D" w:rsidR="00AA7B8A" w:rsidRPr="007F4BE0" w:rsidRDefault="00AA7B8A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37,472</w:t>
            </w:r>
          </w:p>
        </w:tc>
        <w:tc>
          <w:tcPr>
            <w:tcW w:w="135" w:type="pct"/>
          </w:tcPr>
          <w:p w14:paraId="2E144188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</w:tcPr>
          <w:p w14:paraId="216800F0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522C82" w14:textId="2DF8ADF6" w:rsidR="00AA7B8A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9824F58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9050DE1" w14:textId="77777777" w:rsidR="00282E28" w:rsidRPr="007F4BE0" w:rsidRDefault="00282E28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2AADD3" w14:textId="1CCE14EA" w:rsidR="00C70520" w:rsidRPr="007F4BE0" w:rsidRDefault="00282E28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132" w:type="pct"/>
          </w:tcPr>
          <w:p w14:paraId="0B5B3CBD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1A77A7A1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35E445" w14:textId="27272FA3" w:rsidR="00282E28" w:rsidRPr="007F4BE0" w:rsidRDefault="00282E28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(181)</w:t>
            </w:r>
          </w:p>
        </w:tc>
        <w:tc>
          <w:tcPr>
            <w:tcW w:w="132" w:type="pct"/>
          </w:tcPr>
          <w:p w14:paraId="1C82FB18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32A0EC8C" w14:textId="77777777" w:rsidR="00C70520" w:rsidRPr="007F4BE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E77AE5" w14:textId="629F7A38" w:rsidR="00DF48A5" w:rsidRPr="007F4BE0" w:rsidRDefault="00DF48A5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6,300</w:t>
            </w:r>
          </w:p>
        </w:tc>
        <w:tc>
          <w:tcPr>
            <w:tcW w:w="136" w:type="pct"/>
          </w:tcPr>
          <w:p w14:paraId="36627F5B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AC57D3A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BC8991" w14:textId="05622358" w:rsidR="00DF48A5" w:rsidRPr="007F4BE0" w:rsidRDefault="00DF48A5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0057" w:rsidRPr="007F4BE0" w14:paraId="794B43F6" w14:textId="77777777" w:rsidTr="009E0057">
        <w:trPr>
          <w:trHeight w:val="167"/>
        </w:trPr>
        <w:tc>
          <w:tcPr>
            <w:tcW w:w="808" w:type="pct"/>
          </w:tcPr>
          <w:p w14:paraId="672B8C5D" w14:textId="2FB2C5BF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162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เครื่องมือและอุปกรณ์ที่ใช้ใน</w:t>
            </w:r>
          </w:p>
        </w:tc>
        <w:tc>
          <w:tcPr>
            <w:tcW w:w="135" w:type="pct"/>
          </w:tcPr>
          <w:p w14:paraId="4CADF724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1B7E1DC7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741343" w14:textId="0F98A601" w:rsidR="00AA7B8A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03537725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</w:tcPr>
          <w:p w14:paraId="0CB4CC11" w14:textId="6D267AA2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0F055A75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1F24568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6BE968" w14:textId="77777777" w:rsidR="00282E28" w:rsidRPr="007F4BE0" w:rsidRDefault="00282E28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55E62FBE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7AC27A9D" w14:textId="67F1D9D2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1E6DD23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1B209B80" w14:textId="77777777" w:rsidR="00C70520" w:rsidRPr="007F4BE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BE442E" w14:textId="3671EA44" w:rsidR="00DF48A5" w:rsidRPr="007F4BE0" w:rsidRDefault="00DF48A5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7E4A88F3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C74D63B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057" w:rsidRPr="007F4BE0" w14:paraId="0C399D09" w14:textId="77777777" w:rsidTr="009E0057">
        <w:trPr>
          <w:trHeight w:val="167"/>
        </w:trPr>
        <w:tc>
          <w:tcPr>
            <w:tcW w:w="808" w:type="pct"/>
          </w:tcPr>
          <w:p w14:paraId="2B9DA30B" w14:textId="671F227A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162" w:right="-131" w:hanging="1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35" w:type="pct"/>
          </w:tcPr>
          <w:p w14:paraId="137AB819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65B92397" w14:textId="6E2520CB" w:rsidR="00C70520" w:rsidRPr="007F4BE0" w:rsidRDefault="00AA7B8A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15,561</w:t>
            </w:r>
          </w:p>
        </w:tc>
        <w:tc>
          <w:tcPr>
            <w:tcW w:w="135" w:type="pct"/>
          </w:tcPr>
          <w:p w14:paraId="28D87006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</w:tcPr>
          <w:p w14:paraId="522DAF82" w14:textId="783B7A41" w:rsidR="00C70520" w:rsidRPr="007F4BE0" w:rsidRDefault="00282E28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DB302D1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E81FA31" w14:textId="065D8A5D" w:rsidR="00C70520" w:rsidRPr="007F4BE0" w:rsidRDefault="00282E28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7B67E451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61929657" w14:textId="255B3BEF" w:rsidR="00C70520" w:rsidRPr="007F4BE0" w:rsidRDefault="00282E28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4F9E790C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65D284F0" w14:textId="4B351323" w:rsidR="00C70520" w:rsidRPr="007F4BE0" w:rsidRDefault="00DF48A5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4,037</w:t>
            </w:r>
          </w:p>
        </w:tc>
        <w:tc>
          <w:tcPr>
            <w:tcW w:w="136" w:type="pct"/>
          </w:tcPr>
          <w:p w14:paraId="5842E2B2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5DC3713" w14:textId="20F29175" w:rsidR="00C70520" w:rsidRPr="007F4BE0" w:rsidRDefault="00DF48A5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0057" w:rsidRPr="007F4BE0" w14:paraId="565AD6F7" w14:textId="77777777" w:rsidTr="009E0057">
        <w:trPr>
          <w:trHeight w:val="167"/>
        </w:trPr>
        <w:tc>
          <w:tcPr>
            <w:tcW w:w="808" w:type="pct"/>
          </w:tcPr>
          <w:p w14:paraId="194A208A" w14:textId="5C4D92F8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" w:type="pct"/>
          </w:tcPr>
          <w:p w14:paraId="0E7F1E85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68FAC190" w14:textId="21D05ED0" w:rsidR="00C70520" w:rsidRPr="007F4BE0" w:rsidRDefault="00AA7B8A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25,070</w:t>
            </w:r>
          </w:p>
        </w:tc>
        <w:tc>
          <w:tcPr>
            <w:tcW w:w="135" w:type="pct"/>
          </w:tcPr>
          <w:p w14:paraId="6369214D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</w:tcPr>
          <w:p w14:paraId="4BCEFF6F" w14:textId="1F02418B" w:rsidR="00C70520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9,253</w:t>
            </w:r>
          </w:p>
        </w:tc>
        <w:tc>
          <w:tcPr>
            <w:tcW w:w="135" w:type="pct"/>
          </w:tcPr>
          <w:p w14:paraId="5F2A3318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0F6FD87" w14:textId="4D91D49F" w:rsidR="00C70520" w:rsidRPr="007F4BE0" w:rsidRDefault="00282E28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32" w:type="pct"/>
          </w:tcPr>
          <w:p w14:paraId="4E690DC4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2F41FD6F" w14:textId="67EA4FD1" w:rsidR="00C70520" w:rsidRPr="007F4BE0" w:rsidRDefault="00282E28" w:rsidP="0064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(4,290)</w:t>
            </w:r>
          </w:p>
        </w:tc>
        <w:tc>
          <w:tcPr>
            <w:tcW w:w="132" w:type="pct"/>
          </w:tcPr>
          <w:p w14:paraId="11A44E03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675195E4" w14:textId="4E2BF6C9" w:rsidR="00C70520" w:rsidRPr="007F4BE0" w:rsidRDefault="00DF48A5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1,135</w:t>
            </w:r>
          </w:p>
        </w:tc>
        <w:tc>
          <w:tcPr>
            <w:tcW w:w="136" w:type="pct"/>
          </w:tcPr>
          <w:p w14:paraId="3FF02CA3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BED36C3" w14:textId="14C2E89C" w:rsidR="00C70520" w:rsidRPr="007F4BE0" w:rsidRDefault="00DF48A5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0057" w:rsidRPr="007F4BE0" w14:paraId="02AE2C9A" w14:textId="77777777" w:rsidTr="009E0057">
        <w:trPr>
          <w:trHeight w:val="167"/>
        </w:trPr>
        <w:tc>
          <w:tcPr>
            <w:tcW w:w="808" w:type="pct"/>
          </w:tcPr>
          <w:p w14:paraId="7B07BBD9" w14:textId="71B1ABD9" w:rsidR="00C70520" w:rsidRPr="007F4BE0" w:rsidRDefault="00C70520" w:rsidP="009E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162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</w:t>
            </w:r>
          </w:p>
        </w:tc>
        <w:tc>
          <w:tcPr>
            <w:tcW w:w="135" w:type="pct"/>
          </w:tcPr>
          <w:p w14:paraId="6D3BED42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51D2154C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F37593" w14:textId="3DC29787" w:rsidR="00AA7B8A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5E0341D1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</w:tcPr>
          <w:p w14:paraId="4332775A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BE75C1" w14:textId="1F4450DC" w:rsidR="00AA7B8A" w:rsidRPr="007F4BE0" w:rsidRDefault="00AA7B8A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0FB86C1F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118903E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6627018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59730CD4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2DBFFF21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39AB4DDC" w14:textId="77777777" w:rsidR="00C70520" w:rsidRPr="007F4BE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7BD6C596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4625781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67156F" w14:textId="5BF6EA3E" w:rsidR="00DF48A5" w:rsidRPr="007F4BE0" w:rsidRDefault="00DF48A5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057" w:rsidRPr="007F4BE0" w14:paraId="4E600C0B" w14:textId="77777777" w:rsidTr="009E0057">
        <w:trPr>
          <w:trHeight w:val="167"/>
        </w:trPr>
        <w:tc>
          <w:tcPr>
            <w:tcW w:w="808" w:type="pct"/>
          </w:tcPr>
          <w:p w14:paraId="75F5B2F2" w14:textId="390E0CC0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9E0057"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35" w:type="pct"/>
          </w:tcPr>
          <w:p w14:paraId="29FB4539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05D8F973" w14:textId="0EC94F61" w:rsidR="00C70520" w:rsidRPr="007F4BE0" w:rsidRDefault="0064235C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300,548</w:t>
            </w:r>
          </w:p>
        </w:tc>
        <w:tc>
          <w:tcPr>
            <w:tcW w:w="135" w:type="pct"/>
          </w:tcPr>
          <w:p w14:paraId="405F0AA6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6DDED95C" w14:textId="2B865435" w:rsidR="00C70520" w:rsidRPr="007F4BE0" w:rsidRDefault="00AA7B8A" w:rsidP="00642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19458A8C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BE0D489" w14:textId="6E96B27F" w:rsidR="00C70520" w:rsidRPr="007F4BE0" w:rsidRDefault="00282E28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3,639</w:t>
            </w:r>
          </w:p>
        </w:tc>
        <w:tc>
          <w:tcPr>
            <w:tcW w:w="132" w:type="pct"/>
          </w:tcPr>
          <w:p w14:paraId="1B463DAD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0B8C846" w14:textId="115243CB" w:rsidR="00C70520" w:rsidRPr="007F4BE0" w:rsidRDefault="00282E28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(699,960)</w:t>
            </w:r>
          </w:p>
        </w:tc>
        <w:tc>
          <w:tcPr>
            <w:tcW w:w="132" w:type="pct"/>
          </w:tcPr>
          <w:p w14:paraId="7BE808A2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0FA01B93" w14:textId="07A76B65" w:rsidR="00C70520" w:rsidRPr="007F4BE0" w:rsidRDefault="00DF48A5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19,900</w:t>
            </w:r>
          </w:p>
        </w:tc>
        <w:tc>
          <w:tcPr>
            <w:tcW w:w="136" w:type="pct"/>
          </w:tcPr>
          <w:p w14:paraId="0C4E9F76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F48292A" w14:textId="274FA575" w:rsidR="00C70520" w:rsidRPr="007F4BE0" w:rsidRDefault="00DF48A5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(21,137)</w:t>
            </w:r>
          </w:p>
        </w:tc>
      </w:tr>
      <w:tr w:rsidR="009E0057" w:rsidRPr="007F4BE0" w14:paraId="737CB00E" w14:textId="77777777" w:rsidTr="009E0057">
        <w:trPr>
          <w:trHeight w:val="167"/>
        </w:trPr>
        <w:tc>
          <w:tcPr>
            <w:tcW w:w="808" w:type="pct"/>
          </w:tcPr>
          <w:p w14:paraId="55BAEF64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" w:type="pct"/>
          </w:tcPr>
          <w:p w14:paraId="0F500C2F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73C0AD5F" w14:textId="0B535EDF" w:rsidR="00C70520" w:rsidRPr="007F4BE0" w:rsidRDefault="00AA7B8A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20" w:lineRule="exact"/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1,192,705</w:t>
            </w:r>
          </w:p>
        </w:tc>
        <w:tc>
          <w:tcPr>
            <w:tcW w:w="135" w:type="pct"/>
          </w:tcPr>
          <w:p w14:paraId="3D60BDBC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7F7EB0A8" w14:textId="5B594906" w:rsidR="00C70520" w:rsidRPr="007F4BE0" w:rsidRDefault="00AA7B8A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9,253</w:t>
            </w:r>
          </w:p>
        </w:tc>
        <w:tc>
          <w:tcPr>
            <w:tcW w:w="135" w:type="pct"/>
          </w:tcPr>
          <w:p w14:paraId="3A4C1B5C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4C27BDB" w14:textId="264AB111" w:rsidR="00C70520" w:rsidRPr="007F4BE0" w:rsidRDefault="00282E28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6,703</w:t>
            </w:r>
          </w:p>
        </w:tc>
        <w:tc>
          <w:tcPr>
            <w:tcW w:w="132" w:type="pct"/>
          </w:tcPr>
          <w:p w14:paraId="04163576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30DAC7B" w14:textId="359A7586" w:rsidR="00C70520" w:rsidRPr="007F4BE0" w:rsidRDefault="00282E28" w:rsidP="00282E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(705,152)</w:t>
            </w:r>
          </w:p>
        </w:tc>
        <w:tc>
          <w:tcPr>
            <w:tcW w:w="132" w:type="pct"/>
          </w:tcPr>
          <w:p w14:paraId="1E9EE8DD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1583BA1" w14:textId="3CCFA429" w:rsidR="00C70520" w:rsidRPr="007F4BE0" w:rsidRDefault="00DF48A5" w:rsidP="00677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20" w:lineRule="exact"/>
              <w:ind w:left="-108" w:right="7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54,217</w:t>
            </w:r>
          </w:p>
        </w:tc>
        <w:tc>
          <w:tcPr>
            <w:tcW w:w="136" w:type="pct"/>
          </w:tcPr>
          <w:p w14:paraId="40F4650F" w14:textId="77777777" w:rsidR="00C70520" w:rsidRPr="007F4BE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AD5B48E" w14:textId="1F54296A" w:rsidR="00C70520" w:rsidRPr="007F4BE0" w:rsidRDefault="00DF48A5" w:rsidP="00DF4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2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(21,137)</w:t>
            </w:r>
          </w:p>
        </w:tc>
      </w:tr>
    </w:tbl>
    <w:p w14:paraId="6728D2B0" w14:textId="77777777" w:rsidR="00DA187A" w:rsidRPr="000D3487" w:rsidRDefault="00DA187A" w:rsidP="00E42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425AC8A" w14:textId="5BF8DCE0" w:rsidR="00F75CB0" w:rsidRPr="000D3487" w:rsidRDefault="000D3487" w:rsidP="000D3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i/>
          <w:iCs/>
          <w:sz w:val="28"/>
          <w:szCs w:val="28"/>
        </w:rPr>
      </w:pPr>
      <w:r w:rsidRPr="000D3487">
        <w:rPr>
          <w:rFonts w:ascii="Angsana New" w:hAnsi="Angsana New" w:cs="Angsana New" w:hint="cs"/>
          <w:b/>
          <w:i/>
          <w:iCs/>
          <w:sz w:val="28"/>
          <w:szCs w:val="28"/>
          <w:cs/>
        </w:rPr>
        <w:t>ต้นทุนการกู้ยืม</w:t>
      </w:r>
    </w:p>
    <w:p w14:paraId="753E6FA3" w14:textId="77777777" w:rsidR="000D3487" w:rsidRDefault="000D3487" w:rsidP="000D3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28"/>
          <w:szCs w:val="28"/>
          <w:cs/>
        </w:rPr>
      </w:pPr>
    </w:p>
    <w:p w14:paraId="13E5435C" w14:textId="0BC98B82" w:rsidR="0064235C" w:rsidRPr="007F4BE0" w:rsidRDefault="0064235C" w:rsidP="000D34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180"/>
        <w:jc w:val="thaiDistribute"/>
        <w:rPr>
          <w:rFonts w:ascii="Angsana New" w:hAnsi="Angsana New" w:cs="Angsana New"/>
          <w:b/>
          <w:sz w:val="28"/>
          <w:szCs w:val="28"/>
          <w:cs/>
        </w:rPr>
        <w:sectPr w:rsidR="0064235C" w:rsidRPr="007F4BE0" w:rsidSect="00C75749">
          <w:headerReference w:type="even" r:id="rId15"/>
          <w:head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 w:cs="Angsana New"/>
          <w:b/>
          <w:sz w:val="28"/>
          <w:szCs w:val="28"/>
        </w:rPr>
        <w:tab/>
      </w:r>
      <w:r>
        <w:rPr>
          <w:rFonts w:ascii="Angsana New" w:hAnsi="Angsana New" w:cs="Angsana New" w:hint="cs"/>
          <w:b/>
          <w:sz w:val="28"/>
          <w:szCs w:val="28"/>
          <w:cs/>
        </w:rPr>
        <w:t>ต้นทุนการกู้ยืมที่เกี่ยวข้องกับการได้รับมาซึ่งสินทรัพย์ระหว่างการก่อสร้าง</w:t>
      </w:r>
      <w:r w:rsidR="00AF3483">
        <w:rPr>
          <w:rFonts w:ascii="Angsana New" w:hAnsi="Angsana New" w:cs="Angsana New" w:hint="cs"/>
          <w:b/>
          <w:sz w:val="28"/>
          <w:szCs w:val="28"/>
          <w:cs/>
        </w:rPr>
        <w:t>ของกลุ่มบริษัท</w:t>
      </w:r>
      <w:r>
        <w:rPr>
          <w:rFonts w:ascii="Angsana New" w:hAnsi="Angsana New" w:cs="Angsana New" w:hint="cs"/>
          <w:b/>
          <w:sz w:val="28"/>
          <w:szCs w:val="28"/>
          <w:cs/>
        </w:rPr>
        <w:t xml:space="preserve">ได้บันทึกเป็นส่วนหนึ่งของต้นทุนสินทรัพย์สำหรับงวดเก้าเดือนสิ้นสุดวันที่ </w:t>
      </w:r>
      <w:r w:rsidR="000D3487">
        <w:rPr>
          <w:rFonts w:ascii="Angsana New" w:hAnsi="Angsana New" w:cs="Angsana New"/>
          <w:bCs/>
          <w:sz w:val="28"/>
          <w:szCs w:val="28"/>
        </w:rPr>
        <w:t>30</w:t>
      </w:r>
      <w:r>
        <w:rPr>
          <w:rFonts w:ascii="Angsana New" w:hAnsi="Angsana New" w:cs="Angsana New"/>
          <w:b/>
          <w:sz w:val="28"/>
          <w:szCs w:val="28"/>
        </w:rPr>
        <w:t xml:space="preserve"> </w:t>
      </w:r>
      <w:r>
        <w:rPr>
          <w:rFonts w:ascii="Angsana New" w:hAnsi="Angsana New" w:cs="Angsana New" w:hint="cs"/>
          <w:b/>
          <w:sz w:val="28"/>
          <w:szCs w:val="28"/>
          <w:cs/>
        </w:rPr>
        <w:t xml:space="preserve">กันยายน </w:t>
      </w:r>
      <w:r w:rsidR="000D3487">
        <w:rPr>
          <w:rFonts w:ascii="Angsana New" w:hAnsi="Angsana New" w:cs="Angsana New"/>
          <w:bCs/>
          <w:sz w:val="28"/>
          <w:szCs w:val="28"/>
        </w:rPr>
        <w:t>2563</w:t>
      </w:r>
      <w:r>
        <w:rPr>
          <w:rFonts w:ascii="Angsana New" w:hAnsi="Angsana New" w:cs="Angsana New"/>
          <w:b/>
          <w:sz w:val="28"/>
          <w:szCs w:val="28"/>
        </w:rPr>
        <w:t xml:space="preserve"> </w:t>
      </w:r>
      <w:r w:rsidR="000D3487">
        <w:rPr>
          <w:rFonts w:ascii="Angsana New" w:hAnsi="Angsana New" w:cs="Angsana New" w:hint="cs"/>
          <w:b/>
          <w:sz w:val="28"/>
          <w:szCs w:val="28"/>
          <w:cs/>
        </w:rPr>
        <w:t xml:space="preserve">จำนวน </w:t>
      </w:r>
      <w:r w:rsidR="000D3487">
        <w:rPr>
          <w:rFonts w:ascii="Angsana New" w:hAnsi="Angsana New" w:cs="Angsana New"/>
          <w:bCs/>
          <w:sz w:val="28"/>
          <w:szCs w:val="28"/>
        </w:rPr>
        <w:t>0.54</w:t>
      </w:r>
      <w:r w:rsidR="000D3487">
        <w:rPr>
          <w:rFonts w:ascii="Angsana New" w:hAnsi="Angsana New" w:cs="Angsana New"/>
          <w:b/>
          <w:sz w:val="28"/>
          <w:szCs w:val="28"/>
        </w:rPr>
        <w:t xml:space="preserve"> </w:t>
      </w:r>
      <w:r w:rsidR="000D3487">
        <w:rPr>
          <w:rFonts w:ascii="Angsana New" w:hAnsi="Angsana New" w:cs="Angsana New" w:hint="cs"/>
          <w:b/>
          <w:sz w:val="28"/>
          <w:szCs w:val="28"/>
          <w:cs/>
        </w:rPr>
        <w:t>ล้านบาท</w:t>
      </w:r>
    </w:p>
    <w:p w14:paraId="516AC718" w14:textId="0AAE4945" w:rsidR="00286A81" w:rsidRPr="007F4BE0" w:rsidRDefault="00BF0225" w:rsidP="007F2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Theme="majorBidi" w:hAnsiTheme="majorBidi" w:cstheme="majorBidi"/>
          <w:bCs/>
          <w:sz w:val="24"/>
          <w:szCs w:val="24"/>
        </w:rPr>
      </w:pPr>
      <w:r w:rsidRPr="007F4BE0">
        <w:rPr>
          <w:rFonts w:asciiTheme="majorBidi" w:hAnsiTheme="majorBidi" w:cstheme="majorBidi"/>
          <w:b/>
          <w:sz w:val="24"/>
          <w:szCs w:val="24"/>
        </w:rPr>
        <w:lastRenderedPageBreak/>
        <w:t>11</w:t>
      </w:r>
      <w:r w:rsidR="007F27E6" w:rsidRPr="007F4BE0">
        <w:rPr>
          <w:rFonts w:asciiTheme="majorBidi" w:hAnsiTheme="majorBidi" w:cstheme="majorBidi"/>
          <w:bCs/>
          <w:sz w:val="24"/>
          <w:szCs w:val="24"/>
          <w:cs/>
        </w:rPr>
        <w:tab/>
      </w:r>
      <w:r w:rsidR="00972ECF" w:rsidRPr="007F4BE0">
        <w:rPr>
          <w:rFonts w:asciiTheme="majorBidi" w:hAnsiTheme="majorBidi" w:cstheme="majorBidi" w:hint="cs"/>
          <w:bCs/>
          <w:sz w:val="24"/>
          <w:szCs w:val="24"/>
          <w:cs/>
        </w:rPr>
        <w:t>สินทรัพย์</w:t>
      </w:r>
      <w:r w:rsidR="00F75CB0" w:rsidRPr="007F4BE0">
        <w:rPr>
          <w:rFonts w:asciiTheme="majorBidi" w:hAnsiTheme="majorBidi" w:cstheme="majorBidi"/>
          <w:bCs/>
          <w:sz w:val="24"/>
          <w:szCs w:val="24"/>
          <w:cs/>
        </w:rPr>
        <w:t>สิทธิการใช้</w:t>
      </w:r>
    </w:p>
    <w:p w14:paraId="551C28D7" w14:textId="0D20AF74" w:rsidR="00F75CB0" w:rsidRPr="007F4BE0" w:rsidRDefault="00F75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2"/>
          <w:szCs w:val="22"/>
        </w:rPr>
      </w:pPr>
    </w:p>
    <w:p w14:paraId="10B9B1B2" w14:textId="716A3056" w:rsidR="00F75CB0" w:rsidRPr="007F4BE0" w:rsidRDefault="009A0E16" w:rsidP="007F2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7F4BE0">
        <w:rPr>
          <w:rFonts w:asciiTheme="majorBidi" w:hAnsiTheme="majorBidi" w:cstheme="majorBidi"/>
          <w:sz w:val="24"/>
          <w:szCs w:val="24"/>
          <w:cs/>
        </w:rPr>
        <w:tab/>
      </w:r>
      <w:r w:rsidR="00F75CB0" w:rsidRPr="007F4BE0">
        <w:rPr>
          <w:rFonts w:asciiTheme="majorBidi" w:hAnsiTheme="majorBidi" w:cstheme="majorBidi"/>
          <w:sz w:val="24"/>
          <w:szCs w:val="24"/>
          <w:cs/>
        </w:rPr>
        <w:t>รายการเคลื่อนไหวของสินทรัพย์สิทธิการใช้</w:t>
      </w:r>
      <w:r w:rsidR="00201D87" w:rsidRPr="007F4BE0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F75CB0" w:rsidRPr="007F4BE0">
        <w:rPr>
          <w:rFonts w:asciiTheme="majorBidi" w:hAnsiTheme="majorBidi" w:cstheme="majorBidi"/>
          <w:sz w:val="24"/>
          <w:szCs w:val="24"/>
          <w:cs/>
        </w:rPr>
        <w:t>มีดังนี้</w:t>
      </w:r>
    </w:p>
    <w:p w14:paraId="1CBC65DA" w14:textId="029C16B8" w:rsidR="00F75CB0" w:rsidRPr="007F4BE0" w:rsidRDefault="00F75CB0" w:rsidP="00F75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3421" w:type="dxa"/>
        <w:tblInd w:w="5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1"/>
        <w:gridCol w:w="816"/>
        <w:gridCol w:w="266"/>
        <w:gridCol w:w="266"/>
        <w:gridCol w:w="266"/>
        <w:gridCol w:w="266"/>
        <w:gridCol w:w="134"/>
        <w:gridCol w:w="346"/>
        <w:gridCol w:w="1118"/>
        <w:gridCol w:w="266"/>
        <w:gridCol w:w="1331"/>
        <w:gridCol w:w="266"/>
        <w:gridCol w:w="1248"/>
        <w:gridCol w:w="180"/>
        <w:gridCol w:w="1239"/>
        <w:gridCol w:w="21"/>
        <w:gridCol w:w="245"/>
        <w:gridCol w:w="25"/>
        <w:gridCol w:w="1253"/>
        <w:gridCol w:w="7"/>
        <w:gridCol w:w="259"/>
        <w:gridCol w:w="11"/>
        <w:gridCol w:w="1265"/>
        <w:gridCol w:w="6"/>
      </w:tblGrid>
      <w:tr w:rsidR="00F75CB0" w:rsidRPr="007F4BE0" w14:paraId="4603A0FC" w14:textId="77777777" w:rsidTr="00CB700A">
        <w:trPr>
          <w:gridAfter w:val="1"/>
          <w:wAfter w:w="6" w:type="dxa"/>
          <w:trHeight w:val="19"/>
          <w:tblHeader/>
        </w:trPr>
        <w:tc>
          <w:tcPr>
            <w:tcW w:w="2321" w:type="dxa"/>
            <w:shd w:val="clear" w:color="auto" w:fill="auto"/>
            <w:vAlign w:val="bottom"/>
          </w:tcPr>
          <w:p w14:paraId="1B5F1480" w14:textId="77777777" w:rsidR="00F75CB0" w:rsidRPr="007F4BE0" w:rsidRDefault="00F75CB0" w:rsidP="00201D8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29A235DD" w14:textId="77777777" w:rsidR="00F75CB0" w:rsidRPr="007F4BE0" w:rsidRDefault="00F75CB0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747F7F2F" w14:textId="77777777" w:rsidR="00F75CB0" w:rsidRPr="007F4BE0" w:rsidRDefault="00F75CB0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5A3F2249" w14:textId="77777777" w:rsidR="00F75CB0" w:rsidRPr="007F4BE0" w:rsidRDefault="00F75CB0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329D4403" w14:textId="77777777" w:rsidR="00F75CB0" w:rsidRPr="007F4BE0" w:rsidRDefault="00F75CB0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5646E8CD" w14:textId="77777777" w:rsidR="00F75CB0" w:rsidRPr="007F4BE0" w:rsidRDefault="00F75CB0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214" w:type="dxa"/>
            <w:gridSpan w:val="17"/>
          </w:tcPr>
          <w:p w14:paraId="4EF91E13" w14:textId="0BA42146" w:rsidR="00F75CB0" w:rsidRPr="007F4BE0" w:rsidRDefault="00F75CB0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F4BE0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  <w:r w:rsidRPr="007F4BE0">
              <w:rPr>
                <w:rFonts w:asciiTheme="majorBidi" w:hAnsiTheme="majorBidi" w:cstheme="majorBidi"/>
                <w:b/>
                <w:bCs/>
                <w:lang w:val="en-GB" w:bidi="ar-SA"/>
              </w:rPr>
              <w:t xml:space="preserve"> </w:t>
            </w:r>
          </w:p>
        </w:tc>
      </w:tr>
      <w:tr w:rsidR="00F75CB0" w:rsidRPr="007F4BE0" w14:paraId="5CA51C45" w14:textId="77777777" w:rsidTr="00CB700A">
        <w:trPr>
          <w:gridAfter w:val="1"/>
          <w:wAfter w:w="6" w:type="dxa"/>
          <w:trHeight w:val="19"/>
          <w:tblHeader/>
        </w:trPr>
        <w:tc>
          <w:tcPr>
            <w:tcW w:w="2321" w:type="dxa"/>
            <w:shd w:val="clear" w:color="auto" w:fill="auto"/>
            <w:vAlign w:val="bottom"/>
          </w:tcPr>
          <w:p w14:paraId="1443B479" w14:textId="77777777" w:rsidR="00F75CB0" w:rsidRPr="007F4BE0" w:rsidRDefault="00F75CB0" w:rsidP="00201D8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6" w:type="dxa"/>
          </w:tcPr>
          <w:p w14:paraId="21009D17" w14:textId="77777777" w:rsidR="005B352A" w:rsidRPr="007F4BE0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</w:rPr>
            </w:pPr>
          </w:p>
          <w:p w14:paraId="578D404C" w14:textId="77777777" w:rsidR="005B352A" w:rsidRPr="007F4BE0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</w:rPr>
            </w:pPr>
          </w:p>
          <w:p w14:paraId="046F4008" w14:textId="2F9739B2" w:rsidR="00F75CB0" w:rsidRPr="007F4BE0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7F4BE0">
              <w:rPr>
                <w:rFonts w:asciiTheme="majorBidi" w:hAnsiTheme="majorBidi" w:cstheme="majorBidi"/>
                <w:i/>
                <w:iCs/>
                <w:spacing w:val="-8"/>
                <w:cs/>
              </w:rPr>
              <w:t>หมายเหตุ</w:t>
            </w:r>
          </w:p>
        </w:tc>
        <w:tc>
          <w:tcPr>
            <w:tcW w:w="1198" w:type="dxa"/>
            <w:gridSpan w:val="5"/>
            <w:vAlign w:val="bottom"/>
          </w:tcPr>
          <w:p w14:paraId="3AF81D9E" w14:textId="77777777" w:rsidR="00F75CB0" w:rsidRPr="007F4BE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346" w:type="dxa"/>
          </w:tcPr>
          <w:p w14:paraId="5B94FE67" w14:textId="77777777" w:rsidR="00F75CB0" w:rsidRPr="007F4BE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7DF0A49C" w14:textId="77777777" w:rsidR="00F75CB0" w:rsidRPr="007F4BE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  <w:p w14:paraId="13E7E3CB" w14:textId="77777777" w:rsidR="00F75CB0" w:rsidRPr="007F4BE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และส่วนปรับปรุงอาคาร</w:t>
            </w:r>
          </w:p>
        </w:tc>
        <w:tc>
          <w:tcPr>
            <w:tcW w:w="266" w:type="dxa"/>
          </w:tcPr>
          <w:p w14:paraId="421AA49C" w14:textId="77777777" w:rsidR="00F75CB0" w:rsidRPr="007F4BE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14:paraId="43F2FFA3" w14:textId="53E8BDE3" w:rsidR="00F75CB0" w:rsidRPr="007F4BE0" w:rsidRDefault="009E6EA9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66" w:type="dxa"/>
          </w:tcPr>
          <w:p w14:paraId="5493FEFC" w14:textId="77777777" w:rsidR="00F75CB0" w:rsidRPr="007F4BE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14:paraId="35F443A5" w14:textId="77777777" w:rsidR="009E6EA9" w:rsidRPr="007F4BE0" w:rsidRDefault="009E6EA9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อุปกรณ์สำนักงานและ</w:t>
            </w:r>
          </w:p>
          <w:p w14:paraId="2244CCF3" w14:textId="76D3D56C" w:rsidR="00F75CB0" w:rsidRPr="007F4BE0" w:rsidRDefault="009E6EA9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อุปกรณ์อื่น</w:t>
            </w:r>
          </w:p>
        </w:tc>
        <w:tc>
          <w:tcPr>
            <w:tcW w:w="180" w:type="dxa"/>
          </w:tcPr>
          <w:p w14:paraId="5C45D9A5" w14:textId="4313403B" w:rsidR="00F75CB0" w:rsidRPr="007F4BE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EBB6914" w14:textId="77777777" w:rsidR="00F75CB0" w:rsidRPr="007F4BE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เครื่องมือและ</w:t>
            </w:r>
          </w:p>
          <w:p w14:paraId="76BB11CF" w14:textId="77777777" w:rsidR="00F75CB0" w:rsidRPr="007F4BE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อุปกรณ์ที่</w:t>
            </w:r>
          </w:p>
          <w:p w14:paraId="01A7219F" w14:textId="77777777" w:rsidR="00F75CB0" w:rsidRPr="007F4BE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ใช้ในคลังสินค้า</w:t>
            </w:r>
          </w:p>
        </w:tc>
        <w:tc>
          <w:tcPr>
            <w:tcW w:w="270" w:type="dxa"/>
            <w:gridSpan w:val="2"/>
          </w:tcPr>
          <w:p w14:paraId="03C18823" w14:textId="77777777" w:rsidR="00F75CB0" w:rsidRPr="007F4BE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290631C" w14:textId="77777777" w:rsidR="00F75CB0" w:rsidRPr="007F4BE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6836F794" w14:textId="77777777" w:rsidR="00F75CB0" w:rsidRPr="007F4BE0" w:rsidRDefault="00F75CB0" w:rsidP="00201D87">
            <w:pPr>
              <w:pStyle w:val="Pa47"/>
              <w:spacing w:line="300" w:lineRule="exact"/>
              <w:ind w:left="-71" w:right="-10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1FC4D17B" w14:textId="77777777" w:rsidR="00F75CB0" w:rsidRPr="007F4BE0" w:rsidRDefault="00F75CB0" w:rsidP="00201D87">
            <w:pPr>
              <w:pStyle w:val="Pa47"/>
              <w:spacing w:line="300" w:lineRule="exact"/>
              <w:ind w:left="-71" w:right="-10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7F4BE0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</w:tr>
      <w:tr w:rsidR="00F75CB0" w:rsidRPr="007F4BE0" w14:paraId="05C267D3" w14:textId="77777777" w:rsidTr="00CB700A">
        <w:trPr>
          <w:gridAfter w:val="1"/>
          <w:wAfter w:w="6" w:type="dxa"/>
          <w:trHeight w:val="19"/>
          <w:tblHeader/>
        </w:trPr>
        <w:tc>
          <w:tcPr>
            <w:tcW w:w="2321" w:type="dxa"/>
          </w:tcPr>
          <w:p w14:paraId="453A72EF" w14:textId="77777777" w:rsidR="00F75CB0" w:rsidRPr="007F4BE0" w:rsidRDefault="00F75CB0" w:rsidP="00201D87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6" w:type="dxa"/>
          </w:tcPr>
          <w:p w14:paraId="6E581BEE" w14:textId="6124C6CB" w:rsidR="00F75CB0" w:rsidRPr="007F4BE0" w:rsidRDefault="00F75CB0" w:rsidP="00201D87">
            <w:pPr>
              <w:pStyle w:val="acctfourfigures"/>
              <w:tabs>
                <w:tab w:val="clear" w:pos="765"/>
                <w:tab w:val="decimal" w:pos="550"/>
              </w:tabs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</w:tcPr>
          <w:p w14:paraId="11CEF714" w14:textId="77777777" w:rsidR="00F75CB0" w:rsidRPr="007F4BE0" w:rsidRDefault="00F75CB0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4BE9675F" w14:textId="77777777" w:rsidR="00F75CB0" w:rsidRPr="007F4BE0" w:rsidRDefault="00F75CB0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4F30DB5B" w14:textId="77777777" w:rsidR="00F75CB0" w:rsidRPr="007F4BE0" w:rsidRDefault="00F75CB0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205C1DF5" w14:textId="77777777" w:rsidR="00F75CB0" w:rsidRPr="007F4BE0" w:rsidRDefault="00F75CB0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14" w:type="dxa"/>
            <w:gridSpan w:val="17"/>
          </w:tcPr>
          <w:p w14:paraId="453462E3" w14:textId="301FCE0F" w:rsidR="00F75CB0" w:rsidRPr="007F4BE0" w:rsidRDefault="00F75CB0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E6EA9" w:rsidRPr="007F4BE0" w14:paraId="3899CD0B" w14:textId="77777777" w:rsidTr="00CB700A">
        <w:trPr>
          <w:trHeight w:val="19"/>
        </w:trPr>
        <w:tc>
          <w:tcPr>
            <w:tcW w:w="2321" w:type="dxa"/>
          </w:tcPr>
          <w:p w14:paraId="7205982B" w14:textId="4DF390AE" w:rsidR="009E6EA9" w:rsidRPr="007F4BE0" w:rsidRDefault="009E6EA9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ณ วันที่ </w:t>
            </w:r>
            <w:r w:rsidR="00BF0225" w:rsidRPr="007F4BE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7F4BE0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7F4BE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มกราคม </w:t>
            </w:r>
            <w:r w:rsidR="00BF0225" w:rsidRPr="007F4BE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2563</w:t>
            </w:r>
            <w:r w:rsidRPr="007F4BE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6" w:type="dxa"/>
          </w:tcPr>
          <w:p w14:paraId="6106D332" w14:textId="364AB4BC" w:rsidR="009E6EA9" w:rsidRPr="007F4BE0" w:rsidRDefault="00BF0225" w:rsidP="00201D87">
            <w:pPr>
              <w:tabs>
                <w:tab w:val="clear" w:pos="680"/>
                <w:tab w:val="left" w:pos="730"/>
                <w:tab w:val="decimal" w:pos="1181"/>
              </w:tabs>
              <w:spacing w:line="300" w:lineRule="exact"/>
              <w:ind w:right="-7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198" w:type="dxa"/>
            <w:gridSpan w:val="5"/>
          </w:tcPr>
          <w:p w14:paraId="204105E2" w14:textId="18524C34" w:rsidR="009E6EA9" w:rsidRPr="007F4BE0" w:rsidRDefault="00BF0225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E10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154FA" w:rsidRPr="007F4B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E100B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346" w:type="dxa"/>
          </w:tcPr>
          <w:p w14:paraId="798B82B8" w14:textId="77777777" w:rsidR="009E6EA9" w:rsidRPr="007F4BE0" w:rsidRDefault="009E6EA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6877AA3F" w14:textId="612613F2" w:rsidR="009E6EA9" w:rsidRPr="007F4BE0" w:rsidRDefault="00BF0225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739</w:t>
            </w:r>
            <w:r w:rsidR="009E6EA9" w:rsidRPr="007F4B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E100B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266" w:type="dxa"/>
          </w:tcPr>
          <w:p w14:paraId="51CB0F6C" w14:textId="77777777" w:rsidR="009E6EA9" w:rsidRPr="007F4BE0" w:rsidRDefault="009E6EA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14:paraId="1953C0FB" w14:textId="7B71B567" w:rsidR="009E6EA9" w:rsidRPr="007F4BE0" w:rsidRDefault="00BF0225" w:rsidP="00201D87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9E6EA9" w:rsidRPr="007F4B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507</w:t>
            </w:r>
          </w:p>
        </w:tc>
        <w:tc>
          <w:tcPr>
            <w:tcW w:w="266" w:type="dxa"/>
          </w:tcPr>
          <w:p w14:paraId="3F81D459" w14:textId="77777777" w:rsidR="009E6EA9" w:rsidRPr="007F4BE0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12AEA7F6" w14:textId="2FFFD1CF" w:rsidR="009E6EA9" w:rsidRPr="007F4BE0" w:rsidRDefault="00E77CDF" w:rsidP="00201D8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</w:t>
            </w:r>
          </w:p>
        </w:tc>
        <w:tc>
          <w:tcPr>
            <w:tcW w:w="180" w:type="dxa"/>
          </w:tcPr>
          <w:p w14:paraId="72BC2F13" w14:textId="08F60910" w:rsidR="009E6EA9" w:rsidRPr="007F4BE0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</w:tcPr>
          <w:p w14:paraId="6C19B1B4" w14:textId="48CCD66A" w:rsidR="009E6EA9" w:rsidRPr="007F4BE0" w:rsidRDefault="002E100B" w:rsidP="00201D87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C146CB" w:rsidRPr="007F4B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590</w:t>
            </w:r>
          </w:p>
        </w:tc>
        <w:tc>
          <w:tcPr>
            <w:tcW w:w="266" w:type="dxa"/>
            <w:gridSpan w:val="2"/>
          </w:tcPr>
          <w:p w14:paraId="30C327B9" w14:textId="77777777" w:rsidR="009E6EA9" w:rsidRPr="007F4BE0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49D7BC3F" w14:textId="62D370CF" w:rsidR="009E6EA9" w:rsidRPr="007F4BE0" w:rsidRDefault="00E77CDF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548C3" w:rsidRPr="007F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831B1" w:rsidRPr="007F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266" w:type="dxa"/>
            <w:gridSpan w:val="2"/>
          </w:tcPr>
          <w:p w14:paraId="745DA722" w14:textId="77777777" w:rsidR="009E6EA9" w:rsidRPr="007F4BE0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</w:tcPr>
          <w:p w14:paraId="47E1B2EB" w14:textId="69BBF3E6" w:rsidR="009E6EA9" w:rsidRPr="007F4BE0" w:rsidRDefault="00E77CDF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920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</w:p>
        </w:tc>
      </w:tr>
      <w:tr w:rsidR="0070264A" w:rsidRPr="007F4BE0" w14:paraId="7131496E" w14:textId="77777777" w:rsidTr="00885893">
        <w:trPr>
          <w:trHeight w:val="56"/>
        </w:trPr>
        <w:tc>
          <w:tcPr>
            <w:tcW w:w="2321" w:type="dxa"/>
          </w:tcPr>
          <w:p w14:paraId="7F5BF982" w14:textId="77777777" w:rsidR="0070264A" w:rsidRPr="007F4BE0" w:rsidRDefault="0070264A" w:rsidP="00201D8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816" w:type="dxa"/>
          </w:tcPr>
          <w:p w14:paraId="067FDA41" w14:textId="77777777" w:rsidR="0070264A" w:rsidRPr="007F4BE0" w:rsidRDefault="0070264A" w:rsidP="00201D87">
            <w:pPr>
              <w:tabs>
                <w:tab w:val="clear" w:pos="680"/>
                <w:tab w:val="left" w:pos="730"/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5"/>
          </w:tcPr>
          <w:p w14:paraId="71E4A3FC" w14:textId="09F0867D" w:rsidR="0070264A" w:rsidRPr="007F4BE0" w:rsidRDefault="005663B3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6B73F979" w14:textId="77777777" w:rsidR="0070264A" w:rsidRPr="007F4BE0" w:rsidRDefault="0070264A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5B368BC5" w14:textId="708268D7" w:rsidR="0070264A" w:rsidRPr="007F4BE0" w:rsidRDefault="005663B3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E100B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66" w:type="dxa"/>
          </w:tcPr>
          <w:p w14:paraId="569CE54C" w14:textId="77777777" w:rsidR="0070264A" w:rsidRPr="007F4BE0" w:rsidRDefault="0070264A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14:paraId="5C15818E" w14:textId="79CF0C7B" w:rsidR="0070264A" w:rsidRPr="007F4BE0" w:rsidRDefault="005663B3" w:rsidP="00093AFC">
            <w:pPr>
              <w:pStyle w:val="acctfourfigures"/>
              <w:tabs>
                <w:tab w:val="clear" w:pos="765"/>
                <w:tab w:val="decimal" w:pos="78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C3DDF01" w14:textId="77777777" w:rsidR="0070264A" w:rsidRPr="007F4BE0" w:rsidRDefault="0070264A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381F6EE" w14:textId="73EF0B2E" w:rsidR="0070264A" w:rsidRPr="007F4BE0" w:rsidRDefault="002E100B" w:rsidP="00201D8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433</w:t>
            </w:r>
          </w:p>
        </w:tc>
        <w:tc>
          <w:tcPr>
            <w:tcW w:w="180" w:type="dxa"/>
          </w:tcPr>
          <w:p w14:paraId="4CA1126A" w14:textId="516E4F66" w:rsidR="0070264A" w:rsidRPr="007F4BE0" w:rsidRDefault="0070264A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</w:tcPr>
          <w:p w14:paraId="7423A648" w14:textId="71685CC0" w:rsidR="0070264A" w:rsidRPr="007F4BE0" w:rsidRDefault="002E100B" w:rsidP="00176FCE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  <w:r w:rsidR="00176FCE"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215</w:t>
            </w:r>
          </w:p>
        </w:tc>
        <w:tc>
          <w:tcPr>
            <w:tcW w:w="266" w:type="dxa"/>
            <w:gridSpan w:val="2"/>
          </w:tcPr>
          <w:p w14:paraId="16AF1F8E" w14:textId="77777777" w:rsidR="0070264A" w:rsidRPr="007F4BE0" w:rsidRDefault="0070264A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575A46C1" w14:textId="499CFC2B" w:rsidR="0070264A" w:rsidRPr="007F4BE0" w:rsidRDefault="00176FCE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365</w:t>
            </w:r>
          </w:p>
        </w:tc>
        <w:tc>
          <w:tcPr>
            <w:tcW w:w="266" w:type="dxa"/>
            <w:gridSpan w:val="2"/>
          </w:tcPr>
          <w:p w14:paraId="3D592E7C" w14:textId="77777777" w:rsidR="0070264A" w:rsidRPr="007F4BE0" w:rsidRDefault="0070264A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</w:tcPr>
          <w:p w14:paraId="215912C1" w14:textId="5F1AF972" w:rsidR="0070264A" w:rsidRPr="007F4BE0" w:rsidRDefault="002E100B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</w:t>
            </w:r>
            <w:r w:rsidR="005663B3"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356</w:t>
            </w:r>
          </w:p>
        </w:tc>
      </w:tr>
      <w:tr w:rsidR="00237BE2" w:rsidRPr="007F4BE0" w14:paraId="37AF570C" w14:textId="77777777" w:rsidTr="00885893">
        <w:trPr>
          <w:trHeight w:val="56"/>
        </w:trPr>
        <w:tc>
          <w:tcPr>
            <w:tcW w:w="2321" w:type="dxa"/>
          </w:tcPr>
          <w:p w14:paraId="1E31D49A" w14:textId="1CD9F6C5" w:rsidR="00237BE2" w:rsidRPr="007F4BE0" w:rsidRDefault="00237BE2" w:rsidP="00237BE2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โอ</w:t>
            </w:r>
            <w:r w:rsidR="00AF5C0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นไปที่ดิน อาคารและอุปกรณ์</w:t>
            </w:r>
          </w:p>
        </w:tc>
        <w:tc>
          <w:tcPr>
            <w:tcW w:w="816" w:type="dxa"/>
          </w:tcPr>
          <w:p w14:paraId="78B5C86C" w14:textId="77777777" w:rsidR="00237BE2" w:rsidRPr="007F4BE0" w:rsidRDefault="00237BE2" w:rsidP="00237BE2">
            <w:pPr>
              <w:tabs>
                <w:tab w:val="clear" w:pos="680"/>
                <w:tab w:val="left" w:pos="730"/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5"/>
          </w:tcPr>
          <w:p w14:paraId="70D6C514" w14:textId="1B88646A" w:rsidR="00237BE2" w:rsidRPr="007F4BE0" w:rsidRDefault="00237BE2" w:rsidP="0023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7A537531" w14:textId="77777777" w:rsidR="00237BE2" w:rsidRPr="007F4BE0" w:rsidRDefault="00237BE2" w:rsidP="00237BE2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6EC3CC6A" w14:textId="11B36CA8" w:rsidR="00237BE2" w:rsidRPr="007F4BE0" w:rsidRDefault="00237BE2" w:rsidP="0023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885E2D6" w14:textId="77777777" w:rsidR="00237BE2" w:rsidRPr="007F4BE0" w:rsidRDefault="00237BE2" w:rsidP="00237BE2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14:paraId="735C0DF8" w14:textId="7EC867BE" w:rsidR="00237BE2" w:rsidRPr="007F4BE0" w:rsidRDefault="00237BE2" w:rsidP="00237BE2">
            <w:pPr>
              <w:pStyle w:val="acctfourfigures"/>
              <w:tabs>
                <w:tab w:val="clear" w:pos="765"/>
                <w:tab w:val="decimal" w:pos="78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D90E851" w14:textId="77777777" w:rsidR="00237BE2" w:rsidRPr="007F4BE0" w:rsidRDefault="00237BE2" w:rsidP="00237BE2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2B2D43C5" w14:textId="24DB7EB1" w:rsidR="00237BE2" w:rsidRPr="007F4BE0" w:rsidRDefault="00237BE2" w:rsidP="00237BE2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28D95F7" w14:textId="77777777" w:rsidR="00237BE2" w:rsidRPr="007F4BE0" w:rsidRDefault="00237BE2" w:rsidP="00237BE2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</w:tcPr>
          <w:p w14:paraId="0CBEDD74" w14:textId="20B0330C" w:rsidR="00237BE2" w:rsidRPr="007F4BE0" w:rsidRDefault="00237BE2" w:rsidP="00237BE2">
            <w:pPr>
              <w:pStyle w:val="acctfourfigures"/>
              <w:tabs>
                <w:tab w:val="clear" w:pos="765"/>
                <w:tab w:val="decimal" w:pos="71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  <w:gridSpan w:val="2"/>
          </w:tcPr>
          <w:p w14:paraId="114271E1" w14:textId="77777777" w:rsidR="00237BE2" w:rsidRPr="007F4BE0" w:rsidRDefault="00237BE2" w:rsidP="00237BE2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3D177AD4" w14:textId="501D5219" w:rsidR="00237BE2" w:rsidRPr="007F4BE0" w:rsidRDefault="00237BE2" w:rsidP="00237BE2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(9,253)</w:t>
            </w:r>
          </w:p>
        </w:tc>
        <w:tc>
          <w:tcPr>
            <w:tcW w:w="266" w:type="dxa"/>
            <w:gridSpan w:val="2"/>
          </w:tcPr>
          <w:p w14:paraId="48CFE727" w14:textId="77777777" w:rsidR="00237BE2" w:rsidRPr="007F4BE0" w:rsidRDefault="00237BE2" w:rsidP="00237BE2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</w:tcPr>
          <w:p w14:paraId="6AE393F0" w14:textId="280B2F2B" w:rsidR="00237BE2" w:rsidRPr="007F4BE0" w:rsidRDefault="00237BE2" w:rsidP="00237BE2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(9,253)</w:t>
            </w:r>
          </w:p>
        </w:tc>
      </w:tr>
      <w:tr w:rsidR="00237BE2" w:rsidRPr="007F4BE0" w14:paraId="090E7C0F" w14:textId="77777777" w:rsidTr="00CB700A">
        <w:trPr>
          <w:trHeight w:val="19"/>
        </w:trPr>
        <w:tc>
          <w:tcPr>
            <w:tcW w:w="2321" w:type="dxa"/>
          </w:tcPr>
          <w:p w14:paraId="0ADB0091" w14:textId="77777777" w:rsidR="00237BE2" w:rsidRPr="007F4BE0" w:rsidRDefault="00237BE2" w:rsidP="00237BE2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 xml:space="preserve">หัก </w:t>
            </w: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816" w:type="dxa"/>
          </w:tcPr>
          <w:p w14:paraId="0EB17B0B" w14:textId="77777777" w:rsidR="00237BE2" w:rsidRPr="007F4BE0" w:rsidRDefault="00237BE2" w:rsidP="00237BE2">
            <w:pPr>
              <w:tabs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5"/>
            <w:tcBorders>
              <w:bottom w:val="single" w:sz="4" w:space="0" w:color="auto"/>
            </w:tcBorders>
          </w:tcPr>
          <w:p w14:paraId="49CA0998" w14:textId="69EDC447" w:rsidR="00237BE2" w:rsidRPr="007F4BE0" w:rsidRDefault="00237BE2" w:rsidP="0023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(5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282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46" w:type="dxa"/>
          </w:tcPr>
          <w:p w14:paraId="66DEF9B0" w14:textId="77777777" w:rsidR="00237BE2" w:rsidRPr="007F4BE0" w:rsidRDefault="00237BE2" w:rsidP="00237BE2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31DBD3E" w14:textId="41A1A34A" w:rsidR="00237BE2" w:rsidRPr="007F4BE0" w:rsidRDefault="00237BE2" w:rsidP="0023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764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76F1A100" w14:textId="77777777" w:rsidR="00237BE2" w:rsidRPr="007F4BE0" w:rsidRDefault="00237BE2" w:rsidP="00237BE2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2EBA8705" w14:textId="130760DC" w:rsidR="00237BE2" w:rsidRPr="007F4BE0" w:rsidRDefault="00237BE2" w:rsidP="00237BE2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336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66" w:type="dxa"/>
          </w:tcPr>
          <w:p w14:paraId="393F6C82" w14:textId="77777777" w:rsidR="00237BE2" w:rsidRPr="007F4BE0" w:rsidRDefault="00237BE2" w:rsidP="00237BE2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971126E" w14:textId="423E96D9" w:rsidR="00237BE2" w:rsidRPr="007F4BE0" w:rsidRDefault="00237BE2" w:rsidP="00237BE2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13284C7" w14:textId="5BEAEBBD" w:rsidR="00237BE2" w:rsidRPr="007F4BE0" w:rsidRDefault="00237BE2" w:rsidP="00237BE2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08A2E20" w14:textId="73EC8C5D" w:rsidR="00237BE2" w:rsidRPr="007F4BE0" w:rsidRDefault="00237BE2" w:rsidP="00237BE2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298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266" w:type="dxa"/>
            <w:gridSpan w:val="2"/>
          </w:tcPr>
          <w:p w14:paraId="20182BF6" w14:textId="77777777" w:rsidR="00237BE2" w:rsidRPr="007F4BE0" w:rsidRDefault="00237BE2" w:rsidP="00237BE2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5A5B47E5" w14:textId="2A780F0F" w:rsidR="00237BE2" w:rsidRPr="007F4BE0" w:rsidRDefault="00237BE2" w:rsidP="00237BE2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(22,4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93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66" w:type="dxa"/>
            <w:gridSpan w:val="2"/>
          </w:tcPr>
          <w:p w14:paraId="7AE1F9A0" w14:textId="77777777" w:rsidR="00237BE2" w:rsidRPr="007F4BE0" w:rsidRDefault="00237BE2" w:rsidP="00237BE2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4A325C5F" w14:textId="374B2F66" w:rsidR="00237BE2" w:rsidRPr="007F4BE0" w:rsidRDefault="00237BE2" w:rsidP="00237BE2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023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237BE2" w:rsidRPr="007F4BE0" w14:paraId="3CD940BE" w14:textId="77777777" w:rsidTr="00CB700A">
        <w:trPr>
          <w:trHeight w:val="19"/>
        </w:trPr>
        <w:tc>
          <w:tcPr>
            <w:tcW w:w="2321" w:type="dxa"/>
            <w:vAlign w:val="bottom"/>
          </w:tcPr>
          <w:p w14:paraId="0BBA133C" w14:textId="5E564160" w:rsidR="00237BE2" w:rsidRPr="007F4BE0" w:rsidRDefault="00237BE2" w:rsidP="0023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7F4BE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กันยายน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2563</w:t>
            </w:r>
          </w:p>
        </w:tc>
        <w:tc>
          <w:tcPr>
            <w:tcW w:w="816" w:type="dxa"/>
          </w:tcPr>
          <w:p w14:paraId="7C8098B8" w14:textId="77777777" w:rsidR="00237BE2" w:rsidRPr="007F4BE0" w:rsidRDefault="00237BE2" w:rsidP="00237BE2">
            <w:pPr>
              <w:tabs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FC653" w14:textId="72BCC4A1" w:rsidR="00237BE2" w:rsidRPr="007F4BE0" w:rsidRDefault="00237BE2" w:rsidP="0023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</w:t>
            </w: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875</w:t>
            </w:r>
          </w:p>
        </w:tc>
        <w:tc>
          <w:tcPr>
            <w:tcW w:w="346" w:type="dxa"/>
          </w:tcPr>
          <w:p w14:paraId="1718452E" w14:textId="77777777" w:rsidR="00237BE2" w:rsidRPr="007F4BE0" w:rsidRDefault="00237BE2" w:rsidP="00237BE2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2C643" w14:textId="2A06D1BF" w:rsidR="00237BE2" w:rsidRPr="007F4BE0" w:rsidRDefault="00237BE2" w:rsidP="00237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</w:p>
        </w:tc>
        <w:tc>
          <w:tcPr>
            <w:tcW w:w="266" w:type="dxa"/>
          </w:tcPr>
          <w:p w14:paraId="661CB5EE" w14:textId="77777777" w:rsidR="00237BE2" w:rsidRPr="007F4BE0" w:rsidRDefault="00237BE2" w:rsidP="00237BE2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C5123" w14:textId="0EB8BBAE" w:rsidR="00237BE2" w:rsidRPr="007F4BE0" w:rsidRDefault="00237BE2" w:rsidP="00237BE2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</w:t>
            </w:r>
          </w:p>
        </w:tc>
        <w:tc>
          <w:tcPr>
            <w:tcW w:w="266" w:type="dxa"/>
          </w:tcPr>
          <w:p w14:paraId="57352A27" w14:textId="77777777" w:rsidR="00237BE2" w:rsidRPr="007F4BE0" w:rsidRDefault="00237BE2" w:rsidP="00237BE2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BC7DE" w14:textId="7873EB82" w:rsidR="00237BE2" w:rsidRPr="007F4BE0" w:rsidRDefault="00237BE2" w:rsidP="00237BE2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80" w:type="dxa"/>
          </w:tcPr>
          <w:p w14:paraId="2D9EF7AE" w14:textId="51DCB28B" w:rsidR="00237BE2" w:rsidRPr="007F4BE0" w:rsidRDefault="00237BE2" w:rsidP="00237BE2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92A0E" w14:textId="4BD297DA" w:rsidR="00237BE2" w:rsidRPr="007F4BE0" w:rsidRDefault="00237BE2" w:rsidP="00237BE2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</w:t>
            </w:r>
          </w:p>
        </w:tc>
        <w:tc>
          <w:tcPr>
            <w:tcW w:w="266" w:type="dxa"/>
            <w:gridSpan w:val="2"/>
          </w:tcPr>
          <w:p w14:paraId="004F3E25" w14:textId="77777777" w:rsidR="00237BE2" w:rsidRPr="007F4BE0" w:rsidRDefault="00237BE2" w:rsidP="00237BE2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FC9DC" w14:textId="5E19533D" w:rsidR="00237BE2" w:rsidRPr="007F4BE0" w:rsidRDefault="00237BE2" w:rsidP="00237BE2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213,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680</w:t>
            </w:r>
          </w:p>
        </w:tc>
        <w:tc>
          <w:tcPr>
            <w:tcW w:w="266" w:type="dxa"/>
            <w:gridSpan w:val="2"/>
          </w:tcPr>
          <w:p w14:paraId="27BFF483" w14:textId="77777777" w:rsidR="00237BE2" w:rsidRPr="007F4BE0" w:rsidRDefault="00237BE2" w:rsidP="00237BE2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4038F" w14:textId="0CD90FE8" w:rsidR="00237BE2" w:rsidRPr="007F4BE0" w:rsidRDefault="00237BE2" w:rsidP="00237BE2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716</w:t>
            </w:r>
          </w:p>
        </w:tc>
      </w:tr>
    </w:tbl>
    <w:p w14:paraId="39203F00" w14:textId="3C64E2C6" w:rsidR="00F75CB0" w:rsidRPr="007F4BE0" w:rsidRDefault="00F75CB0" w:rsidP="00201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540"/>
        <w:jc w:val="thaiDistribute"/>
        <w:rPr>
          <w:rFonts w:asciiTheme="majorBidi" w:hAnsiTheme="majorBidi" w:cstheme="majorBidi"/>
        </w:rPr>
      </w:pPr>
    </w:p>
    <w:tbl>
      <w:tblPr>
        <w:tblW w:w="13421" w:type="dxa"/>
        <w:tblInd w:w="5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1"/>
        <w:gridCol w:w="816"/>
        <w:gridCol w:w="266"/>
        <w:gridCol w:w="266"/>
        <w:gridCol w:w="266"/>
        <w:gridCol w:w="266"/>
        <w:gridCol w:w="134"/>
        <w:gridCol w:w="346"/>
        <w:gridCol w:w="1118"/>
        <w:gridCol w:w="266"/>
        <w:gridCol w:w="1331"/>
        <w:gridCol w:w="266"/>
        <w:gridCol w:w="1248"/>
        <w:gridCol w:w="180"/>
        <w:gridCol w:w="1239"/>
        <w:gridCol w:w="21"/>
        <w:gridCol w:w="245"/>
        <w:gridCol w:w="25"/>
        <w:gridCol w:w="1253"/>
        <w:gridCol w:w="7"/>
        <w:gridCol w:w="259"/>
        <w:gridCol w:w="11"/>
        <w:gridCol w:w="1265"/>
        <w:gridCol w:w="6"/>
      </w:tblGrid>
      <w:tr w:rsidR="007D4B78" w:rsidRPr="007F4BE0" w14:paraId="6876050A" w14:textId="77777777" w:rsidTr="00CB700A">
        <w:trPr>
          <w:gridAfter w:val="1"/>
          <w:wAfter w:w="6" w:type="dxa"/>
          <w:trHeight w:val="19"/>
          <w:tblHeader/>
        </w:trPr>
        <w:tc>
          <w:tcPr>
            <w:tcW w:w="2321" w:type="dxa"/>
            <w:shd w:val="clear" w:color="auto" w:fill="auto"/>
            <w:vAlign w:val="bottom"/>
          </w:tcPr>
          <w:p w14:paraId="5F551FA8" w14:textId="77777777" w:rsidR="007D4B78" w:rsidRPr="007F4BE0" w:rsidRDefault="007D4B78" w:rsidP="00201D8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5FAC6BBC" w14:textId="77777777" w:rsidR="007D4B78" w:rsidRPr="007F4BE0" w:rsidRDefault="007D4B78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74AE073A" w14:textId="77777777" w:rsidR="007D4B78" w:rsidRPr="007F4BE0" w:rsidRDefault="007D4B78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5358268B" w14:textId="77777777" w:rsidR="007D4B78" w:rsidRPr="007F4BE0" w:rsidRDefault="007D4B78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77CB80AE" w14:textId="77777777" w:rsidR="007D4B78" w:rsidRPr="007F4BE0" w:rsidRDefault="007D4B78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5514796A" w14:textId="77777777" w:rsidR="007D4B78" w:rsidRPr="007F4BE0" w:rsidRDefault="007D4B78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214" w:type="dxa"/>
            <w:gridSpan w:val="17"/>
          </w:tcPr>
          <w:p w14:paraId="0D82A80F" w14:textId="4B9DDC60" w:rsidR="007D4B78" w:rsidRPr="007F4BE0" w:rsidRDefault="007D4B78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F4BE0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  <w:r w:rsidRPr="007F4BE0">
              <w:rPr>
                <w:rFonts w:asciiTheme="majorBidi" w:hAnsiTheme="majorBidi" w:cstheme="majorBidi"/>
                <w:b/>
                <w:bCs/>
                <w:lang w:val="en-GB" w:bidi="ar-SA"/>
              </w:rPr>
              <w:t xml:space="preserve"> </w:t>
            </w:r>
          </w:p>
        </w:tc>
      </w:tr>
      <w:tr w:rsidR="007D4B78" w:rsidRPr="007F4BE0" w14:paraId="45BD19B8" w14:textId="77777777" w:rsidTr="00CB700A">
        <w:trPr>
          <w:gridAfter w:val="1"/>
          <w:wAfter w:w="6" w:type="dxa"/>
          <w:trHeight w:val="19"/>
          <w:tblHeader/>
        </w:trPr>
        <w:tc>
          <w:tcPr>
            <w:tcW w:w="2321" w:type="dxa"/>
            <w:shd w:val="clear" w:color="auto" w:fill="auto"/>
            <w:vAlign w:val="bottom"/>
          </w:tcPr>
          <w:p w14:paraId="12AC3650" w14:textId="77777777" w:rsidR="007D4B78" w:rsidRPr="007F4BE0" w:rsidRDefault="007D4B78" w:rsidP="00201D8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6" w:type="dxa"/>
          </w:tcPr>
          <w:p w14:paraId="742BB1BA" w14:textId="77777777" w:rsidR="005B352A" w:rsidRPr="007F4BE0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</w:rPr>
            </w:pPr>
          </w:p>
          <w:p w14:paraId="0E275B90" w14:textId="77777777" w:rsidR="005B352A" w:rsidRPr="007F4BE0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</w:rPr>
            </w:pPr>
          </w:p>
          <w:p w14:paraId="73AC6131" w14:textId="4B4E1924" w:rsidR="007D4B78" w:rsidRPr="007F4BE0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7F4BE0">
              <w:rPr>
                <w:rFonts w:asciiTheme="majorBidi" w:hAnsiTheme="majorBidi" w:cstheme="majorBidi"/>
                <w:i/>
                <w:iCs/>
                <w:spacing w:val="-8"/>
                <w:cs/>
              </w:rPr>
              <w:t>หมายเหตุ</w:t>
            </w:r>
          </w:p>
        </w:tc>
        <w:tc>
          <w:tcPr>
            <w:tcW w:w="1198" w:type="dxa"/>
            <w:gridSpan w:val="5"/>
            <w:vAlign w:val="bottom"/>
          </w:tcPr>
          <w:p w14:paraId="3719959A" w14:textId="77777777" w:rsidR="007D4B78" w:rsidRPr="007F4BE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346" w:type="dxa"/>
          </w:tcPr>
          <w:p w14:paraId="6B8D1813" w14:textId="77777777" w:rsidR="007D4B78" w:rsidRPr="007F4BE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1EE176A8" w14:textId="77777777" w:rsidR="007D4B78" w:rsidRPr="007F4BE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  <w:p w14:paraId="4A91D848" w14:textId="77777777" w:rsidR="007D4B78" w:rsidRPr="007F4BE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และส่วนปรับปรุงอาคาร</w:t>
            </w:r>
          </w:p>
        </w:tc>
        <w:tc>
          <w:tcPr>
            <w:tcW w:w="266" w:type="dxa"/>
          </w:tcPr>
          <w:p w14:paraId="58232669" w14:textId="77777777" w:rsidR="007D4B78" w:rsidRPr="007F4BE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14:paraId="57856555" w14:textId="77777777" w:rsidR="007D4B78" w:rsidRPr="007F4BE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66" w:type="dxa"/>
          </w:tcPr>
          <w:p w14:paraId="338D49E4" w14:textId="77777777" w:rsidR="007D4B78" w:rsidRPr="007F4BE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14:paraId="4E588BC4" w14:textId="77777777" w:rsidR="007D4B78" w:rsidRPr="007F4BE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อุปกรณ์สำนักงานและ</w:t>
            </w:r>
          </w:p>
          <w:p w14:paraId="35F6B32C" w14:textId="77777777" w:rsidR="007D4B78" w:rsidRPr="007F4BE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อุปกรณ์อื่น</w:t>
            </w:r>
          </w:p>
        </w:tc>
        <w:tc>
          <w:tcPr>
            <w:tcW w:w="180" w:type="dxa"/>
          </w:tcPr>
          <w:p w14:paraId="54447813" w14:textId="77777777" w:rsidR="007D4B78" w:rsidRPr="007F4BE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1BF499E" w14:textId="77777777" w:rsidR="007D4B78" w:rsidRPr="007F4BE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เครื่องมือและ</w:t>
            </w:r>
          </w:p>
          <w:p w14:paraId="02780EA4" w14:textId="77777777" w:rsidR="007D4B78" w:rsidRPr="007F4BE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อุปกรณ์ที่</w:t>
            </w:r>
          </w:p>
          <w:p w14:paraId="52D64DB1" w14:textId="77777777" w:rsidR="007D4B78" w:rsidRPr="007F4BE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ใช้ในคลังสินค้า</w:t>
            </w:r>
          </w:p>
        </w:tc>
        <w:tc>
          <w:tcPr>
            <w:tcW w:w="270" w:type="dxa"/>
            <w:gridSpan w:val="2"/>
          </w:tcPr>
          <w:p w14:paraId="026F6E47" w14:textId="77777777" w:rsidR="007D4B78" w:rsidRPr="007F4BE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7E63E49" w14:textId="77777777" w:rsidR="007D4B78" w:rsidRPr="007F4BE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26F03B9C" w14:textId="77777777" w:rsidR="007D4B78" w:rsidRPr="007F4BE0" w:rsidRDefault="007D4B78" w:rsidP="00201D87">
            <w:pPr>
              <w:pStyle w:val="Pa47"/>
              <w:spacing w:line="300" w:lineRule="exact"/>
              <w:ind w:left="-71" w:right="-10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692B85E9" w14:textId="77777777" w:rsidR="007D4B78" w:rsidRPr="007F4BE0" w:rsidRDefault="007D4B78" w:rsidP="00201D87">
            <w:pPr>
              <w:pStyle w:val="Pa47"/>
              <w:spacing w:line="300" w:lineRule="exact"/>
              <w:ind w:left="-71" w:right="-10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7F4BE0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</w:tr>
      <w:tr w:rsidR="007D4B78" w:rsidRPr="007F4BE0" w14:paraId="44ADE62D" w14:textId="77777777" w:rsidTr="00CB700A">
        <w:trPr>
          <w:gridAfter w:val="1"/>
          <w:wAfter w:w="6" w:type="dxa"/>
          <w:trHeight w:val="19"/>
          <w:tblHeader/>
        </w:trPr>
        <w:tc>
          <w:tcPr>
            <w:tcW w:w="2321" w:type="dxa"/>
          </w:tcPr>
          <w:p w14:paraId="02907061" w14:textId="77777777" w:rsidR="007D4B78" w:rsidRPr="007F4BE0" w:rsidRDefault="007D4B78" w:rsidP="00201D87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6" w:type="dxa"/>
          </w:tcPr>
          <w:p w14:paraId="7A33E61E" w14:textId="4CD33A19" w:rsidR="007D4B78" w:rsidRPr="007F4BE0" w:rsidRDefault="007D4B78" w:rsidP="00201D87">
            <w:pPr>
              <w:pStyle w:val="acctfourfigures"/>
              <w:tabs>
                <w:tab w:val="clear" w:pos="765"/>
                <w:tab w:val="decimal" w:pos="550"/>
              </w:tabs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</w:tcPr>
          <w:p w14:paraId="34100589" w14:textId="77777777" w:rsidR="007D4B78" w:rsidRPr="007F4BE0" w:rsidRDefault="007D4B78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65B13441" w14:textId="77777777" w:rsidR="007D4B78" w:rsidRPr="007F4BE0" w:rsidRDefault="007D4B78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5A2E997F" w14:textId="77777777" w:rsidR="007D4B78" w:rsidRPr="007F4BE0" w:rsidRDefault="007D4B78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48C38EF4" w14:textId="77777777" w:rsidR="007D4B78" w:rsidRPr="007F4BE0" w:rsidRDefault="007D4B78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14" w:type="dxa"/>
            <w:gridSpan w:val="17"/>
          </w:tcPr>
          <w:p w14:paraId="114FFD1C" w14:textId="77777777" w:rsidR="007D4B78" w:rsidRPr="007F4BE0" w:rsidRDefault="007D4B78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83359" w:rsidRPr="007F4BE0" w14:paraId="152CECC3" w14:textId="77777777" w:rsidTr="00CB700A">
        <w:trPr>
          <w:trHeight w:val="19"/>
        </w:trPr>
        <w:tc>
          <w:tcPr>
            <w:tcW w:w="2321" w:type="dxa"/>
          </w:tcPr>
          <w:p w14:paraId="5E641F5E" w14:textId="2CB8F073" w:rsidR="00483359" w:rsidRPr="007F4BE0" w:rsidRDefault="00483359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ณ วันที่ </w:t>
            </w:r>
            <w:r w:rsidR="00BF0225" w:rsidRPr="007F4BE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7F4BE0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7F4BE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มกราคม </w:t>
            </w:r>
            <w:r w:rsidR="00BF0225" w:rsidRPr="007F4BE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2563</w:t>
            </w:r>
          </w:p>
        </w:tc>
        <w:tc>
          <w:tcPr>
            <w:tcW w:w="816" w:type="dxa"/>
          </w:tcPr>
          <w:p w14:paraId="42143CE1" w14:textId="3E0FF06C" w:rsidR="00483359" w:rsidRPr="007F4BE0" w:rsidRDefault="00BF0225" w:rsidP="00201D87">
            <w:pPr>
              <w:tabs>
                <w:tab w:val="clear" w:pos="680"/>
                <w:tab w:val="left" w:pos="730"/>
                <w:tab w:val="decimal" w:pos="1181"/>
              </w:tabs>
              <w:spacing w:line="300" w:lineRule="exact"/>
              <w:ind w:right="-7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198" w:type="dxa"/>
            <w:gridSpan w:val="5"/>
          </w:tcPr>
          <w:p w14:paraId="1D705483" w14:textId="098195C1" w:rsidR="00483359" w:rsidRPr="007F4BE0" w:rsidRDefault="004B7296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7966F815" w14:textId="77777777" w:rsidR="00483359" w:rsidRPr="007F4BE0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7E483D4E" w14:textId="13BD8848" w:rsidR="00483359" w:rsidRPr="007F4BE0" w:rsidRDefault="00BF0225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F8024B" w:rsidRPr="007F4B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E100B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266" w:type="dxa"/>
          </w:tcPr>
          <w:p w14:paraId="3464C6F5" w14:textId="77777777" w:rsidR="00483359" w:rsidRPr="007F4BE0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14:paraId="193174F5" w14:textId="754D3EFF" w:rsidR="00483359" w:rsidRPr="007F4BE0" w:rsidRDefault="00BF0225" w:rsidP="00201D87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5242CE" w:rsidRPr="007F4B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293</w:t>
            </w:r>
          </w:p>
        </w:tc>
        <w:tc>
          <w:tcPr>
            <w:tcW w:w="266" w:type="dxa"/>
          </w:tcPr>
          <w:p w14:paraId="19608737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273002E7" w14:textId="2C403D03" w:rsidR="00483359" w:rsidRPr="007F4BE0" w:rsidRDefault="00BF0225" w:rsidP="00D8441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242CE" w:rsidRPr="007F4B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80" w:type="dxa"/>
          </w:tcPr>
          <w:p w14:paraId="77EC1B0D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</w:tcPr>
          <w:p w14:paraId="37D6B856" w14:textId="2DE30AEF" w:rsidR="00483359" w:rsidRPr="007F4BE0" w:rsidRDefault="002E100B" w:rsidP="00201D87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5242CE" w:rsidRPr="007F4B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045</w:t>
            </w:r>
          </w:p>
        </w:tc>
        <w:tc>
          <w:tcPr>
            <w:tcW w:w="266" w:type="dxa"/>
            <w:gridSpan w:val="2"/>
          </w:tcPr>
          <w:p w14:paraId="436A8366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83FB6D2" w14:textId="47F9DD45" w:rsidR="00483359" w:rsidRPr="007F4BE0" w:rsidRDefault="00BF0225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7A0B42" w:rsidRPr="007F4B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266" w:type="dxa"/>
            <w:gridSpan w:val="2"/>
          </w:tcPr>
          <w:p w14:paraId="6F557D2A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</w:tcPr>
          <w:p w14:paraId="3DAF9D28" w14:textId="66DB3F03" w:rsidR="00483359" w:rsidRPr="007F4BE0" w:rsidRDefault="00BF0225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A0B42" w:rsidRPr="007F4B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</w:p>
        </w:tc>
      </w:tr>
      <w:tr w:rsidR="00483359" w:rsidRPr="007F4BE0" w14:paraId="5A6EAE74" w14:textId="77777777" w:rsidTr="00CB700A">
        <w:trPr>
          <w:trHeight w:val="19"/>
        </w:trPr>
        <w:tc>
          <w:tcPr>
            <w:tcW w:w="2321" w:type="dxa"/>
          </w:tcPr>
          <w:p w14:paraId="7783B786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816" w:type="dxa"/>
          </w:tcPr>
          <w:p w14:paraId="132482D9" w14:textId="77777777" w:rsidR="00483359" w:rsidRPr="007F4BE0" w:rsidRDefault="00483359" w:rsidP="00201D87">
            <w:pPr>
              <w:tabs>
                <w:tab w:val="clear" w:pos="680"/>
                <w:tab w:val="left" w:pos="730"/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5"/>
          </w:tcPr>
          <w:p w14:paraId="7ABC7959" w14:textId="4DD06A51" w:rsidR="00483359" w:rsidRPr="007F4BE0" w:rsidRDefault="00176FCE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2B884637" w14:textId="77777777" w:rsidR="00483359" w:rsidRPr="007F4BE0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25FA81A0" w14:textId="6392F63A" w:rsidR="00483359" w:rsidRPr="007F4BE0" w:rsidRDefault="002E100B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176FCE" w:rsidRPr="007F4B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266" w:type="dxa"/>
          </w:tcPr>
          <w:p w14:paraId="164BA235" w14:textId="77777777" w:rsidR="00483359" w:rsidRPr="007F4BE0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14:paraId="6E9A7EE1" w14:textId="475643B0" w:rsidR="00483359" w:rsidRPr="007F4BE0" w:rsidRDefault="004A5392" w:rsidP="005C0C9E">
            <w:pPr>
              <w:pStyle w:val="acctfourfigures"/>
              <w:tabs>
                <w:tab w:val="clear" w:pos="765"/>
                <w:tab w:val="decimal" w:pos="78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8025D59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4DC3F07B" w14:textId="104A9900" w:rsidR="00483359" w:rsidRPr="007F4BE0" w:rsidRDefault="004A5392" w:rsidP="004A5392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80" w:type="dxa"/>
          </w:tcPr>
          <w:p w14:paraId="70ED6DA8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</w:tcPr>
          <w:p w14:paraId="5F94B11A" w14:textId="186B27DE" w:rsidR="00483359" w:rsidRPr="007F4BE0" w:rsidRDefault="002E100B" w:rsidP="00345C9E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A5392" w:rsidRPr="007F4B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672</w:t>
            </w:r>
          </w:p>
        </w:tc>
        <w:tc>
          <w:tcPr>
            <w:tcW w:w="266" w:type="dxa"/>
            <w:gridSpan w:val="2"/>
          </w:tcPr>
          <w:p w14:paraId="665B2203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5134B8B0" w14:textId="30FB7ED1" w:rsidR="00483359" w:rsidRPr="007F4BE0" w:rsidRDefault="004A5392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8,096</w:t>
            </w:r>
          </w:p>
        </w:tc>
        <w:tc>
          <w:tcPr>
            <w:tcW w:w="266" w:type="dxa"/>
            <w:gridSpan w:val="2"/>
          </w:tcPr>
          <w:p w14:paraId="6E9E0B7B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</w:tcPr>
          <w:p w14:paraId="402B5BD4" w14:textId="3EC948AF" w:rsidR="00483359" w:rsidRPr="007F4BE0" w:rsidRDefault="004A5392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322</w:t>
            </w:r>
          </w:p>
        </w:tc>
      </w:tr>
      <w:tr w:rsidR="00483359" w:rsidRPr="007F4BE0" w14:paraId="130194D4" w14:textId="77777777" w:rsidTr="00CB700A">
        <w:trPr>
          <w:trHeight w:val="19"/>
        </w:trPr>
        <w:tc>
          <w:tcPr>
            <w:tcW w:w="2321" w:type="dxa"/>
          </w:tcPr>
          <w:p w14:paraId="63277B32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 xml:space="preserve">หัก </w:t>
            </w:r>
            <w:r w:rsidRPr="007F4BE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816" w:type="dxa"/>
          </w:tcPr>
          <w:p w14:paraId="7CAE0BF2" w14:textId="77777777" w:rsidR="00483359" w:rsidRPr="007F4BE0" w:rsidRDefault="00483359" w:rsidP="00201D87">
            <w:pPr>
              <w:tabs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5"/>
            <w:tcBorders>
              <w:bottom w:val="single" w:sz="4" w:space="0" w:color="auto"/>
            </w:tcBorders>
          </w:tcPr>
          <w:p w14:paraId="3C0D3A80" w14:textId="4F8B8F39" w:rsidR="00483359" w:rsidRPr="007F4BE0" w:rsidRDefault="00176FCE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628A1671" w14:textId="77777777" w:rsidR="00483359" w:rsidRPr="007F4BE0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668BD400" w14:textId="0E891832" w:rsidR="00483359" w:rsidRPr="007F4BE0" w:rsidRDefault="004A5392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2E100B">
              <w:rPr>
                <w:rFonts w:asciiTheme="majorBidi" w:hAnsiTheme="majorBidi" w:cstheme="majorBidi"/>
                <w:sz w:val="24"/>
                <w:szCs w:val="24"/>
              </w:rPr>
              <w:t>1,297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1D50F3DF" w14:textId="77777777" w:rsidR="00483359" w:rsidRPr="007F4BE0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45A86CC1" w14:textId="7B8D62E4" w:rsidR="00483359" w:rsidRPr="007F4BE0" w:rsidRDefault="004A5392" w:rsidP="00201D87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(2,029)</w:t>
            </w:r>
          </w:p>
        </w:tc>
        <w:tc>
          <w:tcPr>
            <w:tcW w:w="266" w:type="dxa"/>
          </w:tcPr>
          <w:p w14:paraId="69611189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BEAA46A" w14:textId="052099AA" w:rsidR="00483359" w:rsidRPr="007F4BE0" w:rsidRDefault="004A5392" w:rsidP="00D8441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E100B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3B242B7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8B60F8A" w14:textId="4B76C0C0" w:rsidR="00483359" w:rsidRPr="007F4BE0" w:rsidRDefault="004A5392" w:rsidP="00201D87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515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66" w:type="dxa"/>
            <w:gridSpan w:val="2"/>
          </w:tcPr>
          <w:p w14:paraId="2B7F0FA7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4488506F" w14:textId="180512DC" w:rsidR="00483359" w:rsidRPr="007F4BE0" w:rsidRDefault="004A5392" w:rsidP="004A5392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373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66" w:type="dxa"/>
            <w:gridSpan w:val="2"/>
          </w:tcPr>
          <w:p w14:paraId="3C829934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793C226C" w14:textId="320518B9" w:rsidR="00483359" w:rsidRPr="007F4BE0" w:rsidRDefault="004A5392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2E100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714</w:t>
            </w:r>
            <w:r w:rsidRPr="007F4BE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483359" w:rsidRPr="007F4BE0" w14:paraId="4F666B42" w14:textId="77777777" w:rsidTr="00CB700A">
        <w:trPr>
          <w:trHeight w:val="19"/>
        </w:trPr>
        <w:tc>
          <w:tcPr>
            <w:tcW w:w="2321" w:type="dxa"/>
            <w:vAlign w:val="bottom"/>
          </w:tcPr>
          <w:p w14:paraId="3EB74BC7" w14:textId="5C782689" w:rsidR="00483359" w:rsidRPr="007F4BE0" w:rsidRDefault="00483359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305D07"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05D07" w:rsidRPr="007F4B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885893" w:rsidRPr="007F4BE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</w:t>
            </w:r>
            <w:r w:rsidR="00305D07" w:rsidRPr="007F4BE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น</w:t>
            </w:r>
            <w:r w:rsidR="00305D07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2563</w:t>
            </w:r>
          </w:p>
        </w:tc>
        <w:tc>
          <w:tcPr>
            <w:tcW w:w="816" w:type="dxa"/>
          </w:tcPr>
          <w:p w14:paraId="18E2E511" w14:textId="77777777" w:rsidR="00483359" w:rsidRPr="007F4BE0" w:rsidRDefault="00483359" w:rsidP="00201D87">
            <w:pPr>
              <w:tabs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A737F" w14:textId="380269D4" w:rsidR="00483359" w:rsidRPr="007F4BE0" w:rsidRDefault="00176FCE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1BADC36E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F02D6" w14:textId="2A8DD045" w:rsidR="00483359" w:rsidRPr="007F4BE0" w:rsidRDefault="002E100B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 w:rsidR="004A5392"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266" w:type="dxa"/>
          </w:tcPr>
          <w:p w14:paraId="4A8CCE91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D7036" w14:textId="2C15CD21" w:rsidR="00483359" w:rsidRPr="007F4BE0" w:rsidRDefault="004A5392" w:rsidP="00201D87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5,264</w:t>
            </w:r>
          </w:p>
        </w:tc>
        <w:tc>
          <w:tcPr>
            <w:tcW w:w="266" w:type="dxa"/>
          </w:tcPr>
          <w:p w14:paraId="482691CC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41235" w14:textId="60C7CE1F" w:rsidR="00483359" w:rsidRPr="007F4BE0" w:rsidRDefault="004A5392" w:rsidP="00D8441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1,69</w:t>
            </w:r>
            <w:r w:rsidR="002E10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92B3F97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35082" w14:textId="05021DE9" w:rsidR="00483359" w:rsidRPr="007F4BE0" w:rsidRDefault="002E100B" w:rsidP="00201D87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4A5392"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202</w:t>
            </w:r>
          </w:p>
        </w:tc>
        <w:tc>
          <w:tcPr>
            <w:tcW w:w="266" w:type="dxa"/>
            <w:gridSpan w:val="2"/>
          </w:tcPr>
          <w:p w14:paraId="0AA45E1A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ABAE0" w14:textId="1C5057D9" w:rsidR="00483359" w:rsidRPr="007F4BE0" w:rsidRDefault="004A5392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21,0</w:t>
            </w:r>
            <w:r w:rsidR="002E10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266" w:type="dxa"/>
            <w:gridSpan w:val="2"/>
          </w:tcPr>
          <w:p w14:paraId="3C9FFC64" w14:textId="77777777" w:rsidR="00483359" w:rsidRPr="007F4BE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25A13" w14:textId="108CC67C" w:rsidR="00483359" w:rsidRPr="007F4BE0" w:rsidRDefault="004A5392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2E10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E10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668</w:t>
            </w:r>
          </w:p>
        </w:tc>
      </w:tr>
    </w:tbl>
    <w:p w14:paraId="282F96B9" w14:textId="77777777" w:rsidR="009154FA" w:rsidRPr="007F4BE0" w:rsidRDefault="00915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8"/>
          <w:szCs w:val="28"/>
        </w:rPr>
      </w:pPr>
    </w:p>
    <w:p w14:paraId="7F6190A6" w14:textId="1591FB93" w:rsidR="009154FA" w:rsidRPr="007F4BE0" w:rsidRDefault="009154FA" w:rsidP="007F2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 w:cs="Angsana New"/>
          <w:b/>
          <w:sz w:val="24"/>
          <w:szCs w:val="24"/>
          <w:cs/>
        </w:rPr>
      </w:pPr>
      <w:r w:rsidRPr="007F4BE0">
        <w:rPr>
          <w:rFonts w:ascii="Angsana New" w:hAnsi="Angsana New" w:cs="Angsana New" w:hint="cs"/>
          <w:b/>
          <w:sz w:val="24"/>
          <w:szCs w:val="24"/>
          <w:cs/>
        </w:rPr>
        <w:t xml:space="preserve">ณ วันที่ </w:t>
      </w:r>
      <w:r w:rsidR="00305D07" w:rsidRPr="007F4BE0">
        <w:rPr>
          <w:rFonts w:asciiTheme="majorBidi" w:hAnsiTheme="majorBidi" w:cstheme="majorBidi"/>
          <w:sz w:val="24"/>
          <w:szCs w:val="24"/>
        </w:rPr>
        <w:t>30</w:t>
      </w:r>
      <w:r w:rsidR="00305D07" w:rsidRPr="007F4BE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885893" w:rsidRPr="007F4BE0">
        <w:rPr>
          <w:rFonts w:asciiTheme="majorBidi" w:hAnsiTheme="majorBidi" w:cstheme="majorBidi" w:hint="cs"/>
          <w:sz w:val="24"/>
          <w:szCs w:val="24"/>
          <w:cs/>
        </w:rPr>
        <w:t>กันยา</w:t>
      </w:r>
      <w:r w:rsidR="00305D07" w:rsidRPr="007F4BE0">
        <w:rPr>
          <w:rFonts w:asciiTheme="majorBidi" w:hAnsiTheme="majorBidi" w:cstheme="majorBidi" w:hint="cs"/>
          <w:sz w:val="24"/>
          <w:szCs w:val="24"/>
          <w:cs/>
        </w:rPr>
        <w:t>ยน</w:t>
      </w:r>
      <w:r w:rsidR="00305D07" w:rsidRPr="007F4BE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BF0225" w:rsidRPr="007F4BE0">
        <w:rPr>
          <w:rFonts w:ascii="Angsana New" w:hAnsi="Angsana New" w:cs="Angsana New"/>
          <w:bCs/>
          <w:sz w:val="24"/>
          <w:szCs w:val="24"/>
        </w:rPr>
        <w:t>2563</w:t>
      </w:r>
      <w:r w:rsidRPr="007F4BE0">
        <w:rPr>
          <w:rFonts w:ascii="Angsana New" w:hAnsi="Angsana New" w:cs="Angsana New"/>
          <w:b/>
          <w:sz w:val="24"/>
          <w:szCs w:val="24"/>
        </w:rPr>
        <w:t xml:space="preserve"> </w:t>
      </w:r>
      <w:r w:rsidRPr="007F4BE0">
        <w:rPr>
          <w:rFonts w:ascii="Angsana New" w:hAnsi="Angsana New" w:cs="Angsana New" w:hint="cs"/>
          <w:b/>
          <w:sz w:val="24"/>
          <w:szCs w:val="24"/>
          <w:cs/>
        </w:rPr>
        <w:t>กลุ่มบริษัทได้นำสิทธิการเช่าที่ดิน</w:t>
      </w:r>
      <w:r w:rsidR="0082261C" w:rsidRPr="007F4BE0">
        <w:rPr>
          <w:rFonts w:ascii="Angsana New" w:hAnsi="Angsana New" w:cs="Angsana New" w:hint="cs"/>
          <w:b/>
          <w:sz w:val="24"/>
          <w:szCs w:val="24"/>
          <w:cs/>
        </w:rPr>
        <w:t xml:space="preserve">ซึ่งมีมูลค่าตามบัญชีสุทธิ </w:t>
      </w:r>
      <w:r w:rsidR="00B26EC6" w:rsidRPr="007F4BE0">
        <w:rPr>
          <w:rFonts w:asciiTheme="majorBidi" w:hAnsiTheme="majorBidi" w:cstheme="majorBidi"/>
          <w:sz w:val="24"/>
          <w:szCs w:val="24"/>
        </w:rPr>
        <w:t>29.</w:t>
      </w:r>
      <w:r w:rsidR="0043593E">
        <w:rPr>
          <w:rFonts w:asciiTheme="majorBidi" w:hAnsiTheme="majorBidi" w:cstheme="majorBidi"/>
          <w:sz w:val="24"/>
          <w:szCs w:val="24"/>
        </w:rPr>
        <w:t>29</w:t>
      </w:r>
      <w:r w:rsidR="0082261C" w:rsidRPr="007F4BE0">
        <w:rPr>
          <w:rFonts w:ascii="Angsana New" w:hAnsi="Angsana New" w:cs="Angsana New"/>
          <w:b/>
          <w:sz w:val="24"/>
          <w:szCs w:val="24"/>
        </w:rPr>
        <w:t xml:space="preserve"> </w:t>
      </w:r>
      <w:r w:rsidR="0082261C" w:rsidRPr="007F4BE0">
        <w:rPr>
          <w:rFonts w:ascii="Angsana New" w:hAnsi="Angsana New" w:cs="Angsana New" w:hint="cs"/>
          <w:b/>
          <w:sz w:val="24"/>
          <w:szCs w:val="24"/>
          <w:cs/>
        </w:rPr>
        <w:t>ล้านบาท</w:t>
      </w:r>
      <w:r w:rsidR="00E35BBD" w:rsidRPr="007F4BE0">
        <w:rPr>
          <w:rFonts w:ascii="Angsana New" w:hAnsi="Angsana New" w:cs="Angsana New" w:hint="cs"/>
          <w:b/>
          <w:sz w:val="24"/>
          <w:szCs w:val="24"/>
          <w:cs/>
        </w:rPr>
        <w:t xml:space="preserve"> </w:t>
      </w:r>
      <w:r w:rsidR="00E35BBD" w:rsidRPr="007F4BE0">
        <w:rPr>
          <w:rFonts w:ascii="Angsana New" w:hAnsi="Angsana New" w:cs="Angsana New" w:hint="cs"/>
          <w:b/>
          <w:i/>
          <w:iCs/>
          <w:sz w:val="24"/>
          <w:szCs w:val="24"/>
          <w:cs/>
        </w:rPr>
        <w:t>(</w:t>
      </w:r>
      <w:r w:rsidR="00BF0225" w:rsidRPr="007F4BE0">
        <w:rPr>
          <w:rFonts w:ascii="Angsana New" w:hAnsi="Angsana New" w:cs="Angsana New"/>
          <w:bCs/>
          <w:i/>
          <w:iCs/>
          <w:sz w:val="24"/>
          <w:szCs w:val="24"/>
        </w:rPr>
        <w:t>31</w:t>
      </w:r>
      <w:r w:rsidR="00E35BBD" w:rsidRPr="007F4BE0">
        <w:rPr>
          <w:rFonts w:ascii="Angsana New" w:hAnsi="Angsana New" w:cs="Angsana New"/>
          <w:b/>
          <w:i/>
          <w:iCs/>
          <w:sz w:val="24"/>
          <w:szCs w:val="24"/>
        </w:rPr>
        <w:t xml:space="preserve"> </w:t>
      </w:r>
      <w:r w:rsidR="00E35BBD" w:rsidRPr="007F4BE0">
        <w:rPr>
          <w:rFonts w:ascii="Angsana New" w:hAnsi="Angsana New" w:cs="Angsana New" w:hint="cs"/>
          <w:b/>
          <w:i/>
          <w:iCs/>
          <w:sz w:val="24"/>
          <w:szCs w:val="24"/>
          <w:cs/>
        </w:rPr>
        <w:t xml:space="preserve">ธันวาคม </w:t>
      </w:r>
      <w:r w:rsidR="00BF0225" w:rsidRPr="007F4BE0">
        <w:rPr>
          <w:rFonts w:ascii="Angsana New" w:hAnsi="Angsana New" w:cs="Angsana New"/>
          <w:bCs/>
          <w:i/>
          <w:iCs/>
          <w:sz w:val="24"/>
          <w:szCs w:val="24"/>
        </w:rPr>
        <w:t>2562</w:t>
      </w:r>
      <w:r w:rsidR="00E35BBD" w:rsidRPr="007F4BE0">
        <w:rPr>
          <w:rFonts w:ascii="Angsana New" w:hAnsi="Angsana New" w:cs="Angsana New"/>
          <w:bCs/>
          <w:i/>
          <w:iCs/>
          <w:sz w:val="24"/>
          <w:szCs w:val="24"/>
        </w:rPr>
        <w:t>:</w:t>
      </w:r>
      <w:r w:rsidR="00E35BBD" w:rsidRPr="007F4BE0">
        <w:rPr>
          <w:rFonts w:ascii="Angsana New" w:hAnsi="Angsana New" w:cs="Angsana New"/>
          <w:b/>
          <w:i/>
          <w:iCs/>
          <w:sz w:val="24"/>
          <w:szCs w:val="24"/>
        </w:rPr>
        <w:t xml:space="preserve"> </w:t>
      </w:r>
      <w:r w:rsidR="00BF0225" w:rsidRPr="007F4BE0">
        <w:rPr>
          <w:rFonts w:ascii="Angsana New" w:hAnsi="Angsana New" w:cs="Angsana New"/>
          <w:bCs/>
          <w:i/>
          <w:iCs/>
          <w:sz w:val="24"/>
          <w:szCs w:val="24"/>
        </w:rPr>
        <w:t>30</w:t>
      </w:r>
      <w:r w:rsidR="00E35BBD" w:rsidRPr="007F4BE0">
        <w:rPr>
          <w:rFonts w:ascii="Angsana New" w:hAnsi="Angsana New" w:cs="Angsana New"/>
          <w:bCs/>
          <w:i/>
          <w:iCs/>
          <w:sz w:val="24"/>
          <w:szCs w:val="24"/>
        </w:rPr>
        <w:t>.</w:t>
      </w:r>
      <w:r w:rsidR="00BF0225" w:rsidRPr="007F4BE0">
        <w:rPr>
          <w:rFonts w:ascii="Angsana New" w:hAnsi="Angsana New" w:cs="Angsana New"/>
          <w:bCs/>
          <w:i/>
          <w:iCs/>
          <w:sz w:val="24"/>
          <w:szCs w:val="24"/>
        </w:rPr>
        <w:t>62</w:t>
      </w:r>
      <w:r w:rsidR="00E35BBD" w:rsidRPr="007F4BE0">
        <w:rPr>
          <w:rFonts w:ascii="Angsana New" w:hAnsi="Angsana New" w:cs="Angsana New"/>
          <w:b/>
          <w:i/>
          <w:iCs/>
          <w:sz w:val="24"/>
          <w:szCs w:val="24"/>
        </w:rPr>
        <w:t xml:space="preserve"> </w:t>
      </w:r>
      <w:r w:rsidR="00E35BBD" w:rsidRPr="007F4BE0">
        <w:rPr>
          <w:rFonts w:ascii="Angsana New" w:hAnsi="Angsana New" w:cs="Angsana New" w:hint="cs"/>
          <w:b/>
          <w:i/>
          <w:iCs/>
          <w:sz w:val="24"/>
          <w:szCs w:val="24"/>
          <w:cs/>
        </w:rPr>
        <w:t>ล้านบาท)</w:t>
      </w:r>
      <w:r w:rsidR="00561524" w:rsidRPr="007F4BE0">
        <w:rPr>
          <w:rFonts w:ascii="Angsana New" w:hAnsi="Angsana New" w:cs="Angsana New" w:hint="cs"/>
          <w:b/>
          <w:i/>
          <w:iCs/>
          <w:sz w:val="24"/>
          <w:szCs w:val="24"/>
          <w:cs/>
        </w:rPr>
        <w:t xml:space="preserve"> </w:t>
      </w:r>
      <w:r w:rsidR="007D4894" w:rsidRPr="007F4BE0">
        <w:rPr>
          <w:rFonts w:ascii="Angsana New" w:hAnsi="Angsana New" w:cs="Angsana New" w:hint="cs"/>
          <w:b/>
          <w:sz w:val="24"/>
          <w:szCs w:val="24"/>
          <w:cs/>
        </w:rPr>
        <w:t>เป็นสินทรัพย์ค้ำประกันวงเงินสินเชื่อที่ได้รับจากสถาบันการเงิน</w:t>
      </w:r>
      <w:r w:rsidRPr="007F4BE0">
        <w:rPr>
          <w:rFonts w:ascii="Angsana New" w:hAnsi="Angsana New" w:cs="Angsana New" w:hint="cs"/>
          <w:b/>
          <w:sz w:val="24"/>
          <w:szCs w:val="24"/>
          <w:cs/>
        </w:rPr>
        <w:t xml:space="preserve"> </w:t>
      </w:r>
    </w:p>
    <w:p w14:paraId="5886EE9A" w14:textId="5CF721AB" w:rsidR="009154FA" w:rsidRPr="007F4BE0" w:rsidRDefault="00915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8"/>
          <w:szCs w:val="28"/>
          <w:cs/>
        </w:rPr>
        <w:sectPr w:rsidR="009154FA" w:rsidRPr="007F4BE0" w:rsidSect="00C75749">
          <w:head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112AD80" w14:textId="37C96409" w:rsidR="00AD4318" w:rsidRPr="007F4BE0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F4BE0">
        <w:rPr>
          <w:rFonts w:asciiTheme="majorBidi" w:hAnsiTheme="majorBidi" w:cstheme="majorBidi" w:hint="cs"/>
          <w:b/>
          <w:bCs/>
          <w:sz w:val="28"/>
          <w:szCs w:val="28"/>
        </w:rPr>
        <w:lastRenderedPageBreak/>
        <w:t>12</w:t>
      </w:r>
      <w:r w:rsidR="00E7251A" w:rsidRPr="007F4BE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AD4318" w:rsidRPr="007F4BE0">
        <w:rPr>
          <w:rFonts w:asciiTheme="majorBidi" w:hAnsiTheme="majorBidi" w:cstheme="majorBidi"/>
          <w:b/>
          <w:bCs/>
          <w:sz w:val="28"/>
          <w:szCs w:val="28"/>
          <w:cs/>
        </w:rPr>
        <w:t>ค่าความนิยม</w:t>
      </w:r>
    </w:p>
    <w:p w14:paraId="7B612263" w14:textId="58713CFB" w:rsidR="0025022B" w:rsidRPr="007F4BE0" w:rsidRDefault="0025022B" w:rsidP="0025022B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52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739"/>
        <w:gridCol w:w="1256"/>
        <w:gridCol w:w="292"/>
        <w:gridCol w:w="1240"/>
      </w:tblGrid>
      <w:tr w:rsidR="0025022B" w:rsidRPr="007F4BE0" w14:paraId="76066B4E" w14:textId="77777777" w:rsidTr="002A7271">
        <w:trPr>
          <w:trHeight w:val="401"/>
        </w:trPr>
        <w:tc>
          <w:tcPr>
            <w:tcW w:w="3537" w:type="pct"/>
          </w:tcPr>
          <w:p w14:paraId="476698AE" w14:textId="77777777" w:rsidR="0025022B" w:rsidRPr="007F4BE0" w:rsidRDefault="0025022B" w:rsidP="0088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3" w:type="pct"/>
            <w:gridSpan w:val="3"/>
          </w:tcPr>
          <w:p w14:paraId="45FC2AE5" w14:textId="77777777" w:rsidR="0025022B" w:rsidRPr="007F4BE0" w:rsidRDefault="0025022B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5022B" w:rsidRPr="007F4BE0" w14:paraId="6D337CA7" w14:textId="77777777" w:rsidTr="00885893">
        <w:trPr>
          <w:trHeight w:val="56"/>
        </w:trPr>
        <w:tc>
          <w:tcPr>
            <w:tcW w:w="3537" w:type="pct"/>
          </w:tcPr>
          <w:p w14:paraId="6F4F808D" w14:textId="5FC27D0F" w:rsidR="0025022B" w:rsidRPr="007F4BE0" w:rsidRDefault="0025022B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" w:type="pct"/>
          </w:tcPr>
          <w:p w14:paraId="58038CBE" w14:textId="01CE43A9" w:rsidR="0025022B" w:rsidRPr="007F4BE0" w:rsidRDefault="00BF0225" w:rsidP="0088589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pct"/>
          </w:tcPr>
          <w:p w14:paraId="1B3B480A" w14:textId="77777777" w:rsidR="0025022B" w:rsidRPr="007F4BE0" w:rsidRDefault="0025022B" w:rsidP="0088589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</w:tcPr>
          <w:p w14:paraId="4C477A81" w14:textId="4A0D1F8D" w:rsidR="0025022B" w:rsidRPr="007F4BE0" w:rsidRDefault="00BF0225" w:rsidP="0088589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25022B" w:rsidRPr="007F4BE0" w14:paraId="06FE743F" w14:textId="77777777" w:rsidTr="00885893">
        <w:trPr>
          <w:trHeight w:val="56"/>
        </w:trPr>
        <w:tc>
          <w:tcPr>
            <w:tcW w:w="3537" w:type="pct"/>
          </w:tcPr>
          <w:p w14:paraId="6B42120B" w14:textId="77777777" w:rsidR="0025022B" w:rsidRPr="007F4BE0" w:rsidRDefault="0025022B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pct"/>
            <w:gridSpan w:val="3"/>
          </w:tcPr>
          <w:p w14:paraId="60BB281B" w14:textId="77777777" w:rsidR="0025022B" w:rsidRPr="007F4BE0" w:rsidRDefault="0025022B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022B" w:rsidRPr="007F4BE0" w14:paraId="3F685F74" w14:textId="77777777" w:rsidTr="002A7271">
        <w:trPr>
          <w:trHeight w:val="412"/>
        </w:trPr>
        <w:tc>
          <w:tcPr>
            <w:tcW w:w="3537" w:type="pct"/>
          </w:tcPr>
          <w:p w14:paraId="6ABE3F98" w14:textId="77777777" w:rsidR="0025022B" w:rsidRPr="007F4BE0" w:rsidRDefault="0025022B" w:rsidP="0088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59" w:type="pct"/>
          </w:tcPr>
          <w:p w14:paraId="1F9A9897" w14:textId="77777777" w:rsidR="0025022B" w:rsidRPr="007F4BE0" w:rsidRDefault="0025022B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08DCA1B1" w14:textId="77777777" w:rsidR="0025022B" w:rsidRPr="007F4BE0" w:rsidRDefault="0025022B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1333A5B2" w14:textId="77777777" w:rsidR="0025022B" w:rsidRPr="007F4BE0" w:rsidRDefault="0025022B" w:rsidP="0088589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87BE5" w:rsidRPr="007F4BE0" w14:paraId="7AA3F773" w14:textId="77777777" w:rsidTr="002A7271">
        <w:trPr>
          <w:trHeight w:val="401"/>
        </w:trPr>
        <w:tc>
          <w:tcPr>
            <w:tcW w:w="3537" w:type="pct"/>
          </w:tcPr>
          <w:p w14:paraId="045EC1C0" w14:textId="380E026F" w:rsidR="00487BE5" w:rsidRPr="007F4BE0" w:rsidRDefault="00487BE5" w:rsidP="0088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59" w:type="pct"/>
          </w:tcPr>
          <w:p w14:paraId="423B8930" w14:textId="0A8F61B9" w:rsidR="00487BE5" w:rsidRPr="007F4BE0" w:rsidRDefault="00487BE5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92,902</w:t>
            </w:r>
          </w:p>
        </w:tc>
        <w:tc>
          <w:tcPr>
            <w:tcW w:w="153" w:type="pct"/>
          </w:tcPr>
          <w:p w14:paraId="010AD740" w14:textId="77777777" w:rsidR="00487BE5" w:rsidRPr="007F4BE0" w:rsidRDefault="00487BE5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</w:tcPr>
          <w:p w14:paraId="17F05971" w14:textId="7FCBD0B0" w:rsidR="00487BE5" w:rsidRPr="007F4BE0" w:rsidRDefault="00487BE5" w:rsidP="00885893">
            <w:pPr>
              <w:pStyle w:val="3"/>
              <w:tabs>
                <w:tab w:val="clear" w:pos="360"/>
                <w:tab w:val="clear" w:pos="720"/>
                <w:tab w:val="decimal" w:pos="86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113,523</w:t>
            </w:r>
          </w:p>
        </w:tc>
      </w:tr>
      <w:tr w:rsidR="00487BE5" w:rsidRPr="007F4BE0" w14:paraId="0DF6D045" w14:textId="77777777" w:rsidTr="002A7271">
        <w:trPr>
          <w:trHeight w:val="389"/>
        </w:trPr>
        <w:tc>
          <w:tcPr>
            <w:tcW w:w="3537" w:type="pct"/>
          </w:tcPr>
          <w:p w14:paraId="0EFC6D48" w14:textId="1ACBED79" w:rsidR="00487BE5" w:rsidRPr="007F4BE0" w:rsidRDefault="00487BE5" w:rsidP="0088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659" w:type="pct"/>
          </w:tcPr>
          <w:p w14:paraId="04F929AB" w14:textId="0C347A94" w:rsidR="00487BE5" w:rsidRPr="007F4BE0" w:rsidRDefault="00487BE5" w:rsidP="00885893">
            <w:pPr>
              <w:pStyle w:val="3"/>
              <w:tabs>
                <w:tab w:val="clear" w:pos="360"/>
                <w:tab w:val="clear" w:pos="720"/>
                <w:tab w:val="decimal" w:pos="77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</w:tcPr>
          <w:p w14:paraId="65C035AC" w14:textId="77777777" w:rsidR="00487BE5" w:rsidRPr="007F4BE0" w:rsidRDefault="00487BE5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19D7FC4D" w14:textId="3D02AE01" w:rsidR="00487BE5" w:rsidRPr="007F4BE0" w:rsidRDefault="00487BE5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BE5" w:rsidRPr="007F4BE0" w14:paraId="7EFA35F5" w14:textId="77777777" w:rsidTr="002A7271">
        <w:trPr>
          <w:trHeight w:val="401"/>
        </w:trPr>
        <w:tc>
          <w:tcPr>
            <w:tcW w:w="3537" w:type="pct"/>
          </w:tcPr>
          <w:p w14:paraId="7549F232" w14:textId="79437F45" w:rsidR="00487BE5" w:rsidRPr="007F4BE0" w:rsidRDefault="00487BE5" w:rsidP="0088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ของบริษัทย่อยในต่างประเทศ</w:t>
            </w:r>
          </w:p>
        </w:tc>
        <w:tc>
          <w:tcPr>
            <w:tcW w:w="659" w:type="pct"/>
          </w:tcPr>
          <w:p w14:paraId="30DD5915" w14:textId="56E04C47" w:rsidR="00487BE5" w:rsidRPr="007F4BE0" w:rsidRDefault="00C862D9" w:rsidP="00885893">
            <w:pPr>
              <w:pStyle w:val="3"/>
              <w:tabs>
                <w:tab w:val="clear" w:pos="360"/>
                <w:tab w:val="clear" w:pos="720"/>
                <w:tab w:val="decimal" w:pos="716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</w:tcPr>
          <w:p w14:paraId="36AF4A47" w14:textId="77777777" w:rsidR="00487BE5" w:rsidRPr="007F4BE0" w:rsidRDefault="00487BE5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7DC162DA" w14:textId="1437D568" w:rsidR="00487BE5" w:rsidRPr="007F4BE0" w:rsidRDefault="00C862D9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2A7271" w:rsidRPr="007F4BE0" w14:paraId="3D2A92E0" w14:textId="77777777" w:rsidTr="002A7271">
        <w:trPr>
          <w:trHeight w:val="401"/>
        </w:trPr>
        <w:tc>
          <w:tcPr>
            <w:tcW w:w="3537" w:type="pct"/>
          </w:tcPr>
          <w:p w14:paraId="1C0B34D8" w14:textId="0971D34C" w:rsidR="002A7271" w:rsidRPr="007F4BE0" w:rsidRDefault="002A7271" w:rsidP="0088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ลดลงจากการขายธุรกิจ</w:t>
            </w:r>
          </w:p>
        </w:tc>
        <w:tc>
          <w:tcPr>
            <w:tcW w:w="659" w:type="pct"/>
          </w:tcPr>
          <w:p w14:paraId="74F6FF62" w14:textId="75DB34C1" w:rsidR="002A7271" w:rsidRPr="007F4BE0" w:rsidRDefault="00C862D9" w:rsidP="00885893">
            <w:pPr>
              <w:pStyle w:val="3"/>
              <w:tabs>
                <w:tab w:val="clear" w:pos="360"/>
                <w:tab w:val="clear" w:pos="720"/>
                <w:tab w:val="decimal" w:pos="716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</w:tcPr>
          <w:p w14:paraId="42B0464A" w14:textId="77777777" w:rsidR="002A7271" w:rsidRPr="007F4BE0" w:rsidRDefault="002A7271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7F85701A" w14:textId="1DB074F2" w:rsidR="002A7271" w:rsidRPr="007F4BE0" w:rsidRDefault="00C862D9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(20,666)</w:t>
            </w:r>
          </w:p>
        </w:tc>
      </w:tr>
      <w:tr w:rsidR="002A7271" w:rsidRPr="007F4BE0" w14:paraId="41E5F6EB" w14:textId="77777777" w:rsidTr="002A7271">
        <w:trPr>
          <w:trHeight w:val="401"/>
        </w:trPr>
        <w:tc>
          <w:tcPr>
            <w:tcW w:w="3537" w:type="pct"/>
          </w:tcPr>
          <w:p w14:paraId="6ED96526" w14:textId="0548E35E" w:rsidR="002A7271" w:rsidRPr="007F4BE0" w:rsidRDefault="002A7271" w:rsidP="00885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85893"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ยน 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250A603D" w14:textId="61C17CDE" w:rsidR="002A7271" w:rsidRPr="007F4BE0" w:rsidRDefault="00C862D9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92,902</w:t>
            </w:r>
          </w:p>
        </w:tc>
        <w:tc>
          <w:tcPr>
            <w:tcW w:w="153" w:type="pct"/>
          </w:tcPr>
          <w:p w14:paraId="1A1ABA56" w14:textId="77777777" w:rsidR="002A7271" w:rsidRPr="007F4BE0" w:rsidRDefault="002A7271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0E6B353C" w14:textId="15831B78" w:rsidR="002A7271" w:rsidRPr="007F4BE0" w:rsidRDefault="00C862D9" w:rsidP="00885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92,902</w:t>
            </w:r>
          </w:p>
        </w:tc>
      </w:tr>
    </w:tbl>
    <w:p w14:paraId="645BE1AF" w14:textId="453551DC" w:rsidR="00BD7B09" w:rsidRPr="007F4BE0" w:rsidRDefault="00BD7B09" w:rsidP="00250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DEF75B7" w14:textId="2171CEEC" w:rsidR="00516892" w:rsidRPr="007F4BE0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F4BE0">
        <w:rPr>
          <w:rFonts w:asciiTheme="majorBidi" w:hAnsiTheme="majorBidi" w:cstheme="majorBidi" w:hint="cs"/>
          <w:b/>
          <w:bCs/>
          <w:sz w:val="28"/>
          <w:szCs w:val="28"/>
        </w:rPr>
        <w:t>13</w:t>
      </w:r>
      <w:r w:rsidR="00E7251A" w:rsidRPr="007F4BE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030C23" w:rsidRPr="007F4BE0">
        <w:rPr>
          <w:rFonts w:asciiTheme="majorBidi" w:hAnsiTheme="majorBidi" w:cstheme="majorBidi" w:hint="cs"/>
          <w:b/>
          <w:bCs/>
          <w:sz w:val="28"/>
          <w:szCs w:val="28"/>
          <w:cs/>
        </w:rPr>
        <w:t>หนี้สินที่มีภาระดอกเบี้ย</w:t>
      </w:r>
    </w:p>
    <w:p w14:paraId="10FBB57B" w14:textId="77777777" w:rsidR="00684F1C" w:rsidRPr="007F4BE0" w:rsidRDefault="00684F1C" w:rsidP="00684F1C">
      <w:pPr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Style w:val="TableGrid"/>
        <w:tblW w:w="95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3"/>
        <w:gridCol w:w="760"/>
        <w:gridCol w:w="1006"/>
        <w:gridCol w:w="261"/>
        <w:gridCol w:w="1006"/>
        <w:gridCol w:w="261"/>
        <w:gridCol w:w="896"/>
        <w:gridCol w:w="261"/>
        <w:gridCol w:w="1006"/>
        <w:gridCol w:w="261"/>
        <w:gridCol w:w="1006"/>
        <w:gridCol w:w="233"/>
        <w:gridCol w:w="881"/>
      </w:tblGrid>
      <w:tr w:rsidR="00684F1C" w:rsidRPr="007F4BE0" w14:paraId="188843A9" w14:textId="77777777" w:rsidTr="0093391C">
        <w:tc>
          <w:tcPr>
            <w:tcW w:w="1703" w:type="dxa"/>
          </w:tcPr>
          <w:p w14:paraId="236DF4FF" w14:textId="231D9022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bookmarkStart w:id="9" w:name="_Hlk36023551"/>
          </w:p>
        </w:tc>
        <w:tc>
          <w:tcPr>
            <w:tcW w:w="760" w:type="dxa"/>
          </w:tcPr>
          <w:p w14:paraId="4C5C8EC9" w14:textId="77777777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7078" w:type="dxa"/>
            <w:gridSpan w:val="11"/>
          </w:tcPr>
          <w:p w14:paraId="15DE9F0C" w14:textId="0CCAD9F4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84F1C" w:rsidRPr="007F4BE0" w14:paraId="40C81ABC" w14:textId="77777777" w:rsidTr="0093391C">
        <w:tc>
          <w:tcPr>
            <w:tcW w:w="1703" w:type="dxa"/>
          </w:tcPr>
          <w:p w14:paraId="3E987BFE" w14:textId="77777777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AD991B1" w14:textId="77777777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0" w:type="dxa"/>
            <w:gridSpan w:val="5"/>
          </w:tcPr>
          <w:p w14:paraId="07B72C04" w14:textId="1EFA7405" w:rsidR="00684F1C" w:rsidRPr="007F4BE0" w:rsidRDefault="00794C37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05D07" w:rsidRPr="007F4BE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05D07"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85893"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305D07"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 w:rsidR="00305D07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1" w:type="dxa"/>
          </w:tcPr>
          <w:p w14:paraId="19203A8C" w14:textId="77777777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87" w:type="dxa"/>
            <w:gridSpan w:val="5"/>
          </w:tcPr>
          <w:p w14:paraId="0472BCF8" w14:textId="712F1D27" w:rsidR="00684F1C" w:rsidRPr="007F4BE0" w:rsidRDefault="00794C37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BF0225" w:rsidRPr="007F4BE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684F1C" w:rsidRPr="007F4BE0" w14:paraId="178B3A91" w14:textId="77777777" w:rsidTr="0093391C">
        <w:tc>
          <w:tcPr>
            <w:tcW w:w="1703" w:type="dxa"/>
          </w:tcPr>
          <w:p w14:paraId="57B67151" w14:textId="0733A2CA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D261429" w14:textId="763ADB31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6" w:type="dxa"/>
            <w:vAlign w:val="bottom"/>
          </w:tcPr>
          <w:p w14:paraId="08E0134F" w14:textId="77777777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1" w:type="dxa"/>
            <w:vAlign w:val="bottom"/>
          </w:tcPr>
          <w:p w14:paraId="175169D6" w14:textId="77777777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955E9B2" w14:textId="77777777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1" w:type="dxa"/>
            <w:vAlign w:val="bottom"/>
          </w:tcPr>
          <w:p w14:paraId="5FF318EB" w14:textId="77777777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C0FE59D" w14:textId="77777777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1" w:type="dxa"/>
            <w:vAlign w:val="center"/>
          </w:tcPr>
          <w:p w14:paraId="58E85D46" w14:textId="77777777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54F2AD5" w14:textId="77777777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1" w:type="dxa"/>
            <w:vAlign w:val="bottom"/>
          </w:tcPr>
          <w:p w14:paraId="292B1681" w14:textId="77777777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50B26A1" w14:textId="77777777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47D5F18A" w14:textId="77777777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75A00921" w14:textId="77777777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84F1C" w:rsidRPr="007F4BE0" w14:paraId="1D16F04F" w14:textId="77777777" w:rsidTr="0093391C">
        <w:tc>
          <w:tcPr>
            <w:tcW w:w="1703" w:type="dxa"/>
          </w:tcPr>
          <w:p w14:paraId="53527EA7" w14:textId="77777777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ED1AC6E" w14:textId="7D616F1C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</w:p>
        </w:tc>
        <w:tc>
          <w:tcPr>
            <w:tcW w:w="7078" w:type="dxa"/>
            <w:gridSpan w:val="11"/>
            <w:vAlign w:val="bottom"/>
          </w:tcPr>
          <w:p w14:paraId="6CD0B0AE" w14:textId="1B45E295" w:rsidR="00684F1C" w:rsidRPr="007F4BE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160632" w:rsidRPr="007F4BE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0E0ED2" w:rsidRPr="007F4BE0" w14:paraId="2457D00F" w14:textId="77777777" w:rsidTr="0093391C">
        <w:tc>
          <w:tcPr>
            <w:tcW w:w="1703" w:type="dxa"/>
          </w:tcPr>
          <w:p w14:paraId="2962484B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  <w:p w14:paraId="185F8DF3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และเงินกู้ยืมระยะสั้น</w:t>
            </w:r>
          </w:p>
          <w:p w14:paraId="140DCC29" w14:textId="2D6355EB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60" w:type="dxa"/>
          </w:tcPr>
          <w:p w14:paraId="705E02FB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1A538F7" w14:textId="26FC9D00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131,696</w:t>
            </w:r>
          </w:p>
        </w:tc>
        <w:tc>
          <w:tcPr>
            <w:tcW w:w="261" w:type="dxa"/>
            <w:vAlign w:val="bottom"/>
          </w:tcPr>
          <w:p w14:paraId="1A873738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05E30DD" w14:textId="441FD66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314,139</w:t>
            </w:r>
          </w:p>
        </w:tc>
        <w:tc>
          <w:tcPr>
            <w:tcW w:w="261" w:type="dxa"/>
            <w:vAlign w:val="bottom"/>
          </w:tcPr>
          <w:p w14:paraId="4885801A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4903BEA" w14:textId="661B3E50" w:rsidR="000E0ED2" w:rsidRPr="007F4BE0" w:rsidRDefault="0017353F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0E0ED2" w:rsidRPr="007F4BE0">
              <w:rPr>
                <w:rFonts w:asciiTheme="majorBidi" w:hAnsiTheme="majorBidi" w:cstheme="majorBidi"/>
                <w:sz w:val="24"/>
                <w:szCs w:val="24"/>
              </w:rPr>
              <w:t>5,835</w:t>
            </w:r>
          </w:p>
        </w:tc>
        <w:tc>
          <w:tcPr>
            <w:tcW w:w="261" w:type="dxa"/>
            <w:vAlign w:val="bottom"/>
          </w:tcPr>
          <w:p w14:paraId="6C574B02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BE5851C" w14:textId="328DC39B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172,367</w:t>
            </w:r>
          </w:p>
        </w:tc>
        <w:tc>
          <w:tcPr>
            <w:tcW w:w="261" w:type="dxa"/>
            <w:vAlign w:val="bottom"/>
          </w:tcPr>
          <w:p w14:paraId="5F3066E6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EE87CC4" w14:textId="282EB0B4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900,689</w:t>
            </w:r>
          </w:p>
        </w:tc>
        <w:tc>
          <w:tcPr>
            <w:tcW w:w="233" w:type="dxa"/>
            <w:vAlign w:val="bottom"/>
          </w:tcPr>
          <w:p w14:paraId="180744AC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69E22950" w14:textId="35580D0A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1,073,056</w:t>
            </w:r>
          </w:p>
        </w:tc>
      </w:tr>
      <w:tr w:rsidR="000E0ED2" w:rsidRPr="007F4BE0" w14:paraId="061CA83D" w14:textId="77777777" w:rsidTr="0093391C">
        <w:tc>
          <w:tcPr>
            <w:tcW w:w="1703" w:type="dxa"/>
          </w:tcPr>
          <w:p w14:paraId="2EC00ADF" w14:textId="6902E243" w:rsidR="000E0ED2" w:rsidRPr="007F4BE0" w:rsidRDefault="000E0ED2" w:rsidP="000E0ED2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760" w:type="dxa"/>
          </w:tcPr>
          <w:p w14:paraId="186DEC53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C0FE16D" w14:textId="4D16B8D5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1847F20F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B1DECAA" w14:textId="7BBDA023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386,000</w:t>
            </w:r>
          </w:p>
        </w:tc>
        <w:tc>
          <w:tcPr>
            <w:tcW w:w="261" w:type="dxa"/>
            <w:vAlign w:val="bottom"/>
          </w:tcPr>
          <w:p w14:paraId="660CE69C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7F7D8FF" w14:textId="34B559F9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386,000</w:t>
            </w:r>
          </w:p>
        </w:tc>
        <w:tc>
          <w:tcPr>
            <w:tcW w:w="261" w:type="dxa"/>
            <w:vAlign w:val="bottom"/>
          </w:tcPr>
          <w:p w14:paraId="1A4C7ED0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3A9B2AE" w14:textId="25B9CF7A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20386AC5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F64CBD4" w14:textId="5110E3FB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386,000</w:t>
            </w:r>
          </w:p>
        </w:tc>
        <w:tc>
          <w:tcPr>
            <w:tcW w:w="233" w:type="dxa"/>
            <w:vAlign w:val="bottom"/>
          </w:tcPr>
          <w:p w14:paraId="48EC49B3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2BD42F05" w14:textId="76A0D9EF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386,000</w:t>
            </w:r>
          </w:p>
        </w:tc>
      </w:tr>
      <w:tr w:rsidR="000E0ED2" w:rsidRPr="007F4BE0" w14:paraId="209AFE08" w14:textId="77777777" w:rsidTr="0093391C">
        <w:tc>
          <w:tcPr>
            <w:tcW w:w="1703" w:type="dxa"/>
          </w:tcPr>
          <w:p w14:paraId="3E101C98" w14:textId="2A30AD78" w:rsidR="000E0ED2" w:rsidRPr="007F4BE0" w:rsidRDefault="000E0ED2" w:rsidP="000E0ED2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60" w:type="dxa"/>
          </w:tcPr>
          <w:p w14:paraId="0B25C831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37DB287" w14:textId="2BB4CC61" w:rsidR="000E0ED2" w:rsidRPr="007F4BE0" w:rsidRDefault="0028009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260,</w:t>
            </w:r>
            <w:r w:rsidR="008564C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261" w:type="dxa"/>
            <w:vAlign w:val="bottom"/>
          </w:tcPr>
          <w:p w14:paraId="4836BDC2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71A97B6" w14:textId="2CD1A3E4" w:rsidR="000E0ED2" w:rsidRPr="007F4BE0" w:rsidRDefault="009375F8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54,728</w:t>
            </w:r>
          </w:p>
        </w:tc>
        <w:tc>
          <w:tcPr>
            <w:tcW w:w="261" w:type="dxa"/>
            <w:vAlign w:val="bottom"/>
          </w:tcPr>
          <w:p w14:paraId="523B11F5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F2CD31F" w14:textId="1F0F421C" w:rsidR="000E0ED2" w:rsidRPr="007F4BE0" w:rsidRDefault="0028009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375F8">
              <w:rPr>
                <w:rFonts w:asciiTheme="majorBidi" w:hAnsiTheme="majorBidi" w:cstheme="majorBidi"/>
                <w:sz w:val="24"/>
                <w:szCs w:val="24"/>
              </w:rPr>
              <w:t>15,661</w:t>
            </w:r>
          </w:p>
        </w:tc>
        <w:tc>
          <w:tcPr>
            <w:tcW w:w="261" w:type="dxa"/>
            <w:vAlign w:val="bottom"/>
          </w:tcPr>
          <w:p w14:paraId="35AC346A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A638C6B" w14:textId="0252C32C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171,165</w:t>
            </w:r>
          </w:p>
        </w:tc>
        <w:tc>
          <w:tcPr>
            <w:tcW w:w="261" w:type="dxa"/>
            <w:vAlign w:val="bottom"/>
          </w:tcPr>
          <w:p w14:paraId="480EAA68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5AC20D5" w14:textId="2D1B5E21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14,981</w:t>
            </w:r>
          </w:p>
        </w:tc>
        <w:tc>
          <w:tcPr>
            <w:tcW w:w="233" w:type="dxa"/>
            <w:vAlign w:val="bottom"/>
          </w:tcPr>
          <w:p w14:paraId="67748F67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7DAE3E5A" w14:textId="7876E3B8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186,146</w:t>
            </w:r>
          </w:p>
        </w:tc>
      </w:tr>
      <w:tr w:rsidR="005712C6" w:rsidRPr="007F4BE0" w14:paraId="2DA032C1" w14:textId="77777777" w:rsidTr="0093391C">
        <w:tc>
          <w:tcPr>
            <w:tcW w:w="1703" w:type="dxa"/>
          </w:tcPr>
          <w:p w14:paraId="21C6D616" w14:textId="5B319892" w:rsidR="005712C6" w:rsidRPr="007F4BE0" w:rsidRDefault="005712C6" w:rsidP="005712C6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(2562: </w:t>
            </w:r>
            <w:r w:rsidRPr="007F4BE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60" w:type="dxa"/>
          </w:tcPr>
          <w:p w14:paraId="640FD6A4" w14:textId="77777777" w:rsidR="005712C6" w:rsidRPr="007F4BE0" w:rsidRDefault="005712C6" w:rsidP="0057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EAA4AD0" w14:textId="4A4C2367" w:rsidR="005712C6" w:rsidRPr="007F4BE0" w:rsidRDefault="005712C6" w:rsidP="0057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7604E35A" w14:textId="77777777" w:rsidR="005712C6" w:rsidRPr="007F4BE0" w:rsidRDefault="005712C6" w:rsidP="0057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492F313" w14:textId="65432BA6" w:rsidR="005712C6" w:rsidRPr="007F4BE0" w:rsidRDefault="005712C6" w:rsidP="0057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3E14">
              <w:rPr>
                <w:rFonts w:asciiTheme="majorBidi" w:hAnsiTheme="majorBidi" w:cstheme="majorBidi"/>
                <w:sz w:val="24"/>
                <w:szCs w:val="24"/>
              </w:rPr>
              <w:t>79,980</w:t>
            </w:r>
          </w:p>
        </w:tc>
        <w:tc>
          <w:tcPr>
            <w:tcW w:w="261" w:type="dxa"/>
            <w:vAlign w:val="bottom"/>
          </w:tcPr>
          <w:p w14:paraId="0483F1A7" w14:textId="77777777" w:rsidR="005712C6" w:rsidRPr="007F4BE0" w:rsidRDefault="005712C6" w:rsidP="0057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4DA4DA9" w14:textId="6B34510E" w:rsidR="005712C6" w:rsidRPr="007F4BE0" w:rsidRDefault="00D03E14" w:rsidP="0057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279,980</w:t>
            </w:r>
          </w:p>
        </w:tc>
        <w:tc>
          <w:tcPr>
            <w:tcW w:w="261" w:type="dxa"/>
            <w:vAlign w:val="bottom"/>
          </w:tcPr>
          <w:p w14:paraId="55E23CDC" w14:textId="77777777" w:rsidR="005712C6" w:rsidRPr="007F4BE0" w:rsidRDefault="005712C6" w:rsidP="0057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345B669" w14:textId="35680D4C" w:rsidR="005712C6" w:rsidRPr="007F4BE0" w:rsidRDefault="005712C6" w:rsidP="00571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0473C8F8" w14:textId="77777777" w:rsidR="005712C6" w:rsidRPr="007F4BE0" w:rsidRDefault="005712C6" w:rsidP="0057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8F17801" w14:textId="0000430C" w:rsidR="005712C6" w:rsidRPr="007F4BE0" w:rsidRDefault="005712C6" w:rsidP="0057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61,742</w:t>
            </w:r>
          </w:p>
        </w:tc>
        <w:tc>
          <w:tcPr>
            <w:tcW w:w="233" w:type="dxa"/>
            <w:vAlign w:val="bottom"/>
          </w:tcPr>
          <w:p w14:paraId="1295BB1F" w14:textId="77777777" w:rsidR="005712C6" w:rsidRPr="007F4BE0" w:rsidRDefault="005712C6" w:rsidP="0057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538584D" w14:textId="450220E6" w:rsidR="005712C6" w:rsidRPr="007F4BE0" w:rsidRDefault="005712C6" w:rsidP="0057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61,742</w:t>
            </w:r>
          </w:p>
        </w:tc>
      </w:tr>
      <w:tr w:rsidR="000E0ED2" w:rsidRPr="007F4BE0" w14:paraId="23D02A1C" w14:textId="25BF12ED" w:rsidTr="0093391C">
        <w:tc>
          <w:tcPr>
            <w:tcW w:w="1703" w:type="dxa"/>
          </w:tcPr>
          <w:p w14:paraId="5CD10912" w14:textId="7818522B" w:rsidR="000E0ED2" w:rsidRPr="007F4BE0" w:rsidRDefault="000E0ED2" w:rsidP="000E0ED2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0" w:type="dxa"/>
          </w:tcPr>
          <w:p w14:paraId="5A55D80C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A4E1C67" w14:textId="5EA5A6E9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11A45F4E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9E8FC8A" w14:textId="7144D77E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1,11</w:t>
            </w:r>
            <w:r w:rsidR="00D03E1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3E14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261" w:type="dxa"/>
            <w:vAlign w:val="bottom"/>
          </w:tcPr>
          <w:p w14:paraId="2A2D25BB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10D4A7B" w14:textId="59ABB123" w:rsidR="000E0ED2" w:rsidRPr="007F4BE0" w:rsidRDefault="00D03E14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1,11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261" w:type="dxa"/>
            <w:vAlign w:val="bottom"/>
          </w:tcPr>
          <w:p w14:paraId="15EF1878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08A6786" w14:textId="2124C6CC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28B22E70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6AC3F59" w14:textId="4F06B20E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514,000</w:t>
            </w:r>
          </w:p>
        </w:tc>
        <w:tc>
          <w:tcPr>
            <w:tcW w:w="233" w:type="dxa"/>
            <w:vAlign w:val="bottom"/>
          </w:tcPr>
          <w:p w14:paraId="2907302C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3CFBE9C" w14:textId="7604A16F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514,000</w:t>
            </w:r>
          </w:p>
        </w:tc>
      </w:tr>
    </w:tbl>
    <w:p w14:paraId="2330EB68" w14:textId="77777777" w:rsidR="008E6863" w:rsidRPr="007F4BE0" w:rsidRDefault="008E6863">
      <w:r w:rsidRPr="007F4BE0">
        <w:br w:type="page"/>
      </w:r>
    </w:p>
    <w:tbl>
      <w:tblPr>
        <w:tblStyle w:val="TableGrid"/>
        <w:tblW w:w="95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3"/>
        <w:gridCol w:w="760"/>
        <w:gridCol w:w="1006"/>
        <w:gridCol w:w="261"/>
        <w:gridCol w:w="1006"/>
        <w:gridCol w:w="261"/>
        <w:gridCol w:w="896"/>
        <w:gridCol w:w="261"/>
        <w:gridCol w:w="1006"/>
        <w:gridCol w:w="261"/>
        <w:gridCol w:w="1006"/>
        <w:gridCol w:w="233"/>
        <w:gridCol w:w="881"/>
      </w:tblGrid>
      <w:tr w:rsidR="00E83129" w:rsidRPr="007F4BE0" w14:paraId="6538F132" w14:textId="77777777" w:rsidTr="0093391C">
        <w:tc>
          <w:tcPr>
            <w:tcW w:w="1703" w:type="dxa"/>
          </w:tcPr>
          <w:p w14:paraId="10E933F2" w14:textId="2E80EDD6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5D7A764C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7078" w:type="dxa"/>
            <w:gridSpan w:val="11"/>
          </w:tcPr>
          <w:p w14:paraId="3E1921F8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3129" w:rsidRPr="007F4BE0" w14:paraId="584BAF26" w14:textId="77777777" w:rsidTr="0093391C">
        <w:tc>
          <w:tcPr>
            <w:tcW w:w="1703" w:type="dxa"/>
          </w:tcPr>
          <w:p w14:paraId="5489FDA7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4CD4DE7D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0" w:type="dxa"/>
            <w:gridSpan w:val="5"/>
          </w:tcPr>
          <w:p w14:paraId="1D682DB1" w14:textId="1E057A53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30</w:t>
            </w: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85893"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1" w:type="dxa"/>
          </w:tcPr>
          <w:p w14:paraId="40AD8F55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87" w:type="dxa"/>
            <w:gridSpan w:val="5"/>
          </w:tcPr>
          <w:p w14:paraId="5D6073EA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83129" w:rsidRPr="007F4BE0" w14:paraId="50CD32B9" w14:textId="77777777" w:rsidTr="0093391C">
        <w:tc>
          <w:tcPr>
            <w:tcW w:w="1703" w:type="dxa"/>
          </w:tcPr>
          <w:p w14:paraId="6A8B2828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77908130" w14:textId="3B90F3E5" w:rsidR="00E83129" w:rsidRPr="007F4BE0" w:rsidRDefault="001C5B91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06" w:type="dxa"/>
            <w:vAlign w:val="bottom"/>
          </w:tcPr>
          <w:p w14:paraId="7DB8F589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1" w:type="dxa"/>
            <w:vAlign w:val="bottom"/>
          </w:tcPr>
          <w:p w14:paraId="3BB08693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E278E57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1" w:type="dxa"/>
            <w:vAlign w:val="bottom"/>
          </w:tcPr>
          <w:p w14:paraId="4E8C90BF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199D405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1" w:type="dxa"/>
            <w:vAlign w:val="center"/>
          </w:tcPr>
          <w:p w14:paraId="05677520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D04EDAB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1" w:type="dxa"/>
            <w:vAlign w:val="bottom"/>
          </w:tcPr>
          <w:p w14:paraId="711EA26D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F4A205D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19C877DD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3AAB183A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83129" w:rsidRPr="007F4BE0" w14:paraId="3FC0D617" w14:textId="77777777" w:rsidTr="0093391C">
        <w:tc>
          <w:tcPr>
            <w:tcW w:w="1703" w:type="dxa"/>
          </w:tcPr>
          <w:p w14:paraId="6B1FD240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ED1C26F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</w:p>
        </w:tc>
        <w:tc>
          <w:tcPr>
            <w:tcW w:w="7078" w:type="dxa"/>
            <w:gridSpan w:val="11"/>
            <w:vAlign w:val="bottom"/>
          </w:tcPr>
          <w:p w14:paraId="101CE66E" w14:textId="77777777" w:rsidR="00E83129" w:rsidRPr="007F4BE0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F4BE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83129" w:rsidRPr="007F4BE0" w14:paraId="47AE9DD1" w14:textId="77777777" w:rsidTr="0093391C">
        <w:tc>
          <w:tcPr>
            <w:tcW w:w="1703" w:type="dxa"/>
          </w:tcPr>
          <w:p w14:paraId="6EA91912" w14:textId="77777777" w:rsidR="00E83129" w:rsidRPr="007F4BE0" w:rsidRDefault="00E83129" w:rsidP="00615E7B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0" w:type="dxa"/>
          </w:tcPr>
          <w:p w14:paraId="6833C498" w14:textId="77777777" w:rsidR="00E83129" w:rsidRPr="007F4BE0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509DB34" w14:textId="77777777" w:rsidR="00E83129" w:rsidRPr="007F4BE0" w:rsidRDefault="00E83129" w:rsidP="0061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1" w:type="dxa"/>
            <w:vAlign w:val="bottom"/>
          </w:tcPr>
          <w:p w14:paraId="062B2785" w14:textId="77777777" w:rsidR="00E83129" w:rsidRPr="007F4BE0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097D3B0" w14:textId="77777777" w:rsidR="00E83129" w:rsidRPr="007F4BE0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1" w:type="dxa"/>
            <w:vAlign w:val="bottom"/>
          </w:tcPr>
          <w:p w14:paraId="1BA0CD86" w14:textId="77777777" w:rsidR="00E83129" w:rsidRPr="007F4BE0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2F94535" w14:textId="77777777" w:rsidR="00E83129" w:rsidRPr="007F4BE0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1" w:type="dxa"/>
            <w:vAlign w:val="bottom"/>
          </w:tcPr>
          <w:p w14:paraId="2FE0A639" w14:textId="77777777" w:rsidR="00E83129" w:rsidRPr="007F4BE0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8559361" w14:textId="77777777" w:rsidR="00E83129" w:rsidRPr="007F4BE0" w:rsidRDefault="00E83129" w:rsidP="0061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6603C355" w14:textId="77777777" w:rsidR="00E83129" w:rsidRPr="007F4BE0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9697E94" w14:textId="77777777" w:rsidR="00E83129" w:rsidRPr="007F4BE0" w:rsidRDefault="00E83129" w:rsidP="005F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1F29C06B" w14:textId="77777777" w:rsidR="00E83129" w:rsidRPr="007F4BE0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FC79BBE" w14:textId="77777777" w:rsidR="00E83129" w:rsidRPr="007F4BE0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0ED2" w:rsidRPr="007F4BE0" w14:paraId="3F5D1521" w14:textId="77777777" w:rsidTr="0093391C">
        <w:tc>
          <w:tcPr>
            <w:tcW w:w="1703" w:type="dxa"/>
          </w:tcPr>
          <w:p w14:paraId="7D59E838" w14:textId="77777777" w:rsidR="000E0ED2" w:rsidRPr="007F4BE0" w:rsidRDefault="000E0ED2" w:rsidP="000E0ED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60" w:type="dxa"/>
          </w:tcPr>
          <w:p w14:paraId="7D2EA14E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0EF1C02" w14:textId="66EE11FD" w:rsidR="000E0ED2" w:rsidRPr="007F4BE0" w:rsidRDefault="0028009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1,2</w:t>
            </w:r>
            <w:r w:rsidR="001D2332">
              <w:rPr>
                <w:rFonts w:asciiTheme="majorBidi" w:hAnsiTheme="majorBidi" w:cstheme="majorBidi"/>
                <w:sz w:val="24"/>
                <w:szCs w:val="24"/>
              </w:rPr>
              <w:t>14,</w:t>
            </w:r>
            <w:r w:rsidR="00FB30AD">
              <w:rPr>
                <w:rFonts w:asciiTheme="majorBidi" w:hAnsiTheme="majorBidi" w:cstheme="majorBidi"/>
                <w:sz w:val="24"/>
                <w:szCs w:val="24"/>
              </w:rPr>
              <w:t>507</w:t>
            </w:r>
          </w:p>
        </w:tc>
        <w:tc>
          <w:tcPr>
            <w:tcW w:w="261" w:type="dxa"/>
            <w:vAlign w:val="bottom"/>
          </w:tcPr>
          <w:p w14:paraId="70123724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5DA45B0" w14:textId="04C664F4" w:rsidR="000E0ED2" w:rsidRPr="007F4BE0" w:rsidRDefault="00FB30AD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43,580</w:t>
            </w:r>
          </w:p>
        </w:tc>
        <w:tc>
          <w:tcPr>
            <w:tcW w:w="261" w:type="dxa"/>
            <w:vAlign w:val="bottom"/>
          </w:tcPr>
          <w:p w14:paraId="21B01548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B2D224D" w14:textId="36FE4EB0" w:rsidR="000E0ED2" w:rsidRPr="007F4BE0" w:rsidRDefault="0028009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1,2</w:t>
            </w:r>
            <w:r w:rsidR="00AF1B73">
              <w:rPr>
                <w:rFonts w:asciiTheme="majorBidi" w:hAnsiTheme="majorBidi" w:cstheme="majorBidi"/>
                <w:sz w:val="24"/>
                <w:szCs w:val="24"/>
              </w:rPr>
              <w:t>58,087</w:t>
            </w:r>
          </w:p>
        </w:tc>
        <w:tc>
          <w:tcPr>
            <w:tcW w:w="261" w:type="dxa"/>
            <w:vAlign w:val="bottom"/>
          </w:tcPr>
          <w:p w14:paraId="0D89D831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C3778C9" w14:textId="23E675EE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1,169,578</w:t>
            </w:r>
          </w:p>
        </w:tc>
        <w:tc>
          <w:tcPr>
            <w:tcW w:w="261" w:type="dxa"/>
            <w:vAlign w:val="bottom"/>
          </w:tcPr>
          <w:p w14:paraId="77219E91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FCD2213" w14:textId="03B87CDF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125,855</w:t>
            </w:r>
          </w:p>
        </w:tc>
        <w:tc>
          <w:tcPr>
            <w:tcW w:w="233" w:type="dxa"/>
            <w:vAlign w:val="bottom"/>
          </w:tcPr>
          <w:p w14:paraId="5BA1276A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5071F8A8" w14:textId="78F59A38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1,295,433</w:t>
            </w:r>
          </w:p>
        </w:tc>
      </w:tr>
      <w:tr w:rsidR="000E0ED2" w:rsidRPr="007F4BE0" w14:paraId="69A4E0D7" w14:textId="77777777" w:rsidTr="0093391C">
        <w:tc>
          <w:tcPr>
            <w:tcW w:w="1703" w:type="dxa"/>
          </w:tcPr>
          <w:p w14:paraId="7100737E" w14:textId="77777777" w:rsidR="000E0ED2" w:rsidRPr="007F4BE0" w:rsidRDefault="000E0ED2" w:rsidP="000E0ED2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760" w:type="dxa"/>
            <w:vAlign w:val="bottom"/>
          </w:tcPr>
          <w:p w14:paraId="395BA72E" w14:textId="5F298926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06" w:type="dxa"/>
            <w:vAlign w:val="bottom"/>
          </w:tcPr>
          <w:p w14:paraId="0C2953AD" w14:textId="43F45A06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287BBDA9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E27BD82" w14:textId="102E6FB3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261" w:type="dxa"/>
            <w:vAlign w:val="bottom"/>
          </w:tcPr>
          <w:p w14:paraId="459DF825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8458E10" w14:textId="607FDF7F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261" w:type="dxa"/>
            <w:vAlign w:val="bottom"/>
          </w:tcPr>
          <w:p w14:paraId="7F67E7DB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036B9EA" w14:textId="7F242ECD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5E871B80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036E102" w14:textId="500D7352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233" w:type="dxa"/>
            <w:vAlign w:val="bottom"/>
          </w:tcPr>
          <w:p w14:paraId="5462C598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6C433714" w14:textId="42D820B4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</w:tr>
      <w:tr w:rsidR="00DC2684" w:rsidRPr="007F4BE0" w14:paraId="786418F2" w14:textId="77777777" w:rsidTr="0093391C">
        <w:tc>
          <w:tcPr>
            <w:tcW w:w="1703" w:type="dxa"/>
          </w:tcPr>
          <w:p w14:paraId="75528B91" w14:textId="4D30F9FD" w:rsidR="00DC2684" w:rsidRPr="007F4BE0" w:rsidRDefault="00DC2684" w:rsidP="00DC2684">
            <w:pPr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(2562: </w:t>
            </w:r>
            <w:r w:rsidRPr="007F4BE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หนี้สินตามสัญญาเช่าการเงิน)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60" w:type="dxa"/>
            <w:vAlign w:val="bottom"/>
          </w:tcPr>
          <w:p w14:paraId="7AC1365A" w14:textId="21118F31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14F247D" w14:textId="24ADF131" w:rsidR="00DC2684" w:rsidRPr="007F4BE0" w:rsidRDefault="00DC2684" w:rsidP="00DC2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3437AAC0" w14:textId="77777777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69E4B56" w14:textId="0F21A00C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771A7">
              <w:rPr>
                <w:rFonts w:asciiTheme="majorBidi" w:hAnsiTheme="majorBidi" w:cstheme="majorBidi"/>
                <w:sz w:val="24"/>
                <w:szCs w:val="24"/>
              </w:rPr>
              <w:t>2,420</w:t>
            </w:r>
          </w:p>
        </w:tc>
        <w:tc>
          <w:tcPr>
            <w:tcW w:w="261" w:type="dxa"/>
            <w:vAlign w:val="bottom"/>
          </w:tcPr>
          <w:p w14:paraId="11BCF5F1" w14:textId="77777777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933CDE8" w14:textId="642071A7" w:rsidR="00DC2684" w:rsidRPr="007F4BE0" w:rsidRDefault="001771A7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12,420</w:t>
            </w:r>
          </w:p>
        </w:tc>
        <w:tc>
          <w:tcPr>
            <w:tcW w:w="261" w:type="dxa"/>
            <w:vAlign w:val="bottom"/>
          </w:tcPr>
          <w:p w14:paraId="736F0F53" w14:textId="77777777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6ABDF63" w14:textId="4F893513" w:rsidR="00DC2684" w:rsidRPr="007F4BE0" w:rsidRDefault="00DC2684" w:rsidP="00DC2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0AA592BD" w14:textId="77777777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CFB11DD" w14:textId="113DEE01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86,342</w:t>
            </w:r>
          </w:p>
        </w:tc>
        <w:tc>
          <w:tcPr>
            <w:tcW w:w="233" w:type="dxa"/>
            <w:vAlign w:val="bottom"/>
          </w:tcPr>
          <w:p w14:paraId="16E8FD6A" w14:textId="77777777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034E92D8" w14:textId="2D57E647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86,342</w:t>
            </w:r>
          </w:p>
        </w:tc>
      </w:tr>
      <w:tr w:rsidR="000E0ED2" w:rsidRPr="007F4BE0" w14:paraId="75F2104C" w14:textId="77777777" w:rsidTr="007C11FB">
        <w:tc>
          <w:tcPr>
            <w:tcW w:w="1703" w:type="dxa"/>
          </w:tcPr>
          <w:p w14:paraId="57C4CCF7" w14:textId="77777777" w:rsidR="000E0ED2" w:rsidRPr="007F4BE0" w:rsidRDefault="000E0ED2" w:rsidP="000E0ED2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760" w:type="dxa"/>
          </w:tcPr>
          <w:p w14:paraId="33F7FF31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5BE03" w14:textId="24BB1E44" w:rsidR="000E0ED2" w:rsidRPr="007F4BE0" w:rsidRDefault="0017353F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1,607</w:t>
            </w:r>
            <w:r w:rsidR="000E0ED2"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D23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101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61" w:type="dxa"/>
            <w:vAlign w:val="bottom"/>
          </w:tcPr>
          <w:p w14:paraId="1357504F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0AAA9" w14:textId="22931B3E" w:rsidR="000E0ED2" w:rsidRPr="007F4BE0" w:rsidRDefault="00AF19A5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 w:rsidR="007E4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</w:t>
            </w:r>
            <w:r w:rsidR="001771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0,706</w:t>
            </w:r>
          </w:p>
        </w:tc>
        <w:tc>
          <w:tcPr>
            <w:tcW w:w="261" w:type="dxa"/>
            <w:vAlign w:val="bottom"/>
          </w:tcPr>
          <w:p w14:paraId="6F8FE591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6D326" w14:textId="57891CD4" w:rsidR="000E0ED2" w:rsidRPr="007F4BE0" w:rsidRDefault="00AF19A5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</w:t>
            </w:r>
            <w:r w:rsidR="007E4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1771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27,842</w:t>
            </w:r>
          </w:p>
        </w:tc>
        <w:tc>
          <w:tcPr>
            <w:tcW w:w="261" w:type="dxa"/>
            <w:vAlign w:val="bottom"/>
          </w:tcPr>
          <w:p w14:paraId="49BF532A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63D8F" w14:textId="72E332DD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1,513,110</w:t>
            </w:r>
          </w:p>
        </w:tc>
        <w:tc>
          <w:tcPr>
            <w:tcW w:w="261" w:type="dxa"/>
            <w:vAlign w:val="bottom"/>
          </w:tcPr>
          <w:p w14:paraId="5AD485D7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F82B7" w14:textId="3E3FAF58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2,108,609</w:t>
            </w:r>
          </w:p>
        </w:tc>
        <w:tc>
          <w:tcPr>
            <w:tcW w:w="233" w:type="dxa"/>
            <w:vAlign w:val="bottom"/>
          </w:tcPr>
          <w:p w14:paraId="21E678C1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34886" w14:textId="3F219BAA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3,621,719</w:t>
            </w:r>
          </w:p>
        </w:tc>
      </w:tr>
      <w:bookmarkEnd w:id="9"/>
    </w:tbl>
    <w:p w14:paraId="5C18A82D" w14:textId="77777777" w:rsidR="00684F1C" w:rsidRPr="007F4BE0" w:rsidRDefault="00684F1C" w:rsidP="003C7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3"/>
        <w:gridCol w:w="812"/>
        <w:gridCol w:w="1006"/>
        <w:gridCol w:w="257"/>
        <w:gridCol w:w="1006"/>
        <w:gridCol w:w="257"/>
        <w:gridCol w:w="881"/>
        <w:gridCol w:w="257"/>
        <w:gridCol w:w="1006"/>
        <w:gridCol w:w="261"/>
        <w:gridCol w:w="1006"/>
        <w:gridCol w:w="257"/>
        <w:gridCol w:w="881"/>
      </w:tblGrid>
      <w:tr w:rsidR="002A6C58" w:rsidRPr="007F4BE0" w14:paraId="1AA09CE9" w14:textId="77777777" w:rsidTr="0093391C">
        <w:tc>
          <w:tcPr>
            <w:tcW w:w="1653" w:type="dxa"/>
          </w:tcPr>
          <w:p w14:paraId="7FF5027E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56DABC8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7075" w:type="dxa"/>
            <w:gridSpan w:val="11"/>
          </w:tcPr>
          <w:p w14:paraId="0B641C5C" w14:textId="66963240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</w:t>
            </w:r>
            <w:r w:rsidRPr="007F4BE0"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C8597C" w:rsidRPr="007F4BE0" w14:paraId="69444E24" w14:textId="77777777" w:rsidTr="0093391C">
        <w:tc>
          <w:tcPr>
            <w:tcW w:w="1653" w:type="dxa"/>
          </w:tcPr>
          <w:p w14:paraId="1EB065EC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042C8F3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7" w:type="dxa"/>
            <w:gridSpan w:val="5"/>
          </w:tcPr>
          <w:p w14:paraId="4D2417A6" w14:textId="19BB15ED" w:rsidR="00BC435C" w:rsidRPr="007F4BE0" w:rsidRDefault="002A6C58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305D07" w:rsidRPr="007F4BE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05D07"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85893"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305D07"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 w:rsidR="00305D07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57" w:type="dxa"/>
          </w:tcPr>
          <w:p w14:paraId="7CAC216E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11" w:type="dxa"/>
            <w:gridSpan w:val="5"/>
          </w:tcPr>
          <w:p w14:paraId="728B68E7" w14:textId="25201927" w:rsidR="00BC435C" w:rsidRPr="007F4BE0" w:rsidRDefault="002A6C58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BF0225" w:rsidRPr="007F4BE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94B15"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74004" w:rsidRPr="007F4BE0" w14:paraId="366D4664" w14:textId="77777777" w:rsidTr="0093391C">
        <w:tc>
          <w:tcPr>
            <w:tcW w:w="1653" w:type="dxa"/>
          </w:tcPr>
          <w:p w14:paraId="7C76AE64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00D2112" w14:textId="3C8DE986" w:rsidR="00BC435C" w:rsidRPr="007F4BE0" w:rsidRDefault="002A6C58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06" w:type="dxa"/>
            <w:vAlign w:val="bottom"/>
          </w:tcPr>
          <w:p w14:paraId="42BA9B5C" w14:textId="77777777" w:rsidR="00BC435C" w:rsidRPr="007F4BE0" w:rsidRDefault="00BC435C" w:rsidP="002A6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57" w:type="dxa"/>
            <w:vAlign w:val="bottom"/>
          </w:tcPr>
          <w:p w14:paraId="0BE700F3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81C2CAA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57" w:type="dxa"/>
            <w:vAlign w:val="bottom"/>
          </w:tcPr>
          <w:p w14:paraId="2BEA4D0D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569AB6A6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  <w:vAlign w:val="center"/>
          </w:tcPr>
          <w:p w14:paraId="085DF0B9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6E8AAB2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1" w:type="dxa"/>
            <w:vAlign w:val="bottom"/>
          </w:tcPr>
          <w:p w14:paraId="76E93F0F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D251ED4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57" w:type="dxa"/>
            <w:vAlign w:val="bottom"/>
          </w:tcPr>
          <w:p w14:paraId="441C98EF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823F4A6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A6C58" w:rsidRPr="007F4BE0" w14:paraId="2A745DEF" w14:textId="77777777" w:rsidTr="0093391C">
        <w:tc>
          <w:tcPr>
            <w:tcW w:w="1653" w:type="dxa"/>
          </w:tcPr>
          <w:p w14:paraId="19324C1D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399EA996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075" w:type="dxa"/>
            <w:gridSpan w:val="11"/>
            <w:vAlign w:val="bottom"/>
          </w:tcPr>
          <w:p w14:paraId="16DCAA0C" w14:textId="77777777" w:rsidR="00BC435C" w:rsidRPr="007F4BE0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F4BE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0E0ED2" w:rsidRPr="007F4BE0" w14:paraId="61F753D5" w14:textId="77777777" w:rsidTr="0093391C">
        <w:tc>
          <w:tcPr>
            <w:tcW w:w="1653" w:type="dxa"/>
          </w:tcPr>
          <w:p w14:paraId="3C0A4151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  <w:p w14:paraId="58F83CD6" w14:textId="3E04BACC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และเงินกู้ยืมระยะสั้น</w:t>
            </w:r>
          </w:p>
          <w:p w14:paraId="4D446FEB" w14:textId="5D4FABF4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12" w:type="dxa"/>
          </w:tcPr>
          <w:p w14:paraId="558658E5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E0D30D2" w14:textId="01F1C131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B16A3C7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E96120A" w14:textId="328D2EB9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E3ED024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AC3CBFE" w14:textId="6D463258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475C417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4F060A6" w14:textId="0A225966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4B8A649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ACFFA29" w14:textId="51752492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888,000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7BCE735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4FEE72C" w14:textId="6A010A6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888,000</w:t>
            </w:r>
          </w:p>
        </w:tc>
      </w:tr>
      <w:tr w:rsidR="000E0ED2" w:rsidRPr="007F4BE0" w14:paraId="369A4C2F" w14:textId="77777777" w:rsidTr="0093391C">
        <w:tc>
          <w:tcPr>
            <w:tcW w:w="1653" w:type="dxa"/>
          </w:tcPr>
          <w:p w14:paraId="6857EBD7" w14:textId="6BF56CB5" w:rsidR="000E0ED2" w:rsidRPr="007F4BE0" w:rsidRDefault="000E0ED2" w:rsidP="000E0ED2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812" w:type="dxa"/>
            <w:vAlign w:val="bottom"/>
          </w:tcPr>
          <w:p w14:paraId="0FFF92AA" w14:textId="331275C2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AAA4B63" w14:textId="39064138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21B07AE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2027B92" w14:textId="4000E6DF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44B7650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E06D904" w14:textId="7DA5D791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7C05542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893808C" w14:textId="1D156CC3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DB73DD8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9CC7025" w14:textId="6F6A8041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65,000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2F70BD7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A8E0D1F" w14:textId="6DCC2A66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65,000</w:t>
            </w:r>
          </w:p>
        </w:tc>
      </w:tr>
      <w:tr w:rsidR="000E0ED2" w:rsidRPr="007F4BE0" w14:paraId="65CAABB9" w14:textId="77777777" w:rsidTr="0093391C">
        <w:tc>
          <w:tcPr>
            <w:tcW w:w="1653" w:type="dxa"/>
          </w:tcPr>
          <w:p w14:paraId="58696C88" w14:textId="77777777" w:rsidR="000E0ED2" w:rsidRPr="007F4BE0" w:rsidRDefault="000E0ED2" w:rsidP="000E0ED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812" w:type="dxa"/>
          </w:tcPr>
          <w:p w14:paraId="5F7585DB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A9D0457" w14:textId="5E4BDEB8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4BC5905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8AFDF5F" w14:textId="1FAC1B3A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386,000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E190F16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2649516" w14:textId="289D4681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386,000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7B83B84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1D01E94" w14:textId="68B10C47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831F59F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FA8B724" w14:textId="4E9AF0AF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386,000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686CCE0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C6E7D52" w14:textId="702AC8D9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386,000</w:t>
            </w:r>
          </w:p>
        </w:tc>
      </w:tr>
      <w:tr w:rsidR="000E0ED2" w:rsidRPr="007F4BE0" w14:paraId="5D3A1599" w14:textId="77777777" w:rsidTr="0093391C">
        <w:tc>
          <w:tcPr>
            <w:tcW w:w="1653" w:type="dxa"/>
          </w:tcPr>
          <w:p w14:paraId="531F4666" w14:textId="77777777" w:rsidR="000E0ED2" w:rsidRPr="007F4BE0" w:rsidRDefault="000E0ED2" w:rsidP="000E0ED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12" w:type="dxa"/>
          </w:tcPr>
          <w:p w14:paraId="71DC8DD2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539982B" w14:textId="777B2E83" w:rsidR="000E0ED2" w:rsidRPr="007F4BE0" w:rsidRDefault="0028009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79,200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D8F6C3B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237FFA2" w14:textId="3C03D2C3" w:rsidR="000E0ED2" w:rsidRPr="007F4BE0" w:rsidRDefault="003101DD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54,728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956A86B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C87DE0D" w14:textId="1E42DC68" w:rsidR="000E0ED2" w:rsidRPr="007F4BE0" w:rsidRDefault="0028009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101DD">
              <w:rPr>
                <w:rFonts w:asciiTheme="majorBidi" w:hAnsiTheme="majorBidi" w:cstheme="majorBidi"/>
                <w:sz w:val="24"/>
                <w:szCs w:val="24"/>
              </w:rPr>
              <w:t>33,928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35E66A7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CA20296" w14:textId="18618FF2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19,800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E4A3632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00DDFD4" w14:textId="663159C4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14,981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F507C51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DBE0105" w14:textId="39CE6B16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34,781</w:t>
            </w:r>
          </w:p>
        </w:tc>
      </w:tr>
      <w:tr w:rsidR="00DC2684" w:rsidRPr="007F4BE0" w14:paraId="25FF9992" w14:textId="77777777" w:rsidTr="0093391C">
        <w:tc>
          <w:tcPr>
            <w:tcW w:w="1653" w:type="dxa"/>
          </w:tcPr>
          <w:p w14:paraId="148C3CFC" w14:textId="25698622" w:rsidR="00DC2684" w:rsidRPr="007F4BE0" w:rsidRDefault="00DC2684" w:rsidP="00DC2684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  <w:r w:rsidRPr="007F4BE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ถึงกำหนดชำระภายในหนึ่งปี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12" w:type="dxa"/>
          </w:tcPr>
          <w:p w14:paraId="630C4053" w14:textId="77777777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80C9381" w14:textId="4A686128" w:rsidR="00DC2684" w:rsidRPr="007F4BE0" w:rsidRDefault="00DC2684" w:rsidP="00DC2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583B685" w14:textId="77777777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8FDF36A" w14:textId="53CA5ADA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101DD">
              <w:rPr>
                <w:rFonts w:asciiTheme="majorBidi" w:hAnsiTheme="majorBidi" w:cstheme="majorBidi"/>
                <w:sz w:val="24"/>
                <w:szCs w:val="24"/>
              </w:rPr>
              <w:t>,871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170274F" w14:textId="77777777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6A100ED" w14:textId="36F09058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4,8</w:t>
            </w:r>
            <w:r w:rsidR="003101DD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9AD6E6C" w14:textId="77777777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D71F57C" w14:textId="72AD5025" w:rsidR="00DC2684" w:rsidRPr="007F4BE0" w:rsidRDefault="00DC2684" w:rsidP="00DC2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7E35E22" w14:textId="7DE87E58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89EE7CA" w14:textId="57EED740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7,114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32EF504" w14:textId="77777777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B7A82FA" w14:textId="0F983C06" w:rsidR="00DC2684" w:rsidRPr="007F4BE0" w:rsidRDefault="00DC2684" w:rsidP="00DC2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7,114</w:t>
            </w:r>
          </w:p>
        </w:tc>
      </w:tr>
      <w:tr w:rsidR="003101DD" w:rsidRPr="007F4BE0" w14:paraId="431ABD75" w14:textId="77777777" w:rsidTr="0093391C">
        <w:tc>
          <w:tcPr>
            <w:tcW w:w="1653" w:type="dxa"/>
          </w:tcPr>
          <w:p w14:paraId="59B34D7B" w14:textId="77777777" w:rsidR="003101DD" w:rsidRPr="007F4BE0" w:rsidRDefault="003101DD" w:rsidP="003101DD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2" w:type="dxa"/>
          </w:tcPr>
          <w:p w14:paraId="4EB0408C" w14:textId="77777777" w:rsidR="003101DD" w:rsidRPr="007F4BE0" w:rsidRDefault="003101DD" w:rsidP="0031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AA92508" w14:textId="61658693" w:rsidR="003101DD" w:rsidRPr="007F4BE0" w:rsidRDefault="003101DD" w:rsidP="00310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5FE8C82" w14:textId="77777777" w:rsidR="003101DD" w:rsidRPr="007F4BE0" w:rsidRDefault="003101DD" w:rsidP="0031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1612095" w14:textId="14C445B4" w:rsidR="003101DD" w:rsidRPr="007F4BE0" w:rsidRDefault="003101DD" w:rsidP="0031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1,11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62BC74C" w14:textId="77777777" w:rsidR="003101DD" w:rsidRPr="007F4BE0" w:rsidRDefault="003101DD" w:rsidP="0031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889A048" w14:textId="1049AFDC" w:rsidR="003101DD" w:rsidRPr="007F4BE0" w:rsidRDefault="003101DD" w:rsidP="0031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1,11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2D68C67" w14:textId="77777777" w:rsidR="003101DD" w:rsidRPr="007F4BE0" w:rsidRDefault="003101DD" w:rsidP="0031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BD4FF45" w14:textId="58A8B1D6" w:rsidR="003101DD" w:rsidRPr="007F4BE0" w:rsidRDefault="003101DD" w:rsidP="003101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551C837" w14:textId="77777777" w:rsidR="003101DD" w:rsidRPr="007F4BE0" w:rsidRDefault="003101DD" w:rsidP="0031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D7AD121" w14:textId="5C70928C" w:rsidR="003101DD" w:rsidRPr="007F4BE0" w:rsidRDefault="003101DD" w:rsidP="0031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514,000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BB5AF17" w14:textId="77777777" w:rsidR="003101DD" w:rsidRPr="007F4BE0" w:rsidRDefault="003101DD" w:rsidP="0031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40ABF7F" w14:textId="1DC80027" w:rsidR="003101DD" w:rsidRPr="007F4BE0" w:rsidRDefault="003101DD" w:rsidP="0031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514,000</w:t>
            </w:r>
          </w:p>
        </w:tc>
      </w:tr>
      <w:tr w:rsidR="000E0ED2" w:rsidRPr="007F4BE0" w14:paraId="53CF9DF9" w14:textId="77777777" w:rsidTr="0093391C">
        <w:tc>
          <w:tcPr>
            <w:tcW w:w="1653" w:type="dxa"/>
          </w:tcPr>
          <w:p w14:paraId="66911DDD" w14:textId="77777777" w:rsidR="000E0ED2" w:rsidRPr="007F4BE0" w:rsidRDefault="000E0ED2" w:rsidP="000E0ED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6833847E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B6ED47B" w14:textId="77777777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05DA2C15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DD9DA5A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499A756D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4597C26B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A0A6B52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CC40A92" w14:textId="77777777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7D65E73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5F252B1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C5B464F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4A54834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0ED2" w:rsidRPr="007F4BE0" w14:paraId="4481B6D1" w14:textId="77777777" w:rsidTr="0093391C">
        <w:tc>
          <w:tcPr>
            <w:tcW w:w="1653" w:type="dxa"/>
          </w:tcPr>
          <w:p w14:paraId="23E3C8C7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49A51F5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7075" w:type="dxa"/>
            <w:gridSpan w:val="11"/>
          </w:tcPr>
          <w:p w14:paraId="5F4711C6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</w:t>
            </w:r>
            <w:r w:rsidRPr="007F4BE0"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0E0ED2" w:rsidRPr="007F4BE0" w14:paraId="107715D4" w14:textId="77777777" w:rsidTr="0093391C">
        <w:tc>
          <w:tcPr>
            <w:tcW w:w="1653" w:type="dxa"/>
          </w:tcPr>
          <w:p w14:paraId="3F4F3A41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5D7AB0A5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7" w:type="dxa"/>
            <w:gridSpan w:val="5"/>
          </w:tcPr>
          <w:p w14:paraId="46D78C66" w14:textId="34979388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57" w:type="dxa"/>
          </w:tcPr>
          <w:p w14:paraId="5631F274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11" w:type="dxa"/>
            <w:gridSpan w:val="5"/>
          </w:tcPr>
          <w:p w14:paraId="552F3E55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F4BE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0E0ED2" w:rsidRPr="007F4BE0" w14:paraId="24CCEB5D" w14:textId="77777777" w:rsidTr="0093391C">
        <w:tc>
          <w:tcPr>
            <w:tcW w:w="1653" w:type="dxa"/>
          </w:tcPr>
          <w:p w14:paraId="438D1C6A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787E368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06" w:type="dxa"/>
            <w:vAlign w:val="bottom"/>
          </w:tcPr>
          <w:p w14:paraId="532BB88A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57" w:type="dxa"/>
            <w:vAlign w:val="bottom"/>
          </w:tcPr>
          <w:p w14:paraId="4F5362F8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D089FF5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57" w:type="dxa"/>
            <w:vAlign w:val="bottom"/>
          </w:tcPr>
          <w:p w14:paraId="5EED4801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4FF02B93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  <w:vAlign w:val="center"/>
          </w:tcPr>
          <w:p w14:paraId="4BC47EBE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C3F1EC8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1" w:type="dxa"/>
            <w:vAlign w:val="bottom"/>
          </w:tcPr>
          <w:p w14:paraId="2C8CBDBE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E57E8C2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57" w:type="dxa"/>
            <w:vAlign w:val="bottom"/>
          </w:tcPr>
          <w:p w14:paraId="7D891FEF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09AFC47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E0ED2" w:rsidRPr="007F4BE0" w14:paraId="6A0578E1" w14:textId="77777777" w:rsidTr="0093391C">
        <w:tc>
          <w:tcPr>
            <w:tcW w:w="1653" w:type="dxa"/>
          </w:tcPr>
          <w:p w14:paraId="646E11C5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6DAC9B3D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075" w:type="dxa"/>
            <w:gridSpan w:val="11"/>
            <w:vAlign w:val="bottom"/>
          </w:tcPr>
          <w:p w14:paraId="11CC69DA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F4BE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0E0ED2" w:rsidRPr="007F4BE0" w14:paraId="5003265E" w14:textId="77777777" w:rsidTr="0093391C">
        <w:tc>
          <w:tcPr>
            <w:tcW w:w="1653" w:type="dxa"/>
          </w:tcPr>
          <w:p w14:paraId="3DFC7C71" w14:textId="77777777" w:rsidR="000E0ED2" w:rsidRPr="007F4BE0" w:rsidRDefault="000E0ED2" w:rsidP="000E0ED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1A3EDD36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8B91224" w14:textId="77777777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6EF9F1C0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5BC4A90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23853AE0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49305E91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5FA8CD8C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9E24AC6" w14:textId="77777777" w:rsidR="000E0ED2" w:rsidRPr="007F4BE0" w:rsidRDefault="000E0ED2" w:rsidP="000E0E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95B82BF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6B393AF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2356031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4B7F371" w14:textId="77777777" w:rsidR="000E0ED2" w:rsidRPr="007F4BE0" w:rsidRDefault="000E0ED2" w:rsidP="000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1765" w:rsidRPr="007F4BE0" w14:paraId="5A30DC60" w14:textId="77777777" w:rsidTr="007C11FB">
        <w:tc>
          <w:tcPr>
            <w:tcW w:w="1653" w:type="dxa"/>
          </w:tcPr>
          <w:p w14:paraId="73E301AD" w14:textId="77777777" w:rsidR="000F1765" w:rsidRPr="007F4BE0" w:rsidRDefault="000F1765" w:rsidP="000F1765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2" w:type="dxa"/>
          </w:tcPr>
          <w:p w14:paraId="66C43152" w14:textId="77777777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FA51126" w14:textId="17D04AAE" w:rsidR="000F1765" w:rsidRPr="007F4BE0" w:rsidRDefault="00280092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470,800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A8FAA08" w14:textId="77777777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47ADCD6" w14:textId="4D15C7BB" w:rsidR="000F1765" w:rsidRPr="007F4BE0" w:rsidRDefault="003101DD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43,580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876AEBE" w14:textId="77777777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C1AA748" w14:textId="2688B623" w:rsidR="000F1765" w:rsidRPr="007F4BE0" w:rsidRDefault="00280092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101DD">
              <w:rPr>
                <w:rFonts w:asciiTheme="majorBidi" w:hAnsiTheme="majorBidi" w:cstheme="majorBidi"/>
                <w:sz w:val="24"/>
                <w:szCs w:val="24"/>
              </w:rPr>
              <w:t>14,380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5906387" w14:textId="77777777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F46FAF3" w14:textId="29100D01" w:rsidR="000F1765" w:rsidRPr="007F4BE0" w:rsidRDefault="000F1765" w:rsidP="000F1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530,200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1160C00" w14:textId="77777777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5D74007" w14:textId="2E9D78C9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36,206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DC03930" w14:textId="77777777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25ECED1" w14:textId="705F69E7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566,406</w:t>
            </w:r>
          </w:p>
        </w:tc>
      </w:tr>
      <w:tr w:rsidR="00985A43" w:rsidRPr="007F4BE0" w14:paraId="01B74D7F" w14:textId="77777777" w:rsidTr="007C11FB">
        <w:tc>
          <w:tcPr>
            <w:tcW w:w="1653" w:type="dxa"/>
          </w:tcPr>
          <w:p w14:paraId="3C457DB1" w14:textId="615D11FB" w:rsidR="00985A43" w:rsidRPr="007F4BE0" w:rsidRDefault="00985A43" w:rsidP="00985A43">
            <w:pPr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7F4B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(2562: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หนี้สินตามสัญญาเช่าการเงิน</w:t>
            </w:r>
            <w:r w:rsidRPr="007F4BE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12" w:type="dxa"/>
          </w:tcPr>
          <w:p w14:paraId="50F3D1FB" w14:textId="77777777" w:rsidR="00985A43" w:rsidRPr="007F4BE0" w:rsidRDefault="00985A43" w:rsidP="0098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4CB6C7E" w14:textId="1D7930BE" w:rsidR="00985A43" w:rsidRPr="007F4BE0" w:rsidRDefault="00985A43" w:rsidP="00985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B0DDD3C" w14:textId="77777777" w:rsidR="00985A43" w:rsidRPr="007F4BE0" w:rsidRDefault="00985A43" w:rsidP="0098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DED413A" w14:textId="720D9B10" w:rsidR="00985A43" w:rsidRPr="007F4BE0" w:rsidRDefault="00985A43" w:rsidP="0098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4,3</w:t>
            </w:r>
            <w:r w:rsidR="003101DD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1EC46C7" w14:textId="77777777" w:rsidR="00985A43" w:rsidRPr="007F4BE0" w:rsidRDefault="00985A43" w:rsidP="0098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064320A" w14:textId="7C367DEA" w:rsidR="00985A43" w:rsidRPr="007F4BE0" w:rsidRDefault="003101DD" w:rsidP="0098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4,388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EE052EA" w14:textId="77777777" w:rsidR="00985A43" w:rsidRPr="007F4BE0" w:rsidRDefault="00985A43" w:rsidP="0098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ED9DE6F" w14:textId="55113D33" w:rsidR="00985A43" w:rsidRPr="007F4BE0" w:rsidRDefault="00985A43" w:rsidP="00985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73712E0" w14:textId="77777777" w:rsidR="00985A43" w:rsidRPr="007F4BE0" w:rsidRDefault="00985A43" w:rsidP="0098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6DC1151" w14:textId="06FD2E5B" w:rsidR="00985A43" w:rsidRPr="007F4BE0" w:rsidRDefault="00985A43" w:rsidP="0098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10,284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391004F" w14:textId="77777777" w:rsidR="00985A43" w:rsidRPr="007F4BE0" w:rsidRDefault="00985A43" w:rsidP="0098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CC58CCC" w14:textId="1475499F" w:rsidR="00985A43" w:rsidRPr="007F4BE0" w:rsidRDefault="00985A43" w:rsidP="0098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sz w:val="24"/>
                <w:szCs w:val="24"/>
              </w:rPr>
              <w:t>10,284</w:t>
            </w:r>
          </w:p>
        </w:tc>
      </w:tr>
      <w:tr w:rsidR="000F1765" w:rsidRPr="007F4BE0" w14:paraId="685A5DED" w14:textId="77777777" w:rsidTr="007C11FB">
        <w:tc>
          <w:tcPr>
            <w:tcW w:w="1653" w:type="dxa"/>
          </w:tcPr>
          <w:p w14:paraId="7024BD60" w14:textId="77777777" w:rsidR="000F1765" w:rsidRPr="007F4BE0" w:rsidRDefault="000F1765" w:rsidP="000F1765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812" w:type="dxa"/>
          </w:tcPr>
          <w:p w14:paraId="4C820D94" w14:textId="77777777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FC15B" w14:textId="4E233EC9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550,000</w:t>
            </w:r>
          </w:p>
        </w:tc>
        <w:tc>
          <w:tcPr>
            <w:tcW w:w="257" w:type="dxa"/>
            <w:vAlign w:val="bottom"/>
          </w:tcPr>
          <w:p w14:paraId="72B98AAF" w14:textId="77777777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A587B" w14:textId="5B7C8E94" w:rsidR="000F1765" w:rsidRPr="007F4BE0" w:rsidRDefault="00676F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</w:t>
            </w:r>
            <w:r w:rsidR="003101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985A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3101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257" w:type="dxa"/>
            <w:vAlign w:val="bottom"/>
          </w:tcPr>
          <w:p w14:paraId="4EF138BB" w14:textId="77777777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A33CE" w14:textId="5389331C" w:rsidR="000F1765" w:rsidRPr="007F4BE0" w:rsidRDefault="00676F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985A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3101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89,426</w:t>
            </w:r>
            <w:r w:rsidR="009349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7" w:type="dxa"/>
            <w:vAlign w:val="bottom"/>
          </w:tcPr>
          <w:p w14:paraId="63421F74" w14:textId="77777777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D9920" w14:textId="677E2F47" w:rsidR="000F1765" w:rsidRPr="007F4BE0" w:rsidRDefault="000F1765" w:rsidP="000F1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550,000</w:t>
            </w:r>
          </w:p>
        </w:tc>
        <w:tc>
          <w:tcPr>
            <w:tcW w:w="261" w:type="dxa"/>
            <w:vAlign w:val="bottom"/>
          </w:tcPr>
          <w:p w14:paraId="56A867B8" w14:textId="77777777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FEADE" w14:textId="1C480E00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1,921,585</w:t>
            </w:r>
          </w:p>
        </w:tc>
        <w:tc>
          <w:tcPr>
            <w:tcW w:w="257" w:type="dxa"/>
            <w:vAlign w:val="bottom"/>
          </w:tcPr>
          <w:p w14:paraId="33020524" w14:textId="77777777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BFC49" w14:textId="1C108588" w:rsidR="000F1765" w:rsidRPr="007F4BE0" w:rsidRDefault="000F1765" w:rsidP="000F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2,471,585</w:t>
            </w:r>
          </w:p>
        </w:tc>
      </w:tr>
    </w:tbl>
    <w:p w14:paraId="3E1A1FBC" w14:textId="53063BEF" w:rsidR="005635C5" w:rsidRPr="007F4BE0" w:rsidRDefault="005635C5" w:rsidP="0068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02279015" w14:textId="77777777" w:rsidR="007145D9" w:rsidRPr="007F4BE0" w:rsidRDefault="007145D9" w:rsidP="007145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</w:rPr>
      </w:pPr>
      <w:r w:rsidRPr="007F4BE0">
        <w:rPr>
          <w:rFonts w:ascii="Angsana New" w:hAnsi="Angsana New" w:cs="Angsana New"/>
          <w:b/>
          <w:sz w:val="28"/>
          <w:szCs w:val="28"/>
          <w:cs/>
        </w:rPr>
        <w:t>กลุ่มบริษัทและบริษัทต้องปฏิบัติตามเงื่อนไขและข้อกำหนดต่างๆ ตลอดจนการดำรงอัตราส่วนทางการเงินตามที่ระบุไว้ในสัญญาเงินกู้ยืมและเงื่อนไขของหุ้นกู้</w:t>
      </w:r>
    </w:p>
    <w:p w14:paraId="31361099" w14:textId="280504EF" w:rsidR="00F15312" w:rsidRPr="007F4BE0" w:rsidRDefault="00F15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1626842" w14:textId="388F66E0" w:rsidR="00AA65D2" w:rsidRPr="007F4BE0" w:rsidRDefault="00AA65D2" w:rsidP="00AA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10" w:name="_Hlk47209982"/>
      <w:r w:rsidRPr="007F4BE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เงินกู้ยืมระยะสั้นจากสถาบันการเงิน</w:t>
      </w:r>
    </w:p>
    <w:bookmarkEnd w:id="10"/>
    <w:p w14:paraId="2D291100" w14:textId="77777777" w:rsidR="00AA65D2" w:rsidRPr="007F4BE0" w:rsidRDefault="00AA65D2" w:rsidP="00AA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7DEB58" w14:textId="5EBF4578" w:rsidR="00AA65D2" w:rsidRPr="007F4BE0" w:rsidRDefault="00637294" w:rsidP="001C5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="00AA65D2" w:rsidRPr="007F4BE0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14</w:t>
      </w:r>
      <w:r w:rsidR="00AA65D2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AA65D2" w:rsidRPr="007F4BE0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BF0225" w:rsidRPr="007F4BE0">
        <w:rPr>
          <w:rFonts w:asciiTheme="majorBidi" w:hAnsiTheme="majorBidi" w:cstheme="majorBidi"/>
          <w:sz w:val="28"/>
          <w:szCs w:val="28"/>
        </w:rPr>
        <w:t>2563</w:t>
      </w:r>
      <w:r w:rsidR="00AA65D2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AA65D2" w:rsidRPr="007F4BE0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</w:t>
      </w:r>
      <w:r w:rsidR="00A21200" w:rsidRPr="007F4BE0">
        <w:rPr>
          <w:rFonts w:asciiTheme="majorBidi" w:hAnsiTheme="majorBidi" w:cstheme="majorBidi" w:hint="cs"/>
          <w:sz w:val="28"/>
          <w:szCs w:val="28"/>
          <w:cs/>
        </w:rPr>
        <w:t>ไ</w:t>
      </w:r>
      <w:r w:rsidR="00AA65D2" w:rsidRPr="007F4BE0">
        <w:rPr>
          <w:rFonts w:asciiTheme="majorBidi" w:hAnsiTheme="majorBidi" w:cstheme="majorBidi" w:hint="cs"/>
          <w:sz w:val="28"/>
          <w:szCs w:val="28"/>
          <w:cs/>
        </w:rPr>
        <w:t>ด้ทำสัญญาเงินกู้ยืมระยะสั้น</w:t>
      </w:r>
      <w:r w:rsidR="00A21200" w:rsidRPr="007F4BE0">
        <w:rPr>
          <w:rFonts w:asciiTheme="majorBidi" w:hAnsiTheme="majorBidi" w:cstheme="majorBidi" w:hint="cs"/>
          <w:sz w:val="28"/>
          <w:szCs w:val="28"/>
          <w:cs/>
        </w:rPr>
        <w:t>ที่มีหลักประกัน</w:t>
      </w:r>
      <w:r w:rsidR="00AA65D2" w:rsidRPr="007F4BE0">
        <w:rPr>
          <w:rFonts w:asciiTheme="majorBidi" w:hAnsiTheme="majorBidi" w:cstheme="majorBidi" w:hint="cs"/>
          <w:sz w:val="28"/>
          <w:szCs w:val="28"/>
          <w:cs/>
        </w:rPr>
        <w:t>กับสถาบันการเงินต่างประเทศแห่งหนึ่ง</w:t>
      </w:r>
      <w:r w:rsidR="00A21200" w:rsidRPr="007F4BE0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8519D8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7F4BE0">
        <w:rPr>
          <w:rFonts w:asciiTheme="majorBidi" w:hAnsiTheme="majorBidi" w:cstheme="majorBidi"/>
          <w:sz w:val="28"/>
          <w:szCs w:val="28"/>
        </w:rPr>
        <w:t>7</w:t>
      </w:r>
      <w:r w:rsidR="000F1765" w:rsidRPr="007F4BE0">
        <w:rPr>
          <w:rFonts w:asciiTheme="majorBidi" w:hAnsiTheme="majorBidi" w:cstheme="majorBidi"/>
          <w:sz w:val="28"/>
          <w:szCs w:val="28"/>
        </w:rPr>
        <w:t>6.94</w:t>
      </w:r>
      <w:r w:rsidR="008519D8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8519D8" w:rsidRPr="007F4BE0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A21200" w:rsidRPr="007F4BE0">
        <w:rPr>
          <w:rFonts w:asciiTheme="majorBidi" w:hAnsiTheme="majorBidi" w:cstheme="majorBidi" w:hint="cs"/>
          <w:sz w:val="28"/>
          <w:szCs w:val="28"/>
          <w:cs/>
        </w:rPr>
        <w:t xml:space="preserve"> เงินกู้ยืม</w:t>
      </w:r>
      <w:r w:rsidR="00B20C61" w:rsidRPr="007F4BE0">
        <w:rPr>
          <w:rFonts w:asciiTheme="majorBidi" w:hAnsiTheme="majorBidi" w:cstheme="majorBidi" w:hint="cs"/>
          <w:sz w:val="28"/>
          <w:szCs w:val="28"/>
          <w:cs/>
        </w:rPr>
        <w:t>ดั</w:t>
      </w:r>
      <w:r w:rsidR="00A21200" w:rsidRPr="007F4BE0">
        <w:rPr>
          <w:rFonts w:asciiTheme="majorBidi" w:hAnsiTheme="majorBidi" w:cstheme="majorBidi" w:hint="cs"/>
          <w:sz w:val="28"/>
          <w:szCs w:val="28"/>
          <w:cs/>
        </w:rPr>
        <w:t>งกล่าว</w:t>
      </w:r>
      <w:r w:rsidR="0070555D" w:rsidRPr="007F4BE0">
        <w:rPr>
          <w:rFonts w:asciiTheme="majorBidi" w:hAnsiTheme="majorBidi" w:cstheme="majorBidi" w:hint="cs"/>
          <w:sz w:val="28"/>
          <w:szCs w:val="28"/>
          <w:cs/>
        </w:rPr>
        <w:t xml:space="preserve">มีอัตราดอกเบี้ยร้อยละ </w:t>
      </w:r>
      <w:r w:rsidR="00BF0225" w:rsidRPr="007F4BE0">
        <w:rPr>
          <w:rFonts w:asciiTheme="majorBidi" w:hAnsiTheme="majorBidi" w:cstheme="majorBidi"/>
          <w:sz w:val="28"/>
          <w:szCs w:val="28"/>
        </w:rPr>
        <w:t>1</w:t>
      </w:r>
      <w:r w:rsidR="0070555D" w:rsidRPr="007F4BE0">
        <w:rPr>
          <w:rFonts w:asciiTheme="majorBidi" w:hAnsiTheme="majorBidi" w:cstheme="majorBidi"/>
          <w:sz w:val="28"/>
          <w:szCs w:val="28"/>
        </w:rPr>
        <w:t>.</w:t>
      </w:r>
      <w:r w:rsidR="00BF0225" w:rsidRPr="007F4BE0">
        <w:rPr>
          <w:rFonts w:asciiTheme="majorBidi" w:hAnsiTheme="majorBidi" w:cstheme="majorBidi"/>
          <w:sz w:val="28"/>
          <w:szCs w:val="28"/>
        </w:rPr>
        <w:t>60</w:t>
      </w:r>
      <w:r w:rsidR="0070555D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A21200" w:rsidRPr="007F4BE0">
        <w:rPr>
          <w:rFonts w:asciiTheme="majorBidi" w:hAnsiTheme="majorBidi" w:cstheme="majorBidi" w:hint="cs"/>
          <w:sz w:val="28"/>
          <w:szCs w:val="28"/>
          <w:cs/>
        </w:rPr>
        <w:t xml:space="preserve">ต่อปีและมีกำหนดชำระคืนภายใน </w:t>
      </w:r>
      <w:r w:rsidR="00BF0225" w:rsidRPr="007F4BE0">
        <w:rPr>
          <w:rFonts w:asciiTheme="majorBidi" w:hAnsiTheme="majorBidi" w:cstheme="majorBidi"/>
          <w:sz w:val="28"/>
          <w:szCs w:val="28"/>
        </w:rPr>
        <w:t>1</w:t>
      </w:r>
      <w:r w:rsidR="00A21200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A21200" w:rsidRPr="007F4BE0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2F10455F" w14:textId="1E420C74" w:rsidR="00E469CC" w:rsidRPr="007F4BE0" w:rsidRDefault="00E469CC" w:rsidP="00AA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66E487CB" w14:textId="5D15B527" w:rsidR="00E469CC" w:rsidRPr="007F4BE0" w:rsidRDefault="00E469CC" w:rsidP="00AA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6528C0A8" w14:textId="6773E524" w:rsidR="00E469CC" w:rsidRPr="007F4BE0" w:rsidRDefault="00E469CC" w:rsidP="00AA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642A766F" w14:textId="6AD8EE26" w:rsidR="00E469CC" w:rsidRPr="007F4BE0" w:rsidRDefault="00E469CC" w:rsidP="001C5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F4BE0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</w:rPr>
        <w:t xml:space="preserve">13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</w:rPr>
        <w:t xml:space="preserve">2563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บริษัทย่อยแห่งหนึ่งได้ทำสัญญาเงินกู้ยืมระยะยาวที่มีหลักประกันกับสถาบันการเงิน</w:t>
      </w:r>
      <w:r w:rsidR="001C5B91" w:rsidRPr="007F4BE0">
        <w:rPr>
          <w:rFonts w:asciiTheme="majorBidi" w:hAnsiTheme="majorBidi" w:cstheme="majorBidi" w:hint="cs"/>
          <w:sz w:val="28"/>
          <w:szCs w:val="28"/>
          <w:cs/>
        </w:rPr>
        <w:t>ในประเทศ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แห่งหนึ่งจำนวน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</w:rPr>
        <w:t xml:space="preserve">20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เงินกู้ยืมดังกล่าวมีอัตราดอกเบี้ยร้อยละ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</w:rPr>
        <w:t xml:space="preserve">2 </w:t>
      </w:r>
      <w:r w:rsidR="00EF564F" w:rsidRPr="007F4BE0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และมีกำหนดชำระคืนภายใน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</w:rPr>
        <w:t xml:space="preserve">2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0F85BD99" w14:textId="3DF0EF0E" w:rsidR="00AA65D2" w:rsidRPr="007F4BE0" w:rsidRDefault="00AA65D2" w:rsidP="0068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F0FC686" w14:textId="267C2938" w:rsidR="00E469CC" w:rsidRPr="007F4BE0" w:rsidRDefault="00E469CC" w:rsidP="00B0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76AD">
        <w:rPr>
          <w:rFonts w:asciiTheme="majorBidi" w:hAnsiTheme="majorBidi" w:cstheme="majorBidi"/>
          <w:sz w:val="28"/>
          <w:szCs w:val="28"/>
        </w:rPr>
        <w:t>7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76AD">
        <w:rPr>
          <w:rFonts w:asciiTheme="majorBidi" w:hAnsiTheme="majorBidi" w:cstheme="majorBidi"/>
          <w:sz w:val="28"/>
          <w:szCs w:val="28"/>
        </w:rPr>
        <w:t>2563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บริษัทย่อยแห่งหนึ่งได้ทำสัญญาเงินกู้ยืมระยะยาวที่มีหลักประกันกับสถาบันการเงิน</w:t>
      </w:r>
      <w:r w:rsidR="001C5B91" w:rsidRPr="007F4BE0">
        <w:rPr>
          <w:rFonts w:asciiTheme="majorBidi" w:hAnsiTheme="majorBidi" w:cstheme="majorBidi" w:hint="cs"/>
          <w:sz w:val="28"/>
          <w:szCs w:val="28"/>
          <w:cs/>
        </w:rPr>
        <w:t>ในประเทศ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แห่งหนึ่งจำนวน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76AD">
        <w:rPr>
          <w:rFonts w:asciiTheme="majorBidi" w:hAnsiTheme="majorBidi" w:cstheme="majorBidi"/>
          <w:sz w:val="28"/>
          <w:szCs w:val="28"/>
        </w:rPr>
        <w:t xml:space="preserve">215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เงินกู้ยืมดังกล่าวมีอัตราดอกเบี้ย</w:t>
      </w:r>
      <w:r w:rsidR="001C5B91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CC76AD">
        <w:rPr>
          <w:rFonts w:asciiTheme="majorBidi" w:hAnsiTheme="majorBidi" w:cstheme="majorBidi"/>
          <w:sz w:val="28"/>
          <w:szCs w:val="28"/>
        </w:rPr>
        <w:t>B</w:t>
      </w:r>
      <w:r w:rsidR="001C5B91" w:rsidRPr="007F4BE0">
        <w:rPr>
          <w:rFonts w:asciiTheme="majorBidi" w:hAnsiTheme="majorBidi" w:cstheme="majorBidi"/>
          <w:sz w:val="28"/>
          <w:szCs w:val="28"/>
        </w:rPr>
        <w:t xml:space="preserve">IBOR </w:t>
      </w:r>
      <w:r w:rsidR="001C5B91" w:rsidRPr="007F4BE0">
        <w:rPr>
          <w:rFonts w:asciiTheme="majorBidi" w:hAnsiTheme="majorBidi" w:cstheme="majorBidi" w:hint="cs"/>
          <w:sz w:val="28"/>
          <w:szCs w:val="28"/>
          <w:cs/>
        </w:rPr>
        <w:t xml:space="preserve">ประเภท </w:t>
      </w:r>
      <w:r w:rsidR="00CC76AD">
        <w:rPr>
          <w:rFonts w:asciiTheme="majorBidi" w:hAnsiTheme="majorBidi" w:cstheme="majorBidi"/>
          <w:sz w:val="28"/>
          <w:szCs w:val="28"/>
        </w:rPr>
        <w:t>3</w:t>
      </w:r>
      <w:r w:rsidR="001C5B91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1C5B91" w:rsidRPr="007F4BE0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บวกร้อยละ</w:t>
      </w:r>
      <w:r w:rsidR="00BC1B7F">
        <w:rPr>
          <w:rFonts w:asciiTheme="majorBidi" w:hAnsiTheme="majorBidi" w:cstheme="majorBidi"/>
          <w:sz w:val="28"/>
          <w:szCs w:val="28"/>
        </w:rPr>
        <w:t xml:space="preserve"> </w:t>
      </w:r>
      <w:r w:rsidR="00CC76AD">
        <w:rPr>
          <w:rFonts w:asciiTheme="majorBidi" w:hAnsiTheme="majorBidi" w:cstheme="majorBidi"/>
          <w:sz w:val="28"/>
          <w:szCs w:val="28"/>
        </w:rPr>
        <w:t>1.75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ต่อปีและ</w:t>
      </w:r>
      <w:r w:rsidR="001C5B91" w:rsidRPr="007F4BE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5B91" w:rsidRPr="007F4BE0">
        <w:rPr>
          <w:rFonts w:asciiTheme="majorBidi" w:hAnsiTheme="majorBidi" w:cstheme="majorBidi"/>
          <w:sz w:val="28"/>
          <w:szCs w:val="28"/>
          <w:cs/>
        </w:rPr>
        <w:br/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มีกำหนดชำระคืนภายใน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</w:rPr>
        <w:t xml:space="preserve">10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C5B91" w:rsidRPr="007F4BE0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1C5B91" w:rsidRPr="007F4BE0">
        <w:rPr>
          <w:rFonts w:asciiTheme="majorBidi" w:hAnsiTheme="majorBidi" w:cstheme="majorBidi"/>
          <w:sz w:val="28"/>
          <w:szCs w:val="28"/>
        </w:rPr>
        <w:t xml:space="preserve">30 </w:t>
      </w:r>
      <w:r w:rsidR="00CC76AD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1C5B91" w:rsidRPr="007F4BE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5B91" w:rsidRPr="007F4BE0">
        <w:rPr>
          <w:rFonts w:asciiTheme="majorBidi" w:hAnsiTheme="majorBidi" w:cstheme="majorBidi"/>
          <w:sz w:val="28"/>
          <w:szCs w:val="28"/>
        </w:rPr>
        <w:t xml:space="preserve">2563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บริษัทย่อยมีการเบิกใช้เงินกู้ดังกล่าวเป็นจำนวน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76AD">
        <w:rPr>
          <w:rFonts w:asciiTheme="majorBidi" w:hAnsiTheme="majorBidi" w:cstheme="majorBidi"/>
          <w:sz w:val="28"/>
          <w:szCs w:val="28"/>
        </w:rPr>
        <w:t>83.50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27EF8ED1" w14:textId="5C0C767F" w:rsidR="00E469CC" w:rsidRPr="007F4BE0" w:rsidRDefault="00E469CC" w:rsidP="00B0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52AC658" w14:textId="074FCDD0" w:rsidR="00E469CC" w:rsidRPr="007F4BE0" w:rsidRDefault="00E469CC" w:rsidP="00B0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76AD">
        <w:rPr>
          <w:rFonts w:asciiTheme="majorBidi" w:hAnsiTheme="majorBidi" w:cstheme="majorBidi"/>
          <w:sz w:val="28"/>
          <w:szCs w:val="28"/>
        </w:rPr>
        <w:t>8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76AD">
        <w:rPr>
          <w:rFonts w:asciiTheme="majorBidi" w:hAnsiTheme="majorBidi" w:cstheme="majorBidi"/>
          <w:sz w:val="28"/>
          <w:szCs w:val="28"/>
        </w:rPr>
        <w:t>2563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บริษัทย่อยแห่งหนึ่งได้ทำสัญญาเงินกู้ยืมระยะยาวที่มีหลักประกันกับสถาบันการเงิน</w:t>
      </w:r>
      <w:r w:rsidR="001C5B91" w:rsidRPr="007F4BE0">
        <w:rPr>
          <w:rFonts w:asciiTheme="majorBidi" w:hAnsiTheme="majorBidi" w:cstheme="majorBidi" w:hint="cs"/>
          <w:sz w:val="28"/>
          <w:szCs w:val="28"/>
          <w:cs/>
        </w:rPr>
        <w:t>ในประเทศ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แห่งหนึ่งจำนวน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76AD">
        <w:rPr>
          <w:rFonts w:asciiTheme="majorBidi" w:hAnsiTheme="majorBidi" w:cstheme="majorBidi"/>
          <w:sz w:val="28"/>
          <w:szCs w:val="28"/>
        </w:rPr>
        <w:t>200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BC1B7F">
        <w:rPr>
          <w:rFonts w:asciiTheme="majorBidi" w:hAnsiTheme="majorBidi" w:cstheme="majorBidi"/>
          <w:sz w:val="28"/>
          <w:szCs w:val="28"/>
        </w:rPr>
        <w:t xml:space="preserve"> </w:t>
      </w:r>
      <w:r w:rsidR="00BC1B7F" w:rsidRPr="007F4BE0">
        <w:rPr>
          <w:rFonts w:asciiTheme="majorBidi" w:hAnsiTheme="majorBidi" w:cstheme="majorBidi" w:hint="cs"/>
          <w:sz w:val="28"/>
          <w:szCs w:val="28"/>
          <w:cs/>
        </w:rPr>
        <w:t>เงินกู้ยืมดังกล่าวมีอัตราดอกเบี้ย</w:t>
      </w:r>
      <w:r w:rsidR="00BC1B7F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BC1B7F">
        <w:rPr>
          <w:rFonts w:asciiTheme="majorBidi" w:hAnsiTheme="majorBidi" w:cstheme="majorBidi"/>
          <w:sz w:val="28"/>
          <w:szCs w:val="28"/>
        </w:rPr>
        <w:t>B</w:t>
      </w:r>
      <w:r w:rsidR="00BC1B7F" w:rsidRPr="007F4BE0">
        <w:rPr>
          <w:rFonts w:asciiTheme="majorBidi" w:hAnsiTheme="majorBidi" w:cstheme="majorBidi"/>
          <w:sz w:val="28"/>
          <w:szCs w:val="28"/>
        </w:rPr>
        <w:t xml:space="preserve">IBOR </w:t>
      </w:r>
      <w:r w:rsidR="00BC1B7F" w:rsidRPr="007F4BE0">
        <w:rPr>
          <w:rFonts w:asciiTheme="majorBidi" w:hAnsiTheme="majorBidi" w:cstheme="majorBidi" w:hint="cs"/>
          <w:sz w:val="28"/>
          <w:szCs w:val="28"/>
          <w:cs/>
        </w:rPr>
        <w:t xml:space="preserve">ประเภท </w:t>
      </w:r>
      <w:r w:rsidR="00BC1B7F">
        <w:rPr>
          <w:rFonts w:asciiTheme="majorBidi" w:hAnsiTheme="majorBidi" w:cstheme="majorBidi"/>
          <w:sz w:val="28"/>
          <w:szCs w:val="28"/>
        </w:rPr>
        <w:t>3</w:t>
      </w:r>
      <w:r w:rsidR="00BC1B7F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BC1B7F" w:rsidRPr="007F4BE0">
        <w:rPr>
          <w:rFonts w:asciiTheme="majorBidi" w:hAnsiTheme="majorBidi" w:cstheme="majorBidi" w:hint="cs"/>
          <w:sz w:val="28"/>
          <w:szCs w:val="28"/>
          <w:cs/>
        </w:rPr>
        <w:t>เดือนบวกร้อยละ</w:t>
      </w:r>
      <w:r w:rsidR="00BC1B7F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C1B7F">
        <w:rPr>
          <w:rFonts w:asciiTheme="majorBidi" w:hAnsiTheme="majorBidi" w:cstheme="majorBidi"/>
          <w:sz w:val="28"/>
          <w:szCs w:val="28"/>
        </w:rPr>
        <w:t>1.75</w:t>
      </w:r>
      <w:r w:rsidR="00BC1B7F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BC1B7F" w:rsidRPr="007F4BE0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9C10A4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และมีกำหนดชำระคืนภายใน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76AD">
        <w:rPr>
          <w:rFonts w:asciiTheme="majorBidi" w:hAnsiTheme="majorBidi" w:cstheme="majorBidi"/>
          <w:sz w:val="28"/>
          <w:szCs w:val="28"/>
        </w:rPr>
        <w:t>10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C5B91" w:rsidRPr="007F4BE0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CC76AD">
        <w:rPr>
          <w:rFonts w:asciiTheme="majorBidi" w:hAnsiTheme="majorBidi" w:cstheme="majorBidi"/>
          <w:sz w:val="28"/>
          <w:szCs w:val="28"/>
        </w:rPr>
        <w:t>30</w:t>
      </w:r>
      <w:r w:rsidR="001C5B91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E60CF9" w:rsidRPr="007F4BE0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1C5B91" w:rsidRPr="007F4BE0">
        <w:rPr>
          <w:rFonts w:asciiTheme="majorBidi" w:hAnsiTheme="majorBidi" w:cstheme="majorBidi" w:hint="cs"/>
          <w:sz w:val="28"/>
          <w:szCs w:val="28"/>
          <w:cs/>
        </w:rPr>
        <w:t xml:space="preserve">ยน </w:t>
      </w:r>
      <w:r w:rsidR="00CC76AD">
        <w:rPr>
          <w:rFonts w:asciiTheme="majorBidi" w:hAnsiTheme="majorBidi" w:cstheme="majorBidi"/>
          <w:sz w:val="28"/>
          <w:szCs w:val="28"/>
        </w:rPr>
        <w:t>2563</w:t>
      </w:r>
      <w:r w:rsidR="001C5B91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บริษัทย่อยมีการเบิกใช้เงินกู้ดังกล่าว</w:t>
      </w:r>
      <w:r w:rsidR="00BC1B7F" w:rsidRPr="007F4BE0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="00BC1B7F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C1B7F">
        <w:rPr>
          <w:rFonts w:asciiTheme="majorBidi" w:hAnsiTheme="majorBidi" w:cstheme="majorBidi"/>
          <w:sz w:val="28"/>
          <w:szCs w:val="28"/>
        </w:rPr>
        <w:t>68.30</w:t>
      </w:r>
      <w:r w:rsidR="00BC1B7F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BC1B7F" w:rsidRPr="007F4BE0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1BB28255" w14:textId="184C5879" w:rsidR="00E469CC" w:rsidRPr="007F4BE0" w:rsidRDefault="00E469CC" w:rsidP="0068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43EAE8C8" w14:textId="25F11DCB" w:rsidR="00E469CC" w:rsidRPr="007F4BE0" w:rsidRDefault="00E469CC" w:rsidP="0068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39F50B39" w14:textId="71DF3C61" w:rsidR="00E469CC" w:rsidRPr="007F4BE0" w:rsidRDefault="00E469CC" w:rsidP="00C02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7F4BE0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การผ่อนผันการชำระเงินกู้ยืม</w:t>
      </w:r>
    </w:p>
    <w:p w14:paraId="1C1C4F4D" w14:textId="051AEC68" w:rsidR="00E469CC" w:rsidRPr="007F4BE0" w:rsidRDefault="00E469CC" w:rsidP="00E4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753B7BE" w14:textId="1BE15279" w:rsidR="00E469CC" w:rsidRDefault="00E469CC" w:rsidP="005508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  <w:r w:rsidRPr="00802D92">
        <w:rPr>
          <w:rFonts w:asciiTheme="majorBidi" w:hAnsiTheme="majorBidi" w:cstheme="majorBidi" w:hint="cs"/>
          <w:spacing w:val="-2"/>
          <w:sz w:val="28"/>
          <w:szCs w:val="28"/>
          <w:cs/>
        </w:rPr>
        <w:t>ในเดือนเมษายน</w:t>
      </w:r>
      <w:r w:rsidRPr="00802D9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846E02" w:rsidRPr="00802D92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802D9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802D92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บริษัทและบริษัทย่อย</w:t>
      </w:r>
      <w:r w:rsidR="00C15374" w:rsidRPr="00802D92">
        <w:rPr>
          <w:rFonts w:asciiTheme="majorBidi" w:hAnsiTheme="majorBidi" w:cstheme="majorBidi" w:hint="cs"/>
          <w:spacing w:val="-2"/>
          <w:sz w:val="28"/>
          <w:szCs w:val="28"/>
          <w:cs/>
        </w:rPr>
        <w:t>แห่งหนึ่ง</w:t>
      </w:r>
      <w:r w:rsidRPr="00802D92">
        <w:rPr>
          <w:rFonts w:asciiTheme="majorBidi" w:hAnsiTheme="majorBidi" w:cstheme="majorBidi" w:hint="cs"/>
          <w:spacing w:val="-2"/>
          <w:sz w:val="28"/>
          <w:szCs w:val="28"/>
          <w:cs/>
        </w:rPr>
        <w:t>ได้รับหนังสืออนุมัติการพักชำระหนี้เงินต้นสำหรับเงินกู้ยืมระยะยาวจากสถาบันการเงิน</w:t>
      </w:r>
      <w:r w:rsidR="00C15374" w:rsidRPr="00802D92">
        <w:rPr>
          <w:rFonts w:asciiTheme="majorBidi" w:hAnsiTheme="majorBidi" w:cstheme="majorBidi" w:hint="cs"/>
          <w:spacing w:val="-2"/>
          <w:sz w:val="28"/>
          <w:szCs w:val="28"/>
          <w:cs/>
        </w:rPr>
        <w:t>หลายแห่ง</w:t>
      </w:r>
      <w:r w:rsidR="00802D92" w:rsidRPr="00802D9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="00802D92" w:rsidRPr="00802D92">
        <w:rPr>
          <w:rFonts w:asciiTheme="majorBidi" w:hAnsiTheme="majorBidi" w:cstheme="majorBidi"/>
          <w:spacing w:val="-2"/>
          <w:sz w:val="28"/>
          <w:szCs w:val="28"/>
        </w:rPr>
        <w:t xml:space="preserve">48.5 </w:t>
      </w:r>
      <w:r w:rsidR="00802D92" w:rsidRPr="00802D9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ล้านบาท และ </w:t>
      </w:r>
      <w:r w:rsidR="00802D92" w:rsidRPr="00802D92">
        <w:rPr>
          <w:rFonts w:asciiTheme="majorBidi" w:hAnsiTheme="majorBidi" w:cstheme="majorBidi"/>
          <w:spacing w:val="-2"/>
          <w:sz w:val="28"/>
          <w:szCs w:val="28"/>
        </w:rPr>
        <w:t xml:space="preserve">57.84 </w:t>
      </w:r>
      <w:r w:rsidR="00802D92" w:rsidRPr="00802D92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  <w:r w:rsidR="00A338B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802D92" w:rsidRPr="00802D92">
        <w:rPr>
          <w:rFonts w:asciiTheme="majorBidi" w:hAnsiTheme="majorBidi" w:cstheme="majorBidi" w:hint="cs"/>
          <w:spacing w:val="-2"/>
          <w:sz w:val="28"/>
          <w:szCs w:val="28"/>
          <w:cs/>
        </w:rPr>
        <w:t>ตามลำดับ</w:t>
      </w:r>
      <w:r w:rsidRPr="00802D9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802D92">
        <w:rPr>
          <w:rFonts w:asciiTheme="majorBidi" w:hAnsiTheme="majorBidi" w:cstheme="majorBidi" w:hint="cs"/>
          <w:spacing w:val="-2"/>
          <w:sz w:val="28"/>
          <w:szCs w:val="28"/>
          <w:cs/>
        </w:rPr>
        <w:t>เป็นเวลา</w:t>
      </w:r>
      <w:r w:rsidRPr="00802D9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846E02" w:rsidRPr="00802D92">
        <w:rPr>
          <w:rFonts w:asciiTheme="majorBidi" w:hAnsiTheme="majorBidi" w:cstheme="majorBidi"/>
          <w:spacing w:val="-2"/>
          <w:sz w:val="28"/>
          <w:szCs w:val="28"/>
        </w:rPr>
        <w:t>12</w:t>
      </w:r>
      <w:r w:rsidRPr="00802D9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802D92">
        <w:rPr>
          <w:rFonts w:asciiTheme="majorBidi" w:hAnsiTheme="majorBidi" w:cstheme="majorBidi" w:hint="cs"/>
          <w:spacing w:val="-2"/>
          <w:sz w:val="28"/>
          <w:szCs w:val="28"/>
          <w:cs/>
        </w:rPr>
        <w:t>เดือน</w:t>
      </w:r>
      <w:r w:rsidRPr="00802D9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802D92">
        <w:rPr>
          <w:rFonts w:asciiTheme="majorBidi" w:hAnsiTheme="majorBidi" w:cstheme="majorBidi" w:hint="cs"/>
          <w:spacing w:val="-2"/>
          <w:sz w:val="28"/>
          <w:szCs w:val="28"/>
          <w:cs/>
        </w:rPr>
        <w:t>เริ่มตั้งแต่เดือนเมษายน</w:t>
      </w:r>
      <w:r w:rsidRPr="00802D9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04858" w:rsidRPr="00802D92">
        <w:rPr>
          <w:rFonts w:asciiTheme="majorBidi" w:hAnsiTheme="majorBidi" w:cstheme="majorBidi"/>
          <w:spacing w:val="-2"/>
          <w:sz w:val="28"/>
          <w:szCs w:val="28"/>
        </w:rPr>
        <w:t>2563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ดังนั้น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ณ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วันที่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>
        <w:rPr>
          <w:rFonts w:asciiTheme="majorBidi" w:hAnsiTheme="majorBidi" w:cs="Angsana New"/>
          <w:spacing w:val="-2"/>
          <w:sz w:val="28"/>
          <w:szCs w:val="28"/>
        </w:rPr>
        <w:t>30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กันยายน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>
        <w:rPr>
          <w:rFonts w:asciiTheme="majorBidi" w:hAnsiTheme="majorBidi" w:cs="Angsana New"/>
          <w:spacing w:val="-2"/>
          <w:sz w:val="28"/>
          <w:szCs w:val="28"/>
        </w:rPr>
        <w:t>2563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บริษัทและบริษัทย่อยดังกล่าวจึงจัดประเภทส่วนของเงินกู้ระยะยาวจากสถาบันการเงินที่ถึงกำหนดชำระภายในหนึ่งปีเป็นเงินกู้ระยะยาวจากสถาบันการเงินจำนวน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>
        <w:rPr>
          <w:rFonts w:asciiTheme="majorBidi" w:hAnsiTheme="majorBidi" w:cs="Angsana New"/>
          <w:spacing w:val="-2"/>
          <w:sz w:val="28"/>
          <w:szCs w:val="28"/>
        </w:rPr>
        <w:t>9.5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ล้านบาท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และ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>
        <w:rPr>
          <w:rFonts w:asciiTheme="majorBidi" w:hAnsiTheme="majorBidi" w:cs="Angsana New"/>
          <w:spacing w:val="-2"/>
          <w:sz w:val="28"/>
          <w:szCs w:val="28"/>
        </w:rPr>
        <w:t>11.02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ล้านบาท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ตามลำดับ</w:t>
      </w:r>
    </w:p>
    <w:p w14:paraId="4A6130B6" w14:textId="77777777" w:rsidR="005508B2" w:rsidRPr="007F4BE0" w:rsidRDefault="005508B2" w:rsidP="005508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</w:rPr>
      </w:pPr>
    </w:p>
    <w:p w14:paraId="106352D4" w14:textId="715C8036" w:rsidR="001533B6" w:rsidRDefault="00E469CC" w:rsidP="00550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 w:hint="cs"/>
          <w:sz w:val="28"/>
          <w:szCs w:val="28"/>
          <w:cs/>
        </w:rPr>
        <w:t>ในเดือนพฤษภาคม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4858" w:rsidRPr="007F4BE0">
        <w:rPr>
          <w:rFonts w:asciiTheme="majorBidi" w:hAnsiTheme="majorBidi" w:cstheme="majorBidi"/>
          <w:sz w:val="28"/>
          <w:szCs w:val="28"/>
        </w:rPr>
        <w:t>2563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บริษัทได้รับหนังสืออนุมัติการพักชำระ</w:t>
      </w:r>
      <w:r w:rsidR="00604858" w:rsidRPr="007F4BE0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เงินต้นและดอกเบี้ย</w:t>
      </w:r>
      <w:r w:rsidR="00604858" w:rsidRPr="007F4BE0">
        <w:rPr>
          <w:rFonts w:asciiTheme="majorBidi" w:hAnsiTheme="majorBidi" w:cstheme="majorBidi" w:hint="cs"/>
          <w:sz w:val="28"/>
          <w:szCs w:val="28"/>
          <w:cs/>
        </w:rPr>
        <w:t>สำหรับเงินกู้ยืมระยะยาว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จากสถาบันการเงินแห่งหนึ่ง</w:t>
      </w:r>
      <w:r w:rsidR="00856F5C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856F5C">
        <w:rPr>
          <w:rFonts w:asciiTheme="majorBidi" w:hAnsiTheme="majorBidi" w:cstheme="majorBidi"/>
          <w:sz w:val="28"/>
          <w:szCs w:val="28"/>
        </w:rPr>
        <w:t xml:space="preserve">1.57 </w:t>
      </w:r>
      <w:r w:rsidR="00856F5C">
        <w:rPr>
          <w:rFonts w:asciiTheme="majorBidi" w:hAnsiTheme="majorBidi" w:cstheme="majorBidi" w:hint="cs"/>
          <w:sz w:val="28"/>
          <w:szCs w:val="28"/>
          <w:cs/>
        </w:rPr>
        <w:t xml:space="preserve">ล้านเหรียญสหรัฐอเมริกา เทียบเท่าเงินบาทจำนวน </w:t>
      </w:r>
      <w:r w:rsidR="00856F5C">
        <w:rPr>
          <w:rFonts w:asciiTheme="majorBidi" w:hAnsiTheme="majorBidi" w:cstheme="majorBidi"/>
          <w:sz w:val="28"/>
          <w:szCs w:val="28"/>
        </w:rPr>
        <w:t xml:space="preserve">49.81 </w:t>
      </w:r>
      <w:r w:rsidR="00856F5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เป็นเวลา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947A8">
        <w:rPr>
          <w:rFonts w:asciiTheme="majorBidi" w:hAnsiTheme="majorBidi" w:cstheme="majorBidi"/>
          <w:sz w:val="28"/>
          <w:szCs w:val="28"/>
        </w:rPr>
        <w:t>6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 w:hint="cs"/>
          <w:sz w:val="28"/>
          <w:szCs w:val="28"/>
          <w:cs/>
        </w:rPr>
        <w:t>เริ่มตั้งแต่เดือนมิถุนายน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4858" w:rsidRPr="007F4BE0">
        <w:rPr>
          <w:rFonts w:asciiTheme="majorBidi" w:hAnsiTheme="majorBidi" w:cstheme="majorBidi"/>
          <w:sz w:val="28"/>
          <w:szCs w:val="28"/>
        </w:rPr>
        <w:t>2563</w:t>
      </w:r>
      <w:r w:rsidR="005508B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ดังนั้น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ณ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วันที่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 w:rsidRPr="005508B2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กันยายน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 w:rsidRPr="005508B2">
        <w:rPr>
          <w:rFonts w:asciiTheme="majorBidi" w:hAnsiTheme="majorBidi" w:cstheme="majorBidi"/>
          <w:spacing w:val="-2"/>
          <w:sz w:val="28"/>
          <w:szCs w:val="28"/>
        </w:rPr>
        <w:t xml:space="preserve">2563 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บริษัทจึงจัดประเภทส่วนของเงินกู้ระยะยาวจาก</w:t>
      </w:r>
      <w:r w:rsidR="00DC7652">
        <w:rPr>
          <w:rFonts w:asciiTheme="majorBidi" w:hAnsiTheme="majorBidi" w:cs="Angsana New"/>
          <w:spacing w:val="-2"/>
          <w:sz w:val="28"/>
          <w:szCs w:val="28"/>
        </w:rPr>
        <w:br/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สถาบันการเงินที่ถึงกำหนดชำระภายในหนึ่งปีเป็นเงินกู้ระยะยาวจากสถาบันการเงินจำนวน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 w:rsidRPr="005508B2">
        <w:rPr>
          <w:rFonts w:asciiTheme="majorBidi" w:hAnsiTheme="majorBidi" w:cstheme="majorBidi"/>
          <w:spacing w:val="-2"/>
          <w:sz w:val="28"/>
          <w:szCs w:val="28"/>
        </w:rPr>
        <w:t xml:space="preserve">0.25 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ล้านเหรียญสหรัฐอเมริกา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เทียบเท่าเงินบาทจำนวน</w:t>
      </w:r>
      <w:r w:rsidR="005508B2" w:rsidRPr="005508B2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5508B2" w:rsidRPr="005508B2">
        <w:rPr>
          <w:rFonts w:asciiTheme="majorBidi" w:hAnsiTheme="majorBidi" w:cstheme="majorBidi"/>
          <w:spacing w:val="-2"/>
          <w:sz w:val="28"/>
          <w:szCs w:val="28"/>
        </w:rPr>
        <w:t xml:space="preserve">7.86 </w:t>
      </w:r>
      <w:r w:rsidR="005508B2" w:rsidRPr="005508B2">
        <w:rPr>
          <w:rFonts w:asciiTheme="majorBidi" w:hAnsiTheme="majorBidi" w:cs="Angsana New" w:hint="cs"/>
          <w:spacing w:val="-2"/>
          <w:sz w:val="28"/>
          <w:szCs w:val="28"/>
          <w:cs/>
        </w:rPr>
        <w:t>ล้านบาท</w:t>
      </w:r>
    </w:p>
    <w:p w14:paraId="02D1585E" w14:textId="77777777" w:rsidR="001533B6" w:rsidRPr="007F4BE0" w:rsidRDefault="001533B6" w:rsidP="001533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92E1C56" w14:textId="21B9C76F" w:rsidR="00E93D19" w:rsidRPr="007F4BE0" w:rsidRDefault="00E93D19" w:rsidP="00E4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sz w:val="28"/>
          <w:szCs w:val="28"/>
        </w:rPr>
      </w:pPr>
      <w:r w:rsidRPr="007F4BE0">
        <w:rPr>
          <w:rFonts w:ascii="Angsana New" w:hAnsi="Angsana New" w:cs="Angsana New" w:hint="cs"/>
          <w:bCs/>
          <w:i/>
          <w:iCs/>
          <w:sz w:val="28"/>
          <w:szCs w:val="28"/>
          <w:cs/>
        </w:rPr>
        <w:t>หุ้นกู้</w:t>
      </w:r>
    </w:p>
    <w:p w14:paraId="55307A4A" w14:textId="3FD047E4" w:rsidR="00564B30" w:rsidRPr="007F4BE0" w:rsidRDefault="00564B30" w:rsidP="00382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Cs/>
          <w:i/>
          <w:iCs/>
          <w:sz w:val="28"/>
          <w:szCs w:val="28"/>
        </w:rPr>
      </w:pPr>
    </w:p>
    <w:p w14:paraId="13565947" w14:textId="409AF4C8" w:rsidR="00564B30" w:rsidRPr="007F4BE0" w:rsidRDefault="00564B30" w:rsidP="00564B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21</w:t>
      </w:r>
      <w:r w:rsidR="0049401E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49401E" w:rsidRPr="007F4BE0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BF0225" w:rsidRPr="007F4BE0">
        <w:rPr>
          <w:rFonts w:asciiTheme="majorBidi" w:hAnsiTheme="majorBidi" w:cstheme="majorBidi"/>
          <w:sz w:val="28"/>
          <w:szCs w:val="28"/>
        </w:rPr>
        <w:t>2563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บริษัทออกหุ้นกู้ไม่ด้อยสิทธิและไม่มีหลักประกัน</w:t>
      </w:r>
      <w:r w:rsidR="004953F4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4953F4" w:rsidRPr="007F4BE0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BF0225" w:rsidRPr="007F4BE0">
        <w:rPr>
          <w:rFonts w:asciiTheme="majorBidi" w:hAnsiTheme="majorBidi" w:cstheme="majorBidi"/>
          <w:sz w:val="28"/>
          <w:szCs w:val="28"/>
        </w:rPr>
        <w:t>600</w:t>
      </w:r>
      <w:r w:rsidR="00CD5C87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4953F4" w:rsidRPr="007F4BE0">
        <w:rPr>
          <w:rFonts w:asciiTheme="majorBidi" w:hAnsiTheme="majorBidi" w:cstheme="majorBidi" w:hint="cs"/>
          <w:sz w:val="28"/>
          <w:szCs w:val="28"/>
          <w:cs/>
        </w:rPr>
        <w:t>ล้านบาท (</w:t>
      </w:r>
      <w:r w:rsidR="00BF0225" w:rsidRPr="007F4BE0">
        <w:rPr>
          <w:rFonts w:asciiTheme="majorBidi" w:hAnsiTheme="majorBidi" w:cstheme="majorBidi"/>
          <w:sz w:val="28"/>
          <w:szCs w:val="28"/>
        </w:rPr>
        <w:t>600</w:t>
      </w:r>
      <w:r w:rsidR="004953F4" w:rsidRPr="007F4BE0">
        <w:rPr>
          <w:rFonts w:asciiTheme="majorBidi" w:hAnsiTheme="majorBidi" w:cstheme="majorBidi"/>
          <w:sz w:val="28"/>
          <w:szCs w:val="28"/>
        </w:rPr>
        <w:t>,</w:t>
      </w:r>
      <w:r w:rsidR="00BF0225" w:rsidRPr="007F4BE0">
        <w:rPr>
          <w:rFonts w:asciiTheme="majorBidi" w:hAnsiTheme="majorBidi" w:cstheme="majorBidi"/>
          <w:sz w:val="28"/>
          <w:szCs w:val="28"/>
        </w:rPr>
        <w:t>000</w:t>
      </w:r>
      <w:r w:rsidR="004953F4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4953F4" w:rsidRPr="007F4BE0">
        <w:rPr>
          <w:rFonts w:asciiTheme="majorBidi" w:hAnsiTheme="majorBidi" w:cstheme="majorBidi" w:hint="cs"/>
          <w:sz w:val="28"/>
          <w:szCs w:val="28"/>
          <w:cs/>
        </w:rPr>
        <w:t xml:space="preserve">หน่วย </w:t>
      </w:r>
      <w:r w:rsidR="00585D3B" w:rsidRPr="007F4BE0">
        <w:rPr>
          <w:rFonts w:asciiTheme="majorBidi" w:hAnsiTheme="majorBidi" w:cstheme="majorBidi"/>
          <w:sz w:val="28"/>
          <w:szCs w:val="28"/>
          <w:cs/>
        </w:rPr>
        <w:br/>
      </w:r>
      <w:r w:rsidR="004953F4" w:rsidRPr="007F4BE0">
        <w:rPr>
          <w:rFonts w:asciiTheme="majorBidi" w:hAnsiTheme="majorBidi" w:cstheme="majorBidi" w:hint="cs"/>
          <w:sz w:val="28"/>
          <w:szCs w:val="28"/>
          <w:cs/>
        </w:rPr>
        <w:t xml:space="preserve">มูลค่าที่ตราไว้หน่วยละ </w:t>
      </w:r>
      <w:r w:rsidR="00BF0225" w:rsidRPr="007F4BE0">
        <w:rPr>
          <w:rFonts w:asciiTheme="majorBidi" w:hAnsiTheme="majorBidi" w:cstheme="majorBidi"/>
          <w:sz w:val="28"/>
          <w:szCs w:val="28"/>
        </w:rPr>
        <w:t>1</w:t>
      </w:r>
      <w:r w:rsidR="004953F4" w:rsidRPr="007F4BE0">
        <w:rPr>
          <w:rFonts w:asciiTheme="majorBidi" w:hAnsiTheme="majorBidi" w:cstheme="majorBidi"/>
          <w:sz w:val="28"/>
          <w:szCs w:val="28"/>
        </w:rPr>
        <w:t>,</w:t>
      </w:r>
      <w:r w:rsidR="00BF0225" w:rsidRPr="007F4BE0">
        <w:rPr>
          <w:rFonts w:asciiTheme="majorBidi" w:hAnsiTheme="majorBidi" w:cstheme="majorBidi"/>
          <w:sz w:val="28"/>
          <w:szCs w:val="28"/>
        </w:rPr>
        <w:t>000</w:t>
      </w:r>
      <w:r w:rsidR="004953F4" w:rsidRPr="007F4BE0">
        <w:rPr>
          <w:rFonts w:asciiTheme="majorBidi" w:hAnsiTheme="majorBidi" w:cstheme="majorBidi" w:hint="cs"/>
          <w:sz w:val="28"/>
          <w:szCs w:val="28"/>
          <w:cs/>
        </w:rPr>
        <w:t xml:space="preserve"> บาท)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ซึ่ง</w:t>
      </w:r>
      <w:r w:rsidR="00282528" w:rsidRPr="007F4BE0">
        <w:rPr>
          <w:rFonts w:asciiTheme="majorBidi" w:hAnsiTheme="majorBidi" w:cstheme="majorBidi" w:hint="cs"/>
          <w:sz w:val="28"/>
          <w:szCs w:val="28"/>
          <w:cs/>
        </w:rPr>
        <w:t xml:space="preserve">มีกำหนดไถ่ถอนวันที่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21</w:t>
      </w:r>
      <w:r w:rsidR="00282528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5249ED" w:rsidRPr="007F4BE0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282528" w:rsidRPr="007F4BE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F0225" w:rsidRPr="007F4BE0">
        <w:rPr>
          <w:rFonts w:asciiTheme="majorBidi" w:hAnsiTheme="majorBidi" w:cstheme="majorBidi"/>
          <w:sz w:val="28"/>
          <w:szCs w:val="28"/>
        </w:rPr>
        <w:t>2566</w:t>
      </w:r>
      <w:r w:rsidR="00282528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282528" w:rsidRPr="007F4BE0">
        <w:rPr>
          <w:rFonts w:asciiTheme="majorBidi" w:hAnsiTheme="majorBidi" w:cstheme="majorBidi" w:hint="cs"/>
          <w:sz w:val="28"/>
          <w:szCs w:val="28"/>
          <w:cs/>
        </w:rPr>
        <w:t xml:space="preserve">และมีอัตราดอกเบี้ยคงที่ร้อยละ </w:t>
      </w:r>
      <w:r w:rsidR="00BF0225" w:rsidRPr="007F4BE0">
        <w:rPr>
          <w:rFonts w:asciiTheme="majorBidi" w:hAnsiTheme="majorBidi" w:cstheme="majorBidi"/>
          <w:sz w:val="28"/>
          <w:szCs w:val="28"/>
        </w:rPr>
        <w:t>4</w:t>
      </w:r>
      <w:r w:rsidR="00282528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5249ED" w:rsidRPr="007F4BE0">
        <w:rPr>
          <w:rFonts w:asciiTheme="majorBidi" w:hAnsiTheme="majorBidi" w:cstheme="majorBidi" w:hint="cs"/>
          <w:sz w:val="28"/>
          <w:szCs w:val="28"/>
          <w:cs/>
        </w:rPr>
        <w:t xml:space="preserve">ต่อปี โดยมีกำหนดจ่ายชำระดอกเบี้ยทุก </w:t>
      </w:r>
      <w:r w:rsidR="00BF0225" w:rsidRPr="007F4BE0">
        <w:rPr>
          <w:rFonts w:asciiTheme="majorBidi" w:hAnsiTheme="majorBidi" w:cstheme="majorBidi"/>
          <w:sz w:val="28"/>
          <w:szCs w:val="28"/>
        </w:rPr>
        <w:t>3</w:t>
      </w:r>
      <w:r w:rsidR="005249ED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5249ED" w:rsidRPr="007F4BE0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3462DBF5" w14:textId="77777777" w:rsidR="00564B30" w:rsidRPr="007F4BE0" w:rsidRDefault="00564B30" w:rsidP="00382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Cs/>
          <w:i/>
          <w:iCs/>
          <w:sz w:val="28"/>
          <w:szCs w:val="28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150"/>
        <w:gridCol w:w="990"/>
        <w:gridCol w:w="1080"/>
        <w:gridCol w:w="270"/>
        <w:gridCol w:w="1111"/>
        <w:gridCol w:w="270"/>
        <w:gridCol w:w="1076"/>
        <w:gridCol w:w="270"/>
        <w:gridCol w:w="1053"/>
      </w:tblGrid>
      <w:tr w:rsidR="00684F1C" w:rsidRPr="007F4BE0" w14:paraId="72F09274" w14:textId="77777777" w:rsidTr="0093391C">
        <w:trPr>
          <w:tblHeader/>
        </w:trPr>
        <w:tc>
          <w:tcPr>
            <w:tcW w:w="3150" w:type="dxa"/>
            <w:vMerge w:val="restart"/>
            <w:shd w:val="clear" w:color="auto" w:fill="auto"/>
          </w:tcPr>
          <w:p w14:paraId="56AAFE8C" w14:textId="2D2FADEE" w:rsidR="00684F1C" w:rsidRPr="007F4BE0" w:rsidRDefault="00E52E8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F4BE0">
              <w:rPr>
                <w:rStyle w:val="eop"/>
                <w:rFonts w:ascii="Angsana New" w:hAnsi="Angsana New" w:cs="Angsana New"/>
                <w:sz w:val="28"/>
                <w:szCs w:val="28"/>
              </w:rPr>
              <w:br w:type="page"/>
            </w:r>
          </w:p>
          <w:p w14:paraId="5706919B" w14:textId="77777777" w:rsidR="00684F1C" w:rsidRPr="007F4BE0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78F41886" w14:textId="320CB95B" w:rsidR="00CD5C87" w:rsidRPr="007F4BE0" w:rsidRDefault="00CD5C87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90" w:type="dxa"/>
          </w:tcPr>
          <w:p w14:paraId="475DD174" w14:textId="77777777" w:rsidR="00684F1C" w:rsidRPr="007F4BE0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61" w:type="dxa"/>
            <w:gridSpan w:val="3"/>
          </w:tcPr>
          <w:p w14:paraId="753923E2" w14:textId="0624964B" w:rsidR="00684F1C" w:rsidRPr="007F4BE0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227FA7" w14:textId="77777777" w:rsidR="00684F1C" w:rsidRPr="007F4BE0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9" w:type="dxa"/>
            <w:gridSpan w:val="3"/>
          </w:tcPr>
          <w:p w14:paraId="4287E888" w14:textId="1537AC68" w:rsidR="00684F1C" w:rsidRPr="007F4BE0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0CF9" w:rsidRPr="007F4BE0" w14:paraId="725A66B8" w14:textId="77777777" w:rsidTr="0093391C">
        <w:trPr>
          <w:tblHeader/>
        </w:trPr>
        <w:tc>
          <w:tcPr>
            <w:tcW w:w="3150" w:type="dxa"/>
            <w:vMerge/>
          </w:tcPr>
          <w:p w14:paraId="122F5F4F" w14:textId="77777777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AA41C41" w14:textId="77777777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  <w:p w14:paraId="3E681438" w14:textId="19303D15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01BCC1" w14:textId="54764823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  <w:p w14:paraId="39DC7CDD" w14:textId="24948673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AEFFED" w14:textId="77777777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A9897C8" w14:textId="760D21C9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  <w:p w14:paraId="069D188B" w14:textId="409C910B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3C3401F" w14:textId="77777777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076FBEF8" w14:textId="77777777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  <w:p w14:paraId="047FC4E0" w14:textId="64FDDE53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B07029" w14:textId="77777777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60929482" w14:textId="1889D9CA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  <w:p w14:paraId="6FCBA3DE" w14:textId="4D4C8959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0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60CF9" w:rsidRPr="007F4BE0" w14:paraId="60AD9DB6" w14:textId="77777777" w:rsidTr="0093391C">
        <w:trPr>
          <w:tblHeader/>
        </w:trPr>
        <w:tc>
          <w:tcPr>
            <w:tcW w:w="3150" w:type="dxa"/>
          </w:tcPr>
          <w:p w14:paraId="1123906A" w14:textId="77777777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C67F7D2" w14:textId="77777777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5B9AE770" w14:textId="6B808968" w:rsidR="00E60CF9" w:rsidRPr="007F4BE0" w:rsidRDefault="00E60CF9" w:rsidP="00E60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7F4BE0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 w:rsidRPr="007F4BE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83C6B" w:rsidRPr="007F4BE0" w14:paraId="1834B325" w14:textId="77777777" w:rsidTr="0093391C">
        <w:trPr>
          <w:trHeight w:val="182"/>
        </w:trPr>
        <w:tc>
          <w:tcPr>
            <w:tcW w:w="3150" w:type="dxa"/>
          </w:tcPr>
          <w:p w14:paraId="10F5A8BD" w14:textId="3F2FF4D6" w:rsidR="00D83C6B" w:rsidRPr="007F4BE0" w:rsidRDefault="00D83C6B" w:rsidP="00D83C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ในบริษัทย่อย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(JWDAH)</w:t>
            </w:r>
          </w:p>
        </w:tc>
        <w:tc>
          <w:tcPr>
            <w:tcW w:w="990" w:type="dxa"/>
          </w:tcPr>
          <w:p w14:paraId="3B570359" w14:textId="5DDAE4CE" w:rsidR="00D83C6B" w:rsidRPr="007F4BE0" w:rsidRDefault="00D83C6B" w:rsidP="00D83C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080" w:type="dxa"/>
          </w:tcPr>
          <w:p w14:paraId="14283903" w14:textId="3DC0C980" w:rsidR="00D83C6B" w:rsidRPr="007F4BE0" w:rsidRDefault="00D83C6B" w:rsidP="00D83C6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859,610</w:t>
            </w:r>
          </w:p>
        </w:tc>
        <w:tc>
          <w:tcPr>
            <w:tcW w:w="270" w:type="dxa"/>
          </w:tcPr>
          <w:p w14:paraId="661FED19" w14:textId="77777777" w:rsidR="00D83C6B" w:rsidRPr="007F4BE0" w:rsidRDefault="00D83C6B" w:rsidP="00D83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14:paraId="71D7BD15" w14:textId="357460E8" w:rsidR="00D83C6B" w:rsidRPr="007F4BE0" w:rsidRDefault="00D83C6B" w:rsidP="00D83C6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70" w:type="dxa"/>
          </w:tcPr>
          <w:p w14:paraId="7C7DC922" w14:textId="77777777" w:rsidR="00D83C6B" w:rsidRPr="007F4BE0" w:rsidRDefault="00D83C6B" w:rsidP="00D83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009A1CF5" w14:textId="67888D29" w:rsidR="00D83C6B" w:rsidRPr="007F4BE0" w:rsidRDefault="00D83C6B" w:rsidP="00D83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t>-</w:t>
            </w:r>
          </w:p>
        </w:tc>
        <w:tc>
          <w:tcPr>
            <w:tcW w:w="270" w:type="dxa"/>
          </w:tcPr>
          <w:p w14:paraId="3355A35E" w14:textId="77777777" w:rsidR="00D83C6B" w:rsidRPr="007F4BE0" w:rsidRDefault="00D83C6B" w:rsidP="00D83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</w:tcPr>
          <w:p w14:paraId="7769281C" w14:textId="77777777" w:rsidR="00D83C6B" w:rsidRPr="007F4BE0" w:rsidRDefault="00D83C6B" w:rsidP="00D83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C6B" w:rsidRPr="007F4BE0" w14:paraId="28B44276" w14:textId="77777777" w:rsidTr="0093391C">
        <w:trPr>
          <w:trHeight w:val="182"/>
        </w:trPr>
        <w:tc>
          <w:tcPr>
            <w:tcW w:w="3150" w:type="dxa"/>
          </w:tcPr>
          <w:p w14:paraId="7F8829C7" w14:textId="79C5F1D0" w:rsidR="00D83C6B" w:rsidRPr="007F4BE0" w:rsidRDefault="00D83C6B" w:rsidP="00D83C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ในบริษัทร่วม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(TMS)</w:t>
            </w:r>
          </w:p>
        </w:tc>
        <w:tc>
          <w:tcPr>
            <w:tcW w:w="990" w:type="dxa"/>
          </w:tcPr>
          <w:p w14:paraId="25B7AF41" w14:textId="69B909E0" w:rsidR="00D83C6B" w:rsidRPr="007F4BE0" w:rsidRDefault="00D83C6B" w:rsidP="00D83C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</w:tcPr>
          <w:p w14:paraId="12CB231D" w14:textId="27FF02C7" w:rsidR="00D83C6B" w:rsidRPr="007F4BE0" w:rsidRDefault="00D83C6B" w:rsidP="00D83C6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604,206</w:t>
            </w:r>
          </w:p>
        </w:tc>
        <w:tc>
          <w:tcPr>
            <w:tcW w:w="270" w:type="dxa"/>
          </w:tcPr>
          <w:p w14:paraId="160EC27D" w14:textId="77777777" w:rsidR="00D83C6B" w:rsidRPr="007F4BE0" w:rsidRDefault="00D83C6B" w:rsidP="00D83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14:paraId="4F47FCAB" w14:textId="0847140D" w:rsidR="00D83C6B" w:rsidRPr="007F4BE0" w:rsidRDefault="00D83C6B" w:rsidP="00D83C6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  <w:tc>
          <w:tcPr>
            <w:tcW w:w="270" w:type="dxa"/>
          </w:tcPr>
          <w:p w14:paraId="17B4FBFF" w14:textId="77777777" w:rsidR="00D83C6B" w:rsidRPr="007F4BE0" w:rsidRDefault="00D83C6B" w:rsidP="00D83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1534313E" w14:textId="7C9C3A21" w:rsidR="00D83C6B" w:rsidRPr="007F4BE0" w:rsidRDefault="00D83C6B" w:rsidP="00D83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t>-</w:t>
            </w:r>
          </w:p>
        </w:tc>
        <w:tc>
          <w:tcPr>
            <w:tcW w:w="270" w:type="dxa"/>
          </w:tcPr>
          <w:p w14:paraId="0E51D591" w14:textId="77777777" w:rsidR="00D83C6B" w:rsidRPr="007F4BE0" w:rsidRDefault="00D83C6B" w:rsidP="00D83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</w:tcPr>
          <w:p w14:paraId="747ADE6F" w14:textId="250B35FC" w:rsidR="00D83C6B" w:rsidRPr="007F4BE0" w:rsidRDefault="00D83C6B" w:rsidP="00D83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C6B" w:rsidRPr="007F4BE0" w14:paraId="5E1E6D66" w14:textId="77777777" w:rsidTr="0093391C">
        <w:tc>
          <w:tcPr>
            <w:tcW w:w="3150" w:type="dxa"/>
          </w:tcPr>
          <w:p w14:paraId="4B0C7B89" w14:textId="77777777" w:rsidR="00D83C6B" w:rsidRPr="007F4BE0" w:rsidRDefault="00D83C6B" w:rsidP="00D83C6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38EC0765" w14:textId="6C4F33B1" w:rsidR="00D83C6B" w:rsidRPr="007F4BE0" w:rsidRDefault="00D83C6B" w:rsidP="00D83C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1E47240" w14:textId="04226674" w:rsidR="00D83C6B" w:rsidRPr="006B7668" w:rsidRDefault="006B7668" w:rsidP="00D83C6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1,427,212</w:t>
            </w:r>
          </w:p>
        </w:tc>
        <w:tc>
          <w:tcPr>
            <w:tcW w:w="270" w:type="dxa"/>
          </w:tcPr>
          <w:p w14:paraId="43FFE2CF" w14:textId="77777777" w:rsidR="00D83C6B" w:rsidRPr="007F4BE0" w:rsidRDefault="00D83C6B" w:rsidP="00D83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14:paraId="4AACE5B5" w14:textId="0DBB57D6" w:rsidR="00D83C6B" w:rsidRPr="007F4BE0" w:rsidRDefault="00D83C6B" w:rsidP="00D83C6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  <w:tc>
          <w:tcPr>
            <w:tcW w:w="270" w:type="dxa"/>
          </w:tcPr>
          <w:p w14:paraId="65F527AB" w14:textId="77777777" w:rsidR="00D83C6B" w:rsidRPr="007F4BE0" w:rsidRDefault="00D83C6B" w:rsidP="00D83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08FFBFF0" w14:textId="106EF4D5" w:rsidR="00D83C6B" w:rsidRPr="007F4BE0" w:rsidRDefault="00D83C6B" w:rsidP="00D83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t>-</w:t>
            </w:r>
          </w:p>
        </w:tc>
        <w:tc>
          <w:tcPr>
            <w:tcW w:w="270" w:type="dxa"/>
          </w:tcPr>
          <w:p w14:paraId="5673147B" w14:textId="77777777" w:rsidR="00D83C6B" w:rsidRPr="007F4BE0" w:rsidRDefault="00D83C6B" w:rsidP="00D83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</w:tcPr>
          <w:p w14:paraId="17E598AA" w14:textId="260C3925" w:rsidR="00D83C6B" w:rsidRPr="007F4BE0" w:rsidRDefault="00D83C6B" w:rsidP="00D83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C6B" w:rsidRPr="007F4BE0" w14:paraId="17FADC3B" w14:textId="77777777" w:rsidTr="0093391C">
        <w:tc>
          <w:tcPr>
            <w:tcW w:w="3150" w:type="dxa"/>
          </w:tcPr>
          <w:p w14:paraId="03232AF2" w14:textId="2E628AA5" w:rsidR="00D83C6B" w:rsidRPr="007F4BE0" w:rsidRDefault="00D83C6B" w:rsidP="00D83C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773328C1" w14:textId="375DB66B" w:rsidR="00D83C6B" w:rsidRPr="007F4BE0" w:rsidRDefault="00D83C6B" w:rsidP="00D83C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00AF5FB8" w14:textId="6FF7F989" w:rsidR="00D83C6B" w:rsidRPr="007F4BE0" w:rsidRDefault="00D83C6B" w:rsidP="00D83C6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6B7668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270" w:type="dxa"/>
          </w:tcPr>
          <w:p w14:paraId="62F7B3BD" w14:textId="77777777" w:rsidR="00D83C6B" w:rsidRPr="007F4BE0" w:rsidRDefault="00D83C6B" w:rsidP="00D83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14:paraId="53B745B5" w14:textId="21D1C008" w:rsidR="00D83C6B" w:rsidRPr="007F4BE0" w:rsidRDefault="00D83C6B" w:rsidP="00D83C6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8FA1336" w14:textId="77777777" w:rsidR="00D83C6B" w:rsidRPr="007F4BE0" w:rsidRDefault="00D83C6B" w:rsidP="00D83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6CBFCC04" w14:textId="0BB35823" w:rsidR="00D83C6B" w:rsidRPr="007F4BE0" w:rsidRDefault="00D83C6B" w:rsidP="00D83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t>-</w:t>
            </w:r>
          </w:p>
        </w:tc>
        <w:tc>
          <w:tcPr>
            <w:tcW w:w="270" w:type="dxa"/>
          </w:tcPr>
          <w:p w14:paraId="1502A7A6" w14:textId="77777777" w:rsidR="00D83C6B" w:rsidRPr="007F4BE0" w:rsidRDefault="00D83C6B" w:rsidP="00D83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</w:tcPr>
          <w:p w14:paraId="21E637E4" w14:textId="13563FAD" w:rsidR="00D83C6B" w:rsidRPr="007F4BE0" w:rsidRDefault="00D83C6B" w:rsidP="00D83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1C99" w:rsidRPr="007F4BE0" w14:paraId="01AFAA1F" w14:textId="77777777" w:rsidTr="007C11FB">
        <w:tc>
          <w:tcPr>
            <w:tcW w:w="3150" w:type="dxa"/>
          </w:tcPr>
          <w:p w14:paraId="5057D25F" w14:textId="77777777" w:rsidR="00561C99" w:rsidRPr="007F4BE0" w:rsidRDefault="00561C99" w:rsidP="0056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42E6B11" w14:textId="77777777" w:rsidR="00561C99" w:rsidRPr="007F4BE0" w:rsidRDefault="00561C99" w:rsidP="00561C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CE3BE0" w14:textId="48FB9BE4" w:rsidR="00561C99" w:rsidRPr="007F4BE0" w:rsidRDefault="00561C99" w:rsidP="00561C9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 w:rsidR="00263A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920,322</w:t>
            </w:r>
          </w:p>
        </w:tc>
        <w:tc>
          <w:tcPr>
            <w:tcW w:w="270" w:type="dxa"/>
          </w:tcPr>
          <w:p w14:paraId="69DBCBE7" w14:textId="77777777" w:rsidR="00561C99" w:rsidRPr="007F4BE0" w:rsidRDefault="00561C99" w:rsidP="0056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302A3A5B" w14:textId="7F9796F1" w:rsidR="00561C99" w:rsidRPr="007F4BE0" w:rsidRDefault="00561C99" w:rsidP="00561C99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140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377</w:t>
            </w:r>
          </w:p>
        </w:tc>
        <w:tc>
          <w:tcPr>
            <w:tcW w:w="270" w:type="dxa"/>
          </w:tcPr>
          <w:p w14:paraId="5F0D7BF0" w14:textId="77777777" w:rsidR="00561C99" w:rsidRPr="007F4BE0" w:rsidRDefault="00561C99" w:rsidP="0056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89FF3" w14:textId="454065CC" w:rsidR="00561C99" w:rsidRPr="007F4BE0" w:rsidRDefault="00561C99" w:rsidP="00561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FCE720" w14:textId="77777777" w:rsidR="00561C99" w:rsidRPr="007F4BE0" w:rsidRDefault="00561C99" w:rsidP="0056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63B72CC" w14:textId="04F1A810" w:rsidR="00561C99" w:rsidRPr="007F4BE0" w:rsidRDefault="00561C99" w:rsidP="00561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C255CA6" w14:textId="77777777" w:rsidR="0085249E" w:rsidRPr="007F4BE0" w:rsidRDefault="0085249E" w:rsidP="0085502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3CF5A1" w14:textId="07169A84" w:rsidR="006B7668" w:rsidRDefault="00684F1C" w:rsidP="00855023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411B67" w:rsidRPr="007F4BE0">
        <w:rPr>
          <w:rFonts w:asciiTheme="majorBidi" w:hAnsiTheme="majorBidi" w:cstheme="majorBidi"/>
          <w:sz w:val="28"/>
          <w:szCs w:val="28"/>
        </w:rPr>
        <w:t>30</w:t>
      </w:r>
      <w:r w:rsidR="00411B67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60CF9" w:rsidRPr="007F4BE0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411B67" w:rsidRPr="007F4BE0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411B67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7F4BE0">
        <w:rPr>
          <w:rFonts w:asciiTheme="majorBidi" w:hAnsiTheme="majorBidi" w:cstheme="majorBidi"/>
          <w:sz w:val="28"/>
          <w:szCs w:val="28"/>
        </w:rPr>
        <w:t>2563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</w:t>
      </w:r>
      <w:r w:rsidR="003A263E" w:rsidRPr="007F4BE0">
        <w:rPr>
          <w:rFonts w:asciiTheme="majorBidi" w:hAnsiTheme="majorBidi" w:cstheme="majorBidi"/>
          <w:sz w:val="28"/>
          <w:szCs w:val="28"/>
          <w:cs/>
        </w:rPr>
        <w:t>งยังมิได้เบิกใช้เป็นจำนวนเงินรว</w:t>
      </w:r>
      <w:r w:rsidR="003A263E" w:rsidRPr="007F4BE0">
        <w:rPr>
          <w:rFonts w:asciiTheme="majorBidi" w:hAnsiTheme="majorBidi" w:cstheme="majorBidi" w:hint="cs"/>
          <w:sz w:val="28"/>
          <w:szCs w:val="28"/>
          <w:cs/>
        </w:rPr>
        <w:t xml:space="preserve">ม </w:t>
      </w:r>
      <w:r w:rsidR="001D077A" w:rsidRPr="007F4BE0">
        <w:rPr>
          <w:rFonts w:asciiTheme="majorBidi" w:hAnsiTheme="majorBidi" w:cstheme="majorBidi"/>
          <w:sz w:val="28"/>
          <w:szCs w:val="28"/>
        </w:rPr>
        <w:t>1,79</w:t>
      </w:r>
      <w:r w:rsidR="006B7668">
        <w:rPr>
          <w:rFonts w:asciiTheme="majorBidi" w:hAnsiTheme="majorBidi" w:cstheme="majorBidi"/>
          <w:sz w:val="28"/>
          <w:szCs w:val="28"/>
        </w:rPr>
        <w:t>0</w:t>
      </w:r>
      <w:r w:rsidR="000F1765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6B7668">
        <w:rPr>
          <w:rFonts w:asciiTheme="majorBidi" w:hAnsiTheme="majorBidi" w:cstheme="majorBidi"/>
          <w:sz w:val="28"/>
          <w:szCs w:val="28"/>
        </w:rPr>
        <w:t xml:space="preserve"> </w:t>
      </w:r>
      <w:r w:rsidR="006B7668">
        <w:rPr>
          <w:rFonts w:asciiTheme="majorBidi" w:hAnsiTheme="majorBidi" w:cstheme="majorBidi"/>
          <w:sz w:val="28"/>
          <w:szCs w:val="28"/>
        </w:rPr>
        <w:br/>
      </w:r>
      <w:r w:rsidRPr="007F4BE0">
        <w:rPr>
          <w:rFonts w:asciiTheme="majorBidi" w:hAnsiTheme="majorBidi" w:cstheme="majorBidi"/>
          <w:sz w:val="28"/>
          <w:szCs w:val="28"/>
          <w:cs/>
        </w:rPr>
        <w:t>และ</w:t>
      </w:r>
      <w:r w:rsidR="003A263E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6B7668">
        <w:rPr>
          <w:rFonts w:asciiTheme="majorBidi" w:hAnsiTheme="majorBidi" w:cstheme="majorBidi"/>
          <w:sz w:val="28"/>
          <w:szCs w:val="28"/>
        </w:rPr>
        <w:t>873</w:t>
      </w:r>
      <w:r w:rsidR="000F1765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D568BB"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7F4BE0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F0225" w:rsidRPr="007F4BE0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7F4BE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F0225" w:rsidRPr="007F4BE0">
        <w:rPr>
          <w:rFonts w:asciiTheme="majorBidi" w:hAnsiTheme="majorBidi" w:cstheme="majorBidi"/>
          <w:i/>
          <w:iCs/>
          <w:sz w:val="28"/>
          <w:szCs w:val="28"/>
        </w:rPr>
        <w:t>986</w:t>
      </w:r>
      <w:r w:rsidRPr="007F4BE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6B766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7F4BE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F0225" w:rsidRPr="007F4BE0">
        <w:rPr>
          <w:rFonts w:asciiTheme="majorBidi" w:hAnsiTheme="majorBidi" w:cstheme="majorBidi"/>
          <w:i/>
          <w:iCs/>
          <w:sz w:val="28"/>
          <w:szCs w:val="28"/>
        </w:rPr>
        <w:t>456</w:t>
      </w:r>
      <w:r w:rsidRPr="007F4BE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7F4BE0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52BDEC33" w14:textId="77777777" w:rsidR="006B7668" w:rsidRDefault="006B7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419F4A3F" w14:textId="02E5BDD2" w:rsidR="00A11329" w:rsidRPr="007F4BE0" w:rsidRDefault="00BF0225" w:rsidP="0041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F4BE0">
        <w:rPr>
          <w:rFonts w:asciiTheme="majorBidi" w:hAnsiTheme="majorBidi" w:cstheme="majorBidi" w:hint="cs"/>
          <w:b/>
          <w:bCs/>
          <w:sz w:val="28"/>
          <w:szCs w:val="28"/>
        </w:rPr>
        <w:lastRenderedPageBreak/>
        <w:t>14</w:t>
      </w:r>
      <w:r w:rsidR="00863CC4" w:rsidRPr="007F4BE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A11329" w:rsidRPr="007F4BE0">
        <w:rPr>
          <w:rFonts w:asciiTheme="majorBidi" w:hAnsiTheme="majorBidi" w:cstheme="majorBidi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03913BEB" w14:textId="3A2374D1" w:rsidR="00A11329" w:rsidRPr="007F4BE0" w:rsidRDefault="00A11329" w:rsidP="00411B67">
      <w:pPr>
        <w:spacing w:line="240" w:lineRule="auto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7D453982" w14:textId="57CF9046" w:rsidR="00D63C8C" w:rsidRPr="007F4BE0" w:rsidRDefault="00D63C8C" w:rsidP="00411B67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F4BE0">
        <w:rPr>
          <w:rFonts w:cstheme="minorBidi"/>
          <w:cs/>
          <w:lang w:val="th-TH"/>
        </w:rPr>
        <w:tab/>
      </w:r>
      <w:r w:rsidRPr="007F4BE0">
        <w:rPr>
          <w:rFonts w:cstheme="minorBidi"/>
          <w:cs/>
          <w:lang w:val="th-TH"/>
        </w:rPr>
        <w:tab/>
      </w:r>
      <w:r w:rsidRPr="007F4BE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กลุ่มบริษัท</w:t>
      </w:r>
    </w:p>
    <w:p w14:paraId="50DEA372" w14:textId="77777777" w:rsidR="004666EC" w:rsidRPr="007F4BE0" w:rsidRDefault="004666EC" w:rsidP="00411B67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D8E10C0" w14:textId="44C719A6" w:rsidR="00A11329" w:rsidRPr="007F4BE0" w:rsidRDefault="00A11329" w:rsidP="00411B67">
      <w:pPr>
        <w:tabs>
          <w:tab w:val="clear" w:pos="454"/>
          <w:tab w:val="left" w:pos="540"/>
        </w:tabs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BF0225" w:rsidRPr="007F4BE0">
        <w:rPr>
          <w:rFonts w:asciiTheme="majorBidi" w:hAnsiTheme="majorBidi" w:cstheme="majorBidi"/>
          <w:sz w:val="28"/>
          <w:szCs w:val="28"/>
        </w:rPr>
        <w:t>6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11CC7FF4" w14:textId="77777777" w:rsidR="004666EC" w:rsidRPr="007F4BE0" w:rsidRDefault="004666EC" w:rsidP="00411B67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7E258EAE" w14:textId="4548EF66" w:rsidR="00A11329" w:rsidRPr="007F4BE0" w:rsidRDefault="00A11329" w:rsidP="00411B67">
      <w:pPr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1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การ</w:t>
      </w:r>
      <w:r w:rsidR="00032DB7" w:rsidRPr="007F4BE0">
        <w:rPr>
          <w:rFonts w:asciiTheme="majorBidi" w:hAnsiTheme="majorBidi" w:cstheme="majorBidi" w:hint="cs"/>
          <w:sz w:val="28"/>
          <w:szCs w:val="28"/>
          <w:cs/>
        </w:rPr>
        <w:t>บริการด้าน</w:t>
      </w:r>
      <w:r w:rsidR="002C72F6" w:rsidRPr="007F4BE0">
        <w:rPr>
          <w:rFonts w:asciiTheme="majorBidi" w:hAnsiTheme="majorBidi" w:cstheme="majorBidi" w:hint="cs"/>
          <w:sz w:val="28"/>
          <w:szCs w:val="28"/>
          <w:cs/>
        </w:rPr>
        <w:t>โลจิสติก</w:t>
      </w:r>
      <w:r w:rsidR="00032DB7" w:rsidRPr="007F4BE0">
        <w:rPr>
          <w:rFonts w:asciiTheme="majorBidi" w:hAnsiTheme="majorBidi" w:cstheme="majorBidi" w:hint="cs"/>
          <w:sz w:val="28"/>
          <w:szCs w:val="28"/>
          <w:cs/>
        </w:rPr>
        <w:t>ส์</w:t>
      </w:r>
      <w:r w:rsidR="00133659" w:rsidRPr="007F4BE0">
        <w:rPr>
          <w:rFonts w:asciiTheme="majorBidi" w:hAnsiTheme="majorBidi" w:cstheme="majorBidi" w:hint="cs"/>
          <w:sz w:val="28"/>
          <w:szCs w:val="28"/>
          <w:cs/>
        </w:rPr>
        <w:t>ซัพพลายเชน</w:t>
      </w:r>
      <w:r w:rsidR="00032DB7" w:rsidRPr="007F4BE0">
        <w:rPr>
          <w:rFonts w:asciiTheme="majorBidi" w:hAnsiTheme="majorBidi" w:cstheme="majorBidi" w:hint="cs"/>
          <w:sz w:val="28"/>
          <w:szCs w:val="28"/>
          <w:cs/>
        </w:rPr>
        <w:t>อย่างครบวงจร</w:t>
      </w:r>
      <w:r w:rsidRPr="007F4BE0">
        <w:rPr>
          <w:rFonts w:asciiTheme="majorBidi" w:hAnsiTheme="majorBidi" w:cstheme="majorBidi"/>
          <w:sz w:val="28"/>
          <w:szCs w:val="28"/>
          <w:cs/>
        </w:rPr>
        <w:t>แล</w:t>
      </w:r>
      <w:r w:rsidR="00133659" w:rsidRPr="007F4BE0">
        <w:rPr>
          <w:rFonts w:asciiTheme="majorBidi" w:hAnsiTheme="majorBidi" w:cstheme="majorBidi" w:hint="cs"/>
          <w:sz w:val="28"/>
          <w:szCs w:val="28"/>
          <w:cs/>
        </w:rPr>
        <w:t>ะการ</w:t>
      </w:r>
      <w:r w:rsidRPr="007F4BE0">
        <w:rPr>
          <w:rFonts w:asciiTheme="majorBidi" w:hAnsiTheme="majorBidi" w:cstheme="majorBidi"/>
          <w:sz w:val="28"/>
          <w:szCs w:val="28"/>
          <w:cs/>
        </w:rPr>
        <w:t>บริหารจัดการคลังสินค้า</w:t>
      </w:r>
    </w:p>
    <w:p w14:paraId="01DFB003" w14:textId="6B1958AE" w:rsidR="00A11329" w:rsidRPr="007F4BE0" w:rsidRDefault="00A11329" w:rsidP="00411B67">
      <w:pPr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2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การให้บริการขนส่งสินค้า</w:t>
      </w:r>
    </w:p>
    <w:p w14:paraId="7D700DDF" w14:textId="0D1C34D7" w:rsidR="00A11329" w:rsidRPr="007F4BE0" w:rsidRDefault="00A11329" w:rsidP="00411B67">
      <w:pPr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>ส่วนงานที่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7F4BE0">
        <w:rPr>
          <w:rFonts w:asciiTheme="majorBidi" w:hAnsiTheme="majorBidi" w:cstheme="majorBidi"/>
          <w:sz w:val="28"/>
          <w:szCs w:val="28"/>
        </w:rPr>
        <w:t>3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การให้บริการขนย้ายในประเทศและต่างประเทศ</w:t>
      </w:r>
    </w:p>
    <w:p w14:paraId="4ED1195A" w14:textId="6D740108" w:rsidR="00A11329" w:rsidRPr="007F4BE0" w:rsidRDefault="00A11329" w:rsidP="00411B67">
      <w:pPr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4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บริการรับฝากเอกสารข้อมูล</w:t>
      </w:r>
    </w:p>
    <w:p w14:paraId="46C66D7B" w14:textId="30130D11" w:rsidR="00A11329" w:rsidRPr="007F4BE0" w:rsidRDefault="00A11329" w:rsidP="00411B67">
      <w:pPr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5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อาหาร</w:t>
      </w:r>
    </w:p>
    <w:p w14:paraId="787F5D1D" w14:textId="77777777" w:rsidR="00EB4B50" w:rsidRPr="007F4BE0" w:rsidRDefault="00A11329" w:rsidP="00411B67">
      <w:pPr>
        <w:numPr>
          <w:ilvl w:val="0"/>
          <w:numId w:val="6"/>
        </w:numPr>
        <w:tabs>
          <w:tab w:val="clear" w:pos="340"/>
          <w:tab w:val="clear" w:pos="68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F0225" w:rsidRPr="007F4BE0">
        <w:rPr>
          <w:rFonts w:asciiTheme="majorBidi" w:hAnsiTheme="majorBidi" w:cstheme="majorBidi"/>
          <w:sz w:val="28"/>
          <w:szCs w:val="28"/>
        </w:rPr>
        <w:t>6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อื่นๆ</w:t>
      </w:r>
    </w:p>
    <w:p w14:paraId="355933C2" w14:textId="33591A8C" w:rsidR="00D63C8C" w:rsidRPr="007F4BE0" w:rsidRDefault="00D63C8C" w:rsidP="00411B67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7C5C2D5F" w14:textId="4FDB8D10" w:rsidR="00D63C8C" w:rsidRPr="007F4BE0" w:rsidRDefault="00D63C8C" w:rsidP="00411B67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F4BE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บริษัท</w:t>
      </w:r>
    </w:p>
    <w:p w14:paraId="34BF8431" w14:textId="77777777" w:rsidR="004666EC" w:rsidRPr="007F4BE0" w:rsidRDefault="004666EC" w:rsidP="00411B67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24539D2" w14:textId="175BD602" w:rsidR="00D63C8C" w:rsidRPr="007F4BE0" w:rsidRDefault="00D63C8C" w:rsidP="00411B67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 w:hint="cs"/>
          <w:sz w:val="28"/>
          <w:szCs w:val="28"/>
          <w:cs/>
        </w:rPr>
        <w:t>บริษัทดำเนินการในส่วนงานธุรกิจเดียวคือธุรกิจการให้บริการรับฝากและบริการจัดการคลังสินค้า ดังนั้น ผู้บริหารจึงพิจารณาว่าบริษัทมีส่วนงานธุรกิจเพียงส่วนงานเดียว</w:t>
      </w:r>
    </w:p>
    <w:p w14:paraId="392DB74F" w14:textId="77777777" w:rsidR="006E75A5" w:rsidRPr="007F4BE0" w:rsidRDefault="006E75A5" w:rsidP="00411B67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CF25710" w14:textId="055F5554" w:rsidR="00B0297E" w:rsidRPr="007F4BE0" w:rsidRDefault="00B0297E" w:rsidP="00411B67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</w:t>
      </w:r>
    </w:p>
    <w:p w14:paraId="28A38FC5" w14:textId="77777777" w:rsidR="006E1E18" w:rsidRPr="007F4BE0" w:rsidRDefault="006E1E18" w:rsidP="006E1E18">
      <w:pPr>
        <w:tabs>
          <w:tab w:val="clear" w:pos="680"/>
          <w:tab w:val="clear" w:pos="907"/>
          <w:tab w:val="left" w:pos="900"/>
        </w:tabs>
        <w:spacing w:after="120" w:line="4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2DB26" w14:textId="77777777" w:rsidR="00A11329" w:rsidRPr="007F4BE0" w:rsidRDefault="00A11329" w:rsidP="00A11329">
      <w:pPr>
        <w:rPr>
          <w:rFonts w:cstheme="minorBidi"/>
          <w:cs/>
          <w:lang w:val="th-TH"/>
        </w:rPr>
      </w:pPr>
    </w:p>
    <w:p w14:paraId="7A5DA8AF" w14:textId="77777777" w:rsidR="00A11329" w:rsidRPr="007F4BE0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</w:rPr>
      </w:pPr>
    </w:p>
    <w:p w14:paraId="35AA2D34" w14:textId="5BD97D0D" w:rsidR="00A11329" w:rsidRPr="007F4BE0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  <w:cs/>
        </w:rPr>
        <w:sectPr w:rsidR="00A11329" w:rsidRPr="007F4BE0" w:rsidSect="00C75749">
          <w:head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099" w:type="dxa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2"/>
        <w:gridCol w:w="520"/>
        <w:gridCol w:w="93"/>
        <w:gridCol w:w="530"/>
        <w:gridCol w:w="15"/>
        <w:gridCol w:w="101"/>
        <w:gridCol w:w="520"/>
        <w:gridCol w:w="92"/>
        <w:gridCol w:w="497"/>
        <w:gridCol w:w="90"/>
        <w:gridCol w:w="538"/>
        <w:gridCol w:w="90"/>
        <w:gridCol w:w="546"/>
        <w:gridCol w:w="90"/>
        <w:gridCol w:w="588"/>
        <w:gridCol w:w="90"/>
        <w:gridCol w:w="557"/>
        <w:gridCol w:w="90"/>
        <w:gridCol w:w="588"/>
        <w:gridCol w:w="129"/>
        <w:gridCol w:w="540"/>
        <w:gridCol w:w="76"/>
        <w:gridCol w:w="512"/>
        <w:gridCol w:w="74"/>
        <w:gridCol w:w="551"/>
        <w:gridCol w:w="91"/>
        <w:gridCol w:w="566"/>
        <w:gridCol w:w="100"/>
        <w:gridCol w:w="604"/>
        <w:gridCol w:w="90"/>
        <w:gridCol w:w="523"/>
        <w:gridCol w:w="69"/>
        <w:gridCol w:w="580"/>
        <w:gridCol w:w="90"/>
        <w:gridCol w:w="550"/>
        <w:gridCol w:w="85"/>
        <w:gridCol w:w="9"/>
        <w:gridCol w:w="536"/>
        <w:gridCol w:w="6"/>
        <w:gridCol w:w="91"/>
      </w:tblGrid>
      <w:tr w:rsidR="007055CA" w:rsidRPr="007055CA" w14:paraId="17B1DCC8" w14:textId="77777777" w:rsidTr="0082401E">
        <w:trPr>
          <w:gridAfter w:val="2"/>
          <w:wAfter w:w="97" w:type="dxa"/>
          <w:cantSplit/>
          <w:tblHeader/>
        </w:trPr>
        <w:tc>
          <w:tcPr>
            <w:tcW w:w="3592" w:type="dxa"/>
            <w:shd w:val="clear" w:color="auto" w:fill="auto"/>
          </w:tcPr>
          <w:p w14:paraId="2AF12C40" w14:textId="55AFB38E" w:rsidR="007055CA" w:rsidRPr="007055CA" w:rsidRDefault="007055CA" w:rsidP="00877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410" w:type="dxa"/>
            <w:gridSpan w:val="37"/>
            <w:shd w:val="clear" w:color="auto" w:fill="auto"/>
          </w:tcPr>
          <w:p w14:paraId="3432B0B5" w14:textId="245B17E0" w:rsidR="007055CA" w:rsidRPr="007055CA" w:rsidRDefault="007055CA" w:rsidP="008770F4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zh-CN"/>
              </w:rPr>
            </w:pPr>
            <w:r w:rsidRPr="007055C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7055CA" w:rsidRPr="007055CA" w14:paraId="5CEA72F1" w14:textId="77777777" w:rsidTr="003C19C3">
        <w:trPr>
          <w:gridAfter w:val="2"/>
          <w:wAfter w:w="97" w:type="dxa"/>
          <w:cantSplit/>
          <w:trHeight w:val="80"/>
        </w:trPr>
        <w:tc>
          <w:tcPr>
            <w:tcW w:w="3592" w:type="dxa"/>
            <w:shd w:val="clear" w:color="auto" w:fill="auto"/>
          </w:tcPr>
          <w:p w14:paraId="60D5007E" w14:textId="77777777" w:rsidR="007055CA" w:rsidRPr="007055CA" w:rsidRDefault="007055CA" w:rsidP="0070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 w:eastAsia="zh-CN"/>
              </w:rPr>
            </w:pPr>
          </w:p>
          <w:p w14:paraId="1D6FB402" w14:textId="488CE90A" w:rsidR="007055CA" w:rsidRPr="007055CA" w:rsidRDefault="007055CA" w:rsidP="0070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  <w:t xml:space="preserve">สำหรับงวดสามเดือนสิ้นสุดวันที่ </w:t>
            </w:r>
            <w:r w:rsidRPr="007055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  <w:t xml:space="preserve">30 </w:t>
            </w:r>
            <w:r w:rsidRPr="007055C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eastAsia="zh-CN"/>
              </w:rPr>
              <w:t>กันยายน</w:t>
            </w:r>
          </w:p>
        </w:tc>
        <w:tc>
          <w:tcPr>
            <w:tcW w:w="1143" w:type="dxa"/>
            <w:gridSpan w:val="3"/>
            <w:shd w:val="clear" w:color="auto" w:fill="auto"/>
          </w:tcPr>
          <w:p w14:paraId="08B43A40" w14:textId="77777777" w:rsidR="009359C5" w:rsidRDefault="009359C5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615971EA" w14:textId="25FA26EE" w:rsidR="007055CA" w:rsidRPr="007055CA" w:rsidRDefault="007055CA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7055CA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7055CA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6" w:type="dxa"/>
            <w:gridSpan w:val="2"/>
            <w:shd w:val="clear" w:color="auto" w:fill="auto"/>
          </w:tcPr>
          <w:p w14:paraId="3F73F8E5" w14:textId="77777777" w:rsidR="007055CA" w:rsidRPr="007055CA" w:rsidRDefault="007055CA" w:rsidP="007055CA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68231C1B" w14:textId="77777777" w:rsidR="009359C5" w:rsidRDefault="009359C5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5F204FB1" w14:textId="7C551C14" w:rsidR="007055CA" w:rsidRPr="007055CA" w:rsidRDefault="007055CA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7055CA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7055CA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59E25B8" w14:textId="77777777" w:rsidR="007055CA" w:rsidRPr="007055CA" w:rsidRDefault="007055CA" w:rsidP="007055CA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14:paraId="1E1A91B9" w14:textId="77777777" w:rsidR="009359C5" w:rsidRDefault="009359C5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4F19FDAD" w14:textId="6B650916" w:rsidR="007055CA" w:rsidRPr="007055CA" w:rsidRDefault="007055CA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7055CA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7055CA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325BD2D" w14:textId="77777777" w:rsidR="007055CA" w:rsidRPr="007055CA" w:rsidRDefault="007055CA" w:rsidP="007055CA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235" w:type="dxa"/>
            <w:gridSpan w:val="3"/>
          </w:tcPr>
          <w:p w14:paraId="3B70A48A" w14:textId="77777777" w:rsidR="009359C5" w:rsidRDefault="009359C5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26E38E8A" w14:textId="6B0F0CF3" w:rsidR="007055CA" w:rsidRPr="007055CA" w:rsidRDefault="007055CA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7055CA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7055CA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90" w:type="dxa"/>
          </w:tcPr>
          <w:p w14:paraId="02DFFBCF" w14:textId="77777777" w:rsidR="007055CA" w:rsidRPr="007055CA" w:rsidRDefault="007055CA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57" w:type="dxa"/>
            <w:gridSpan w:val="3"/>
            <w:shd w:val="clear" w:color="auto" w:fill="auto"/>
          </w:tcPr>
          <w:p w14:paraId="0B5C32A1" w14:textId="77777777" w:rsidR="009359C5" w:rsidRDefault="009359C5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  <w:p w14:paraId="65CBE619" w14:textId="20DE4DD2" w:rsidR="007055CA" w:rsidRPr="007055CA" w:rsidRDefault="007055CA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 xml:space="preserve">ส่วนงานที่ </w:t>
            </w:r>
            <w:r w:rsidRPr="007055CA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76" w:type="dxa"/>
          </w:tcPr>
          <w:p w14:paraId="5A474C3D" w14:textId="77777777" w:rsidR="007055CA" w:rsidRPr="007055CA" w:rsidRDefault="007055CA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37" w:type="dxa"/>
            <w:gridSpan w:val="3"/>
            <w:shd w:val="clear" w:color="auto" w:fill="auto"/>
          </w:tcPr>
          <w:p w14:paraId="417782B6" w14:textId="77777777" w:rsidR="009359C5" w:rsidRDefault="009359C5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7C449400" w14:textId="492C3EF1" w:rsidR="007055CA" w:rsidRPr="007055CA" w:rsidRDefault="007055CA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7055CA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7055CA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91" w:type="dxa"/>
          </w:tcPr>
          <w:p w14:paraId="6DEECE04" w14:textId="77777777" w:rsidR="007055CA" w:rsidRPr="007055CA" w:rsidRDefault="007055CA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70" w:type="dxa"/>
            <w:gridSpan w:val="3"/>
            <w:shd w:val="clear" w:color="auto" w:fill="auto"/>
          </w:tcPr>
          <w:p w14:paraId="7D625FC4" w14:textId="296A1C93" w:rsidR="007055CA" w:rsidRPr="007055CA" w:rsidRDefault="007055CA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รวม</w:t>
            </w: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4200ED32" w14:textId="77777777" w:rsidR="007055CA" w:rsidRPr="007055CA" w:rsidRDefault="007055CA" w:rsidP="007055CA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72" w:type="dxa"/>
            <w:gridSpan w:val="3"/>
            <w:shd w:val="clear" w:color="auto" w:fill="auto"/>
          </w:tcPr>
          <w:p w14:paraId="403D451C" w14:textId="1D6960E8" w:rsidR="007055CA" w:rsidRPr="007055CA" w:rsidRDefault="007055CA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รายการตัดบัญชี</w:t>
            </w:r>
          </w:p>
          <w:p w14:paraId="38986EE8" w14:textId="2F3285A1" w:rsidR="007055CA" w:rsidRPr="007055CA" w:rsidRDefault="007055CA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ระหว่างส่วนงาน</w:t>
            </w:r>
          </w:p>
        </w:tc>
        <w:tc>
          <w:tcPr>
            <w:tcW w:w="90" w:type="dxa"/>
            <w:shd w:val="clear" w:color="auto" w:fill="auto"/>
          </w:tcPr>
          <w:p w14:paraId="4AE388A8" w14:textId="77777777" w:rsidR="007055CA" w:rsidRPr="007055CA" w:rsidRDefault="007055CA" w:rsidP="007055CA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14:paraId="41AA9BEA" w14:textId="77777777" w:rsidR="009359C5" w:rsidRDefault="009359C5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15FE6EB9" w14:textId="3137B86B" w:rsidR="007055CA" w:rsidRPr="007055CA" w:rsidRDefault="007055CA" w:rsidP="007055CA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รวม</w:t>
            </w:r>
          </w:p>
        </w:tc>
      </w:tr>
      <w:tr w:rsidR="007055CA" w:rsidRPr="007055CA" w14:paraId="5EFBAB0D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</w:tcPr>
          <w:p w14:paraId="2948692F" w14:textId="77777777" w:rsidR="007055CA" w:rsidRPr="007055CA" w:rsidRDefault="007055CA" w:rsidP="0070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520" w:type="dxa"/>
            <w:shd w:val="clear" w:color="auto" w:fill="auto"/>
          </w:tcPr>
          <w:p w14:paraId="59F7FD8C" w14:textId="6ED9813F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93" w:type="dxa"/>
            <w:shd w:val="clear" w:color="auto" w:fill="auto"/>
          </w:tcPr>
          <w:p w14:paraId="19C6DD05" w14:textId="77777777" w:rsidR="007055CA" w:rsidRPr="007055CA" w:rsidRDefault="007055CA" w:rsidP="007055CA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7D19D7A3" w14:textId="4DCF1616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  <w:tc>
          <w:tcPr>
            <w:tcW w:w="101" w:type="dxa"/>
            <w:shd w:val="clear" w:color="auto" w:fill="auto"/>
          </w:tcPr>
          <w:p w14:paraId="63728BB6" w14:textId="77777777" w:rsidR="007055CA" w:rsidRPr="007055CA" w:rsidRDefault="007055CA" w:rsidP="007055CA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20" w:type="dxa"/>
            <w:shd w:val="clear" w:color="auto" w:fill="auto"/>
          </w:tcPr>
          <w:p w14:paraId="3C66BCEE" w14:textId="3BFCDA45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92" w:type="dxa"/>
            <w:shd w:val="clear" w:color="auto" w:fill="auto"/>
          </w:tcPr>
          <w:p w14:paraId="4C6ABAF2" w14:textId="77777777" w:rsidR="007055CA" w:rsidRPr="007055CA" w:rsidRDefault="007055CA" w:rsidP="007055CA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497" w:type="dxa"/>
            <w:shd w:val="clear" w:color="auto" w:fill="auto"/>
          </w:tcPr>
          <w:p w14:paraId="3592B081" w14:textId="52295973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578A0F7E" w14:textId="77777777" w:rsidR="007055CA" w:rsidRPr="007055CA" w:rsidRDefault="007055CA" w:rsidP="007055CA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66812B50" w14:textId="378B6B0F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4679467" w14:textId="77777777" w:rsidR="007055CA" w:rsidRPr="007055CA" w:rsidRDefault="007055CA" w:rsidP="007055CA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6" w:type="dxa"/>
            <w:shd w:val="clear" w:color="auto" w:fill="auto"/>
          </w:tcPr>
          <w:p w14:paraId="14B4DBF5" w14:textId="0A7B5AAF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796703BE" w14:textId="77777777" w:rsidR="007055CA" w:rsidRPr="007055CA" w:rsidRDefault="007055CA" w:rsidP="007055CA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88" w:type="dxa"/>
          </w:tcPr>
          <w:p w14:paraId="000783A4" w14:textId="4392EF02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90" w:type="dxa"/>
          </w:tcPr>
          <w:p w14:paraId="3B51E88B" w14:textId="77777777" w:rsidR="007055CA" w:rsidRPr="007055CA" w:rsidRDefault="007055CA" w:rsidP="007055CA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7" w:type="dxa"/>
          </w:tcPr>
          <w:p w14:paraId="5052FEA7" w14:textId="3E8028C7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  <w:tc>
          <w:tcPr>
            <w:tcW w:w="90" w:type="dxa"/>
          </w:tcPr>
          <w:p w14:paraId="1B003233" w14:textId="77777777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88" w:type="dxa"/>
            <w:shd w:val="clear" w:color="auto" w:fill="auto"/>
          </w:tcPr>
          <w:p w14:paraId="719286B9" w14:textId="681DBCC3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129" w:type="dxa"/>
            <w:shd w:val="clear" w:color="auto" w:fill="auto"/>
          </w:tcPr>
          <w:p w14:paraId="1D4749E4" w14:textId="77777777" w:rsidR="007055CA" w:rsidRPr="007055CA" w:rsidRDefault="007055CA" w:rsidP="007055CA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52EA6BD8" w14:textId="33F474B2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  <w:tc>
          <w:tcPr>
            <w:tcW w:w="76" w:type="dxa"/>
          </w:tcPr>
          <w:p w14:paraId="06382A45" w14:textId="77777777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12" w:type="dxa"/>
            <w:shd w:val="clear" w:color="auto" w:fill="auto"/>
          </w:tcPr>
          <w:p w14:paraId="33BA42A7" w14:textId="0D22AA77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74" w:type="dxa"/>
            <w:shd w:val="clear" w:color="auto" w:fill="auto"/>
          </w:tcPr>
          <w:p w14:paraId="0B9BD33E" w14:textId="77777777" w:rsidR="007055CA" w:rsidRPr="007055CA" w:rsidRDefault="007055CA" w:rsidP="007055CA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1" w:type="dxa"/>
            <w:shd w:val="clear" w:color="auto" w:fill="auto"/>
          </w:tcPr>
          <w:p w14:paraId="7403AB71" w14:textId="39208AD6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  <w:tc>
          <w:tcPr>
            <w:tcW w:w="91" w:type="dxa"/>
          </w:tcPr>
          <w:p w14:paraId="4BD4F78D" w14:textId="77777777" w:rsidR="007055CA" w:rsidRPr="007055CA" w:rsidRDefault="007055CA" w:rsidP="007055CA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66" w:type="dxa"/>
          </w:tcPr>
          <w:p w14:paraId="4429AC79" w14:textId="3DD899D3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100" w:type="dxa"/>
          </w:tcPr>
          <w:p w14:paraId="0DCA660B" w14:textId="77777777" w:rsidR="007055CA" w:rsidRPr="007055CA" w:rsidRDefault="007055CA" w:rsidP="007055CA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604" w:type="dxa"/>
          </w:tcPr>
          <w:p w14:paraId="28B95D6F" w14:textId="3275B3F3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  <w:tc>
          <w:tcPr>
            <w:tcW w:w="90" w:type="dxa"/>
          </w:tcPr>
          <w:p w14:paraId="6A422FF5" w14:textId="77777777" w:rsidR="007055CA" w:rsidRPr="007055CA" w:rsidRDefault="007055CA" w:rsidP="007055CA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23" w:type="dxa"/>
          </w:tcPr>
          <w:p w14:paraId="0836B288" w14:textId="1087FD34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69" w:type="dxa"/>
          </w:tcPr>
          <w:p w14:paraId="356BCDCB" w14:textId="77777777" w:rsidR="007055CA" w:rsidRPr="007055CA" w:rsidRDefault="007055CA" w:rsidP="007055CA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80" w:type="dxa"/>
          </w:tcPr>
          <w:p w14:paraId="03C2BC0B" w14:textId="2395275E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  <w:tc>
          <w:tcPr>
            <w:tcW w:w="90" w:type="dxa"/>
          </w:tcPr>
          <w:p w14:paraId="60B4968F" w14:textId="77777777" w:rsidR="007055CA" w:rsidRPr="007055CA" w:rsidRDefault="007055CA" w:rsidP="007055CA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0" w:type="dxa"/>
          </w:tcPr>
          <w:p w14:paraId="0B00DE5E" w14:textId="3F2EA048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85" w:type="dxa"/>
          </w:tcPr>
          <w:p w14:paraId="3B5F7DA3" w14:textId="77777777" w:rsidR="007055CA" w:rsidRPr="007055CA" w:rsidRDefault="007055CA" w:rsidP="007055CA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1" w:type="dxa"/>
            <w:gridSpan w:val="3"/>
          </w:tcPr>
          <w:p w14:paraId="5963A69D" w14:textId="5A1BFD50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</w:tr>
      <w:tr w:rsidR="007055CA" w:rsidRPr="007055CA" w14:paraId="076D3929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</w:tcPr>
          <w:p w14:paraId="1FA87681" w14:textId="77777777" w:rsidR="007055CA" w:rsidRPr="007055CA" w:rsidRDefault="007055CA" w:rsidP="00705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416" w:type="dxa"/>
            <w:gridSpan w:val="38"/>
            <w:shd w:val="clear" w:color="auto" w:fill="auto"/>
          </w:tcPr>
          <w:p w14:paraId="4C34249B" w14:textId="73D1F2B3" w:rsidR="007055CA" w:rsidRPr="007055CA" w:rsidRDefault="007055CA" w:rsidP="007055CA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</w:pPr>
            <w:r w:rsidRPr="007055C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  <w:t>(ล้านบาท)</w:t>
            </w:r>
          </w:p>
        </w:tc>
      </w:tr>
      <w:tr w:rsidR="00A21D7B" w:rsidRPr="007055CA" w14:paraId="2B797C47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0E9DC2B9" w14:textId="5B96CF7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</w:pPr>
            <w:r w:rsidRPr="0060485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11416" w:type="dxa"/>
            <w:gridSpan w:val="38"/>
            <w:shd w:val="clear" w:color="auto" w:fill="auto"/>
          </w:tcPr>
          <w:p w14:paraId="5543F777" w14:textId="77777777" w:rsidR="00A21D7B" w:rsidRPr="007055CA" w:rsidRDefault="00A21D7B" w:rsidP="00A21D7B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</w:pPr>
          </w:p>
        </w:tc>
      </w:tr>
      <w:tr w:rsidR="00A21D7B" w:rsidRPr="007055CA" w14:paraId="36543236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</w:tcPr>
          <w:p w14:paraId="77DDFFA4" w14:textId="312637F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520" w:type="dxa"/>
            <w:shd w:val="clear" w:color="auto" w:fill="auto"/>
          </w:tcPr>
          <w:p w14:paraId="1AA52254" w14:textId="4497A25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93" w:type="dxa"/>
            <w:shd w:val="clear" w:color="auto" w:fill="auto"/>
          </w:tcPr>
          <w:p w14:paraId="4C22ABC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50B7E" w14:textId="33887C5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583</w:t>
            </w:r>
          </w:p>
        </w:tc>
        <w:tc>
          <w:tcPr>
            <w:tcW w:w="101" w:type="dxa"/>
            <w:shd w:val="clear" w:color="auto" w:fill="auto"/>
          </w:tcPr>
          <w:p w14:paraId="4D36D9E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4C5374A6" w14:textId="008856C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92" w:type="dxa"/>
            <w:shd w:val="clear" w:color="auto" w:fill="auto"/>
          </w:tcPr>
          <w:p w14:paraId="38AEE17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B7D6D" w14:textId="2706D08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54</w:t>
            </w:r>
          </w:p>
        </w:tc>
        <w:tc>
          <w:tcPr>
            <w:tcW w:w="90" w:type="dxa"/>
            <w:shd w:val="clear" w:color="auto" w:fill="auto"/>
          </w:tcPr>
          <w:p w14:paraId="5BD77C1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74C1433E" w14:textId="660D082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90" w:type="dxa"/>
            <w:shd w:val="clear" w:color="auto" w:fill="auto"/>
          </w:tcPr>
          <w:p w14:paraId="353D922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C4938" w14:textId="0A617148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90" w:type="dxa"/>
            <w:shd w:val="clear" w:color="auto" w:fill="auto"/>
          </w:tcPr>
          <w:p w14:paraId="5631B08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</w:tcPr>
          <w:p w14:paraId="4B4DF3F3" w14:textId="1214021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90" w:type="dxa"/>
          </w:tcPr>
          <w:p w14:paraId="0894810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</w:tcPr>
          <w:p w14:paraId="4425C108" w14:textId="7011C77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90" w:type="dxa"/>
          </w:tcPr>
          <w:p w14:paraId="776B163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623F17D0" w14:textId="311C4B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271</w:t>
            </w:r>
          </w:p>
        </w:tc>
        <w:tc>
          <w:tcPr>
            <w:tcW w:w="129" w:type="dxa"/>
            <w:shd w:val="clear" w:color="auto" w:fill="auto"/>
          </w:tcPr>
          <w:p w14:paraId="2981617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3845F47" w14:textId="67E35FF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143</w:t>
            </w:r>
          </w:p>
        </w:tc>
        <w:tc>
          <w:tcPr>
            <w:tcW w:w="76" w:type="dxa"/>
          </w:tcPr>
          <w:p w14:paraId="6848133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14:paraId="3015F874" w14:textId="211E216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74" w:type="dxa"/>
            <w:shd w:val="clear" w:color="auto" w:fill="auto"/>
          </w:tcPr>
          <w:p w14:paraId="55E93AF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6F87810C" w14:textId="0AFAF12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91" w:type="dxa"/>
          </w:tcPr>
          <w:p w14:paraId="3C6EA47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7BA853DA" w14:textId="52F65D7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994</w:t>
            </w:r>
          </w:p>
        </w:tc>
        <w:tc>
          <w:tcPr>
            <w:tcW w:w="100" w:type="dxa"/>
            <w:shd w:val="clear" w:color="auto" w:fill="auto"/>
          </w:tcPr>
          <w:p w14:paraId="03A5BE3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027AB" w14:textId="505F88C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  <w:tc>
          <w:tcPr>
            <w:tcW w:w="90" w:type="dxa"/>
            <w:shd w:val="clear" w:color="auto" w:fill="auto"/>
          </w:tcPr>
          <w:p w14:paraId="377E881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0C3894D5" w14:textId="29D307D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71B2701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65840656" w14:textId="748CFAF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F4108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722B95A3" w14:textId="3405522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994</w:t>
            </w:r>
          </w:p>
        </w:tc>
        <w:tc>
          <w:tcPr>
            <w:tcW w:w="94" w:type="dxa"/>
            <w:gridSpan w:val="2"/>
          </w:tcPr>
          <w:p w14:paraId="0D1872B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7DF4E077" w14:textId="7A3E4EC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</w:tr>
      <w:tr w:rsidR="00A21D7B" w:rsidRPr="007055CA" w14:paraId="15B540E4" w14:textId="77777777" w:rsidTr="003C19C3">
        <w:trPr>
          <w:gridAfter w:val="1"/>
          <w:wAfter w:w="91" w:type="dxa"/>
          <w:cantSplit/>
          <w:trHeight w:val="243"/>
        </w:trPr>
        <w:tc>
          <w:tcPr>
            <w:tcW w:w="3592" w:type="dxa"/>
            <w:shd w:val="clear" w:color="auto" w:fill="auto"/>
          </w:tcPr>
          <w:p w14:paraId="57171A8E" w14:textId="0B254DC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2C62AABB" w14:textId="1F9FACC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3" w:type="dxa"/>
            <w:shd w:val="clear" w:color="auto" w:fill="auto"/>
          </w:tcPr>
          <w:p w14:paraId="603C860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EF6A75" w14:textId="6354EB1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1" w:type="dxa"/>
            <w:shd w:val="clear" w:color="auto" w:fill="auto"/>
          </w:tcPr>
          <w:p w14:paraId="57D3B3C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6FA52971" w14:textId="0FB47D3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92" w:type="dxa"/>
            <w:shd w:val="clear" w:color="auto" w:fill="auto"/>
          </w:tcPr>
          <w:p w14:paraId="2E33C4D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126E01" w14:textId="4B7BB97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72</w:t>
            </w:r>
          </w:p>
        </w:tc>
        <w:tc>
          <w:tcPr>
            <w:tcW w:w="90" w:type="dxa"/>
            <w:shd w:val="clear" w:color="auto" w:fill="auto"/>
          </w:tcPr>
          <w:p w14:paraId="4512DB4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bottom w:val="single" w:sz="4" w:space="0" w:color="000000"/>
            </w:tcBorders>
            <w:shd w:val="clear" w:color="auto" w:fill="auto"/>
          </w:tcPr>
          <w:p w14:paraId="7F7408FD" w14:textId="55425E57" w:rsidR="00A21D7B" w:rsidRPr="007055CA" w:rsidRDefault="00A21D7B" w:rsidP="005E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89C0F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CBC31F9" w14:textId="57E1DB3A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AD5F56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</w:tcPr>
          <w:p w14:paraId="1D351384" w14:textId="4AA680D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0" w:type="dxa"/>
          </w:tcPr>
          <w:p w14:paraId="183A7C4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16BE9B05" w14:textId="4BF5979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0" w:type="dxa"/>
          </w:tcPr>
          <w:p w14:paraId="294DBF8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shd w:val="clear" w:color="auto" w:fill="auto"/>
          </w:tcPr>
          <w:p w14:paraId="26B92DB4" w14:textId="578042E9" w:rsidR="00A21D7B" w:rsidRPr="007055CA" w:rsidRDefault="00A21D7B" w:rsidP="0087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291B2AC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</w:tcPr>
          <w:p w14:paraId="12460791" w14:textId="2070B375" w:rsidR="00A21D7B" w:rsidRPr="007055CA" w:rsidRDefault="00A21D7B" w:rsidP="0087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39CFA4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bottom w:val="single" w:sz="4" w:space="0" w:color="000000"/>
            </w:tcBorders>
            <w:shd w:val="clear" w:color="auto" w:fill="auto"/>
          </w:tcPr>
          <w:p w14:paraId="583A3CE6" w14:textId="1BF37DC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74" w:type="dxa"/>
            <w:shd w:val="clear" w:color="auto" w:fill="auto"/>
          </w:tcPr>
          <w:p w14:paraId="4D3F2BD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bottom w:val="single" w:sz="4" w:space="0" w:color="000000"/>
            </w:tcBorders>
            <w:shd w:val="clear" w:color="auto" w:fill="auto"/>
          </w:tcPr>
          <w:p w14:paraId="0B824468" w14:textId="6324E75D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73</w:t>
            </w:r>
          </w:p>
        </w:tc>
        <w:tc>
          <w:tcPr>
            <w:tcW w:w="91" w:type="dxa"/>
          </w:tcPr>
          <w:p w14:paraId="1F87071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4" w:space="0" w:color="000000"/>
            </w:tcBorders>
            <w:shd w:val="clear" w:color="auto" w:fill="auto"/>
          </w:tcPr>
          <w:p w14:paraId="1A272DB6" w14:textId="7673670A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148</w:t>
            </w:r>
          </w:p>
        </w:tc>
        <w:tc>
          <w:tcPr>
            <w:tcW w:w="100" w:type="dxa"/>
            <w:shd w:val="clear" w:color="auto" w:fill="auto"/>
          </w:tcPr>
          <w:p w14:paraId="6C114F5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F1EC873" w14:textId="02FE689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157</w:t>
            </w:r>
          </w:p>
        </w:tc>
        <w:tc>
          <w:tcPr>
            <w:tcW w:w="90" w:type="dxa"/>
            <w:shd w:val="clear" w:color="auto" w:fill="auto"/>
          </w:tcPr>
          <w:p w14:paraId="0AFCD4F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000000"/>
            </w:tcBorders>
            <w:shd w:val="clear" w:color="auto" w:fill="auto"/>
          </w:tcPr>
          <w:p w14:paraId="2083FFCC" w14:textId="4CA4E6BA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(148) </w:t>
            </w:r>
          </w:p>
        </w:tc>
        <w:tc>
          <w:tcPr>
            <w:tcW w:w="69" w:type="dxa"/>
            <w:shd w:val="clear" w:color="auto" w:fill="auto"/>
          </w:tcPr>
          <w:p w14:paraId="02F901B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bottom w:val="single" w:sz="4" w:space="0" w:color="000000"/>
            </w:tcBorders>
            <w:shd w:val="clear" w:color="auto" w:fill="auto"/>
          </w:tcPr>
          <w:p w14:paraId="25C288D7" w14:textId="46A7957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(157)</w:t>
            </w:r>
          </w:p>
        </w:tc>
        <w:tc>
          <w:tcPr>
            <w:tcW w:w="90" w:type="dxa"/>
            <w:shd w:val="clear" w:color="auto" w:fill="auto"/>
          </w:tcPr>
          <w:p w14:paraId="33087A0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000000"/>
            </w:tcBorders>
            <w:shd w:val="clear" w:color="auto" w:fill="auto"/>
          </w:tcPr>
          <w:p w14:paraId="673E0175" w14:textId="7ADF3F53" w:rsidR="00A21D7B" w:rsidRPr="007055CA" w:rsidRDefault="00A21D7B" w:rsidP="0043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" w:type="dxa"/>
            <w:gridSpan w:val="2"/>
          </w:tcPr>
          <w:p w14:paraId="50CAD81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0CFF9F7" w14:textId="18EAA451" w:rsidR="00A21D7B" w:rsidRPr="007055CA" w:rsidRDefault="00A21D7B" w:rsidP="0043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21D7B" w:rsidRPr="007055CA" w14:paraId="09E6102B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</w:tcPr>
          <w:p w14:paraId="65871B3B" w14:textId="6B3EF3F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7055C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B2C8D50" w14:textId="4C347B86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564</w:t>
            </w:r>
          </w:p>
        </w:tc>
        <w:tc>
          <w:tcPr>
            <w:tcW w:w="93" w:type="dxa"/>
            <w:shd w:val="clear" w:color="auto" w:fill="auto"/>
          </w:tcPr>
          <w:p w14:paraId="4735F899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7C8EEACF" w14:textId="409E11F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591</w:t>
            </w:r>
          </w:p>
        </w:tc>
        <w:tc>
          <w:tcPr>
            <w:tcW w:w="101" w:type="dxa"/>
            <w:shd w:val="clear" w:color="auto" w:fill="auto"/>
          </w:tcPr>
          <w:p w14:paraId="11D2F040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4579433" w14:textId="620E03D0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133</w:t>
            </w:r>
          </w:p>
        </w:tc>
        <w:tc>
          <w:tcPr>
            <w:tcW w:w="92" w:type="dxa"/>
            <w:shd w:val="clear" w:color="auto" w:fill="auto"/>
          </w:tcPr>
          <w:p w14:paraId="0EDD5746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5C69DDBD" w14:textId="04B196C3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126</w:t>
            </w:r>
          </w:p>
        </w:tc>
        <w:tc>
          <w:tcPr>
            <w:tcW w:w="90" w:type="dxa"/>
            <w:shd w:val="clear" w:color="auto" w:fill="auto"/>
          </w:tcPr>
          <w:p w14:paraId="646C762C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FFE6002" w14:textId="5404E779" w:rsidR="00A21D7B" w:rsidRPr="00046A19" w:rsidRDefault="008720A9" w:rsidP="005E0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A21D7B"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CB60764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7E4658EC" w14:textId="0D798458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  <w:r w:rsidR="008720A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BCE4E84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000000"/>
              <w:bottom w:val="double" w:sz="4" w:space="0" w:color="000000"/>
            </w:tcBorders>
          </w:tcPr>
          <w:p w14:paraId="64A716A9" w14:textId="20F5218C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90" w:type="dxa"/>
          </w:tcPr>
          <w:p w14:paraId="791D4335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000000"/>
              <w:bottom w:val="double" w:sz="4" w:space="0" w:color="000000"/>
            </w:tcBorders>
          </w:tcPr>
          <w:p w14:paraId="72A84515" w14:textId="2F00BCCF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90" w:type="dxa"/>
          </w:tcPr>
          <w:p w14:paraId="3C6F2825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F63F47A" w14:textId="07C80B89" w:rsidR="00A21D7B" w:rsidRPr="00046A19" w:rsidRDefault="00A21D7B" w:rsidP="0087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271</w:t>
            </w:r>
          </w:p>
        </w:tc>
        <w:tc>
          <w:tcPr>
            <w:tcW w:w="129" w:type="dxa"/>
            <w:shd w:val="clear" w:color="auto" w:fill="auto"/>
          </w:tcPr>
          <w:p w14:paraId="08A6A86B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C97B7E8" w14:textId="19BA1F10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143</w:t>
            </w:r>
          </w:p>
        </w:tc>
        <w:tc>
          <w:tcPr>
            <w:tcW w:w="76" w:type="dxa"/>
          </w:tcPr>
          <w:p w14:paraId="63773178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EB1C1E6" w14:textId="1DB18D48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88</w:t>
            </w:r>
          </w:p>
        </w:tc>
        <w:tc>
          <w:tcPr>
            <w:tcW w:w="74" w:type="dxa"/>
            <w:shd w:val="clear" w:color="auto" w:fill="auto"/>
          </w:tcPr>
          <w:p w14:paraId="346897AE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B8FC342" w14:textId="5DD288F1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</w:t>
            </w:r>
          </w:p>
        </w:tc>
        <w:tc>
          <w:tcPr>
            <w:tcW w:w="91" w:type="dxa"/>
          </w:tcPr>
          <w:p w14:paraId="454274AC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182BF15" w14:textId="21037BBC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1,142</w:t>
            </w:r>
          </w:p>
        </w:tc>
        <w:tc>
          <w:tcPr>
            <w:tcW w:w="100" w:type="dxa"/>
            <w:shd w:val="clear" w:color="auto" w:fill="auto"/>
          </w:tcPr>
          <w:p w14:paraId="2FE93EE1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221E04B3" w14:textId="759EEC36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1,063</w:t>
            </w:r>
          </w:p>
        </w:tc>
        <w:tc>
          <w:tcPr>
            <w:tcW w:w="90" w:type="dxa"/>
            <w:shd w:val="clear" w:color="auto" w:fill="auto"/>
          </w:tcPr>
          <w:p w14:paraId="74A6FB06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4F917A1" w14:textId="0C227C1C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(148) </w:t>
            </w:r>
          </w:p>
        </w:tc>
        <w:tc>
          <w:tcPr>
            <w:tcW w:w="69" w:type="dxa"/>
            <w:shd w:val="clear" w:color="auto" w:fill="auto"/>
          </w:tcPr>
          <w:p w14:paraId="230C5E78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C90F969" w14:textId="3A46BC03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(157</w:t>
            </w:r>
            <w:r w:rsidR="008720A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BD067D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EAEBEFA" w14:textId="7CAE789C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994</w:t>
            </w:r>
          </w:p>
        </w:tc>
        <w:tc>
          <w:tcPr>
            <w:tcW w:w="94" w:type="dxa"/>
            <w:gridSpan w:val="2"/>
          </w:tcPr>
          <w:p w14:paraId="10E1674C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244866F" w14:textId="1961B950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906</w:t>
            </w:r>
          </w:p>
        </w:tc>
      </w:tr>
      <w:tr w:rsidR="00A21D7B" w:rsidRPr="007055CA" w14:paraId="54B8896B" w14:textId="77777777" w:rsidTr="003C19C3">
        <w:trPr>
          <w:gridAfter w:val="1"/>
          <w:wAfter w:w="91" w:type="dxa"/>
          <w:cantSplit/>
          <w:trHeight w:val="50"/>
        </w:trPr>
        <w:tc>
          <w:tcPr>
            <w:tcW w:w="3592" w:type="dxa"/>
            <w:shd w:val="clear" w:color="auto" w:fill="auto"/>
          </w:tcPr>
          <w:p w14:paraId="5A06EBC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2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569121C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18CA281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vAlign w:val="bottom"/>
          </w:tcPr>
          <w:p w14:paraId="1E6FB3F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3E57255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040D0C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4195348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97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40D3CF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E9B23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5266CEE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D1D705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46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7D6B279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2DBE83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88" w:type="dxa"/>
            <w:tcBorders>
              <w:top w:val="double" w:sz="4" w:space="0" w:color="000000"/>
            </w:tcBorders>
          </w:tcPr>
          <w:p w14:paraId="196742C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97A38E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double" w:sz="4" w:space="0" w:color="000000"/>
            </w:tcBorders>
          </w:tcPr>
          <w:p w14:paraId="50E65AA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031676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7257C77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129" w:type="dxa"/>
            <w:shd w:val="clear" w:color="auto" w:fill="auto"/>
          </w:tcPr>
          <w:p w14:paraId="2C8CB25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2CA1B85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32A0FE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0FB0645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7D060E2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51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6C5A095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552555B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66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455A10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4102E3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04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6BC9BA3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4F8A4D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41D8D16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35E63B9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8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5C886A7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8693EE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5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78A0194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vAlign w:val="bottom"/>
          </w:tcPr>
          <w:p w14:paraId="30F6E3D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42" w:type="dxa"/>
            <w:gridSpan w:val="2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0A90166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1D7B" w:rsidRPr="007055CA" w14:paraId="1AD2D7A1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467CAE74" w14:textId="5617BEAD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cs/>
                <w:lang w:eastAsia="zh-CN"/>
              </w:rPr>
            </w:pPr>
            <w:r w:rsidRPr="007055C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383D7727" w14:textId="30C5BA73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2910D2E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8E468" w14:textId="66D266F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09DF2B7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51946613" w14:textId="3037C6CD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451CD6E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DE469" w14:textId="62569FA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8E097B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3B282B68" w14:textId="6034BD7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1600E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DB319" w14:textId="6C464E3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63CB8B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vAlign w:val="bottom"/>
          </w:tcPr>
          <w:p w14:paraId="0287679A" w14:textId="717D3AD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1F9E42F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vAlign w:val="bottom"/>
          </w:tcPr>
          <w:p w14:paraId="157C6E55" w14:textId="71916283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1A1608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07004CD2" w14:textId="1D9B803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318FD5D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60BE38F" w14:textId="6714A21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125DD3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64A4289F" w14:textId="2C30CC2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08B74AF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7AC361C2" w14:textId="52C0094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348A37A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3584E18C" w14:textId="6A8A327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45CD8B5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7966FCB0" w14:textId="6CC8B30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EF8F0B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2F374ADD" w14:textId="4F2F833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773FC48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6463F48A" w14:textId="41254E0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9A94FA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1F610392" w14:textId="069299D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67D2CC5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1CF5BFFC" w14:textId="65F5177A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1D7B" w:rsidRPr="007055CA" w14:paraId="0943D6C9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</w:tcPr>
          <w:p w14:paraId="25A6EDFE" w14:textId="67FAE84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7055C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1004ED16" w14:textId="046AD0F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2808273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5CBC9" w14:textId="7581822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33F7D78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46152DE4" w14:textId="07F8F95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358E4C5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438AB" w14:textId="64F78D6A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5CECA6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5937491A" w14:textId="186139EA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FC3E1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5E0ED" w14:textId="10F1694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0F2BA4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vAlign w:val="bottom"/>
          </w:tcPr>
          <w:p w14:paraId="2AE09833" w14:textId="51A3B8B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053B99B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vAlign w:val="bottom"/>
          </w:tcPr>
          <w:p w14:paraId="5A85F739" w14:textId="1CB472C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06A207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626B8DFA" w14:textId="2EEB875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5332A47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8DCFBC4" w14:textId="499331D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0B37C6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70B91C7D" w14:textId="3EE09A7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0886DEC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391D130B" w14:textId="1CF35A6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2B7060E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1142DBA2" w14:textId="5925DF4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4CF09B8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458BADC3" w14:textId="0A617DD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95E74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03D5AB84" w14:textId="26CFBBB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3721A6F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210E4A0A" w14:textId="13D328C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C3B16F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41ED819C" w14:textId="3572E54A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4F92232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345A5A38" w14:textId="73B658A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1D7B" w:rsidRPr="007055CA" w14:paraId="15B4742F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0A939897" w14:textId="1FAD1E0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520" w:type="dxa"/>
            <w:shd w:val="clear" w:color="auto" w:fill="auto"/>
          </w:tcPr>
          <w:p w14:paraId="5B519BD7" w14:textId="43A68A4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564 </w:t>
            </w:r>
          </w:p>
        </w:tc>
        <w:tc>
          <w:tcPr>
            <w:tcW w:w="93" w:type="dxa"/>
            <w:shd w:val="clear" w:color="auto" w:fill="auto"/>
          </w:tcPr>
          <w:p w14:paraId="64D46FC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11BFB" w14:textId="6714CD2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591 </w:t>
            </w:r>
          </w:p>
        </w:tc>
        <w:tc>
          <w:tcPr>
            <w:tcW w:w="101" w:type="dxa"/>
            <w:shd w:val="clear" w:color="auto" w:fill="auto"/>
          </w:tcPr>
          <w:p w14:paraId="252B3B3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068C387A" w14:textId="73B535AA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128 </w:t>
            </w:r>
          </w:p>
        </w:tc>
        <w:tc>
          <w:tcPr>
            <w:tcW w:w="92" w:type="dxa"/>
            <w:shd w:val="clear" w:color="auto" w:fill="auto"/>
          </w:tcPr>
          <w:p w14:paraId="4C5F655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F2C86" w14:textId="67C5F518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126 </w:t>
            </w:r>
          </w:p>
        </w:tc>
        <w:tc>
          <w:tcPr>
            <w:tcW w:w="90" w:type="dxa"/>
            <w:shd w:val="clear" w:color="auto" w:fill="auto"/>
          </w:tcPr>
          <w:p w14:paraId="7B1BBE7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72668E08" w14:textId="6688DCC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</w:tc>
        <w:tc>
          <w:tcPr>
            <w:tcW w:w="90" w:type="dxa"/>
            <w:shd w:val="clear" w:color="auto" w:fill="auto"/>
          </w:tcPr>
          <w:p w14:paraId="6363BFA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CD938" w14:textId="6B705FE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34 </w:t>
            </w:r>
          </w:p>
        </w:tc>
        <w:tc>
          <w:tcPr>
            <w:tcW w:w="90" w:type="dxa"/>
            <w:shd w:val="clear" w:color="auto" w:fill="auto"/>
          </w:tcPr>
          <w:p w14:paraId="5BE5E18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</w:tcPr>
          <w:p w14:paraId="1D08F97E" w14:textId="5D49657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33 </w:t>
            </w:r>
          </w:p>
        </w:tc>
        <w:tc>
          <w:tcPr>
            <w:tcW w:w="90" w:type="dxa"/>
          </w:tcPr>
          <w:p w14:paraId="7C58124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</w:tcPr>
          <w:p w14:paraId="59C19D15" w14:textId="35B6CF2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</w:p>
        </w:tc>
        <w:tc>
          <w:tcPr>
            <w:tcW w:w="90" w:type="dxa"/>
          </w:tcPr>
          <w:p w14:paraId="73B41B7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5F8FD46A" w14:textId="1E19CFC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-  </w:t>
            </w:r>
          </w:p>
        </w:tc>
        <w:tc>
          <w:tcPr>
            <w:tcW w:w="129" w:type="dxa"/>
            <w:shd w:val="clear" w:color="auto" w:fill="auto"/>
          </w:tcPr>
          <w:p w14:paraId="2BD4DB5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FEEB973" w14:textId="47BB3C4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6" w:type="dxa"/>
          </w:tcPr>
          <w:p w14:paraId="244D306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14:paraId="40464E56" w14:textId="700E7A3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77 </w:t>
            </w:r>
          </w:p>
        </w:tc>
        <w:tc>
          <w:tcPr>
            <w:tcW w:w="74" w:type="dxa"/>
            <w:shd w:val="clear" w:color="auto" w:fill="auto"/>
          </w:tcPr>
          <w:p w14:paraId="6438033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53DF79B8" w14:textId="1C70D3F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72</w:t>
            </w:r>
          </w:p>
        </w:tc>
        <w:tc>
          <w:tcPr>
            <w:tcW w:w="91" w:type="dxa"/>
          </w:tcPr>
          <w:p w14:paraId="3F4D588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154A9807" w14:textId="051F62BA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832 </w:t>
            </w:r>
          </w:p>
        </w:tc>
        <w:tc>
          <w:tcPr>
            <w:tcW w:w="100" w:type="dxa"/>
            <w:shd w:val="clear" w:color="auto" w:fill="auto"/>
          </w:tcPr>
          <w:p w14:paraId="69B6FB9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2BDFA348" w14:textId="1BEA8AFD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854 </w:t>
            </w:r>
          </w:p>
        </w:tc>
        <w:tc>
          <w:tcPr>
            <w:tcW w:w="90" w:type="dxa"/>
            <w:shd w:val="clear" w:color="auto" w:fill="auto"/>
          </w:tcPr>
          <w:p w14:paraId="3D87D48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1EF2056F" w14:textId="30F8772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(138) </w:t>
            </w:r>
          </w:p>
        </w:tc>
        <w:tc>
          <w:tcPr>
            <w:tcW w:w="69" w:type="dxa"/>
            <w:shd w:val="clear" w:color="auto" w:fill="auto"/>
          </w:tcPr>
          <w:p w14:paraId="45C72F7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0575C926" w14:textId="3491E123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(147) </w:t>
            </w:r>
          </w:p>
        </w:tc>
        <w:tc>
          <w:tcPr>
            <w:tcW w:w="90" w:type="dxa"/>
            <w:shd w:val="clear" w:color="auto" w:fill="auto"/>
          </w:tcPr>
          <w:p w14:paraId="12B2582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5EEC7D20" w14:textId="5104FEE8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694 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31890DD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71E5BDEF" w14:textId="633831A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707 </w:t>
            </w:r>
          </w:p>
        </w:tc>
      </w:tr>
      <w:tr w:rsidR="00A21D7B" w:rsidRPr="007055CA" w14:paraId="69BE70D4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4A62481D" w14:textId="5792A2D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520" w:type="dxa"/>
            <w:shd w:val="clear" w:color="auto" w:fill="auto"/>
          </w:tcPr>
          <w:p w14:paraId="37756158" w14:textId="2E66881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3" w:type="dxa"/>
            <w:shd w:val="clear" w:color="auto" w:fill="auto"/>
          </w:tcPr>
          <w:p w14:paraId="2D243A8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5DA14" w14:textId="2E7FF0E3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01" w:type="dxa"/>
            <w:shd w:val="clear" w:color="auto" w:fill="auto"/>
          </w:tcPr>
          <w:p w14:paraId="49EC225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02EDF465" w14:textId="7D490B1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2" w:type="dxa"/>
            <w:shd w:val="clear" w:color="auto" w:fill="auto"/>
          </w:tcPr>
          <w:p w14:paraId="7DC56E2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0A9FD" w14:textId="763AFD9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226203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3BAE6E2A" w14:textId="501E94E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DC5241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6503B" w14:textId="172737D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40EB6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</w:tcPr>
          <w:p w14:paraId="4592E37F" w14:textId="5FBF7B4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2F2E514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</w:tcPr>
          <w:p w14:paraId="1EF02DD1" w14:textId="4FE8F85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7F1A606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31F20399" w14:textId="378BAEC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271 </w:t>
            </w:r>
          </w:p>
        </w:tc>
        <w:tc>
          <w:tcPr>
            <w:tcW w:w="129" w:type="dxa"/>
            <w:shd w:val="clear" w:color="auto" w:fill="auto"/>
          </w:tcPr>
          <w:p w14:paraId="2C80E1D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765E0F5" w14:textId="26DFF86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141</w:t>
            </w:r>
          </w:p>
        </w:tc>
        <w:tc>
          <w:tcPr>
            <w:tcW w:w="76" w:type="dxa"/>
          </w:tcPr>
          <w:p w14:paraId="4A73F2A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14:paraId="5D305D09" w14:textId="740CFD3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236E0BD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4FC934AF" w14:textId="0DC8CF4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7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74F707E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43F6D2BA" w14:textId="264AD25D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271 </w:t>
            </w:r>
          </w:p>
        </w:tc>
        <w:tc>
          <w:tcPr>
            <w:tcW w:w="100" w:type="dxa"/>
            <w:shd w:val="clear" w:color="auto" w:fill="auto"/>
          </w:tcPr>
          <w:p w14:paraId="6EFF113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4A438D05" w14:textId="08B28C3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141 </w:t>
            </w:r>
          </w:p>
        </w:tc>
        <w:tc>
          <w:tcPr>
            <w:tcW w:w="90" w:type="dxa"/>
            <w:shd w:val="clear" w:color="auto" w:fill="auto"/>
          </w:tcPr>
          <w:p w14:paraId="1C85DB5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563CB9B3" w14:textId="655FC24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9" w:type="dxa"/>
            <w:shd w:val="clear" w:color="auto" w:fill="auto"/>
          </w:tcPr>
          <w:p w14:paraId="72ACF61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7069F066" w14:textId="25AC47A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B3878A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3079ABC2" w14:textId="5D44A34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271 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46BF0C7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2A4D1229" w14:textId="210E15CD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141 </w:t>
            </w:r>
          </w:p>
        </w:tc>
      </w:tr>
      <w:tr w:rsidR="00A21D7B" w:rsidRPr="007055CA" w14:paraId="3BB94D2A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49FB6F39" w14:textId="5EA3770D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520" w:type="dxa"/>
            <w:shd w:val="clear" w:color="auto" w:fill="auto"/>
          </w:tcPr>
          <w:p w14:paraId="4DE6C15C" w14:textId="234EB578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3" w:type="dxa"/>
            <w:shd w:val="clear" w:color="auto" w:fill="auto"/>
          </w:tcPr>
          <w:p w14:paraId="2894D69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93578" w14:textId="1D947A3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01" w:type="dxa"/>
            <w:shd w:val="clear" w:color="auto" w:fill="auto"/>
          </w:tcPr>
          <w:p w14:paraId="23853BE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4957B168" w14:textId="642042C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2" w:type="dxa"/>
            <w:shd w:val="clear" w:color="auto" w:fill="auto"/>
          </w:tcPr>
          <w:p w14:paraId="443DCE3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D730C" w14:textId="44ADAC3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0ED33D0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58D8C25B" w14:textId="3DA74FB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13 </w:t>
            </w:r>
          </w:p>
        </w:tc>
        <w:tc>
          <w:tcPr>
            <w:tcW w:w="90" w:type="dxa"/>
            <w:shd w:val="clear" w:color="auto" w:fill="auto"/>
          </w:tcPr>
          <w:p w14:paraId="0EA4F93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9C337" w14:textId="3188E19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34 </w:t>
            </w:r>
          </w:p>
        </w:tc>
        <w:tc>
          <w:tcPr>
            <w:tcW w:w="90" w:type="dxa"/>
            <w:shd w:val="clear" w:color="auto" w:fill="auto"/>
          </w:tcPr>
          <w:p w14:paraId="2DC3081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</w:tcPr>
          <w:p w14:paraId="2E197461" w14:textId="2E3E360A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21927EE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</w:tcPr>
          <w:p w14:paraId="0C1B8A0A" w14:textId="23ABEED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178B497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558F58E3" w14:textId="15F71D8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29" w:type="dxa"/>
            <w:shd w:val="clear" w:color="auto" w:fill="auto"/>
          </w:tcPr>
          <w:p w14:paraId="7751EEC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D4335B8" w14:textId="06EAF61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76" w:type="dxa"/>
          </w:tcPr>
          <w:p w14:paraId="3670A87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14:paraId="1AFAAD4D" w14:textId="0B5291A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1DD729E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627069D3" w14:textId="186AE1E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7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0D989FB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3334F891" w14:textId="317D027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13 </w:t>
            </w:r>
          </w:p>
        </w:tc>
        <w:tc>
          <w:tcPr>
            <w:tcW w:w="100" w:type="dxa"/>
            <w:shd w:val="clear" w:color="auto" w:fill="auto"/>
          </w:tcPr>
          <w:p w14:paraId="1230A38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6EFE2524" w14:textId="31210FA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34 </w:t>
            </w:r>
          </w:p>
        </w:tc>
        <w:tc>
          <w:tcPr>
            <w:tcW w:w="90" w:type="dxa"/>
            <w:shd w:val="clear" w:color="auto" w:fill="auto"/>
          </w:tcPr>
          <w:p w14:paraId="26E3D1A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0CEE21ED" w14:textId="3DE2030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9" w:type="dxa"/>
            <w:shd w:val="clear" w:color="auto" w:fill="auto"/>
          </w:tcPr>
          <w:p w14:paraId="26982E0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372BA854" w14:textId="229BAEAA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0E55EC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1A72D8D5" w14:textId="771B932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13 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42F52E9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5309D83C" w14:textId="5593D878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34 </w:t>
            </w:r>
          </w:p>
        </w:tc>
      </w:tr>
      <w:tr w:rsidR="00A21D7B" w:rsidRPr="007055CA" w14:paraId="1F3750D0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46D9FA61" w14:textId="401B0B1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สิงคโปร์</w:t>
            </w:r>
          </w:p>
        </w:tc>
        <w:tc>
          <w:tcPr>
            <w:tcW w:w="520" w:type="dxa"/>
            <w:shd w:val="clear" w:color="auto" w:fill="auto"/>
          </w:tcPr>
          <w:p w14:paraId="336723C5" w14:textId="043BFE43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3" w:type="dxa"/>
            <w:shd w:val="clear" w:color="auto" w:fill="auto"/>
          </w:tcPr>
          <w:p w14:paraId="16D40FD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F70D5" w14:textId="0C9614C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01" w:type="dxa"/>
            <w:shd w:val="clear" w:color="auto" w:fill="auto"/>
          </w:tcPr>
          <w:p w14:paraId="2E48862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2F4F59CA" w14:textId="74A6DD5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2" w:type="dxa"/>
            <w:shd w:val="clear" w:color="auto" w:fill="auto"/>
          </w:tcPr>
          <w:p w14:paraId="1234692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21384" w14:textId="40875443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DA3AAC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3ADCAAC8" w14:textId="22B8649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3E907D9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E0562" w14:textId="28EB74B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891550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</w:tcPr>
          <w:p w14:paraId="6A787C08" w14:textId="30A6743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2B3B347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</w:tcPr>
          <w:p w14:paraId="1958B936" w14:textId="7CC62AC3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7BC6096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7762DA5A" w14:textId="59637C8A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29" w:type="dxa"/>
            <w:shd w:val="clear" w:color="auto" w:fill="auto"/>
          </w:tcPr>
          <w:p w14:paraId="265FA25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DE29507" w14:textId="58ADA428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6" w:type="dxa"/>
          </w:tcPr>
          <w:p w14:paraId="387C0FB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14:paraId="0A731DEC" w14:textId="7EDF85A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11  </w:t>
            </w:r>
          </w:p>
        </w:tc>
        <w:tc>
          <w:tcPr>
            <w:tcW w:w="74" w:type="dxa"/>
            <w:shd w:val="clear" w:color="auto" w:fill="auto"/>
          </w:tcPr>
          <w:p w14:paraId="7D4F9CA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723AB705" w14:textId="244C727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12  </w:t>
            </w:r>
          </w:p>
        </w:tc>
        <w:tc>
          <w:tcPr>
            <w:tcW w:w="91" w:type="dxa"/>
          </w:tcPr>
          <w:p w14:paraId="518C25B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0890A54C" w14:textId="0B56765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11 </w:t>
            </w:r>
          </w:p>
        </w:tc>
        <w:tc>
          <w:tcPr>
            <w:tcW w:w="100" w:type="dxa"/>
            <w:shd w:val="clear" w:color="auto" w:fill="auto"/>
          </w:tcPr>
          <w:p w14:paraId="3021FBB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22C2BB01" w14:textId="5687BF9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238CE43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6F1AE292" w14:textId="56AD839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(10) </w:t>
            </w:r>
          </w:p>
        </w:tc>
        <w:tc>
          <w:tcPr>
            <w:tcW w:w="69" w:type="dxa"/>
            <w:shd w:val="clear" w:color="auto" w:fill="auto"/>
          </w:tcPr>
          <w:p w14:paraId="7572F2C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55D879F5" w14:textId="16B45959" w:rsidR="00A21D7B" w:rsidRPr="007055CA" w:rsidRDefault="00A21D7B" w:rsidP="0021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(10) </w:t>
            </w:r>
          </w:p>
        </w:tc>
        <w:tc>
          <w:tcPr>
            <w:tcW w:w="90" w:type="dxa"/>
            <w:shd w:val="clear" w:color="auto" w:fill="auto"/>
          </w:tcPr>
          <w:p w14:paraId="6CCB98B9" w14:textId="77777777" w:rsidR="00A21D7B" w:rsidRPr="0021661A" w:rsidRDefault="00A21D7B" w:rsidP="0021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59AEE08D" w14:textId="77E9E91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24E9581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26E44BA9" w14:textId="20DCE45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</w:p>
        </w:tc>
      </w:tr>
      <w:tr w:rsidR="00A21D7B" w:rsidRPr="007055CA" w14:paraId="5332EC8A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2823FACE" w14:textId="2D1F4DA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7055C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ประเทศอื่นๆ</w:t>
            </w: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07597001" w14:textId="13A30AF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3" w:type="dxa"/>
            <w:shd w:val="clear" w:color="auto" w:fill="auto"/>
          </w:tcPr>
          <w:p w14:paraId="0D2A8E9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BE6A1" w14:textId="405A0C8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01" w:type="dxa"/>
            <w:shd w:val="clear" w:color="auto" w:fill="auto"/>
          </w:tcPr>
          <w:p w14:paraId="41BB90C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53AEA193" w14:textId="77EA2E68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</w:p>
        </w:tc>
        <w:tc>
          <w:tcPr>
            <w:tcW w:w="92" w:type="dxa"/>
            <w:shd w:val="clear" w:color="auto" w:fill="auto"/>
          </w:tcPr>
          <w:p w14:paraId="6D79587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3EC27" w14:textId="7A0C81D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3FC7780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bottom w:val="single" w:sz="4" w:space="0" w:color="000000"/>
            </w:tcBorders>
            <w:shd w:val="clear" w:color="auto" w:fill="auto"/>
          </w:tcPr>
          <w:p w14:paraId="62554311" w14:textId="4239B97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10 </w:t>
            </w:r>
          </w:p>
        </w:tc>
        <w:tc>
          <w:tcPr>
            <w:tcW w:w="90" w:type="dxa"/>
            <w:shd w:val="clear" w:color="auto" w:fill="auto"/>
          </w:tcPr>
          <w:p w14:paraId="7BFAD3C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BECCF" w14:textId="39DD055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58D8A7E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AAF0A10" w14:textId="28278DE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90" w:type="dxa"/>
          </w:tcPr>
          <w:p w14:paraId="7821CEE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14:paraId="440BF5AC" w14:textId="260EBBF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0" w:type="dxa"/>
          </w:tcPr>
          <w:p w14:paraId="19DC9B5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shd w:val="clear" w:color="auto" w:fill="auto"/>
          </w:tcPr>
          <w:p w14:paraId="3F3FC92C" w14:textId="7F64DD3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29" w:type="dxa"/>
            <w:shd w:val="clear" w:color="auto" w:fill="auto"/>
          </w:tcPr>
          <w:p w14:paraId="0D1566C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9152A01" w14:textId="24790E0D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6" w:type="dxa"/>
          </w:tcPr>
          <w:p w14:paraId="0BF91AF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bottom w:val="single" w:sz="4" w:space="0" w:color="000000"/>
            </w:tcBorders>
            <w:shd w:val="clear" w:color="auto" w:fill="auto"/>
          </w:tcPr>
          <w:p w14:paraId="6E8B5A54" w14:textId="42BDC43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4" w:type="dxa"/>
            <w:shd w:val="clear" w:color="auto" w:fill="auto"/>
          </w:tcPr>
          <w:p w14:paraId="73152CF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bottom w:val="single" w:sz="4" w:space="0" w:color="000000"/>
            </w:tcBorders>
            <w:shd w:val="clear" w:color="auto" w:fill="auto"/>
          </w:tcPr>
          <w:p w14:paraId="0E6BFC72" w14:textId="4E03D69D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5FC051B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4" w:space="0" w:color="000000"/>
            </w:tcBorders>
            <w:shd w:val="clear" w:color="auto" w:fill="auto"/>
          </w:tcPr>
          <w:p w14:paraId="700CC5EE" w14:textId="797C99C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15 </w:t>
            </w:r>
          </w:p>
        </w:tc>
        <w:tc>
          <w:tcPr>
            <w:tcW w:w="100" w:type="dxa"/>
            <w:shd w:val="clear" w:color="auto" w:fill="auto"/>
          </w:tcPr>
          <w:p w14:paraId="3512287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14A7DB9D" w14:textId="4D1D963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06A0E33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000000"/>
            </w:tcBorders>
            <w:shd w:val="clear" w:color="auto" w:fill="auto"/>
          </w:tcPr>
          <w:p w14:paraId="65396BE7" w14:textId="0C4793F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69" w:type="dxa"/>
            <w:shd w:val="clear" w:color="auto" w:fill="auto"/>
          </w:tcPr>
          <w:p w14:paraId="66ED5C3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3AF7F8B5" w14:textId="3103046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60D173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000000"/>
            </w:tcBorders>
            <w:shd w:val="clear" w:color="auto" w:fill="auto"/>
          </w:tcPr>
          <w:p w14:paraId="4F405C31" w14:textId="44BF2B98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15 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731D9B0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51D0D2C7" w14:textId="59FE441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</w:tr>
      <w:tr w:rsidR="00A21D7B" w:rsidRPr="007055CA" w14:paraId="69FCD930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2CEACB09" w14:textId="45E5563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</w:pPr>
            <w:r w:rsidRPr="007055C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67BD64F" w14:textId="7063F00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564 </w:t>
            </w:r>
          </w:p>
        </w:tc>
        <w:tc>
          <w:tcPr>
            <w:tcW w:w="93" w:type="dxa"/>
            <w:shd w:val="clear" w:color="auto" w:fill="FFFFFF"/>
          </w:tcPr>
          <w:p w14:paraId="17D97DD4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CDB6D" w14:textId="44FC382D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591 </w:t>
            </w:r>
          </w:p>
        </w:tc>
        <w:tc>
          <w:tcPr>
            <w:tcW w:w="101" w:type="dxa"/>
            <w:shd w:val="clear" w:color="auto" w:fill="FFFFFF"/>
          </w:tcPr>
          <w:p w14:paraId="213A9AEC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0561DA8" w14:textId="1B03E51A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133 </w:t>
            </w:r>
          </w:p>
        </w:tc>
        <w:tc>
          <w:tcPr>
            <w:tcW w:w="92" w:type="dxa"/>
            <w:shd w:val="clear" w:color="auto" w:fill="FFFFFF"/>
          </w:tcPr>
          <w:p w14:paraId="62BCB2A3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DF3AC" w14:textId="7F78C63F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126 </w:t>
            </w:r>
          </w:p>
        </w:tc>
        <w:tc>
          <w:tcPr>
            <w:tcW w:w="90" w:type="dxa"/>
            <w:shd w:val="clear" w:color="auto" w:fill="FFFFFF"/>
          </w:tcPr>
          <w:p w14:paraId="241A133C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760A11E" w14:textId="1C4354E2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53 </w:t>
            </w:r>
          </w:p>
        </w:tc>
        <w:tc>
          <w:tcPr>
            <w:tcW w:w="90" w:type="dxa"/>
            <w:shd w:val="clear" w:color="auto" w:fill="FFFFFF"/>
          </w:tcPr>
          <w:p w14:paraId="7111B7D7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698EF" w14:textId="40580E9A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89 </w:t>
            </w:r>
          </w:p>
        </w:tc>
        <w:tc>
          <w:tcPr>
            <w:tcW w:w="90" w:type="dxa"/>
            <w:shd w:val="clear" w:color="auto" w:fill="FFFFFF"/>
          </w:tcPr>
          <w:p w14:paraId="10E5DCF9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D5AEF42" w14:textId="0D351326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33 </w:t>
            </w:r>
          </w:p>
        </w:tc>
        <w:tc>
          <w:tcPr>
            <w:tcW w:w="90" w:type="dxa"/>
            <w:shd w:val="clear" w:color="auto" w:fill="FFFFFF"/>
          </w:tcPr>
          <w:p w14:paraId="049996AA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335A983" w14:textId="482C4D2E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30 </w:t>
            </w:r>
          </w:p>
        </w:tc>
        <w:tc>
          <w:tcPr>
            <w:tcW w:w="90" w:type="dxa"/>
            <w:shd w:val="clear" w:color="auto" w:fill="FFFFFF"/>
          </w:tcPr>
          <w:p w14:paraId="0CB4D172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FD3C780" w14:textId="6699B646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271 </w:t>
            </w:r>
          </w:p>
        </w:tc>
        <w:tc>
          <w:tcPr>
            <w:tcW w:w="129" w:type="dxa"/>
            <w:shd w:val="clear" w:color="auto" w:fill="FFFFFF"/>
          </w:tcPr>
          <w:p w14:paraId="4A993F1C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16E531" w14:textId="31F29018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143 </w:t>
            </w:r>
          </w:p>
        </w:tc>
        <w:tc>
          <w:tcPr>
            <w:tcW w:w="76" w:type="dxa"/>
            <w:shd w:val="clear" w:color="auto" w:fill="FFFFFF"/>
          </w:tcPr>
          <w:p w14:paraId="2D6388B4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E803DA0" w14:textId="758B11B2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88 </w:t>
            </w:r>
          </w:p>
        </w:tc>
        <w:tc>
          <w:tcPr>
            <w:tcW w:w="74" w:type="dxa"/>
            <w:shd w:val="clear" w:color="auto" w:fill="FFFFFF"/>
          </w:tcPr>
          <w:p w14:paraId="78C913F7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FD9B3" w14:textId="1BB9A5E9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84 </w:t>
            </w:r>
          </w:p>
        </w:tc>
        <w:tc>
          <w:tcPr>
            <w:tcW w:w="91" w:type="dxa"/>
          </w:tcPr>
          <w:p w14:paraId="5C1F8251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FD7328B" w14:textId="14C505D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1,142 </w:t>
            </w:r>
          </w:p>
        </w:tc>
        <w:tc>
          <w:tcPr>
            <w:tcW w:w="100" w:type="dxa"/>
            <w:shd w:val="clear" w:color="auto" w:fill="FFFFFF"/>
          </w:tcPr>
          <w:p w14:paraId="3DBAE586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41627" w14:textId="7C81FD20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1,063 </w:t>
            </w:r>
          </w:p>
        </w:tc>
        <w:tc>
          <w:tcPr>
            <w:tcW w:w="90" w:type="dxa"/>
            <w:shd w:val="clear" w:color="auto" w:fill="FFFFFF"/>
          </w:tcPr>
          <w:p w14:paraId="25D2B328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F2FC8F8" w14:textId="2058E87E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(148) </w:t>
            </w:r>
          </w:p>
        </w:tc>
        <w:tc>
          <w:tcPr>
            <w:tcW w:w="69" w:type="dxa"/>
            <w:shd w:val="clear" w:color="auto" w:fill="FFFFFF"/>
          </w:tcPr>
          <w:p w14:paraId="073D97DB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76427" w14:textId="4D0405ED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(157) </w:t>
            </w:r>
          </w:p>
        </w:tc>
        <w:tc>
          <w:tcPr>
            <w:tcW w:w="90" w:type="dxa"/>
            <w:shd w:val="clear" w:color="auto" w:fill="FFFFFF"/>
          </w:tcPr>
          <w:p w14:paraId="0DCA23D5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ECD58EE" w14:textId="6C6FE989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994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46D95EEE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B9A58" w14:textId="1C5F1872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906 </w:t>
            </w:r>
          </w:p>
        </w:tc>
      </w:tr>
      <w:tr w:rsidR="00A21D7B" w:rsidRPr="007055CA" w14:paraId="5F070E2A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7095D94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3FBC9EC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422518F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243C2E5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33CAEC0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0ACD2D9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7C5A04E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247A8A4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C178B8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7E517E2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762A26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3DFBF38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5B938F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2DCA14F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C9265E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575B13A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C0E8A6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34E0278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  <w:vAlign w:val="bottom"/>
          </w:tcPr>
          <w:p w14:paraId="1659099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0D0908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0C45AC9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67FAE80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</w:tcPr>
          <w:p w14:paraId="1FA375B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5CE6960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1517B55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49946FB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5E8DD62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025CA15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6A6F31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3DC829F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4300036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728FC2E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0364B5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  <w:vAlign w:val="bottom"/>
          </w:tcPr>
          <w:p w14:paraId="0DF49CC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7C2F27C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3816D57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1D7B" w:rsidRPr="007055CA" w14:paraId="756174C4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2CB7515A" w14:textId="122E1B7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7055C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520" w:type="dxa"/>
            <w:shd w:val="clear" w:color="auto" w:fill="FFFFFF"/>
          </w:tcPr>
          <w:p w14:paraId="0FB8B95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</w:tcPr>
          <w:p w14:paraId="3CAB420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1110F75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</w:tcPr>
          <w:p w14:paraId="52EC79B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5505A65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</w:tcPr>
          <w:p w14:paraId="54CC0B8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32E45B9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7D9BA11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5680411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114D85F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661A201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134CE7E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08690D1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4128F1F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5AD7882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198FA1A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3638665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2CBA208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B7F5CA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6012123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30518D9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</w:tcPr>
          <w:p w14:paraId="43B1A9E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11CEF64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4BCADDF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40B1C38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</w:tcPr>
          <w:p w14:paraId="7EA66BA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517DCC0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6209E07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2FF53BF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</w:tcPr>
          <w:p w14:paraId="6E09C9B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088D708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3522406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7E0DC86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</w:tcPr>
          <w:p w14:paraId="71CEADA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20E7BD9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1D7B" w:rsidRPr="007055CA" w14:paraId="2506FC72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36C96968" w14:textId="0DE121C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7055C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รายได้จากการให้เช่าและบริการ</w:t>
            </w:r>
          </w:p>
        </w:tc>
        <w:tc>
          <w:tcPr>
            <w:tcW w:w="520" w:type="dxa"/>
            <w:shd w:val="clear" w:color="auto" w:fill="FFFFFF"/>
          </w:tcPr>
          <w:p w14:paraId="67DD8B54" w14:textId="6B9A7BF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549 </w:t>
            </w:r>
          </w:p>
        </w:tc>
        <w:tc>
          <w:tcPr>
            <w:tcW w:w="93" w:type="dxa"/>
            <w:shd w:val="clear" w:color="auto" w:fill="FFFFFF"/>
          </w:tcPr>
          <w:p w14:paraId="3936F97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0D0D5646" w14:textId="20923FE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569 </w:t>
            </w:r>
          </w:p>
        </w:tc>
        <w:tc>
          <w:tcPr>
            <w:tcW w:w="101" w:type="dxa"/>
            <w:shd w:val="clear" w:color="auto" w:fill="FFFFFF"/>
          </w:tcPr>
          <w:p w14:paraId="53B3819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287E4BC1" w14:textId="4FBF2DC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132 </w:t>
            </w:r>
          </w:p>
        </w:tc>
        <w:tc>
          <w:tcPr>
            <w:tcW w:w="92" w:type="dxa"/>
            <w:shd w:val="clear" w:color="auto" w:fill="FFFFFF"/>
          </w:tcPr>
          <w:p w14:paraId="102CE7C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25C5A89F" w14:textId="2AEC61F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12</w:t>
            </w:r>
            <w:r w:rsidR="00232D5C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2AE2ACF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5513157D" w14:textId="5F5F238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52 </w:t>
            </w:r>
          </w:p>
        </w:tc>
        <w:tc>
          <w:tcPr>
            <w:tcW w:w="90" w:type="dxa"/>
            <w:shd w:val="clear" w:color="auto" w:fill="FFFFFF"/>
          </w:tcPr>
          <w:p w14:paraId="582C435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3521104A" w14:textId="3D0B2D6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88 </w:t>
            </w:r>
          </w:p>
        </w:tc>
        <w:tc>
          <w:tcPr>
            <w:tcW w:w="90" w:type="dxa"/>
            <w:shd w:val="clear" w:color="auto" w:fill="FFFFFF"/>
          </w:tcPr>
          <w:p w14:paraId="507AC7F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11571E56" w14:textId="70D9F2E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31 </w:t>
            </w:r>
          </w:p>
        </w:tc>
        <w:tc>
          <w:tcPr>
            <w:tcW w:w="90" w:type="dxa"/>
            <w:shd w:val="clear" w:color="auto" w:fill="FFFFFF"/>
          </w:tcPr>
          <w:p w14:paraId="5633928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1388EAE3" w14:textId="7517362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28 </w:t>
            </w:r>
          </w:p>
        </w:tc>
        <w:tc>
          <w:tcPr>
            <w:tcW w:w="90" w:type="dxa"/>
            <w:shd w:val="clear" w:color="auto" w:fill="FFFFFF"/>
          </w:tcPr>
          <w:p w14:paraId="06A7AF8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6A059632" w14:textId="76B2BF3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29" w:type="dxa"/>
            <w:shd w:val="clear" w:color="auto" w:fill="FFFFFF"/>
          </w:tcPr>
          <w:p w14:paraId="735FF94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3EB991F" w14:textId="425DD0E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6" w:type="dxa"/>
            <w:shd w:val="clear" w:color="auto" w:fill="FFFFFF"/>
          </w:tcPr>
          <w:p w14:paraId="405E233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767AA0FE" w14:textId="2423415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64 </w:t>
            </w:r>
          </w:p>
        </w:tc>
        <w:tc>
          <w:tcPr>
            <w:tcW w:w="74" w:type="dxa"/>
            <w:shd w:val="clear" w:color="auto" w:fill="FFFFFF"/>
          </w:tcPr>
          <w:p w14:paraId="597F153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7B5D3923" w14:textId="02125A1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63 </w:t>
            </w:r>
          </w:p>
        </w:tc>
        <w:tc>
          <w:tcPr>
            <w:tcW w:w="91" w:type="dxa"/>
          </w:tcPr>
          <w:p w14:paraId="4265FE5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5DDADE37" w14:textId="7434AD2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828 </w:t>
            </w:r>
          </w:p>
        </w:tc>
        <w:tc>
          <w:tcPr>
            <w:tcW w:w="100" w:type="dxa"/>
            <w:shd w:val="clear" w:color="auto" w:fill="FFFFFF"/>
          </w:tcPr>
          <w:p w14:paraId="308BCDE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7E67F727" w14:textId="2EAFF6C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87</w:t>
            </w:r>
            <w:r w:rsidR="00232D5C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75818F3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06615C4D" w14:textId="45F3C89D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(118)</w:t>
            </w:r>
          </w:p>
        </w:tc>
        <w:tc>
          <w:tcPr>
            <w:tcW w:w="69" w:type="dxa"/>
            <w:shd w:val="clear" w:color="auto" w:fill="FFFFFF"/>
          </w:tcPr>
          <w:p w14:paraId="601EA58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12C1F92D" w14:textId="065CABF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(131)</w:t>
            </w:r>
          </w:p>
        </w:tc>
        <w:tc>
          <w:tcPr>
            <w:tcW w:w="90" w:type="dxa"/>
            <w:shd w:val="clear" w:color="auto" w:fill="FFFFFF"/>
          </w:tcPr>
          <w:p w14:paraId="3680FCD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0D71184E" w14:textId="7E182163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710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46BE2B6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0893B157" w14:textId="3BEDB54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74</w:t>
            </w:r>
            <w:r w:rsidR="00232D5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21D7B" w:rsidRPr="007055CA" w14:paraId="1A2A7A4A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180F70D7" w14:textId="131A7F6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7055C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520" w:type="dxa"/>
            <w:shd w:val="clear" w:color="auto" w:fill="FFFFFF"/>
          </w:tcPr>
          <w:p w14:paraId="2368B043" w14:textId="072E9FC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3" w:type="dxa"/>
            <w:shd w:val="clear" w:color="auto" w:fill="FFFFFF"/>
          </w:tcPr>
          <w:p w14:paraId="023ED11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3EE8DFAF" w14:textId="22B3E39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01" w:type="dxa"/>
            <w:shd w:val="clear" w:color="auto" w:fill="FFFFFF"/>
          </w:tcPr>
          <w:p w14:paraId="06DA257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79DC8F2F" w14:textId="6A2FEDD3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2" w:type="dxa"/>
            <w:shd w:val="clear" w:color="auto" w:fill="FFFFFF"/>
          </w:tcPr>
          <w:p w14:paraId="1D6E046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20AC70F0" w14:textId="4BC3B82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FFFFFF"/>
          </w:tcPr>
          <w:p w14:paraId="1275688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3D37C581" w14:textId="2E7C9DB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FFFFFF"/>
          </w:tcPr>
          <w:p w14:paraId="1FA0C42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7590C66E" w14:textId="7DBB3E6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FFFFFF"/>
          </w:tcPr>
          <w:p w14:paraId="4E195CC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3E081614" w14:textId="13552BB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</w:p>
        </w:tc>
        <w:tc>
          <w:tcPr>
            <w:tcW w:w="90" w:type="dxa"/>
            <w:shd w:val="clear" w:color="auto" w:fill="FFFFFF"/>
          </w:tcPr>
          <w:p w14:paraId="5743DF6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61DF0A20" w14:textId="7CDD332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</w:p>
        </w:tc>
        <w:tc>
          <w:tcPr>
            <w:tcW w:w="90" w:type="dxa"/>
            <w:shd w:val="clear" w:color="auto" w:fill="FFFFFF"/>
          </w:tcPr>
          <w:p w14:paraId="449449F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07E54DA3" w14:textId="70050A6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271 </w:t>
            </w:r>
          </w:p>
        </w:tc>
        <w:tc>
          <w:tcPr>
            <w:tcW w:w="129" w:type="dxa"/>
            <w:shd w:val="clear" w:color="auto" w:fill="FFFFFF"/>
          </w:tcPr>
          <w:p w14:paraId="02E02AB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CD2EF9D" w14:textId="0C6BED4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143 </w:t>
            </w:r>
          </w:p>
        </w:tc>
        <w:tc>
          <w:tcPr>
            <w:tcW w:w="76" w:type="dxa"/>
            <w:shd w:val="clear" w:color="auto" w:fill="FFFFFF"/>
          </w:tcPr>
          <w:p w14:paraId="733F4B0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5E2E3929" w14:textId="23798B2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12 </w:t>
            </w:r>
          </w:p>
        </w:tc>
        <w:tc>
          <w:tcPr>
            <w:tcW w:w="74" w:type="dxa"/>
            <w:shd w:val="clear" w:color="auto" w:fill="FFFFFF"/>
          </w:tcPr>
          <w:p w14:paraId="2E53D03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606753D3" w14:textId="321F310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8 </w:t>
            </w:r>
          </w:p>
        </w:tc>
        <w:tc>
          <w:tcPr>
            <w:tcW w:w="91" w:type="dxa"/>
          </w:tcPr>
          <w:p w14:paraId="7707A5E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7B75AB52" w14:textId="6D37BE6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284 </w:t>
            </w:r>
          </w:p>
        </w:tc>
        <w:tc>
          <w:tcPr>
            <w:tcW w:w="100" w:type="dxa"/>
            <w:shd w:val="clear" w:color="auto" w:fill="FFFFFF"/>
          </w:tcPr>
          <w:p w14:paraId="6C3A5F6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166ABA94" w14:textId="1BD6CBE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152 </w:t>
            </w:r>
          </w:p>
        </w:tc>
        <w:tc>
          <w:tcPr>
            <w:tcW w:w="90" w:type="dxa"/>
            <w:shd w:val="clear" w:color="auto" w:fill="FFFFFF"/>
          </w:tcPr>
          <w:p w14:paraId="1784703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4ED2E85E" w14:textId="7590EFF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(12)</w:t>
            </w:r>
          </w:p>
        </w:tc>
        <w:tc>
          <w:tcPr>
            <w:tcW w:w="69" w:type="dxa"/>
            <w:shd w:val="clear" w:color="auto" w:fill="FFFFFF"/>
          </w:tcPr>
          <w:p w14:paraId="0C2942E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25F963B4" w14:textId="5D2B8AD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(8)</w:t>
            </w:r>
          </w:p>
        </w:tc>
        <w:tc>
          <w:tcPr>
            <w:tcW w:w="90" w:type="dxa"/>
            <w:shd w:val="clear" w:color="auto" w:fill="FFFFFF"/>
          </w:tcPr>
          <w:p w14:paraId="6B72AF8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29C5B926" w14:textId="0C868A7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272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215CA34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79F07E4E" w14:textId="3FCB55A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144 </w:t>
            </w:r>
          </w:p>
        </w:tc>
      </w:tr>
      <w:tr w:rsidR="00A615FE" w:rsidRPr="007055CA" w14:paraId="69869BBE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6AA21769" w14:textId="42451578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7055C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รายได้ดอกเบี้ยและเงินปันผล</w:t>
            </w:r>
          </w:p>
        </w:tc>
        <w:tc>
          <w:tcPr>
            <w:tcW w:w="520" w:type="dxa"/>
            <w:shd w:val="clear" w:color="auto" w:fill="FFFFFF"/>
          </w:tcPr>
          <w:p w14:paraId="67690FA1" w14:textId="775344CB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11 </w:t>
            </w:r>
          </w:p>
        </w:tc>
        <w:tc>
          <w:tcPr>
            <w:tcW w:w="93" w:type="dxa"/>
            <w:shd w:val="clear" w:color="auto" w:fill="FFFFFF"/>
          </w:tcPr>
          <w:p w14:paraId="44897053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67A6FC03" w14:textId="50831E60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13 </w:t>
            </w:r>
          </w:p>
        </w:tc>
        <w:tc>
          <w:tcPr>
            <w:tcW w:w="101" w:type="dxa"/>
            <w:shd w:val="clear" w:color="auto" w:fill="FFFFFF"/>
          </w:tcPr>
          <w:p w14:paraId="0C1EF375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1A6E865B" w14:textId="513121D0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2" w:type="dxa"/>
            <w:shd w:val="clear" w:color="auto" w:fill="FFFFFF"/>
          </w:tcPr>
          <w:p w14:paraId="1D25030A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2FF25007" w14:textId="64EB19B4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FFFFFF"/>
          </w:tcPr>
          <w:p w14:paraId="7DF4FBA0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3A661639" w14:textId="2A45F2DF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FFFFFF"/>
          </w:tcPr>
          <w:p w14:paraId="796F4E2A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3E1689B5" w14:textId="58831EBD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</w:p>
        </w:tc>
        <w:tc>
          <w:tcPr>
            <w:tcW w:w="90" w:type="dxa"/>
            <w:shd w:val="clear" w:color="auto" w:fill="FFFFFF"/>
          </w:tcPr>
          <w:p w14:paraId="01ADC6B0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02AC10ED" w14:textId="393F2EAC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FFFFFF"/>
          </w:tcPr>
          <w:p w14:paraId="1E12166A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36F2A178" w14:textId="22BB8AC8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exact"/>
              <w:ind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152936F0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692D4D75" w14:textId="0BF5EB09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29" w:type="dxa"/>
            <w:shd w:val="clear" w:color="auto" w:fill="FFFFFF"/>
          </w:tcPr>
          <w:p w14:paraId="0A016B28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378955A" w14:textId="5272645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6" w:type="dxa"/>
            <w:shd w:val="clear" w:color="auto" w:fill="FFFFFF"/>
          </w:tcPr>
          <w:p w14:paraId="740683E5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38FEDF1A" w14:textId="09803BF2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11 </w:t>
            </w:r>
          </w:p>
        </w:tc>
        <w:tc>
          <w:tcPr>
            <w:tcW w:w="74" w:type="dxa"/>
            <w:shd w:val="clear" w:color="auto" w:fill="FFFFFF"/>
          </w:tcPr>
          <w:p w14:paraId="24C1CC7A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39CE2A9B" w14:textId="1F5D6480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1" w:type="dxa"/>
          </w:tcPr>
          <w:p w14:paraId="35453E52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3C74AA9A" w14:textId="64FE10D2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22 </w:t>
            </w:r>
          </w:p>
        </w:tc>
        <w:tc>
          <w:tcPr>
            <w:tcW w:w="100" w:type="dxa"/>
            <w:shd w:val="clear" w:color="auto" w:fill="FFFFFF"/>
          </w:tcPr>
          <w:p w14:paraId="62C1B57A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3C5BF9DD" w14:textId="33973BE9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2F8D6662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5E9D81EF" w14:textId="35C47101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(14)</w:t>
            </w:r>
          </w:p>
        </w:tc>
        <w:tc>
          <w:tcPr>
            <w:tcW w:w="69" w:type="dxa"/>
            <w:shd w:val="clear" w:color="auto" w:fill="FFFFFF"/>
          </w:tcPr>
          <w:p w14:paraId="5B8EA0D6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09BD2AFB" w14:textId="6A6A6311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39268E9D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1739F60E" w14:textId="457C32A6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8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25A12279" w14:textId="77777777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31B435F4" w14:textId="79C94630" w:rsidR="00A615FE" w:rsidRPr="007055CA" w:rsidRDefault="00A615FE" w:rsidP="00A61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12 </w:t>
            </w:r>
          </w:p>
        </w:tc>
      </w:tr>
      <w:tr w:rsidR="00F64C11" w:rsidRPr="007055CA" w14:paraId="39DD8849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6C11BA83" w14:textId="447F536F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7055C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520" w:type="dxa"/>
            <w:shd w:val="clear" w:color="auto" w:fill="FFFFFF"/>
          </w:tcPr>
          <w:p w14:paraId="7F2D2268" w14:textId="1F4EAB6D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4 </w:t>
            </w:r>
          </w:p>
        </w:tc>
        <w:tc>
          <w:tcPr>
            <w:tcW w:w="93" w:type="dxa"/>
            <w:shd w:val="clear" w:color="auto" w:fill="FFFFFF"/>
          </w:tcPr>
          <w:p w14:paraId="018DE280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3B36FF93" w14:textId="2813321E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9 </w:t>
            </w:r>
          </w:p>
        </w:tc>
        <w:tc>
          <w:tcPr>
            <w:tcW w:w="101" w:type="dxa"/>
            <w:shd w:val="clear" w:color="auto" w:fill="FFFFFF"/>
          </w:tcPr>
          <w:p w14:paraId="47F77149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7AC1DC60" w14:textId="10BBB25B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</w:p>
        </w:tc>
        <w:tc>
          <w:tcPr>
            <w:tcW w:w="92" w:type="dxa"/>
            <w:shd w:val="clear" w:color="auto" w:fill="FFFFFF"/>
          </w:tcPr>
          <w:p w14:paraId="7A304D6D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2A1746DC" w14:textId="05217C04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5A062DED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3A1CCC4B" w14:textId="3B76D724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</w:p>
        </w:tc>
        <w:tc>
          <w:tcPr>
            <w:tcW w:w="90" w:type="dxa"/>
            <w:shd w:val="clear" w:color="auto" w:fill="FFFFFF"/>
          </w:tcPr>
          <w:p w14:paraId="7DD621FF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1AE34227" w14:textId="592866CE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FFFFFF"/>
          </w:tcPr>
          <w:p w14:paraId="1B6D983A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5675BC8A" w14:textId="7DFCC7CC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</w:p>
        </w:tc>
        <w:tc>
          <w:tcPr>
            <w:tcW w:w="90" w:type="dxa"/>
            <w:shd w:val="clear" w:color="auto" w:fill="FFFFFF"/>
          </w:tcPr>
          <w:p w14:paraId="7DCEE14E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04A6721D" w14:textId="6589CA94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</w:p>
        </w:tc>
        <w:tc>
          <w:tcPr>
            <w:tcW w:w="90" w:type="dxa"/>
            <w:shd w:val="clear" w:color="auto" w:fill="FFFFFF"/>
          </w:tcPr>
          <w:p w14:paraId="007470EC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0E1CAB8F" w14:textId="722D7823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29" w:type="dxa"/>
            <w:shd w:val="clear" w:color="auto" w:fill="FFFFFF"/>
          </w:tcPr>
          <w:p w14:paraId="7CEE4BA9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CD99F5F" w14:textId="5566D7E4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6" w:type="dxa"/>
            <w:shd w:val="clear" w:color="auto" w:fill="FFFFFF"/>
          </w:tcPr>
          <w:p w14:paraId="23C3E33E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2CF1924C" w14:textId="69BF159E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</w:p>
        </w:tc>
        <w:tc>
          <w:tcPr>
            <w:tcW w:w="74" w:type="dxa"/>
            <w:shd w:val="clear" w:color="auto" w:fill="FFFFFF"/>
          </w:tcPr>
          <w:p w14:paraId="4A86401B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1B562520" w14:textId="17A4C6B6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1" w:type="dxa"/>
          </w:tcPr>
          <w:p w14:paraId="52DB03E2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3730C4FA" w14:textId="2BA818D4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8 </w:t>
            </w:r>
          </w:p>
        </w:tc>
        <w:tc>
          <w:tcPr>
            <w:tcW w:w="100" w:type="dxa"/>
            <w:shd w:val="clear" w:color="auto" w:fill="FFFFFF"/>
          </w:tcPr>
          <w:p w14:paraId="6501766C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0428F1A4" w14:textId="59C72006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D2CA1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31CAE357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4F805460" w14:textId="0C431B34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(4)</w:t>
            </w:r>
          </w:p>
        </w:tc>
        <w:tc>
          <w:tcPr>
            <w:tcW w:w="69" w:type="dxa"/>
            <w:shd w:val="clear" w:color="auto" w:fill="FFFFFF"/>
          </w:tcPr>
          <w:p w14:paraId="0931C391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5528393D" w14:textId="1E8B3D6B" w:rsidR="00F64C11" w:rsidRPr="007055CA" w:rsidRDefault="002D2CA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(3)</w:t>
            </w:r>
          </w:p>
        </w:tc>
        <w:tc>
          <w:tcPr>
            <w:tcW w:w="90" w:type="dxa"/>
            <w:shd w:val="clear" w:color="auto" w:fill="FFFFFF"/>
          </w:tcPr>
          <w:p w14:paraId="0328AF68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4ADDDEE1" w14:textId="0000FB8F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4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3CBC3D20" w14:textId="77777777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C81C7DF" w14:textId="077D065F" w:rsidR="00F64C11" w:rsidRPr="007055CA" w:rsidRDefault="00F64C11" w:rsidP="00F6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21D7B" w:rsidRPr="00046A19" w14:paraId="44621EEA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02C21CEF" w14:textId="643F44E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7055C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BDCAA14" w14:textId="1E96EC89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564 </w:t>
            </w:r>
          </w:p>
        </w:tc>
        <w:tc>
          <w:tcPr>
            <w:tcW w:w="93" w:type="dxa"/>
            <w:shd w:val="clear" w:color="auto" w:fill="FFFFFF"/>
          </w:tcPr>
          <w:p w14:paraId="0B75B662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29469" w14:textId="6D6BD21A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591 </w:t>
            </w:r>
          </w:p>
        </w:tc>
        <w:tc>
          <w:tcPr>
            <w:tcW w:w="101" w:type="dxa"/>
            <w:shd w:val="clear" w:color="auto" w:fill="FFFFFF"/>
          </w:tcPr>
          <w:p w14:paraId="38644C92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ADA615D" w14:textId="235D8C0A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133 </w:t>
            </w:r>
          </w:p>
        </w:tc>
        <w:tc>
          <w:tcPr>
            <w:tcW w:w="92" w:type="dxa"/>
            <w:shd w:val="clear" w:color="auto" w:fill="FFFFFF"/>
          </w:tcPr>
          <w:p w14:paraId="26D6354E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7C961" w14:textId="536F58C8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126 </w:t>
            </w:r>
          </w:p>
        </w:tc>
        <w:tc>
          <w:tcPr>
            <w:tcW w:w="90" w:type="dxa"/>
            <w:shd w:val="clear" w:color="auto" w:fill="FFFFFF"/>
          </w:tcPr>
          <w:p w14:paraId="45855220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6AC5ED6" w14:textId="1CD0D676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53 </w:t>
            </w:r>
          </w:p>
        </w:tc>
        <w:tc>
          <w:tcPr>
            <w:tcW w:w="90" w:type="dxa"/>
            <w:shd w:val="clear" w:color="auto" w:fill="FFFFFF"/>
          </w:tcPr>
          <w:p w14:paraId="3DBEED9E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E90E0" w14:textId="23F97634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89 </w:t>
            </w:r>
          </w:p>
        </w:tc>
        <w:tc>
          <w:tcPr>
            <w:tcW w:w="90" w:type="dxa"/>
            <w:shd w:val="clear" w:color="auto" w:fill="FFFFFF"/>
          </w:tcPr>
          <w:p w14:paraId="23F8D059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B5D9A2F" w14:textId="73363D0E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33 </w:t>
            </w:r>
          </w:p>
        </w:tc>
        <w:tc>
          <w:tcPr>
            <w:tcW w:w="90" w:type="dxa"/>
            <w:shd w:val="clear" w:color="auto" w:fill="FFFFFF"/>
          </w:tcPr>
          <w:p w14:paraId="70F0CB39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0B134DA" w14:textId="31619D33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30 </w:t>
            </w:r>
          </w:p>
        </w:tc>
        <w:tc>
          <w:tcPr>
            <w:tcW w:w="90" w:type="dxa"/>
            <w:shd w:val="clear" w:color="auto" w:fill="FFFFFF"/>
          </w:tcPr>
          <w:p w14:paraId="094585CF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B2B1E48" w14:textId="73D70074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271 </w:t>
            </w:r>
          </w:p>
        </w:tc>
        <w:tc>
          <w:tcPr>
            <w:tcW w:w="129" w:type="dxa"/>
            <w:shd w:val="clear" w:color="auto" w:fill="FFFFFF"/>
          </w:tcPr>
          <w:p w14:paraId="50357FF4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A9EA4" w14:textId="23E97976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143 </w:t>
            </w:r>
          </w:p>
        </w:tc>
        <w:tc>
          <w:tcPr>
            <w:tcW w:w="76" w:type="dxa"/>
            <w:shd w:val="clear" w:color="auto" w:fill="FFFFFF"/>
          </w:tcPr>
          <w:p w14:paraId="0E24BBBE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2432A69" w14:textId="2D797DF2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88 </w:t>
            </w:r>
          </w:p>
        </w:tc>
        <w:tc>
          <w:tcPr>
            <w:tcW w:w="74" w:type="dxa"/>
            <w:shd w:val="clear" w:color="auto" w:fill="FFFFFF"/>
          </w:tcPr>
          <w:p w14:paraId="55BED56F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EF49E" w14:textId="73455B5C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84 </w:t>
            </w:r>
          </w:p>
        </w:tc>
        <w:tc>
          <w:tcPr>
            <w:tcW w:w="91" w:type="dxa"/>
          </w:tcPr>
          <w:p w14:paraId="79CB1D73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035ACA2" w14:textId="413F15A3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1,142 </w:t>
            </w:r>
          </w:p>
        </w:tc>
        <w:tc>
          <w:tcPr>
            <w:tcW w:w="100" w:type="dxa"/>
            <w:shd w:val="clear" w:color="auto" w:fill="FFFFFF"/>
          </w:tcPr>
          <w:p w14:paraId="262C6D0A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FD63A" w14:textId="0332CA1A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1,063 </w:t>
            </w:r>
          </w:p>
        </w:tc>
        <w:tc>
          <w:tcPr>
            <w:tcW w:w="90" w:type="dxa"/>
            <w:shd w:val="clear" w:color="auto" w:fill="FFFFFF"/>
          </w:tcPr>
          <w:p w14:paraId="24AA3CC6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1EA3945" w14:textId="40CE4123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(148)</w:t>
            </w:r>
          </w:p>
        </w:tc>
        <w:tc>
          <w:tcPr>
            <w:tcW w:w="69" w:type="dxa"/>
            <w:shd w:val="clear" w:color="auto" w:fill="FFFFFF"/>
          </w:tcPr>
          <w:p w14:paraId="01A3CE88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6EF4F" w14:textId="582E2AEB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(157)</w:t>
            </w:r>
          </w:p>
        </w:tc>
        <w:tc>
          <w:tcPr>
            <w:tcW w:w="90" w:type="dxa"/>
            <w:shd w:val="clear" w:color="auto" w:fill="FFFFFF"/>
          </w:tcPr>
          <w:p w14:paraId="4A874A25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334455D" w14:textId="0B6976E8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994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4755EC28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19F89" w14:textId="630944A1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906 </w:t>
            </w:r>
          </w:p>
        </w:tc>
      </w:tr>
      <w:tr w:rsidR="00A21D7B" w:rsidRPr="007055CA" w14:paraId="29A6D87F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6743706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213B494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7A75FA6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1B155A8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1D3EBD9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0AFC2DD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077643E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5F16D4D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9F1497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089BA3D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5E9012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66DE797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FE7399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649A961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97C46E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4FB9946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D7F87B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40855B5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  <w:vAlign w:val="bottom"/>
          </w:tcPr>
          <w:p w14:paraId="570D910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E81F93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1B42588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5B4AC03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</w:tcPr>
          <w:p w14:paraId="5DBD701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47815E2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49068C9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1B4C1EB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52437CF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021D0C4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F6DF59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2874436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0F49CBB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1D17E48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8A79EE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  <w:vAlign w:val="bottom"/>
          </w:tcPr>
          <w:p w14:paraId="11871DA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0788F8B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2CBB548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1D7B" w:rsidRPr="007055CA" w14:paraId="6F53D25D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0348D02D" w14:textId="701023B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7055C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520" w:type="dxa"/>
            <w:shd w:val="clear" w:color="auto" w:fill="FFFFFF"/>
            <w:vAlign w:val="bottom"/>
          </w:tcPr>
          <w:p w14:paraId="1B6707AC" w14:textId="4DF8983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5A9E033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7AEF1D03" w14:textId="1E235ECD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423904D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207B4C41" w14:textId="324863A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35290A2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0277E213" w14:textId="61AFD9E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4C28AD3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4F893D25" w14:textId="47C1679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EFB871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727A3E3E" w14:textId="650D3BF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6B2B5E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20F92F9E" w14:textId="7962F99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2A48BE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4D98E088" w14:textId="3C67E903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CEAAEA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523B1010" w14:textId="1D7C161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  <w:vAlign w:val="bottom"/>
          </w:tcPr>
          <w:p w14:paraId="3EE4161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F308038" w14:textId="6115D43D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12B3B49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1323F34E" w14:textId="6ED79FA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</w:tcPr>
          <w:p w14:paraId="6539A0C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6ED99090" w14:textId="376312D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2B8BCCD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2D3E1691" w14:textId="315C277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41F496F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5F4F3BFE" w14:textId="0093637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DBD720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67CDB424" w14:textId="54FCC80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5984AB4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51ACD48F" w14:textId="7710A7A8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6E634A2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  <w:vAlign w:val="bottom"/>
          </w:tcPr>
          <w:p w14:paraId="722018E6" w14:textId="7E329F2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546816E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3842A229" w14:textId="2D67B25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21D7B" w:rsidRPr="007055CA" w14:paraId="626DD334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2425019F" w14:textId="311E6F2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7055C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520" w:type="dxa"/>
            <w:shd w:val="clear" w:color="auto" w:fill="FFFFFF"/>
          </w:tcPr>
          <w:p w14:paraId="3ABBFBEA" w14:textId="17E12F7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11 </w:t>
            </w:r>
          </w:p>
        </w:tc>
        <w:tc>
          <w:tcPr>
            <w:tcW w:w="93" w:type="dxa"/>
            <w:shd w:val="clear" w:color="auto" w:fill="FFFFFF"/>
          </w:tcPr>
          <w:p w14:paraId="58BC20F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44497F38" w14:textId="0270C4D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13 </w:t>
            </w:r>
          </w:p>
        </w:tc>
        <w:tc>
          <w:tcPr>
            <w:tcW w:w="101" w:type="dxa"/>
            <w:shd w:val="clear" w:color="auto" w:fill="FFFFFF"/>
          </w:tcPr>
          <w:p w14:paraId="52A258D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3938081A" w14:textId="27929F9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133 </w:t>
            </w:r>
          </w:p>
        </w:tc>
        <w:tc>
          <w:tcPr>
            <w:tcW w:w="92" w:type="dxa"/>
            <w:shd w:val="clear" w:color="auto" w:fill="FFFFFF"/>
          </w:tcPr>
          <w:p w14:paraId="359BA3E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2EEC1303" w14:textId="659FDFA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126 </w:t>
            </w:r>
          </w:p>
        </w:tc>
        <w:tc>
          <w:tcPr>
            <w:tcW w:w="90" w:type="dxa"/>
            <w:shd w:val="clear" w:color="auto" w:fill="FFFFFF"/>
          </w:tcPr>
          <w:p w14:paraId="31A22D1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35A96EE7" w14:textId="68384B3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FFFFFF"/>
          </w:tcPr>
          <w:p w14:paraId="401064B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4FF3ACCC" w14:textId="1823298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</w:p>
        </w:tc>
        <w:tc>
          <w:tcPr>
            <w:tcW w:w="90" w:type="dxa"/>
            <w:shd w:val="clear" w:color="auto" w:fill="FFFFFF"/>
          </w:tcPr>
          <w:p w14:paraId="5238E76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6C1307DA" w14:textId="48038E0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</w:p>
        </w:tc>
        <w:tc>
          <w:tcPr>
            <w:tcW w:w="90" w:type="dxa"/>
            <w:shd w:val="clear" w:color="auto" w:fill="FFFFFF"/>
          </w:tcPr>
          <w:p w14:paraId="31212C6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60B26A13" w14:textId="09A319DA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</w:p>
        </w:tc>
        <w:tc>
          <w:tcPr>
            <w:tcW w:w="90" w:type="dxa"/>
            <w:shd w:val="clear" w:color="auto" w:fill="FFFFFF"/>
          </w:tcPr>
          <w:p w14:paraId="379C4D3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024C2469" w14:textId="3A37AC9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271 </w:t>
            </w:r>
          </w:p>
        </w:tc>
        <w:tc>
          <w:tcPr>
            <w:tcW w:w="129" w:type="dxa"/>
            <w:shd w:val="clear" w:color="auto" w:fill="FFFFFF"/>
          </w:tcPr>
          <w:p w14:paraId="3E1D7E4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C83259F" w14:textId="2994C24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143 </w:t>
            </w:r>
          </w:p>
        </w:tc>
        <w:tc>
          <w:tcPr>
            <w:tcW w:w="76" w:type="dxa"/>
            <w:shd w:val="clear" w:color="auto" w:fill="FFFFFF"/>
          </w:tcPr>
          <w:p w14:paraId="1E47007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24EA3F9C" w14:textId="0A41A85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22 </w:t>
            </w:r>
          </w:p>
        </w:tc>
        <w:tc>
          <w:tcPr>
            <w:tcW w:w="74" w:type="dxa"/>
            <w:shd w:val="clear" w:color="auto" w:fill="FFFFFF"/>
          </w:tcPr>
          <w:p w14:paraId="4996FDB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40913319" w14:textId="5B685EA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2</w:t>
            </w:r>
            <w:r w:rsidR="00F64C1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</w:p>
        </w:tc>
        <w:tc>
          <w:tcPr>
            <w:tcW w:w="91" w:type="dxa"/>
          </w:tcPr>
          <w:p w14:paraId="1D620E1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55C3512F" w14:textId="41C97418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438 </w:t>
            </w:r>
          </w:p>
        </w:tc>
        <w:tc>
          <w:tcPr>
            <w:tcW w:w="100" w:type="dxa"/>
            <w:shd w:val="clear" w:color="auto" w:fill="FFFFFF"/>
          </w:tcPr>
          <w:p w14:paraId="410E673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6099AAF3" w14:textId="2DAEFD4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D2CA1">
              <w:rPr>
                <w:rFonts w:asciiTheme="majorBidi" w:hAnsiTheme="majorBidi" w:cstheme="majorBidi"/>
                <w:sz w:val="22"/>
                <w:szCs w:val="22"/>
              </w:rPr>
              <w:t>05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0240188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6FFA9EC1" w14:textId="0FB1952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(87) </w:t>
            </w:r>
          </w:p>
        </w:tc>
        <w:tc>
          <w:tcPr>
            <w:tcW w:w="69" w:type="dxa"/>
            <w:shd w:val="clear" w:color="auto" w:fill="FFFFFF"/>
          </w:tcPr>
          <w:p w14:paraId="7CA9418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0443F313" w14:textId="403AE59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(104)</w:t>
            </w:r>
          </w:p>
        </w:tc>
        <w:tc>
          <w:tcPr>
            <w:tcW w:w="90" w:type="dxa"/>
            <w:shd w:val="clear" w:color="auto" w:fill="FFFFFF"/>
          </w:tcPr>
          <w:p w14:paraId="3DD0CC5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0E3BCE12" w14:textId="0EA7186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351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275D3F5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3F52B16F" w14:textId="04C8423F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20</w:t>
            </w:r>
            <w:r w:rsidR="002D2CA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21D7B" w:rsidRPr="007055CA" w14:paraId="2A09F2DF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2A4C509A" w14:textId="66C716F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7055C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/>
          </w:tcPr>
          <w:p w14:paraId="4CBCEE33" w14:textId="2617FC6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553 </w:t>
            </w:r>
          </w:p>
        </w:tc>
        <w:tc>
          <w:tcPr>
            <w:tcW w:w="93" w:type="dxa"/>
            <w:shd w:val="clear" w:color="auto" w:fill="FFFFFF"/>
          </w:tcPr>
          <w:p w14:paraId="070AF49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62B6F" w14:textId="1F0CDAB8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578 </w:t>
            </w:r>
          </w:p>
        </w:tc>
        <w:tc>
          <w:tcPr>
            <w:tcW w:w="101" w:type="dxa"/>
            <w:shd w:val="clear" w:color="auto" w:fill="FFFFFF"/>
          </w:tcPr>
          <w:p w14:paraId="66CD0E5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/>
          </w:tcPr>
          <w:p w14:paraId="63AC620B" w14:textId="1C3D915A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2" w:type="dxa"/>
            <w:shd w:val="clear" w:color="auto" w:fill="FFFFFF"/>
          </w:tcPr>
          <w:p w14:paraId="673A278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auto"/>
          </w:tcPr>
          <w:p w14:paraId="3D0C00BF" w14:textId="7A598A73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FFFFFF"/>
          </w:tcPr>
          <w:p w14:paraId="108585E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FFFFFF"/>
          </w:tcPr>
          <w:p w14:paraId="6D6E41E2" w14:textId="29F1C66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53 </w:t>
            </w:r>
          </w:p>
        </w:tc>
        <w:tc>
          <w:tcPr>
            <w:tcW w:w="90" w:type="dxa"/>
            <w:shd w:val="clear" w:color="auto" w:fill="FFFFFF"/>
          </w:tcPr>
          <w:p w14:paraId="39E274F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</w:tcPr>
          <w:p w14:paraId="3FACDC27" w14:textId="6AB1C61D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 88</w:t>
            </w:r>
          </w:p>
        </w:tc>
        <w:tc>
          <w:tcPr>
            <w:tcW w:w="90" w:type="dxa"/>
            <w:shd w:val="clear" w:color="auto" w:fill="FFFFFF"/>
          </w:tcPr>
          <w:p w14:paraId="65868A2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FFFFF"/>
          </w:tcPr>
          <w:p w14:paraId="756EC6AB" w14:textId="344D088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32 </w:t>
            </w:r>
          </w:p>
        </w:tc>
        <w:tc>
          <w:tcPr>
            <w:tcW w:w="90" w:type="dxa"/>
            <w:shd w:val="clear" w:color="auto" w:fill="FFFFFF"/>
          </w:tcPr>
          <w:p w14:paraId="35C8796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FFFFFF"/>
          </w:tcPr>
          <w:p w14:paraId="66E6DBE7" w14:textId="6159A3A3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 29 </w:t>
            </w:r>
          </w:p>
        </w:tc>
        <w:tc>
          <w:tcPr>
            <w:tcW w:w="90" w:type="dxa"/>
            <w:shd w:val="clear" w:color="auto" w:fill="FFFFFF"/>
          </w:tcPr>
          <w:p w14:paraId="418F2B8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FFFFF"/>
          </w:tcPr>
          <w:p w14:paraId="2C8672A7" w14:textId="49C8175D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29" w:type="dxa"/>
            <w:shd w:val="clear" w:color="auto" w:fill="FFFFFF"/>
          </w:tcPr>
          <w:p w14:paraId="3CE92D8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5883C0F2" w14:textId="7AE3C54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6" w:type="dxa"/>
            <w:shd w:val="clear" w:color="auto" w:fill="FFFFFF"/>
          </w:tcPr>
          <w:p w14:paraId="518DF342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2" w:type="dxa"/>
            <w:tcBorders>
              <w:bottom w:val="single" w:sz="4" w:space="0" w:color="auto"/>
            </w:tcBorders>
            <w:shd w:val="clear" w:color="auto" w:fill="FFFFFF"/>
          </w:tcPr>
          <w:p w14:paraId="4DBA01AB" w14:textId="4A8A4CF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66 </w:t>
            </w:r>
          </w:p>
        </w:tc>
        <w:tc>
          <w:tcPr>
            <w:tcW w:w="74" w:type="dxa"/>
            <w:shd w:val="clear" w:color="auto" w:fill="FFFFFF"/>
          </w:tcPr>
          <w:p w14:paraId="73DEDD0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1" w:type="dxa"/>
            <w:tcBorders>
              <w:bottom w:val="single" w:sz="4" w:space="0" w:color="auto"/>
            </w:tcBorders>
            <w:shd w:val="clear" w:color="auto" w:fill="auto"/>
          </w:tcPr>
          <w:p w14:paraId="47D24290" w14:textId="3DB7CDF3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F64C11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91" w:type="dxa"/>
          </w:tcPr>
          <w:p w14:paraId="6850733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/>
          </w:tcPr>
          <w:p w14:paraId="7161DEB2" w14:textId="4E92C0B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704 </w:t>
            </w:r>
          </w:p>
        </w:tc>
        <w:tc>
          <w:tcPr>
            <w:tcW w:w="100" w:type="dxa"/>
            <w:shd w:val="clear" w:color="auto" w:fill="FFFFFF"/>
          </w:tcPr>
          <w:p w14:paraId="52A9565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45611A72" w14:textId="7E716EF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7</w:t>
            </w:r>
            <w:r w:rsidR="002D2CA1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39406A0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FFFFFF"/>
          </w:tcPr>
          <w:p w14:paraId="77301D27" w14:textId="2C272AED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(61)</w:t>
            </w:r>
          </w:p>
        </w:tc>
        <w:tc>
          <w:tcPr>
            <w:tcW w:w="69" w:type="dxa"/>
            <w:shd w:val="clear" w:color="auto" w:fill="FFFFFF"/>
          </w:tcPr>
          <w:p w14:paraId="0BDB4B1F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</w:tcPr>
          <w:p w14:paraId="76DD91BD" w14:textId="274AB77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(53)</w:t>
            </w:r>
          </w:p>
        </w:tc>
        <w:tc>
          <w:tcPr>
            <w:tcW w:w="90" w:type="dxa"/>
            <w:shd w:val="clear" w:color="auto" w:fill="FFFFFF"/>
          </w:tcPr>
          <w:p w14:paraId="2D2D09A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FFFFFF"/>
          </w:tcPr>
          <w:p w14:paraId="33D9222B" w14:textId="258D1BA8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643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2C0089D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190" w:right="-1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B3C143" w14:textId="5FC116EA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D2CA1">
              <w:rPr>
                <w:rFonts w:asciiTheme="majorBidi" w:hAnsiTheme="majorBidi" w:cstheme="majorBidi"/>
                <w:sz w:val="22"/>
                <w:szCs w:val="22"/>
              </w:rPr>
              <w:t>705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21D7B" w:rsidRPr="00046A19" w14:paraId="0011CAC7" w14:textId="77777777" w:rsidTr="003C19C3">
        <w:trPr>
          <w:gridAfter w:val="1"/>
          <w:wAfter w:w="91" w:type="dxa"/>
          <w:cantSplit/>
          <w:trHeight w:val="60"/>
        </w:trPr>
        <w:tc>
          <w:tcPr>
            <w:tcW w:w="3592" w:type="dxa"/>
            <w:shd w:val="clear" w:color="auto" w:fill="FFFFFF"/>
          </w:tcPr>
          <w:p w14:paraId="5AB70C15" w14:textId="7337E85D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</w:pPr>
            <w:r w:rsidRPr="007055C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B576EE0" w14:textId="04985C6A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564 </w:t>
            </w:r>
          </w:p>
        </w:tc>
        <w:tc>
          <w:tcPr>
            <w:tcW w:w="93" w:type="dxa"/>
            <w:shd w:val="clear" w:color="auto" w:fill="FFFFFF"/>
          </w:tcPr>
          <w:p w14:paraId="24455AC6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817C7" w14:textId="6FA3622E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591 </w:t>
            </w:r>
          </w:p>
        </w:tc>
        <w:tc>
          <w:tcPr>
            <w:tcW w:w="101" w:type="dxa"/>
            <w:shd w:val="clear" w:color="auto" w:fill="FFFFFF"/>
          </w:tcPr>
          <w:p w14:paraId="1874E977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82D283C" w14:textId="47FAFEBD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133 </w:t>
            </w:r>
          </w:p>
        </w:tc>
        <w:tc>
          <w:tcPr>
            <w:tcW w:w="92" w:type="dxa"/>
            <w:shd w:val="clear" w:color="auto" w:fill="FFFFFF"/>
          </w:tcPr>
          <w:p w14:paraId="576D73DE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2DEF9" w14:textId="6BAFAD9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126 </w:t>
            </w:r>
          </w:p>
        </w:tc>
        <w:tc>
          <w:tcPr>
            <w:tcW w:w="90" w:type="dxa"/>
            <w:shd w:val="clear" w:color="auto" w:fill="FFFFFF"/>
          </w:tcPr>
          <w:p w14:paraId="1230A956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DD0887" w14:textId="73241E4E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53 </w:t>
            </w:r>
          </w:p>
        </w:tc>
        <w:tc>
          <w:tcPr>
            <w:tcW w:w="90" w:type="dxa"/>
            <w:shd w:val="clear" w:color="auto" w:fill="FFFFFF"/>
          </w:tcPr>
          <w:p w14:paraId="0D9D1D67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DC3B8" w14:textId="170A1E28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89 </w:t>
            </w:r>
          </w:p>
        </w:tc>
        <w:tc>
          <w:tcPr>
            <w:tcW w:w="90" w:type="dxa"/>
            <w:shd w:val="clear" w:color="auto" w:fill="FFFFFF"/>
          </w:tcPr>
          <w:p w14:paraId="76CA58BC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BBB1DE8" w14:textId="28417790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33 </w:t>
            </w:r>
          </w:p>
        </w:tc>
        <w:tc>
          <w:tcPr>
            <w:tcW w:w="90" w:type="dxa"/>
            <w:shd w:val="clear" w:color="auto" w:fill="FFFFFF"/>
          </w:tcPr>
          <w:p w14:paraId="64771FA0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9052EDE" w14:textId="4BEAD1AF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30 </w:t>
            </w:r>
          </w:p>
        </w:tc>
        <w:tc>
          <w:tcPr>
            <w:tcW w:w="90" w:type="dxa"/>
            <w:shd w:val="clear" w:color="auto" w:fill="FFFFFF"/>
          </w:tcPr>
          <w:p w14:paraId="66E3CA25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BCEE2EE" w14:textId="2DD11CE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271 </w:t>
            </w:r>
          </w:p>
        </w:tc>
        <w:tc>
          <w:tcPr>
            <w:tcW w:w="129" w:type="dxa"/>
            <w:shd w:val="clear" w:color="auto" w:fill="FFFFFF"/>
          </w:tcPr>
          <w:p w14:paraId="5AE4971B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5CE10" w14:textId="43ED722B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143 </w:t>
            </w:r>
          </w:p>
        </w:tc>
        <w:tc>
          <w:tcPr>
            <w:tcW w:w="76" w:type="dxa"/>
            <w:shd w:val="clear" w:color="auto" w:fill="FFFFFF"/>
          </w:tcPr>
          <w:p w14:paraId="3E3EFAD4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12967A4" w14:textId="1DDE9A49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88 </w:t>
            </w:r>
          </w:p>
        </w:tc>
        <w:tc>
          <w:tcPr>
            <w:tcW w:w="74" w:type="dxa"/>
            <w:shd w:val="clear" w:color="auto" w:fill="FFFFFF"/>
          </w:tcPr>
          <w:p w14:paraId="7C79C322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FF745" w14:textId="652FD21C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</w:t>
            </w:r>
          </w:p>
        </w:tc>
        <w:tc>
          <w:tcPr>
            <w:tcW w:w="91" w:type="dxa"/>
          </w:tcPr>
          <w:p w14:paraId="3EFDFF16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12FD3D9" w14:textId="4AD85F8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1,142 </w:t>
            </w:r>
          </w:p>
        </w:tc>
        <w:tc>
          <w:tcPr>
            <w:tcW w:w="100" w:type="dxa"/>
            <w:shd w:val="clear" w:color="auto" w:fill="FFFFFF"/>
          </w:tcPr>
          <w:p w14:paraId="12DEF20B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84B0B" w14:textId="4C622526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1,063 </w:t>
            </w:r>
          </w:p>
        </w:tc>
        <w:tc>
          <w:tcPr>
            <w:tcW w:w="90" w:type="dxa"/>
            <w:shd w:val="clear" w:color="auto" w:fill="FFFFFF"/>
          </w:tcPr>
          <w:p w14:paraId="09639D92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DA0A2D6" w14:textId="0F50858B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(148)</w:t>
            </w:r>
          </w:p>
        </w:tc>
        <w:tc>
          <w:tcPr>
            <w:tcW w:w="69" w:type="dxa"/>
            <w:shd w:val="clear" w:color="auto" w:fill="FFFFFF"/>
          </w:tcPr>
          <w:p w14:paraId="2693B972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E0BC1" w14:textId="2871DB26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(157)</w:t>
            </w:r>
          </w:p>
        </w:tc>
        <w:tc>
          <w:tcPr>
            <w:tcW w:w="90" w:type="dxa"/>
            <w:shd w:val="clear" w:color="auto" w:fill="FFFFFF"/>
          </w:tcPr>
          <w:p w14:paraId="4355AD93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8F0BEA9" w14:textId="61C3F539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994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56CF4690" w14:textId="77777777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2F51A" w14:textId="5983F1A2" w:rsidR="00A21D7B" w:rsidRPr="00046A19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6A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906 </w:t>
            </w:r>
          </w:p>
        </w:tc>
      </w:tr>
      <w:tr w:rsidR="00A21D7B" w:rsidRPr="007055CA" w14:paraId="249DE70F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459CF01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30B353E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6AA5EF0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7AD0996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2F9A739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535139E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6E2728C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6F54870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8CBFF1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6504F09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98E9A4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3EC1BCA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96F669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31BF04A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8230A3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434B774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412BF1C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4DE82DD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5F33B8A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E3F717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42F11F8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3752449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  <w:vAlign w:val="bottom"/>
          </w:tcPr>
          <w:p w14:paraId="6A1E65E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2B38B50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39857A0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50A81A8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5C0E12F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22FA85D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FED697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51F3C45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0FBFE37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4F855BD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4A210F4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7153541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24CE76B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AC008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26093" w:rsidRPr="007055CA" w14:paraId="2832BD1B" w14:textId="77777777" w:rsidTr="003C19C3">
        <w:trPr>
          <w:gridAfter w:val="1"/>
          <w:wAfter w:w="91" w:type="dxa"/>
          <w:cantSplit/>
          <w:trHeight w:val="70"/>
        </w:trPr>
        <w:tc>
          <w:tcPr>
            <w:tcW w:w="3592" w:type="dxa"/>
            <w:shd w:val="clear" w:color="auto" w:fill="FFFFFF"/>
          </w:tcPr>
          <w:p w14:paraId="58B5E903" w14:textId="138541FD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</w:pPr>
            <w:r w:rsidRPr="007055C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zh-CN"/>
              </w:rPr>
              <w:t xml:space="preserve"> </w:t>
            </w:r>
            <w:r w:rsidRPr="007055C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zh-CN"/>
              </w:rPr>
              <w:t>(</w:t>
            </w:r>
            <w:r w:rsidRPr="007055C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  <w:t>ขาดทุน</w:t>
            </w:r>
            <w:r w:rsidRPr="007055CA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zh-CN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zh-CN"/>
              </w:rPr>
              <w:t xml:space="preserve"> </w:t>
            </w:r>
            <w:r w:rsidRPr="007055C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  <w:t>ตามส่วนงานก่อนหักภาษีเงินได้</w:t>
            </w:r>
          </w:p>
        </w:tc>
        <w:tc>
          <w:tcPr>
            <w:tcW w:w="520" w:type="dxa"/>
            <w:shd w:val="clear" w:color="auto" w:fill="FFFFFF"/>
          </w:tcPr>
          <w:p w14:paraId="55B90BA1" w14:textId="2DA35A15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54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3" w:type="dxa"/>
            <w:shd w:val="clear" w:color="auto" w:fill="FFFFFF"/>
          </w:tcPr>
          <w:p w14:paraId="36FFFCC6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1591173E" w14:textId="75E4D0EF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72 </w:t>
            </w:r>
          </w:p>
        </w:tc>
        <w:tc>
          <w:tcPr>
            <w:tcW w:w="101" w:type="dxa"/>
            <w:shd w:val="clear" w:color="auto" w:fill="FFFFFF"/>
          </w:tcPr>
          <w:p w14:paraId="7A355ACB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6BE92391" w14:textId="6310B375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(3) </w:t>
            </w:r>
          </w:p>
        </w:tc>
        <w:tc>
          <w:tcPr>
            <w:tcW w:w="92" w:type="dxa"/>
            <w:shd w:val="clear" w:color="auto" w:fill="FFFFFF"/>
          </w:tcPr>
          <w:p w14:paraId="6A065B66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10ED3D49" w14:textId="666F1916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90" w:type="dxa"/>
            <w:shd w:val="clear" w:color="auto" w:fill="FFFFFF"/>
          </w:tcPr>
          <w:p w14:paraId="7854DC34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6A90AA0E" w14:textId="4F2259A0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(3)</w:t>
            </w:r>
          </w:p>
        </w:tc>
        <w:tc>
          <w:tcPr>
            <w:tcW w:w="90" w:type="dxa"/>
            <w:shd w:val="clear" w:color="auto" w:fill="FFFFFF"/>
          </w:tcPr>
          <w:p w14:paraId="4AD8BBF8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77AFED9C" w14:textId="73D539E5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90" w:type="dxa"/>
            <w:shd w:val="clear" w:color="auto" w:fill="FFFFFF"/>
          </w:tcPr>
          <w:p w14:paraId="333B75AE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0B1E5F5E" w14:textId="5F9F7243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273D53BF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76C27B82" w14:textId="64E28D18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</w:p>
        </w:tc>
        <w:tc>
          <w:tcPr>
            <w:tcW w:w="90" w:type="dxa"/>
            <w:shd w:val="clear" w:color="auto" w:fill="FFFFFF"/>
          </w:tcPr>
          <w:p w14:paraId="1E09221D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5F6E7DFD" w14:textId="38ABB1CA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29" w:type="dxa"/>
            <w:shd w:val="clear" w:color="auto" w:fill="FFFFFF"/>
          </w:tcPr>
          <w:p w14:paraId="2CE42961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814393E" w14:textId="1C1CFDC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  <w:tc>
          <w:tcPr>
            <w:tcW w:w="76" w:type="dxa"/>
            <w:shd w:val="clear" w:color="auto" w:fill="FFFFFF"/>
          </w:tcPr>
          <w:p w14:paraId="4AE4D28B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476E023A" w14:textId="2DE90E7F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" w:type="dxa"/>
            <w:shd w:val="clear" w:color="auto" w:fill="FFFFFF"/>
          </w:tcPr>
          <w:p w14:paraId="62583BD7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6DFC9FF6" w14:textId="71915B45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</w:p>
        </w:tc>
        <w:tc>
          <w:tcPr>
            <w:tcW w:w="91" w:type="dxa"/>
          </w:tcPr>
          <w:p w14:paraId="0F91A00C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60B5B39D" w14:textId="023950C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00" w:type="dxa"/>
            <w:shd w:val="clear" w:color="auto" w:fill="FFFFFF"/>
          </w:tcPr>
          <w:p w14:paraId="35B88446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02B73D09" w14:textId="4A8BCE39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64 </w:t>
            </w:r>
          </w:p>
        </w:tc>
        <w:tc>
          <w:tcPr>
            <w:tcW w:w="90" w:type="dxa"/>
            <w:shd w:val="clear" w:color="auto" w:fill="FFFFFF"/>
          </w:tcPr>
          <w:p w14:paraId="4AAD404F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7388FFD3" w14:textId="4878EDD0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</w:p>
        </w:tc>
        <w:tc>
          <w:tcPr>
            <w:tcW w:w="69" w:type="dxa"/>
            <w:shd w:val="clear" w:color="auto" w:fill="FFFFFF"/>
          </w:tcPr>
          <w:p w14:paraId="69CB2C6C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3274254B" w14:textId="7D277FFF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</w:p>
        </w:tc>
        <w:tc>
          <w:tcPr>
            <w:tcW w:w="90" w:type="dxa"/>
            <w:shd w:val="clear" w:color="auto" w:fill="FFFFFF"/>
          </w:tcPr>
          <w:p w14:paraId="2CC783F7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7D1E6CC6" w14:textId="501AC929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133FE42A" w14:textId="77777777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520D908" w14:textId="528D429D" w:rsidR="00B26093" w:rsidRPr="007055CA" w:rsidRDefault="00B26093" w:rsidP="00B26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055CA">
              <w:rPr>
                <w:rFonts w:asciiTheme="majorBidi" w:hAnsiTheme="majorBidi" w:cstheme="majorBidi"/>
                <w:sz w:val="22"/>
                <w:szCs w:val="22"/>
              </w:rPr>
              <w:t xml:space="preserve">65 </w:t>
            </w:r>
          </w:p>
        </w:tc>
      </w:tr>
      <w:tr w:rsidR="00A21D7B" w:rsidRPr="007055CA" w14:paraId="2CB64AFD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3D8D8D4D" w14:textId="0ECEDC8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7A728A4D" w14:textId="281D804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1730A92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40D71145" w14:textId="3B7F925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15BE497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4014A242" w14:textId="16B8682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72A1A3E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3E18C9C7" w14:textId="754FF008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801A57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5234CB33" w14:textId="31250C2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6433A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751D61A1" w14:textId="383A56E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3375BE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7DCD2426" w14:textId="25513A6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1F0BC5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4B765429" w14:textId="6AB7B96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5877AB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097BA5CF" w14:textId="5055129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6794BC2E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0042393" w14:textId="3FE1B12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49D5A9B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24DC1610" w14:textId="45D9641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A473C1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09D8A40F" w14:textId="4F3BD7FA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</w:tcPr>
          <w:p w14:paraId="571A904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311E539B" w14:textId="516FF5F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737A2A4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30B52F93" w14:textId="73885D4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1EEFA6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38087597" w14:textId="0856585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3794029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44342170" w14:textId="3BD2280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EF3A393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03D708BC" w14:textId="1034273E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6B76CEF7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47EEBC30" w14:textId="54CE7A3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21D7B" w:rsidRPr="007055CA" w14:paraId="1D2C2054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6867A5AC" w14:textId="2D2FFFF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6B4BA88D" w14:textId="097D764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508E06B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73A52825" w14:textId="6A66EC2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2202091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43232500" w14:textId="7562CD3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364F379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18142D04" w14:textId="396BBDF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90FBCC8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4BCA25B0" w14:textId="016922E1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514B365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2632F718" w14:textId="633EF5D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C3E1F8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464D10CE" w14:textId="5610F2C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58A8B9A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7F1A4179" w14:textId="20757B89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D4EB771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3FE046E3" w14:textId="21D26B92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1A0C4E5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525BA84" w14:textId="17BF52A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90" w:right="-1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3713729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595E1E99" w14:textId="1F2634AB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0AC8B36B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5097CF8F" w14:textId="1B1F69B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6B0289EC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5B720EEE" w14:textId="2773A8C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41B3A564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23DCBA82" w14:textId="1ACC3756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EBC426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20D0C51E" w14:textId="42E9B4DC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0426C52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5E670871" w14:textId="49224624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1BBC0A0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0AD99158" w14:textId="47E57765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57A9A0ED" w14:textId="77777777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218F9AA3" w14:textId="30EE7AB0" w:rsidR="00A21D7B" w:rsidRPr="007055CA" w:rsidRDefault="00A21D7B" w:rsidP="00A21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FB7537" w:rsidRPr="00FB7537" w14:paraId="285C963B" w14:textId="77777777" w:rsidTr="003C19C3">
        <w:trPr>
          <w:gridAfter w:val="2"/>
          <w:wAfter w:w="97" w:type="dxa"/>
          <w:cantSplit/>
          <w:trHeight w:val="80"/>
        </w:trPr>
        <w:tc>
          <w:tcPr>
            <w:tcW w:w="3592" w:type="dxa"/>
            <w:shd w:val="clear" w:color="auto" w:fill="auto"/>
          </w:tcPr>
          <w:p w14:paraId="796C7F8A" w14:textId="77777777" w:rsid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</w:pPr>
          </w:p>
          <w:p w14:paraId="061DAAAD" w14:textId="689363E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cs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  <w:t xml:space="preserve">สำหรับงวดเก้าเดือนสิ้นสุดวันที่ </w:t>
            </w:r>
            <w:r w:rsidRPr="00FB753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  <w:t xml:space="preserve">30 </w:t>
            </w:r>
            <w:r w:rsidRPr="00FB753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eastAsia="zh-CN"/>
              </w:rPr>
              <w:t>กันยายน</w:t>
            </w:r>
          </w:p>
        </w:tc>
        <w:tc>
          <w:tcPr>
            <w:tcW w:w="1143" w:type="dxa"/>
            <w:gridSpan w:val="3"/>
            <w:shd w:val="clear" w:color="auto" w:fill="auto"/>
          </w:tcPr>
          <w:p w14:paraId="1E19C1F8" w14:textId="77777777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3B295643" w14:textId="3C72E075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FB7537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FB7537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6" w:type="dxa"/>
            <w:gridSpan w:val="2"/>
            <w:shd w:val="clear" w:color="auto" w:fill="auto"/>
          </w:tcPr>
          <w:p w14:paraId="3BDF10A5" w14:textId="77777777" w:rsidR="00FB7537" w:rsidRPr="00FB7537" w:rsidRDefault="00FB7537" w:rsidP="00FB7537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0CD10A85" w14:textId="77777777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778E6EA4" w14:textId="5D331C49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FB7537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FB7537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E378E94" w14:textId="77777777" w:rsidR="00FB7537" w:rsidRPr="00FB7537" w:rsidRDefault="00FB7537" w:rsidP="00FB7537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14:paraId="26692BB3" w14:textId="77777777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24658721" w14:textId="4A8D364E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FB7537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FB7537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5FDBBC7" w14:textId="77777777" w:rsidR="00FB7537" w:rsidRPr="00FB7537" w:rsidRDefault="00FB7537" w:rsidP="00FB7537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235" w:type="dxa"/>
            <w:gridSpan w:val="3"/>
          </w:tcPr>
          <w:p w14:paraId="3A8EC211" w14:textId="77777777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5219A360" w14:textId="2BBE31F1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FB7537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FB7537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90" w:type="dxa"/>
          </w:tcPr>
          <w:p w14:paraId="3C9D6ACC" w14:textId="77777777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57" w:type="dxa"/>
            <w:gridSpan w:val="3"/>
            <w:shd w:val="clear" w:color="auto" w:fill="auto"/>
          </w:tcPr>
          <w:p w14:paraId="56FFC0C7" w14:textId="77777777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  <w:p w14:paraId="7E16F48A" w14:textId="11B7E603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 xml:space="preserve">ส่วนงานที่ </w:t>
            </w:r>
            <w:r w:rsidRPr="00FB7537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76" w:type="dxa"/>
          </w:tcPr>
          <w:p w14:paraId="51B04991" w14:textId="77777777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37" w:type="dxa"/>
            <w:gridSpan w:val="3"/>
            <w:shd w:val="clear" w:color="auto" w:fill="auto"/>
          </w:tcPr>
          <w:p w14:paraId="30ECCBE7" w14:textId="77777777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73032E31" w14:textId="2C937B45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FB7537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FB7537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91" w:type="dxa"/>
          </w:tcPr>
          <w:p w14:paraId="5C100AEE" w14:textId="77777777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70" w:type="dxa"/>
            <w:gridSpan w:val="3"/>
            <w:shd w:val="clear" w:color="auto" w:fill="auto"/>
          </w:tcPr>
          <w:p w14:paraId="6E80337C" w14:textId="77777777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รวม</w:t>
            </w: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474412E2" w14:textId="77777777" w:rsidR="00FB7537" w:rsidRPr="00FB7537" w:rsidRDefault="00FB7537" w:rsidP="00FB7537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72" w:type="dxa"/>
            <w:gridSpan w:val="3"/>
            <w:shd w:val="clear" w:color="auto" w:fill="auto"/>
          </w:tcPr>
          <w:p w14:paraId="1995453D" w14:textId="18D508D8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รายการตัดบัญชีระหว่างส่วนงาน</w:t>
            </w:r>
          </w:p>
        </w:tc>
        <w:tc>
          <w:tcPr>
            <w:tcW w:w="90" w:type="dxa"/>
            <w:shd w:val="clear" w:color="auto" w:fill="auto"/>
          </w:tcPr>
          <w:p w14:paraId="0E8E0689" w14:textId="77777777" w:rsidR="00FB7537" w:rsidRPr="00FB7537" w:rsidRDefault="00FB7537" w:rsidP="00FB7537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14:paraId="5E429C4B" w14:textId="77777777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799D7348" w14:textId="1059C0B5" w:rsidR="00FB7537" w:rsidRPr="00FB7537" w:rsidRDefault="00FB7537" w:rsidP="00FB7537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รวม</w:t>
            </w:r>
          </w:p>
        </w:tc>
      </w:tr>
      <w:tr w:rsidR="00FB7537" w:rsidRPr="00FB7537" w14:paraId="5BB35837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</w:tcPr>
          <w:p w14:paraId="02FC1FB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520" w:type="dxa"/>
            <w:shd w:val="clear" w:color="auto" w:fill="auto"/>
          </w:tcPr>
          <w:p w14:paraId="1D587D01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93" w:type="dxa"/>
            <w:shd w:val="clear" w:color="auto" w:fill="auto"/>
          </w:tcPr>
          <w:p w14:paraId="66C04F94" w14:textId="77777777" w:rsidR="00FB7537" w:rsidRPr="00FB7537" w:rsidRDefault="00FB7537" w:rsidP="00FB7537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7AB9C4CB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  <w:tc>
          <w:tcPr>
            <w:tcW w:w="101" w:type="dxa"/>
            <w:shd w:val="clear" w:color="auto" w:fill="auto"/>
          </w:tcPr>
          <w:p w14:paraId="43BF8C64" w14:textId="77777777" w:rsidR="00FB7537" w:rsidRPr="00FB7537" w:rsidRDefault="00FB7537" w:rsidP="00FB7537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20" w:type="dxa"/>
            <w:shd w:val="clear" w:color="auto" w:fill="auto"/>
          </w:tcPr>
          <w:p w14:paraId="2679C0DB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92" w:type="dxa"/>
            <w:shd w:val="clear" w:color="auto" w:fill="auto"/>
          </w:tcPr>
          <w:p w14:paraId="27E853F2" w14:textId="77777777" w:rsidR="00FB7537" w:rsidRPr="00FB7537" w:rsidRDefault="00FB7537" w:rsidP="00FB7537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497" w:type="dxa"/>
            <w:shd w:val="clear" w:color="auto" w:fill="auto"/>
          </w:tcPr>
          <w:p w14:paraId="16E94235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0D9DB630" w14:textId="77777777" w:rsidR="00FB7537" w:rsidRPr="00FB7537" w:rsidRDefault="00FB7537" w:rsidP="00FB7537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7662F520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4D62B47A" w14:textId="77777777" w:rsidR="00FB7537" w:rsidRPr="00FB7537" w:rsidRDefault="00FB7537" w:rsidP="00FB7537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6" w:type="dxa"/>
            <w:shd w:val="clear" w:color="auto" w:fill="auto"/>
          </w:tcPr>
          <w:p w14:paraId="5EB27CDE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006D349B" w14:textId="77777777" w:rsidR="00FB7537" w:rsidRPr="00FB7537" w:rsidRDefault="00FB7537" w:rsidP="00FB7537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88" w:type="dxa"/>
          </w:tcPr>
          <w:p w14:paraId="7887DD9F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90" w:type="dxa"/>
          </w:tcPr>
          <w:p w14:paraId="0F4E0943" w14:textId="77777777" w:rsidR="00FB7537" w:rsidRPr="00FB7537" w:rsidRDefault="00FB7537" w:rsidP="00FB7537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7" w:type="dxa"/>
          </w:tcPr>
          <w:p w14:paraId="3FC60EF4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  <w:tc>
          <w:tcPr>
            <w:tcW w:w="90" w:type="dxa"/>
          </w:tcPr>
          <w:p w14:paraId="2C3888A6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88" w:type="dxa"/>
            <w:shd w:val="clear" w:color="auto" w:fill="auto"/>
          </w:tcPr>
          <w:p w14:paraId="0FDF1243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129" w:type="dxa"/>
            <w:shd w:val="clear" w:color="auto" w:fill="auto"/>
          </w:tcPr>
          <w:p w14:paraId="7BCC5287" w14:textId="77777777" w:rsidR="00FB7537" w:rsidRPr="00FB7537" w:rsidRDefault="00FB7537" w:rsidP="00FB7537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6886FC1A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  <w:tc>
          <w:tcPr>
            <w:tcW w:w="76" w:type="dxa"/>
          </w:tcPr>
          <w:p w14:paraId="1D82636A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12" w:type="dxa"/>
            <w:shd w:val="clear" w:color="auto" w:fill="auto"/>
          </w:tcPr>
          <w:p w14:paraId="2E2C978D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74" w:type="dxa"/>
            <w:shd w:val="clear" w:color="auto" w:fill="auto"/>
          </w:tcPr>
          <w:p w14:paraId="7FBEBEFB" w14:textId="77777777" w:rsidR="00FB7537" w:rsidRPr="00FB7537" w:rsidRDefault="00FB7537" w:rsidP="00FB7537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1" w:type="dxa"/>
            <w:shd w:val="clear" w:color="auto" w:fill="auto"/>
          </w:tcPr>
          <w:p w14:paraId="53B19D51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  <w:tc>
          <w:tcPr>
            <w:tcW w:w="91" w:type="dxa"/>
          </w:tcPr>
          <w:p w14:paraId="5FED0943" w14:textId="77777777" w:rsidR="00FB7537" w:rsidRPr="00FB7537" w:rsidRDefault="00FB7537" w:rsidP="00FB7537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66" w:type="dxa"/>
          </w:tcPr>
          <w:p w14:paraId="23892B34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100" w:type="dxa"/>
          </w:tcPr>
          <w:p w14:paraId="604B37E4" w14:textId="77777777" w:rsidR="00FB7537" w:rsidRPr="00FB7537" w:rsidRDefault="00FB7537" w:rsidP="00FB7537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604" w:type="dxa"/>
          </w:tcPr>
          <w:p w14:paraId="40AC030A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  <w:tc>
          <w:tcPr>
            <w:tcW w:w="90" w:type="dxa"/>
          </w:tcPr>
          <w:p w14:paraId="21FD6EFA" w14:textId="77777777" w:rsidR="00FB7537" w:rsidRPr="00FB7537" w:rsidRDefault="00FB7537" w:rsidP="00FB7537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23" w:type="dxa"/>
          </w:tcPr>
          <w:p w14:paraId="12972638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69" w:type="dxa"/>
          </w:tcPr>
          <w:p w14:paraId="4BA1EB10" w14:textId="77777777" w:rsidR="00FB7537" w:rsidRPr="00FB7537" w:rsidRDefault="00FB7537" w:rsidP="00FB7537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80" w:type="dxa"/>
          </w:tcPr>
          <w:p w14:paraId="1DC3B1E9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  <w:tc>
          <w:tcPr>
            <w:tcW w:w="90" w:type="dxa"/>
          </w:tcPr>
          <w:p w14:paraId="778CFD1A" w14:textId="77777777" w:rsidR="00FB7537" w:rsidRPr="00FB7537" w:rsidRDefault="00FB7537" w:rsidP="00FB7537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0" w:type="dxa"/>
          </w:tcPr>
          <w:p w14:paraId="76D6B6E4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2563</w:t>
            </w:r>
          </w:p>
        </w:tc>
        <w:tc>
          <w:tcPr>
            <w:tcW w:w="85" w:type="dxa"/>
          </w:tcPr>
          <w:p w14:paraId="26335120" w14:textId="77777777" w:rsidR="00FB7537" w:rsidRPr="00FB7537" w:rsidRDefault="00FB7537" w:rsidP="00FB7537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1" w:type="dxa"/>
            <w:gridSpan w:val="3"/>
          </w:tcPr>
          <w:p w14:paraId="19BBFBB0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2562</w:t>
            </w:r>
          </w:p>
        </w:tc>
      </w:tr>
      <w:tr w:rsidR="00FB7537" w:rsidRPr="00FB7537" w14:paraId="21AD82AD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</w:tcPr>
          <w:p w14:paraId="0A4C288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416" w:type="dxa"/>
            <w:gridSpan w:val="38"/>
            <w:shd w:val="clear" w:color="auto" w:fill="auto"/>
          </w:tcPr>
          <w:p w14:paraId="26BC5249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</w:pPr>
            <w:r w:rsidRPr="00FB7537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  <w:t>(ล้านบาท)</w:t>
            </w:r>
          </w:p>
        </w:tc>
      </w:tr>
      <w:tr w:rsidR="00FB7537" w:rsidRPr="00FB7537" w14:paraId="3194799A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78C97AE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</w:pPr>
            <w:r w:rsidRPr="00FB753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11416" w:type="dxa"/>
            <w:gridSpan w:val="38"/>
            <w:shd w:val="clear" w:color="auto" w:fill="auto"/>
          </w:tcPr>
          <w:p w14:paraId="647D2F82" w14:textId="77777777" w:rsidR="00FB7537" w:rsidRPr="00FB7537" w:rsidRDefault="00FB7537" w:rsidP="00FB7537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</w:pPr>
          </w:p>
        </w:tc>
      </w:tr>
      <w:tr w:rsidR="00FB7537" w:rsidRPr="00FB7537" w14:paraId="049B76AF" w14:textId="77777777" w:rsidTr="003C19C3">
        <w:trPr>
          <w:gridAfter w:val="1"/>
          <w:wAfter w:w="91" w:type="dxa"/>
          <w:cantSplit/>
          <w:trHeight w:val="245"/>
        </w:trPr>
        <w:tc>
          <w:tcPr>
            <w:tcW w:w="3592" w:type="dxa"/>
            <w:shd w:val="clear" w:color="auto" w:fill="auto"/>
          </w:tcPr>
          <w:p w14:paraId="187AFD9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056E9" w14:textId="6DF0916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1,689 </w:t>
            </w:r>
          </w:p>
        </w:tc>
        <w:tc>
          <w:tcPr>
            <w:tcW w:w="93" w:type="dxa"/>
            <w:shd w:val="clear" w:color="auto" w:fill="auto"/>
          </w:tcPr>
          <w:p w14:paraId="27F3118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32F4E6BA" w14:textId="61DAB1E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1,733 </w:t>
            </w:r>
          </w:p>
        </w:tc>
        <w:tc>
          <w:tcPr>
            <w:tcW w:w="101" w:type="dxa"/>
            <w:shd w:val="clear" w:color="auto" w:fill="auto"/>
          </w:tcPr>
          <w:p w14:paraId="7844304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C20C7" w14:textId="49F92F8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188 </w:t>
            </w:r>
          </w:p>
        </w:tc>
        <w:tc>
          <w:tcPr>
            <w:tcW w:w="92" w:type="dxa"/>
            <w:shd w:val="clear" w:color="auto" w:fill="auto"/>
          </w:tcPr>
          <w:p w14:paraId="6582532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53BDB9F1" w14:textId="1C0E4F8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180 </w:t>
            </w:r>
          </w:p>
        </w:tc>
        <w:tc>
          <w:tcPr>
            <w:tcW w:w="90" w:type="dxa"/>
            <w:shd w:val="clear" w:color="auto" w:fill="auto"/>
          </w:tcPr>
          <w:p w14:paraId="30932F2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52538" w14:textId="203FD11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142 </w:t>
            </w:r>
          </w:p>
        </w:tc>
        <w:tc>
          <w:tcPr>
            <w:tcW w:w="90" w:type="dxa"/>
            <w:shd w:val="clear" w:color="auto" w:fill="auto"/>
          </w:tcPr>
          <w:p w14:paraId="23F1895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042ED10F" w14:textId="61DA0D5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221 </w:t>
            </w:r>
          </w:p>
        </w:tc>
        <w:tc>
          <w:tcPr>
            <w:tcW w:w="90" w:type="dxa"/>
            <w:shd w:val="clear" w:color="auto" w:fill="auto"/>
          </w:tcPr>
          <w:p w14:paraId="1316E8F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5291E" w14:textId="7676814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89 </w:t>
            </w:r>
          </w:p>
        </w:tc>
        <w:tc>
          <w:tcPr>
            <w:tcW w:w="90" w:type="dxa"/>
            <w:shd w:val="clear" w:color="auto" w:fill="auto"/>
          </w:tcPr>
          <w:p w14:paraId="083763B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4FF9ABEA" w14:textId="0C55D44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84 </w:t>
            </w:r>
          </w:p>
        </w:tc>
        <w:tc>
          <w:tcPr>
            <w:tcW w:w="90" w:type="dxa"/>
            <w:shd w:val="clear" w:color="auto" w:fill="auto"/>
          </w:tcPr>
          <w:p w14:paraId="3845059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3C2E0" w14:textId="17D2517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699 </w:t>
            </w:r>
          </w:p>
        </w:tc>
        <w:tc>
          <w:tcPr>
            <w:tcW w:w="129" w:type="dxa"/>
            <w:shd w:val="clear" w:color="auto" w:fill="auto"/>
          </w:tcPr>
          <w:p w14:paraId="0487E97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D151947" w14:textId="3E8A1D2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413 </w:t>
            </w:r>
          </w:p>
        </w:tc>
        <w:tc>
          <w:tcPr>
            <w:tcW w:w="76" w:type="dxa"/>
            <w:shd w:val="clear" w:color="auto" w:fill="auto"/>
          </w:tcPr>
          <w:p w14:paraId="5D77B3D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A8962" w14:textId="396BD71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40 </w:t>
            </w:r>
          </w:p>
        </w:tc>
        <w:tc>
          <w:tcPr>
            <w:tcW w:w="74" w:type="dxa"/>
            <w:shd w:val="clear" w:color="auto" w:fill="auto"/>
          </w:tcPr>
          <w:p w14:paraId="64B5455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19334660" w14:textId="71D0A4A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41 </w:t>
            </w:r>
          </w:p>
        </w:tc>
        <w:tc>
          <w:tcPr>
            <w:tcW w:w="91" w:type="dxa"/>
          </w:tcPr>
          <w:p w14:paraId="5F1F83D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12345" w14:textId="35F384F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2,847 </w:t>
            </w:r>
          </w:p>
        </w:tc>
        <w:tc>
          <w:tcPr>
            <w:tcW w:w="100" w:type="dxa"/>
            <w:shd w:val="clear" w:color="auto" w:fill="auto"/>
          </w:tcPr>
          <w:p w14:paraId="4783044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0848EFF1" w14:textId="24CEA27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2,672 </w:t>
            </w:r>
          </w:p>
        </w:tc>
        <w:tc>
          <w:tcPr>
            <w:tcW w:w="90" w:type="dxa"/>
            <w:shd w:val="clear" w:color="auto" w:fill="auto"/>
          </w:tcPr>
          <w:p w14:paraId="7129AE9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BBFFA" w14:textId="5FB92BB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69" w:type="dxa"/>
            <w:shd w:val="clear" w:color="auto" w:fill="auto"/>
          </w:tcPr>
          <w:p w14:paraId="2EA0D408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6AF2F432" w14:textId="73F0234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90" w:type="dxa"/>
            <w:shd w:val="clear" w:color="auto" w:fill="auto"/>
          </w:tcPr>
          <w:p w14:paraId="058F125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5CBF1D92" w14:textId="4D70BDB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2,847 </w:t>
            </w:r>
          </w:p>
        </w:tc>
        <w:tc>
          <w:tcPr>
            <w:tcW w:w="94" w:type="dxa"/>
            <w:gridSpan w:val="2"/>
          </w:tcPr>
          <w:p w14:paraId="2ADE49F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2CC7B5F0" w14:textId="5C18027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2,672 </w:t>
            </w:r>
          </w:p>
        </w:tc>
      </w:tr>
      <w:tr w:rsidR="00FB7537" w:rsidRPr="00FB7537" w14:paraId="6D12CEBD" w14:textId="77777777" w:rsidTr="003C19C3">
        <w:trPr>
          <w:gridAfter w:val="1"/>
          <w:wAfter w:w="91" w:type="dxa"/>
          <w:cantSplit/>
          <w:trHeight w:val="243"/>
        </w:trPr>
        <w:tc>
          <w:tcPr>
            <w:tcW w:w="3592" w:type="dxa"/>
            <w:shd w:val="clear" w:color="auto" w:fill="auto"/>
          </w:tcPr>
          <w:p w14:paraId="5B24B76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D6548" w14:textId="1854FE8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22 </w:t>
            </w:r>
          </w:p>
        </w:tc>
        <w:tc>
          <w:tcPr>
            <w:tcW w:w="93" w:type="dxa"/>
            <w:shd w:val="clear" w:color="auto" w:fill="auto"/>
          </w:tcPr>
          <w:p w14:paraId="734333B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445BA" w14:textId="1447E49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184 </w:t>
            </w:r>
          </w:p>
        </w:tc>
        <w:tc>
          <w:tcPr>
            <w:tcW w:w="101" w:type="dxa"/>
            <w:shd w:val="clear" w:color="auto" w:fill="auto"/>
          </w:tcPr>
          <w:p w14:paraId="2E93E4C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CC25E" w14:textId="6AD26F2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171 </w:t>
            </w:r>
          </w:p>
        </w:tc>
        <w:tc>
          <w:tcPr>
            <w:tcW w:w="92" w:type="dxa"/>
            <w:shd w:val="clear" w:color="auto" w:fill="auto"/>
          </w:tcPr>
          <w:p w14:paraId="367977B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bottom w:val="single" w:sz="4" w:space="0" w:color="000000"/>
            </w:tcBorders>
            <w:shd w:val="clear" w:color="auto" w:fill="auto"/>
          </w:tcPr>
          <w:p w14:paraId="6CF1E910" w14:textId="5E17FC7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224 </w:t>
            </w:r>
          </w:p>
        </w:tc>
        <w:tc>
          <w:tcPr>
            <w:tcW w:w="90" w:type="dxa"/>
            <w:shd w:val="clear" w:color="auto" w:fill="auto"/>
          </w:tcPr>
          <w:p w14:paraId="1786FF4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B1E95" w14:textId="1B6781A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</w:p>
        </w:tc>
        <w:tc>
          <w:tcPr>
            <w:tcW w:w="90" w:type="dxa"/>
            <w:shd w:val="clear" w:color="auto" w:fill="auto"/>
          </w:tcPr>
          <w:p w14:paraId="2CD0F5E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bottom w:val="single" w:sz="4" w:space="0" w:color="000000"/>
            </w:tcBorders>
            <w:shd w:val="clear" w:color="auto" w:fill="auto"/>
          </w:tcPr>
          <w:p w14:paraId="677736A0" w14:textId="266E5B1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11 </w:t>
            </w:r>
          </w:p>
        </w:tc>
        <w:tc>
          <w:tcPr>
            <w:tcW w:w="90" w:type="dxa"/>
            <w:shd w:val="clear" w:color="auto" w:fill="auto"/>
          </w:tcPr>
          <w:p w14:paraId="6377746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BE22" w14:textId="0BD98C2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</w:p>
        </w:tc>
        <w:tc>
          <w:tcPr>
            <w:tcW w:w="90" w:type="dxa"/>
            <w:shd w:val="clear" w:color="auto" w:fill="auto"/>
          </w:tcPr>
          <w:p w14:paraId="2F1D093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</w:tcPr>
          <w:p w14:paraId="07F6C445" w14:textId="31DCECF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</w:p>
        </w:tc>
        <w:tc>
          <w:tcPr>
            <w:tcW w:w="90" w:type="dxa"/>
            <w:shd w:val="clear" w:color="auto" w:fill="auto"/>
          </w:tcPr>
          <w:p w14:paraId="20D43D4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F4E5F" w14:textId="1AFAD30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</w:p>
        </w:tc>
        <w:tc>
          <w:tcPr>
            <w:tcW w:w="129" w:type="dxa"/>
            <w:shd w:val="clear" w:color="auto" w:fill="auto"/>
          </w:tcPr>
          <w:p w14:paraId="5CAE3ED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</w:tcPr>
          <w:p w14:paraId="23AEB8DF" w14:textId="62799B66" w:rsidR="00FB7537" w:rsidRPr="00FB7537" w:rsidRDefault="00FB7537" w:rsidP="00275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76" w:type="dxa"/>
            <w:shd w:val="clear" w:color="auto" w:fill="auto"/>
          </w:tcPr>
          <w:p w14:paraId="00F6FDE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77E48" w14:textId="3F62C2D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230 </w:t>
            </w:r>
          </w:p>
        </w:tc>
        <w:tc>
          <w:tcPr>
            <w:tcW w:w="74" w:type="dxa"/>
            <w:shd w:val="clear" w:color="auto" w:fill="auto"/>
          </w:tcPr>
          <w:p w14:paraId="6934513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bottom w:val="single" w:sz="4" w:space="0" w:color="000000"/>
            </w:tcBorders>
            <w:shd w:val="clear" w:color="auto" w:fill="auto"/>
          </w:tcPr>
          <w:p w14:paraId="171BC39F" w14:textId="3F973F6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352 </w:t>
            </w:r>
          </w:p>
        </w:tc>
        <w:tc>
          <w:tcPr>
            <w:tcW w:w="91" w:type="dxa"/>
          </w:tcPr>
          <w:p w14:paraId="1F2C5B78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DC09F" w14:textId="7F3FA47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433 </w:t>
            </w:r>
          </w:p>
        </w:tc>
        <w:tc>
          <w:tcPr>
            <w:tcW w:w="100" w:type="dxa"/>
            <w:shd w:val="clear" w:color="auto" w:fill="auto"/>
          </w:tcPr>
          <w:p w14:paraId="219345D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000000"/>
            </w:tcBorders>
            <w:shd w:val="clear" w:color="auto" w:fill="auto"/>
          </w:tcPr>
          <w:p w14:paraId="29EA234A" w14:textId="05406C9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774 </w:t>
            </w:r>
          </w:p>
        </w:tc>
        <w:tc>
          <w:tcPr>
            <w:tcW w:w="90" w:type="dxa"/>
            <w:shd w:val="clear" w:color="auto" w:fill="auto"/>
          </w:tcPr>
          <w:p w14:paraId="1658A8D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253F0" w14:textId="6844ED8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(433)</w:t>
            </w:r>
          </w:p>
        </w:tc>
        <w:tc>
          <w:tcPr>
            <w:tcW w:w="69" w:type="dxa"/>
            <w:shd w:val="clear" w:color="auto" w:fill="auto"/>
          </w:tcPr>
          <w:p w14:paraId="0B6B067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bottom w:val="single" w:sz="4" w:space="0" w:color="000000"/>
            </w:tcBorders>
            <w:shd w:val="clear" w:color="auto" w:fill="auto"/>
          </w:tcPr>
          <w:p w14:paraId="23E4BD42" w14:textId="6F4B26A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(774)</w:t>
            </w:r>
          </w:p>
        </w:tc>
        <w:tc>
          <w:tcPr>
            <w:tcW w:w="90" w:type="dxa"/>
            <w:shd w:val="clear" w:color="auto" w:fill="auto"/>
          </w:tcPr>
          <w:p w14:paraId="193D4A4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000000"/>
            </w:tcBorders>
            <w:shd w:val="clear" w:color="auto" w:fill="auto"/>
          </w:tcPr>
          <w:p w14:paraId="5F5702DF" w14:textId="02DF8F80" w:rsidR="00FB7537" w:rsidRPr="00FB7537" w:rsidRDefault="00FB7537" w:rsidP="007F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94" w:type="dxa"/>
            <w:gridSpan w:val="2"/>
          </w:tcPr>
          <w:p w14:paraId="2815FBA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E63286D" w14:textId="2ECEBD70" w:rsidR="00FB7537" w:rsidRPr="00FB7537" w:rsidRDefault="00FB7537" w:rsidP="007F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</w:tr>
      <w:tr w:rsidR="00FB7537" w:rsidRPr="00FB7537" w14:paraId="3D4A440C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</w:tcPr>
          <w:p w14:paraId="05920D4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FB75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F14A7A0" w14:textId="46F49AFB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1,711 </w:t>
            </w:r>
          </w:p>
        </w:tc>
        <w:tc>
          <w:tcPr>
            <w:tcW w:w="93" w:type="dxa"/>
            <w:shd w:val="clear" w:color="auto" w:fill="auto"/>
          </w:tcPr>
          <w:p w14:paraId="666F737F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AECF30" w14:textId="2A0B710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1,917 </w:t>
            </w:r>
          </w:p>
        </w:tc>
        <w:tc>
          <w:tcPr>
            <w:tcW w:w="101" w:type="dxa"/>
            <w:shd w:val="clear" w:color="auto" w:fill="auto"/>
          </w:tcPr>
          <w:p w14:paraId="394F4E89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3284BF67" w14:textId="423F1916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359 </w:t>
            </w:r>
          </w:p>
        </w:tc>
        <w:tc>
          <w:tcPr>
            <w:tcW w:w="92" w:type="dxa"/>
            <w:shd w:val="clear" w:color="auto" w:fill="auto"/>
          </w:tcPr>
          <w:p w14:paraId="29AF9FE5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195E6FD" w14:textId="1542D228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404 </w:t>
            </w:r>
          </w:p>
        </w:tc>
        <w:tc>
          <w:tcPr>
            <w:tcW w:w="90" w:type="dxa"/>
            <w:shd w:val="clear" w:color="auto" w:fill="auto"/>
          </w:tcPr>
          <w:p w14:paraId="7ECB46BB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5765776F" w14:textId="207376B8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146 </w:t>
            </w:r>
          </w:p>
        </w:tc>
        <w:tc>
          <w:tcPr>
            <w:tcW w:w="90" w:type="dxa"/>
            <w:shd w:val="clear" w:color="auto" w:fill="auto"/>
          </w:tcPr>
          <w:p w14:paraId="6AA3AEC5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474A66B" w14:textId="02C09285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232 </w:t>
            </w:r>
          </w:p>
        </w:tc>
        <w:tc>
          <w:tcPr>
            <w:tcW w:w="90" w:type="dxa"/>
            <w:shd w:val="clear" w:color="auto" w:fill="auto"/>
          </w:tcPr>
          <w:p w14:paraId="2A210B19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50B388B6" w14:textId="1204EF9F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94 </w:t>
            </w:r>
          </w:p>
        </w:tc>
        <w:tc>
          <w:tcPr>
            <w:tcW w:w="90" w:type="dxa"/>
            <w:shd w:val="clear" w:color="auto" w:fill="auto"/>
          </w:tcPr>
          <w:p w14:paraId="129084AA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E195E" w14:textId="7E72AAEF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87 </w:t>
            </w:r>
          </w:p>
        </w:tc>
        <w:tc>
          <w:tcPr>
            <w:tcW w:w="90" w:type="dxa"/>
            <w:shd w:val="clear" w:color="auto" w:fill="auto"/>
          </w:tcPr>
          <w:p w14:paraId="625FFA0C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17088277" w14:textId="7DDB21FF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700 </w:t>
            </w:r>
          </w:p>
        </w:tc>
        <w:tc>
          <w:tcPr>
            <w:tcW w:w="129" w:type="dxa"/>
            <w:shd w:val="clear" w:color="auto" w:fill="auto"/>
          </w:tcPr>
          <w:p w14:paraId="3C81DC7B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CF43EF0" w14:textId="4E4F6F9D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413 </w:t>
            </w:r>
          </w:p>
        </w:tc>
        <w:tc>
          <w:tcPr>
            <w:tcW w:w="76" w:type="dxa"/>
            <w:shd w:val="clear" w:color="auto" w:fill="auto"/>
          </w:tcPr>
          <w:p w14:paraId="211F5861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A8E36E3" w14:textId="51C12991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270 </w:t>
            </w:r>
          </w:p>
        </w:tc>
        <w:tc>
          <w:tcPr>
            <w:tcW w:w="74" w:type="dxa"/>
            <w:shd w:val="clear" w:color="auto" w:fill="auto"/>
          </w:tcPr>
          <w:p w14:paraId="4CDC7E67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1EA0A63" w14:textId="0AFC3136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393 </w:t>
            </w:r>
          </w:p>
        </w:tc>
        <w:tc>
          <w:tcPr>
            <w:tcW w:w="91" w:type="dxa"/>
          </w:tcPr>
          <w:p w14:paraId="4A9D510E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103B5ECE" w14:textId="31D50199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3,280 </w:t>
            </w:r>
          </w:p>
        </w:tc>
        <w:tc>
          <w:tcPr>
            <w:tcW w:w="100" w:type="dxa"/>
            <w:shd w:val="clear" w:color="auto" w:fill="auto"/>
          </w:tcPr>
          <w:p w14:paraId="50B0BAB5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6F7A299" w14:textId="3766CD23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3,446 </w:t>
            </w:r>
          </w:p>
        </w:tc>
        <w:tc>
          <w:tcPr>
            <w:tcW w:w="90" w:type="dxa"/>
            <w:shd w:val="clear" w:color="auto" w:fill="auto"/>
          </w:tcPr>
          <w:p w14:paraId="05259031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D195BA8" w14:textId="7DFB2D44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(433)</w:t>
            </w:r>
          </w:p>
        </w:tc>
        <w:tc>
          <w:tcPr>
            <w:tcW w:w="69" w:type="dxa"/>
            <w:shd w:val="clear" w:color="auto" w:fill="auto"/>
          </w:tcPr>
          <w:p w14:paraId="20DDE3D2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B79B412" w14:textId="50881DF4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(774)</w:t>
            </w:r>
          </w:p>
        </w:tc>
        <w:tc>
          <w:tcPr>
            <w:tcW w:w="90" w:type="dxa"/>
            <w:shd w:val="clear" w:color="auto" w:fill="auto"/>
          </w:tcPr>
          <w:p w14:paraId="06FE0D01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B459995" w14:textId="2FDC876A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2,847 </w:t>
            </w:r>
          </w:p>
        </w:tc>
        <w:tc>
          <w:tcPr>
            <w:tcW w:w="94" w:type="dxa"/>
            <w:gridSpan w:val="2"/>
          </w:tcPr>
          <w:p w14:paraId="1821C824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307CCD7" w14:textId="52217716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2,672 </w:t>
            </w:r>
          </w:p>
        </w:tc>
      </w:tr>
      <w:tr w:rsidR="00FB7537" w:rsidRPr="00FB7537" w14:paraId="792A9D4A" w14:textId="77777777" w:rsidTr="003C19C3">
        <w:trPr>
          <w:gridAfter w:val="1"/>
          <w:wAfter w:w="91" w:type="dxa"/>
          <w:cantSplit/>
          <w:trHeight w:val="50"/>
        </w:trPr>
        <w:tc>
          <w:tcPr>
            <w:tcW w:w="3592" w:type="dxa"/>
            <w:shd w:val="clear" w:color="auto" w:fill="auto"/>
          </w:tcPr>
          <w:p w14:paraId="6521686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2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4DB04FA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7FEB9D2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F85D2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2F194F98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790F522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BD0B85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97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713D487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711A2B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5A9B599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4C9927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46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403813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81137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88" w:type="dxa"/>
            <w:tcBorders>
              <w:top w:val="double" w:sz="4" w:space="0" w:color="auto"/>
            </w:tcBorders>
          </w:tcPr>
          <w:p w14:paraId="23D4991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E00FD0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double" w:sz="4" w:space="0" w:color="auto"/>
            </w:tcBorders>
          </w:tcPr>
          <w:p w14:paraId="76F836A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B54C21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6DA5B82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129" w:type="dxa"/>
            <w:shd w:val="clear" w:color="auto" w:fill="auto"/>
          </w:tcPr>
          <w:p w14:paraId="09968FE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4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701C565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0A28CF8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5AAF119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09429EA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51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5BCC58F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497E94D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66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821A98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E72095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04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57DE4D1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64135F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0EBF215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556DCDD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8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707E411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692F71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5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F1E76B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vAlign w:val="bottom"/>
          </w:tcPr>
          <w:p w14:paraId="0EBC1A6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42" w:type="dxa"/>
            <w:gridSpan w:val="2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614D9A7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B7537" w:rsidRPr="00FB7537" w14:paraId="3FDCE8E3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72E12195" w14:textId="4513CA0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FB753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41D23B27" w14:textId="64D4E58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393421E8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599D9" w14:textId="15EDF4C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11EBE82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22353313" w14:textId="482A32D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6DF527C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31EBB" w14:textId="11F391B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FBEE37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79285B76" w14:textId="273406BF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49AFE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E42CD" w14:textId="3000BBD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C85A56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vAlign w:val="bottom"/>
          </w:tcPr>
          <w:p w14:paraId="6E279F68" w14:textId="20CB3D7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011B591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vAlign w:val="bottom"/>
          </w:tcPr>
          <w:p w14:paraId="11346D18" w14:textId="4347491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2349E0A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643B3439" w14:textId="6FD46C2F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4E4F6BF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7ED2763" w14:textId="2C59105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00CE03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4901D932" w14:textId="178A367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66F636B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0E9F003A" w14:textId="135DFB9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04D8657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7CB89EFA" w14:textId="2B3B0C9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1B7D17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13EC54D8" w14:textId="0E95FDE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C7FB14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79C16761" w14:textId="47F7F59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0BA7EC0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44177348" w14:textId="4B4F9AF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2AE72B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09739CFE" w14:textId="53003DC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335A6CD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2F0DCF78" w14:textId="68850AE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B7537" w:rsidRPr="00FB7537" w14:paraId="09AF4D3B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</w:tcPr>
          <w:p w14:paraId="18DF3272" w14:textId="233B4F7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FB75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459EFB0F" w14:textId="117D676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7F12386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AABF8" w14:textId="4DFA2C2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2974404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6BD3C9DF" w14:textId="31ACD1D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36F4728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DBCB" w14:textId="4D2F7BC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92ED56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34BDEEBE" w14:textId="113F871F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57CC17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604C2" w14:textId="3EEFD15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DC1784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vAlign w:val="bottom"/>
          </w:tcPr>
          <w:p w14:paraId="4230ABB7" w14:textId="29A8772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038567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vAlign w:val="bottom"/>
          </w:tcPr>
          <w:p w14:paraId="6C5AA611" w14:textId="4E72EAD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CA1BDE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13FF3E22" w14:textId="70F6FDC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41FF518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AE78434" w14:textId="5C52D66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EC7A8C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6CA23401" w14:textId="5CF9202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25B1EB2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3597C489" w14:textId="20AB0C0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1A5B958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46847379" w14:textId="50E5F31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624EC67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0320B773" w14:textId="6EF53B0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92A5FB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09A5C387" w14:textId="26643FE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374ABB5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49016294" w14:textId="43F4EE3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52F922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1D0763A0" w14:textId="015C109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3F85A91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05B4F1DD" w14:textId="23835B8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B7537" w:rsidRPr="00FB7537" w14:paraId="4DE2CF2F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25328EC7" w14:textId="3564033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520" w:type="dxa"/>
            <w:shd w:val="clear" w:color="auto" w:fill="auto"/>
          </w:tcPr>
          <w:p w14:paraId="1F9C2091" w14:textId="23C3572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1,711 </w:t>
            </w:r>
          </w:p>
        </w:tc>
        <w:tc>
          <w:tcPr>
            <w:tcW w:w="93" w:type="dxa"/>
            <w:shd w:val="clear" w:color="auto" w:fill="auto"/>
          </w:tcPr>
          <w:p w14:paraId="439A1DF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C448E" w14:textId="17F41EA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1,913 </w:t>
            </w:r>
          </w:p>
        </w:tc>
        <w:tc>
          <w:tcPr>
            <w:tcW w:w="101" w:type="dxa"/>
            <w:shd w:val="clear" w:color="auto" w:fill="auto"/>
          </w:tcPr>
          <w:p w14:paraId="5C5EBB6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39491525" w14:textId="4DB8E2A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354 </w:t>
            </w:r>
          </w:p>
        </w:tc>
        <w:tc>
          <w:tcPr>
            <w:tcW w:w="92" w:type="dxa"/>
            <w:shd w:val="clear" w:color="auto" w:fill="auto"/>
          </w:tcPr>
          <w:p w14:paraId="43BD106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AD85E" w14:textId="7ED1E3F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404 </w:t>
            </w:r>
          </w:p>
        </w:tc>
        <w:tc>
          <w:tcPr>
            <w:tcW w:w="90" w:type="dxa"/>
            <w:shd w:val="clear" w:color="auto" w:fill="auto"/>
          </w:tcPr>
          <w:p w14:paraId="51BB7AA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205CE662" w14:textId="0FE3C48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74 </w:t>
            </w:r>
          </w:p>
        </w:tc>
        <w:tc>
          <w:tcPr>
            <w:tcW w:w="90" w:type="dxa"/>
            <w:shd w:val="clear" w:color="auto" w:fill="auto"/>
          </w:tcPr>
          <w:p w14:paraId="26FEFA4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EE08" w14:textId="48D500D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143 </w:t>
            </w:r>
          </w:p>
        </w:tc>
        <w:tc>
          <w:tcPr>
            <w:tcW w:w="90" w:type="dxa"/>
            <w:shd w:val="clear" w:color="auto" w:fill="auto"/>
          </w:tcPr>
          <w:p w14:paraId="69BC7A2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</w:tcPr>
          <w:p w14:paraId="7EA619ED" w14:textId="155DD13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93 </w:t>
            </w:r>
          </w:p>
        </w:tc>
        <w:tc>
          <w:tcPr>
            <w:tcW w:w="90" w:type="dxa"/>
          </w:tcPr>
          <w:p w14:paraId="453DA66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</w:tcPr>
          <w:p w14:paraId="6925FA29" w14:textId="13D9B95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86 </w:t>
            </w:r>
          </w:p>
        </w:tc>
        <w:tc>
          <w:tcPr>
            <w:tcW w:w="90" w:type="dxa"/>
          </w:tcPr>
          <w:p w14:paraId="70FAE5F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6454095E" w14:textId="1FAF008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</w:p>
        </w:tc>
        <w:tc>
          <w:tcPr>
            <w:tcW w:w="129" w:type="dxa"/>
            <w:shd w:val="clear" w:color="auto" w:fill="auto"/>
          </w:tcPr>
          <w:p w14:paraId="06F84B9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E79B886" w14:textId="18D4246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6" w:type="dxa"/>
          </w:tcPr>
          <w:p w14:paraId="1EA8DB8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14:paraId="4EF989DA" w14:textId="0D05A26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234 </w:t>
            </w:r>
          </w:p>
        </w:tc>
        <w:tc>
          <w:tcPr>
            <w:tcW w:w="74" w:type="dxa"/>
            <w:shd w:val="clear" w:color="auto" w:fill="auto"/>
          </w:tcPr>
          <w:p w14:paraId="562A4D8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2FEE26DD" w14:textId="08BC6CD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359 </w:t>
            </w:r>
          </w:p>
        </w:tc>
        <w:tc>
          <w:tcPr>
            <w:tcW w:w="91" w:type="dxa"/>
          </w:tcPr>
          <w:p w14:paraId="5E55C3C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1B456F4F" w14:textId="687C9AE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2,470 </w:t>
            </w:r>
          </w:p>
        </w:tc>
        <w:tc>
          <w:tcPr>
            <w:tcW w:w="100" w:type="dxa"/>
            <w:shd w:val="clear" w:color="auto" w:fill="auto"/>
          </w:tcPr>
          <w:p w14:paraId="51CBE96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16C563F1" w14:textId="686784A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2,907 </w:t>
            </w:r>
          </w:p>
        </w:tc>
        <w:tc>
          <w:tcPr>
            <w:tcW w:w="90" w:type="dxa"/>
            <w:shd w:val="clear" w:color="auto" w:fill="auto"/>
          </w:tcPr>
          <w:p w14:paraId="2D97DA6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35A1C688" w14:textId="78262E9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(404)</w:t>
            </w:r>
          </w:p>
        </w:tc>
        <w:tc>
          <w:tcPr>
            <w:tcW w:w="69" w:type="dxa"/>
            <w:shd w:val="clear" w:color="auto" w:fill="auto"/>
          </w:tcPr>
          <w:p w14:paraId="1A4A1C9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28375D6B" w14:textId="70F46C2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(752)</w:t>
            </w:r>
          </w:p>
        </w:tc>
        <w:tc>
          <w:tcPr>
            <w:tcW w:w="90" w:type="dxa"/>
            <w:shd w:val="clear" w:color="auto" w:fill="auto"/>
          </w:tcPr>
          <w:p w14:paraId="6F078AD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0F654F91" w14:textId="7E38373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2,066 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3CAA26D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66A11D02" w14:textId="2913CEE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2,155 </w:t>
            </w:r>
          </w:p>
        </w:tc>
      </w:tr>
      <w:tr w:rsidR="00FB7537" w:rsidRPr="00FB7537" w14:paraId="683D64BA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113328C6" w14:textId="58DC01F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520" w:type="dxa"/>
            <w:shd w:val="clear" w:color="auto" w:fill="auto"/>
          </w:tcPr>
          <w:p w14:paraId="72B00094" w14:textId="3A40F22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51326F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C00F2" w14:textId="3B405DB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F4D048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78B2925D" w14:textId="385E7C1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2" w:type="dxa"/>
            <w:shd w:val="clear" w:color="auto" w:fill="auto"/>
          </w:tcPr>
          <w:p w14:paraId="75A6015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DE3FB" w14:textId="47793AB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6A7006B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66BFC33F" w14:textId="279EC01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90" w:type="dxa"/>
            <w:shd w:val="clear" w:color="auto" w:fill="auto"/>
          </w:tcPr>
          <w:p w14:paraId="65B23D5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95E86" w14:textId="6863FB5D" w:rsidR="00FB7537" w:rsidRPr="00FB7537" w:rsidRDefault="00FB7537" w:rsidP="007F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DBFB9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</w:tcPr>
          <w:p w14:paraId="424ECF0E" w14:textId="022DFF0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6A33B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</w:tcPr>
          <w:p w14:paraId="594EAEF9" w14:textId="319E512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A9B68D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7711C689" w14:textId="0A1B19F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696 </w:t>
            </w:r>
          </w:p>
        </w:tc>
        <w:tc>
          <w:tcPr>
            <w:tcW w:w="129" w:type="dxa"/>
            <w:shd w:val="clear" w:color="auto" w:fill="auto"/>
          </w:tcPr>
          <w:p w14:paraId="7FFA6C1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5113446" w14:textId="1B03C5A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411 </w:t>
            </w:r>
          </w:p>
        </w:tc>
        <w:tc>
          <w:tcPr>
            <w:tcW w:w="76" w:type="dxa"/>
          </w:tcPr>
          <w:p w14:paraId="400F48C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14:paraId="25670076" w14:textId="70385AD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7B897B5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644EB072" w14:textId="432B3B9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39D3E37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10C98B0C" w14:textId="686B938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696 </w:t>
            </w:r>
          </w:p>
        </w:tc>
        <w:tc>
          <w:tcPr>
            <w:tcW w:w="100" w:type="dxa"/>
            <w:shd w:val="clear" w:color="auto" w:fill="auto"/>
          </w:tcPr>
          <w:p w14:paraId="1EE7FDC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44FFEB3A" w14:textId="7930AD2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411 </w:t>
            </w:r>
          </w:p>
        </w:tc>
        <w:tc>
          <w:tcPr>
            <w:tcW w:w="90" w:type="dxa"/>
            <w:shd w:val="clear" w:color="auto" w:fill="auto"/>
          </w:tcPr>
          <w:p w14:paraId="28EFD66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140202F2" w14:textId="72D76F9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2C37AE3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6F24606E" w14:textId="358BDF4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9448F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10C0AA1D" w14:textId="1AA4528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696 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4A4AE7B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36A80E67" w14:textId="5DB16EEF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411 </w:t>
            </w:r>
          </w:p>
        </w:tc>
      </w:tr>
      <w:tr w:rsidR="00FB7537" w:rsidRPr="00FB7537" w14:paraId="32E378DA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164E0F36" w14:textId="0B432D6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520" w:type="dxa"/>
            <w:shd w:val="clear" w:color="auto" w:fill="auto"/>
          </w:tcPr>
          <w:p w14:paraId="4BAA43B6" w14:textId="612C06E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DF486B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00B85" w14:textId="037E594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626B14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656BC0F7" w14:textId="4173502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2" w:type="dxa"/>
            <w:shd w:val="clear" w:color="auto" w:fill="auto"/>
          </w:tcPr>
          <w:p w14:paraId="71D6AB3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2E42C" w14:textId="3DF165A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9A8569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4A0F645B" w14:textId="6C99350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43 </w:t>
            </w:r>
          </w:p>
        </w:tc>
        <w:tc>
          <w:tcPr>
            <w:tcW w:w="90" w:type="dxa"/>
            <w:shd w:val="clear" w:color="auto" w:fill="auto"/>
          </w:tcPr>
          <w:p w14:paraId="4B89CE3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85DE3" w14:textId="2F3129A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60 </w:t>
            </w:r>
          </w:p>
        </w:tc>
        <w:tc>
          <w:tcPr>
            <w:tcW w:w="90" w:type="dxa"/>
            <w:shd w:val="clear" w:color="auto" w:fill="auto"/>
          </w:tcPr>
          <w:p w14:paraId="3BF67B6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</w:tcPr>
          <w:p w14:paraId="79E8B8CA" w14:textId="6FEDB54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00626A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</w:tcPr>
          <w:p w14:paraId="3705A584" w14:textId="564563B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EAB927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471FC7EF" w14:textId="7AF8813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294605D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E5B307E" w14:textId="6D4BA31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B6049B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14:paraId="07F983CC" w14:textId="27D87B4F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0A41DC1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1BA41912" w14:textId="46F77BC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0162976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3E57891C" w14:textId="1CB197B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43 </w:t>
            </w:r>
          </w:p>
        </w:tc>
        <w:tc>
          <w:tcPr>
            <w:tcW w:w="100" w:type="dxa"/>
            <w:shd w:val="clear" w:color="auto" w:fill="auto"/>
          </w:tcPr>
          <w:p w14:paraId="3F33DB9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437B8AFE" w14:textId="5C26916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60 </w:t>
            </w:r>
          </w:p>
        </w:tc>
        <w:tc>
          <w:tcPr>
            <w:tcW w:w="90" w:type="dxa"/>
            <w:shd w:val="clear" w:color="auto" w:fill="auto"/>
          </w:tcPr>
          <w:p w14:paraId="758FFE0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30111E86" w14:textId="62437DA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1BCCB55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1755F9CA" w14:textId="7FDE1B8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5C87C8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70D1F5D8" w14:textId="118D16E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43 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41D158C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747A722" w14:textId="7440D2A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60 </w:t>
            </w:r>
          </w:p>
        </w:tc>
      </w:tr>
      <w:tr w:rsidR="00FB7537" w:rsidRPr="00FB7537" w14:paraId="057429C2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auto"/>
            <w:vAlign w:val="bottom"/>
          </w:tcPr>
          <w:p w14:paraId="5BA01132" w14:textId="2B32954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สิงคโปร์</w:t>
            </w:r>
          </w:p>
        </w:tc>
        <w:tc>
          <w:tcPr>
            <w:tcW w:w="520" w:type="dxa"/>
            <w:shd w:val="clear" w:color="auto" w:fill="auto"/>
          </w:tcPr>
          <w:p w14:paraId="26C08860" w14:textId="3BDA3B6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33CA33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E54BE" w14:textId="6465237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4015B5B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1BEA271F" w14:textId="7A0680D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2" w:type="dxa"/>
            <w:shd w:val="clear" w:color="auto" w:fill="auto"/>
          </w:tcPr>
          <w:p w14:paraId="00EB95B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B9C4B" w14:textId="4DFF459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C07CB0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6204B26B" w14:textId="16002A9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90" w:type="dxa"/>
            <w:shd w:val="clear" w:color="auto" w:fill="auto"/>
          </w:tcPr>
          <w:p w14:paraId="693D9BC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DB9CB" w14:textId="5890764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71D89C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</w:tcPr>
          <w:p w14:paraId="133C2410" w14:textId="42C8AFB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40423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</w:tcPr>
          <w:p w14:paraId="0D383D7A" w14:textId="411E849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19B2578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77F9569D" w14:textId="6030BF9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337CC61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4C7258F" w14:textId="4E67508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76F8BF4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14:paraId="3FD003CE" w14:textId="755B04D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34 </w:t>
            </w:r>
          </w:p>
        </w:tc>
        <w:tc>
          <w:tcPr>
            <w:tcW w:w="74" w:type="dxa"/>
            <w:shd w:val="clear" w:color="auto" w:fill="auto"/>
          </w:tcPr>
          <w:p w14:paraId="2A2EC20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5ED6C90E" w14:textId="217DBF1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</w:tc>
        <w:tc>
          <w:tcPr>
            <w:tcW w:w="91" w:type="dxa"/>
          </w:tcPr>
          <w:p w14:paraId="70EC0C9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2AAC6D14" w14:textId="7811984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34 </w:t>
            </w:r>
          </w:p>
        </w:tc>
        <w:tc>
          <w:tcPr>
            <w:tcW w:w="100" w:type="dxa"/>
            <w:shd w:val="clear" w:color="auto" w:fill="auto"/>
          </w:tcPr>
          <w:p w14:paraId="33E158E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671D72EF" w14:textId="60D0F23F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90" w:type="dxa"/>
            <w:shd w:val="clear" w:color="auto" w:fill="auto"/>
          </w:tcPr>
          <w:p w14:paraId="6FCF17C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76D149FF" w14:textId="112D4FF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(29)</w:t>
            </w:r>
          </w:p>
        </w:tc>
        <w:tc>
          <w:tcPr>
            <w:tcW w:w="69" w:type="dxa"/>
            <w:shd w:val="clear" w:color="auto" w:fill="auto"/>
          </w:tcPr>
          <w:p w14:paraId="5610A7C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58009B83" w14:textId="16115BB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(22)</w:t>
            </w:r>
          </w:p>
        </w:tc>
        <w:tc>
          <w:tcPr>
            <w:tcW w:w="90" w:type="dxa"/>
            <w:shd w:val="clear" w:color="auto" w:fill="auto"/>
          </w:tcPr>
          <w:p w14:paraId="2A5AC8D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77D85258" w14:textId="69BBBB0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40DC038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53808B7D" w14:textId="06256C6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</w:p>
        </w:tc>
      </w:tr>
      <w:tr w:rsidR="00FB7537" w:rsidRPr="00FB7537" w14:paraId="619F8DC2" w14:textId="77777777" w:rsidTr="003C19C3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14:paraId="5472A7CE" w14:textId="4E948C3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zh-CN"/>
              </w:rPr>
            </w:pPr>
            <w:r w:rsidRPr="00FB753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ประเทศอื่นๆ</w:t>
            </w: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4D9C69BE" w14:textId="4BF1A16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4918B0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009D9" w14:textId="534375D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</w:p>
        </w:tc>
        <w:tc>
          <w:tcPr>
            <w:tcW w:w="101" w:type="dxa"/>
            <w:shd w:val="clear" w:color="auto" w:fill="auto"/>
          </w:tcPr>
          <w:p w14:paraId="56D6B66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06206ED4" w14:textId="3FB4FEE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</w:p>
        </w:tc>
        <w:tc>
          <w:tcPr>
            <w:tcW w:w="92" w:type="dxa"/>
            <w:shd w:val="clear" w:color="auto" w:fill="auto"/>
          </w:tcPr>
          <w:p w14:paraId="2548739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20A6" w14:textId="6FFCB2D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5FC745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8" w:type="dxa"/>
            <w:tcBorders>
              <w:bottom w:val="single" w:sz="4" w:space="0" w:color="000000"/>
            </w:tcBorders>
            <w:shd w:val="clear" w:color="auto" w:fill="auto"/>
          </w:tcPr>
          <w:p w14:paraId="010921DA" w14:textId="4B5B35A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</w:p>
        </w:tc>
        <w:tc>
          <w:tcPr>
            <w:tcW w:w="90" w:type="dxa"/>
            <w:shd w:val="clear" w:color="auto" w:fill="auto"/>
          </w:tcPr>
          <w:p w14:paraId="56646AA8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C8D4A" w14:textId="7235D76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2AA5488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1DBDABA" w14:textId="373D6C5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</w:p>
        </w:tc>
        <w:tc>
          <w:tcPr>
            <w:tcW w:w="90" w:type="dxa"/>
          </w:tcPr>
          <w:p w14:paraId="0A62E53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14:paraId="0EFF578E" w14:textId="3ED2B81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0" w:type="dxa"/>
          </w:tcPr>
          <w:p w14:paraId="74CE926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shd w:val="clear" w:color="auto" w:fill="auto"/>
          </w:tcPr>
          <w:p w14:paraId="33D2DBD3" w14:textId="41EB0AC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3B47EAD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10A2FD9" w14:textId="7195CB4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EDA729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2" w:type="dxa"/>
            <w:tcBorders>
              <w:bottom w:val="single" w:sz="4" w:space="0" w:color="000000"/>
            </w:tcBorders>
            <w:shd w:val="clear" w:color="auto" w:fill="auto"/>
          </w:tcPr>
          <w:p w14:paraId="6D6A239A" w14:textId="7914394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</w:p>
        </w:tc>
        <w:tc>
          <w:tcPr>
            <w:tcW w:w="74" w:type="dxa"/>
            <w:shd w:val="clear" w:color="auto" w:fill="auto"/>
          </w:tcPr>
          <w:p w14:paraId="1BE4BF9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1" w:type="dxa"/>
            <w:tcBorders>
              <w:bottom w:val="single" w:sz="4" w:space="0" w:color="000000"/>
            </w:tcBorders>
            <w:shd w:val="clear" w:color="auto" w:fill="auto"/>
          </w:tcPr>
          <w:p w14:paraId="31979678" w14:textId="72A0D34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</w:p>
        </w:tc>
        <w:tc>
          <w:tcPr>
            <w:tcW w:w="91" w:type="dxa"/>
          </w:tcPr>
          <w:p w14:paraId="1F74486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4" w:space="0" w:color="000000"/>
            </w:tcBorders>
            <w:shd w:val="clear" w:color="auto" w:fill="auto"/>
          </w:tcPr>
          <w:p w14:paraId="4B0B0E02" w14:textId="75D6FD2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37 </w:t>
            </w:r>
          </w:p>
        </w:tc>
        <w:tc>
          <w:tcPr>
            <w:tcW w:w="100" w:type="dxa"/>
            <w:shd w:val="clear" w:color="auto" w:fill="auto"/>
          </w:tcPr>
          <w:p w14:paraId="0225341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684C86F6" w14:textId="77A11A9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        37 </w:t>
            </w:r>
          </w:p>
        </w:tc>
        <w:tc>
          <w:tcPr>
            <w:tcW w:w="90" w:type="dxa"/>
            <w:shd w:val="clear" w:color="auto" w:fill="auto"/>
          </w:tcPr>
          <w:p w14:paraId="5AE26A1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000000"/>
            </w:tcBorders>
            <w:shd w:val="clear" w:color="auto" w:fill="auto"/>
          </w:tcPr>
          <w:p w14:paraId="3B0C6286" w14:textId="20A8359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652C7FA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772AF73F" w14:textId="22CF98C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5C1F3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000000"/>
            </w:tcBorders>
            <w:shd w:val="clear" w:color="auto" w:fill="auto"/>
          </w:tcPr>
          <w:p w14:paraId="5725D658" w14:textId="4B41044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37 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619CE09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5A619710" w14:textId="25EBEF4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91" w:type="dxa"/>
            <w:vAlign w:val="bottom"/>
          </w:tcPr>
          <w:p w14:paraId="6CED2B35" w14:textId="77777777" w:rsidR="00FB7537" w:rsidRPr="00FB7537" w:rsidRDefault="00FB7537" w:rsidP="00FB7537">
            <w:pPr>
              <w:tabs>
                <w:tab w:val="clear" w:pos="454"/>
                <w:tab w:val="decimal" w:pos="435"/>
              </w:tabs>
              <w:snapToGrid w:val="0"/>
              <w:spacing w:line="240" w:lineRule="exact"/>
              <w:ind w:right="-17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B7537" w:rsidRPr="00FB7537" w14:paraId="7E538083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410E2EE8" w14:textId="33D5181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  <w:r w:rsidRPr="00FB7537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A558B" w14:textId="42C4B89D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1,711 </w:t>
            </w:r>
          </w:p>
        </w:tc>
        <w:tc>
          <w:tcPr>
            <w:tcW w:w="93" w:type="dxa"/>
            <w:shd w:val="clear" w:color="auto" w:fill="FFFFFF"/>
          </w:tcPr>
          <w:p w14:paraId="6B209879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65823" w14:textId="4C50EDCC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1,917 </w:t>
            </w:r>
          </w:p>
        </w:tc>
        <w:tc>
          <w:tcPr>
            <w:tcW w:w="101" w:type="dxa"/>
            <w:shd w:val="clear" w:color="auto" w:fill="FFFFFF"/>
          </w:tcPr>
          <w:p w14:paraId="28F00C0F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C0B7105" w14:textId="6C9AEA92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359 </w:t>
            </w:r>
          </w:p>
        </w:tc>
        <w:tc>
          <w:tcPr>
            <w:tcW w:w="92" w:type="dxa"/>
            <w:shd w:val="clear" w:color="auto" w:fill="FFFFFF"/>
          </w:tcPr>
          <w:p w14:paraId="7DFB90EC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3B235" w14:textId="5E383718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404 </w:t>
            </w:r>
          </w:p>
        </w:tc>
        <w:tc>
          <w:tcPr>
            <w:tcW w:w="90" w:type="dxa"/>
            <w:shd w:val="clear" w:color="auto" w:fill="FFFFFF"/>
          </w:tcPr>
          <w:p w14:paraId="3E087A7D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64FE214" w14:textId="02925DF9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146 </w:t>
            </w:r>
          </w:p>
        </w:tc>
        <w:tc>
          <w:tcPr>
            <w:tcW w:w="90" w:type="dxa"/>
            <w:shd w:val="clear" w:color="auto" w:fill="FFFFFF"/>
          </w:tcPr>
          <w:p w14:paraId="21A0FCD9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0D3AB" w14:textId="5520F7DA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232 </w:t>
            </w:r>
          </w:p>
        </w:tc>
        <w:tc>
          <w:tcPr>
            <w:tcW w:w="90" w:type="dxa"/>
            <w:shd w:val="clear" w:color="auto" w:fill="FFFFFF"/>
          </w:tcPr>
          <w:p w14:paraId="789521DB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C40CD7E" w14:textId="368EDD08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94 </w:t>
            </w:r>
          </w:p>
        </w:tc>
        <w:tc>
          <w:tcPr>
            <w:tcW w:w="90" w:type="dxa"/>
            <w:shd w:val="clear" w:color="auto" w:fill="FFFFFF"/>
          </w:tcPr>
          <w:p w14:paraId="2D1802DD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D329295" w14:textId="368B9BA1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87 </w:t>
            </w:r>
          </w:p>
        </w:tc>
        <w:tc>
          <w:tcPr>
            <w:tcW w:w="90" w:type="dxa"/>
            <w:shd w:val="clear" w:color="auto" w:fill="FFFFFF"/>
          </w:tcPr>
          <w:p w14:paraId="682E1DBE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C37E407" w14:textId="7E53F153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700 </w:t>
            </w:r>
          </w:p>
        </w:tc>
        <w:tc>
          <w:tcPr>
            <w:tcW w:w="129" w:type="dxa"/>
            <w:shd w:val="clear" w:color="auto" w:fill="FFFFFF"/>
          </w:tcPr>
          <w:p w14:paraId="1733D0DD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06C7A" w14:textId="2E8043D4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413 </w:t>
            </w:r>
          </w:p>
        </w:tc>
        <w:tc>
          <w:tcPr>
            <w:tcW w:w="76" w:type="dxa"/>
            <w:shd w:val="clear" w:color="auto" w:fill="FFFFFF"/>
          </w:tcPr>
          <w:p w14:paraId="71AE5504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8006C58" w14:textId="6824072A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270 </w:t>
            </w:r>
          </w:p>
        </w:tc>
        <w:tc>
          <w:tcPr>
            <w:tcW w:w="74" w:type="dxa"/>
            <w:shd w:val="clear" w:color="auto" w:fill="FFFFFF"/>
          </w:tcPr>
          <w:p w14:paraId="53494967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91E1AA" w14:textId="3EC4A754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393 </w:t>
            </w:r>
          </w:p>
        </w:tc>
        <w:tc>
          <w:tcPr>
            <w:tcW w:w="91" w:type="dxa"/>
          </w:tcPr>
          <w:p w14:paraId="208B0A28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1115A61" w14:textId="2907EAA4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3,280 </w:t>
            </w:r>
          </w:p>
        </w:tc>
        <w:tc>
          <w:tcPr>
            <w:tcW w:w="100" w:type="dxa"/>
            <w:shd w:val="clear" w:color="auto" w:fill="FFFFFF"/>
          </w:tcPr>
          <w:p w14:paraId="61C4F767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42526" w14:textId="313271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3,446 </w:t>
            </w:r>
          </w:p>
        </w:tc>
        <w:tc>
          <w:tcPr>
            <w:tcW w:w="90" w:type="dxa"/>
            <w:shd w:val="clear" w:color="auto" w:fill="FFFFFF"/>
          </w:tcPr>
          <w:p w14:paraId="232210E0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CEE34B1" w14:textId="52284D7B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(433)</w:t>
            </w:r>
          </w:p>
        </w:tc>
        <w:tc>
          <w:tcPr>
            <w:tcW w:w="69" w:type="dxa"/>
            <w:shd w:val="clear" w:color="auto" w:fill="FFFFFF"/>
          </w:tcPr>
          <w:p w14:paraId="096869E8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3A9A6" w14:textId="212B809E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(774)</w:t>
            </w:r>
          </w:p>
        </w:tc>
        <w:tc>
          <w:tcPr>
            <w:tcW w:w="90" w:type="dxa"/>
            <w:shd w:val="clear" w:color="auto" w:fill="FFFFFF"/>
          </w:tcPr>
          <w:p w14:paraId="587FF9E7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0A30063" w14:textId="087A69F6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2,847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4852BE44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A0A8D" w14:textId="370A6750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2,672 </w:t>
            </w:r>
          </w:p>
        </w:tc>
      </w:tr>
      <w:tr w:rsidR="00FB7537" w:rsidRPr="00FB7537" w14:paraId="7BC3BD0F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647611C1" w14:textId="005711A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2094162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6C234F8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21AEDB1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4C16D9B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23AC1B3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1C9C50D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33D51AD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174B8A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45DC97C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AB6FD6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1924A2B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D837D88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28739A9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5FE073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2D68A97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23393EA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6626388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6353906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7D76E7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3EB5F47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65716C2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  <w:vAlign w:val="bottom"/>
          </w:tcPr>
          <w:p w14:paraId="4B4DE61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06819BE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" w:type="dxa"/>
          </w:tcPr>
          <w:p w14:paraId="35461388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5C68077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1DF46AB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44AF485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378467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0833466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32209FB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289C994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AB0480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77C80038" w14:textId="3D51A5E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4EBD4FB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4FA8048F" w14:textId="4E34093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B7537" w:rsidRPr="00FB7537" w14:paraId="2707E6D3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1F38E3DC" w14:textId="61C77C5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  <w:r w:rsidRPr="00FB75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520" w:type="dxa"/>
            <w:shd w:val="clear" w:color="auto" w:fill="FFFFFF"/>
          </w:tcPr>
          <w:p w14:paraId="648A28B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</w:tcPr>
          <w:p w14:paraId="2347E9D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18E39BC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</w:tcPr>
          <w:p w14:paraId="6EDBE89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057818F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</w:tcPr>
          <w:p w14:paraId="6B62A9A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4313310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524DA15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0733ED8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6E2C739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3A5A508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35CF1BA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65640D9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4A6A175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630F7638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633732F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57AAE16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51971F8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DA1BE2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3108FA3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4075041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</w:tcPr>
          <w:p w14:paraId="642A27C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404556E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3F23088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3E0AD02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</w:tcPr>
          <w:p w14:paraId="3FE028F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1591039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" w:type="dxa"/>
            <w:shd w:val="clear" w:color="auto" w:fill="FFFFFF"/>
          </w:tcPr>
          <w:p w14:paraId="7743B2F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7B3571E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</w:tcPr>
          <w:p w14:paraId="4C60033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1A68FDE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48E21A8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251FA38D" w14:textId="47BA5CC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</w:tcPr>
          <w:p w14:paraId="49D2262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E0E560D" w14:textId="274CC8A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FB7537" w:rsidRPr="00FB7537" w14:paraId="21F50CAF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752EE5AB" w14:textId="3CF9B8E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FB753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รายได้จากการให้เช่าและบริการ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DDA18" w14:textId="65DBE6F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1,661 </w:t>
            </w:r>
          </w:p>
        </w:tc>
        <w:tc>
          <w:tcPr>
            <w:tcW w:w="93" w:type="dxa"/>
            <w:shd w:val="clear" w:color="auto" w:fill="FFFFFF"/>
          </w:tcPr>
          <w:p w14:paraId="31147FB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7A73933F" w14:textId="69C1437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1,697 </w:t>
            </w:r>
          </w:p>
        </w:tc>
        <w:tc>
          <w:tcPr>
            <w:tcW w:w="101" w:type="dxa"/>
            <w:shd w:val="clear" w:color="auto" w:fill="FFFFFF"/>
          </w:tcPr>
          <w:p w14:paraId="3EE4D1F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6B5706B4" w14:textId="1B4936FF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351 </w:t>
            </w:r>
          </w:p>
        </w:tc>
        <w:tc>
          <w:tcPr>
            <w:tcW w:w="92" w:type="dxa"/>
            <w:shd w:val="clear" w:color="auto" w:fill="FFFFFF"/>
          </w:tcPr>
          <w:p w14:paraId="04A926C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68412550" w14:textId="79F1FB1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D319A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26414E6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326A4F57" w14:textId="5EF8718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144 </w:t>
            </w:r>
          </w:p>
        </w:tc>
        <w:tc>
          <w:tcPr>
            <w:tcW w:w="90" w:type="dxa"/>
            <w:shd w:val="clear" w:color="auto" w:fill="FFFFFF"/>
          </w:tcPr>
          <w:p w14:paraId="337288B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4BF45CC1" w14:textId="31D52E0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224 </w:t>
            </w:r>
          </w:p>
        </w:tc>
        <w:tc>
          <w:tcPr>
            <w:tcW w:w="90" w:type="dxa"/>
            <w:shd w:val="clear" w:color="auto" w:fill="FFFFFF"/>
          </w:tcPr>
          <w:p w14:paraId="7897246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595BE6B8" w14:textId="2B14ABE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88 </w:t>
            </w:r>
          </w:p>
        </w:tc>
        <w:tc>
          <w:tcPr>
            <w:tcW w:w="90" w:type="dxa"/>
            <w:shd w:val="clear" w:color="auto" w:fill="FFFFFF"/>
          </w:tcPr>
          <w:p w14:paraId="35AF0B5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1752008A" w14:textId="30544B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83 </w:t>
            </w:r>
          </w:p>
        </w:tc>
        <w:tc>
          <w:tcPr>
            <w:tcW w:w="90" w:type="dxa"/>
            <w:shd w:val="clear" w:color="auto" w:fill="FFFFFF"/>
          </w:tcPr>
          <w:p w14:paraId="3FEB670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44DB6608" w14:textId="34A182D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" w:type="dxa"/>
            <w:shd w:val="clear" w:color="auto" w:fill="FFFFFF"/>
          </w:tcPr>
          <w:p w14:paraId="2FE6247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B12923F" w14:textId="7D37641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FFFFFF"/>
          </w:tcPr>
          <w:p w14:paraId="028155A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36BEB3B1" w14:textId="58DEC50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200 </w:t>
            </w:r>
          </w:p>
        </w:tc>
        <w:tc>
          <w:tcPr>
            <w:tcW w:w="74" w:type="dxa"/>
            <w:shd w:val="clear" w:color="auto" w:fill="FFFFFF"/>
          </w:tcPr>
          <w:p w14:paraId="4D005B9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21C70CAC" w14:textId="5316B6C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189 </w:t>
            </w:r>
          </w:p>
        </w:tc>
        <w:tc>
          <w:tcPr>
            <w:tcW w:w="91" w:type="dxa"/>
          </w:tcPr>
          <w:p w14:paraId="6C3DE14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1CF81C83" w14:textId="6A64CC6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2,444 </w:t>
            </w:r>
          </w:p>
        </w:tc>
        <w:tc>
          <w:tcPr>
            <w:tcW w:w="100" w:type="dxa"/>
            <w:shd w:val="clear" w:color="auto" w:fill="FFFFFF"/>
          </w:tcPr>
          <w:p w14:paraId="756A9E9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1652C7E5" w14:textId="20081DA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2,57</w:t>
            </w:r>
            <w:r w:rsidR="00D319A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00CB692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168D78D3" w14:textId="7CEE83B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(351)</w:t>
            </w:r>
          </w:p>
        </w:tc>
        <w:tc>
          <w:tcPr>
            <w:tcW w:w="69" w:type="dxa"/>
            <w:shd w:val="clear" w:color="auto" w:fill="FFFFFF"/>
          </w:tcPr>
          <w:p w14:paraId="4C60FBF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3FAEF262" w14:textId="53754AF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(404)</w:t>
            </w:r>
          </w:p>
        </w:tc>
        <w:tc>
          <w:tcPr>
            <w:tcW w:w="90" w:type="dxa"/>
            <w:shd w:val="clear" w:color="auto" w:fill="FFFFFF"/>
          </w:tcPr>
          <w:p w14:paraId="35956BE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405834C9" w14:textId="0FD8652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2,093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12EDD6A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49502054" w14:textId="4A5F29F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2,17</w:t>
            </w:r>
            <w:r w:rsidR="00D319A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FB7537" w:rsidRPr="00FB7537" w14:paraId="29EA0935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50F46B11" w14:textId="5337183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</w:pPr>
            <w:r w:rsidRPr="00FB753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C4EAE" w14:textId="72AC86C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93" w:type="dxa"/>
            <w:shd w:val="clear" w:color="auto" w:fill="FFFFFF"/>
          </w:tcPr>
          <w:p w14:paraId="12234B7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6F120CE8" w14:textId="17031EB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FFFFFF"/>
          </w:tcPr>
          <w:p w14:paraId="22861ED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0E59C9A4" w14:textId="216311AF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2" w:type="dxa"/>
            <w:shd w:val="clear" w:color="auto" w:fill="FFFFFF"/>
          </w:tcPr>
          <w:p w14:paraId="2599608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08184375" w14:textId="1E4A635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FFFFFF"/>
          </w:tcPr>
          <w:p w14:paraId="25E0860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38" w:type="dxa"/>
            <w:shd w:val="clear" w:color="auto" w:fill="FFFFFF"/>
          </w:tcPr>
          <w:p w14:paraId="31822F3B" w14:textId="11B4619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A5AB3D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6" w:type="dxa"/>
            <w:shd w:val="clear" w:color="auto" w:fill="auto"/>
          </w:tcPr>
          <w:p w14:paraId="34B2FF6D" w14:textId="6F8425B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90" w:type="dxa"/>
            <w:shd w:val="clear" w:color="auto" w:fill="FFFFFF"/>
          </w:tcPr>
          <w:p w14:paraId="51FDBFC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88" w:type="dxa"/>
            <w:shd w:val="clear" w:color="auto" w:fill="FFFFFF"/>
          </w:tcPr>
          <w:p w14:paraId="0EB32491" w14:textId="7828367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</w:p>
        </w:tc>
        <w:tc>
          <w:tcPr>
            <w:tcW w:w="90" w:type="dxa"/>
            <w:shd w:val="clear" w:color="auto" w:fill="FFFFFF"/>
          </w:tcPr>
          <w:p w14:paraId="098E780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399FD54D" w14:textId="24418B4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</w:p>
        </w:tc>
        <w:tc>
          <w:tcPr>
            <w:tcW w:w="90" w:type="dxa"/>
            <w:shd w:val="clear" w:color="auto" w:fill="FFFFFF"/>
          </w:tcPr>
          <w:p w14:paraId="43C6B14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388AF2FD" w14:textId="249BA44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699 </w:t>
            </w:r>
          </w:p>
        </w:tc>
        <w:tc>
          <w:tcPr>
            <w:tcW w:w="129" w:type="dxa"/>
            <w:shd w:val="clear" w:color="auto" w:fill="FFFFFF"/>
          </w:tcPr>
          <w:p w14:paraId="4598AEB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D73CEBE" w14:textId="0091F81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411 </w:t>
            </w:r>
          </w:p>
        </w:tc>
        <w:tc>
          <w:tcPr>
            <w:tcW w:w="76" w:type="dxa"/>
            <w:shd w:val="clear" w:color="auto" w:fill="FFFFFF"/>
          </w:tcPr>
          <w:p w14:paraId="2ECF193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5A06B2FC" w14:textId="251C5AA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33 </w:t>
            </w:r>
          </w:p>
        </w:tc>
        <w:tc>
          <w:tcPr>
            <w:tcW w:w="74" w:type="dxa"/>
            <w:shd w:val="clear" w:color="auto" w:fill="FFFFFF"/>
          </w:tcPr>
          <w:p w14:paraId="4E0D583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51" w:type="dxa"/>
            <w:shd w:val="clear" w:color="auto" w:fill="auto"/>
          </w:tcPr>
          <w:p w14:paraId="70FF3589" w14:textId="1F34810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</w:tc>
        <w:tc>
          <w:tcPr>
            <w:tcW w:w="91" w:type="dxa"/>
          </w:tcPr>
          <w:p w14:paraId="09B5C20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66" w:type="dxa"/>
            <w:shd w:val="clear" w:color="auto" w:fill="FFFFFF"/>
          </w:tcPr>
          <w:p w14:paraId="1CE0764F" w14:textId="378BBA8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735 </w:t>
            </w:r>
          </w:p>
        </w:tc>
        <w:tc>
          <w:tcPr>
            <w:tcW w:w="100" w:type="dxa"/>
            <w:shd w:val="clear" w:color="auto" w:fill="FFFFFF"/>
          </w:tcPr>
          <w:p w14:paraId="6A27754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604" w:type="dxa"/>
            <w:shd w:val="clear" w:color="auto" w:fill="auto"/>
          </w:tcPr>
          <w:p w14:paraId="06CB6164" w14:textId="037DCFA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439 </w:t>
            </w:r>
          </w:p>
        </w:tc>
        <w:tc>
          <w:tcPr>
            <w:tcW w:w="90" w:type="dxa"/>
            <w:shd w:val="clear" w:color="auto" w:fill="FFFFFF"/>
          </w:tcPr>
          <w:p w14:paraId="4363F41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23" w:type="dxa"/>
            <w:shd w:val="clear" w:color="auto" w:fill="FFFFFF"/>
          </w:tcPr>
          <w:p w14:paraId="6C973FF6" w14:textId="189AA52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(30)</w:t>
            </w:r>
          </w:p>
        </w:tc>
        <w:tc>
          <w:tcPr>
            <w:tcW w:w="69" w:type="dxa"/>
            <w:shd w:val="clear" w:color="auto" w:fill="FFFFFF"/>
          </w:tcPr>
          <w:p w14:paraId="017DB00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80" w:type="dxa"/>
            <w:shd w:val="clear" w:color="auto" w:fill="auto"/>
          </w:tcPr>
          <w:p w14:paraId="4DD62F71" w14:textId="5520F05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(16)</w:t>
            </w:r>
          </w:p>
        </w:tc>
        <w:tc>
          <w:tcPr>
            <w:tcW w:w="90" w:type="dxa"/>
            <w:shd w:val="clear" w:color="auto" w:fill="FFFFFF"/>
          </w:tcPr>
          <w:p w14:paraId="2CE6DF6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50" w:type="dxa"/>
            <w:shd w:val="clear" w:color="auto" w:fill="FFFFFF"/>
          </w:tcPr>
          <w:p w14:paraId="3015B0E3" w14:textId="387A833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705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4B2FC3F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uppressAutoHyphens/>
              <w:snapToGrid w:val="0"/>
              <w:spacing w:line="240" w:lineRule="exact"/>
              <w:ind w:right="-120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027DA9DC" w14:textId="06AC95F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423 </w:t>
            </w:r>
          </w:p>
        </w:tc>
      </w:tr>
      <w:tr w:rsidR="00FB7537" w:rsidRPr="00FB7537" w14:paraId="66ED257C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126FF726" w14:textId="03A996F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FB753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รายได้ดอกเบี้ยและเงินปันผล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91C75" w14:textId="5C76856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93" w:type="dxa"/>
            <w:shd w:val="clear" w:color="auto" w:fill="FFFFFF"/>
          </w:tcPr>
          <w:p w14:paraId="1775A26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16E4F50F" w14:textId="04CA3C0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195 </w:t>
            </w:r>
          </w:p>
        </w:tc>
        <w:tc>
          <w:tcPr>
            <w:tcW w:w="101" w:type="dxa"/>
            <w:shd w:val="clear" w:color="auto" w:fill="FFFFFF"/>
          </w:tcPr>
          <w:p w14:paraId="689A028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7760238C" w14:textId="74A6779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</w:p>
        </w:tc>
        <w:tc>
          <w:tcPr>
            <w:tcW w:w="92" w:type="dxa"/>
            <w:shd w:val="clear" w:color="auto" w:fill="FFFFFF"/>
          </w:tcPr>
          <w:p w14:paraId="3E40B3A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53383EC5" w14:textId="48F036F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FFFFFF"/>
          </w:tcPr>
          <w:p w14:paraId="2FCCDB2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60FFCA2B" w14:textId="1D7B5D0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4FFBC88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09480ADB" w14:textId="790AB21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</w:p>
        </w:tc>
        <w:tc>
          <w:tcPr>
            <w:tcW w:w="90" w:type="dxa"/>
            <w:shd w:val="clear" w:color="auto" w:fill="FFFFFF"/>
          </w:tcPr>
          <w:p w14:paraId="2BD52F0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2C7AE81B" w14:textId="5FC4710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2271A3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31268C79" w14:textId="2E587DB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2EE7D088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0E37C255" w14:textId="014FE95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" w:type="dxa"/>
            <w:shd w:val="clear" w:color="auto" w:fill="FFFFFF"/>
          </w:tcPr>
          <w:p w14:paraId="0C26F0F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CF66B59" w14:textId="2486E45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FFFFFF"/>
          </w:tcPr>
          <w:p w14:paraId="248123B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09437939" w14:textId="7A94117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33 </w:t>
            </w:r>
          </w:p>
        </w:tc>
        <w:tc>
          <w:tcPr>
            <w:tcW w:w="74" w:type="dxa"/>
            <w:shd w:val="clear" w:color="auto" w:fill="FFFFFF"/>
          </w:tcPr>
          <w:p w14:paraId="7C8E487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797EBF04" w14:textId="4A8220A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E5CA1"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1" w:type="dxa"/>
          </w:tcPr>
          <w:p w14:paraId="0E72E8E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695CACEB" w14:textId="2D3E7D8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65 </w:t>
            </w:r>
          </w:p>
        </w:tc>
        <w:tc>
          <w:tcPr>
            <w:tcW w:w="100" w:type="dxa"/>
            <w:shd w:val="clear" w:color="auto" w:fill="FFFFFF"/>
          </w:tcPr>
          <w:p w14:paraId="2362A18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19DB1F3F" w14:textId="0E36AC1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553BE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064A62A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6EB7149A" w14:textId="46E02B0F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(39)</w:t>
            </w:r>
          </w:p>
        </w:tc>
        <w:tc>
          <w:tcPr>
            <w:tcW w:w="69" w:type="dxa"/>
            <w:shd w:val="clear" w:color="auto" w:fill="FFFFFF"/>
          </w:tcPr>
          <w:p w14:paraId="009E4EC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54412BCB" w14:textId="7D33D33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(3</w:t>
            </w:r>
            <w:r w:rsidR="0038403E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6339DC1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3DBE5A3E" w14:textId="66BD347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4A98D33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63EBC4E3" w14:textId="07E286D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47 </w:t>
            </w:r>
          </w:p>
        </w:tc>
      </w:tr>
      <w:tr w:rsidR="00FB7537" w:rsidRPr="00FB7537" w14:paraId="3EB3756A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32C3EAE7" w14:textId="1C11E53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FB753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176621" w14:textId="56BBD48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19 </w:t>
            </w:r>
          </w:p>
        </w:tc>
        <w:tc>
          <w:tcPr>
            <w:tcW w:w="93" w:type="dxa"/>
            <w:shd w:val="clear" w:color="auto" w:fill="FFFFFF"/>
          </w:tcPr>
          <w:p w14:paraId="19B5BB0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6BD500D7" w14:textId="7C070E7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</w:tc>
        <w:tc>
          <w:tcPr>
            <w:tcW w:w="101" w:type="dxa"/>
            <w:shd w:val="clear" w:color="auto" w:fill="FFFFFF"/>
          </w:tcPr>
          <w:p w14:paraId="658E174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171F598E" w14:textId="535FBBC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</w:p>
        </w:tc>
        <w:tc>
          <w:tcPr>
            <w:tcW w:w="92" w:type="dxa"/>
            <w:shd w:val="clear" w:color="auto" w:fill="FFFFFF"/>
          </w:tcPr>
          <w:p w14:paraId="28BB6BD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3925B781" w14:textId="037B770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319A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76FDAED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7D2A8723" w14:textId="065C2AF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</w:p>
        </w:tc>
        <w:tc>
          <w:tcPr>
            <w:tcW w:w="90" w:type="dxa"/>
            <w:shd w:val="clear" w:color="auto" w:fill="FFFFFF"/>
          </w:tcPr>
          <w:p w14:paraId="638F39B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08A6AA0E" w14:textId="165A915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</w:p>
        </w:tc>
        <w:tc>
          <w:tcPr>
            <w:tcW w:w="90" w:type="dxa"/>
            <w:shd w:val="clear" w:color="auto" w:fill="FFFFFF"/>
          </w:tcPr>
          <w:p w14:paraId="7CD69CD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504D0348" w14:textId="3FB13D9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</w:p>
        </w:tc>
        <w:tc>
          <w:tcPr>
            <w:tcW w:w="90" w:type="dxa"/>
            <w:shd w:val="clear" w:color="auto" w:fill="FFFFFF"/>
          </w:tcPr>
          <w:p w14:paraId="3583CD2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1C613B04" w14:textId="1FB9976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</w:p>
        </w:tc>
        <w:tc>
          <w:tcPr>
            <w:tcW w:w="90" w:type="dxa"/>
            <w:shd w:val="clear" w:color="auto" w:fill="FFFFFF"/>
          </w:tcPr>
          <w:p w14:paraId="5921BBA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7E27EBA6" w14:textId="29778F3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</w:p>
        </w:tc>
        <w:tc>
          <w:tcPr>
            <w:tcW w:w="129" w:type="dxa"/>
            <w:shd w:val="clear" w:color="auto" w:fill="FFFFFF"/>
          </w:tcPr>
          <w:p w14:paraId="5C88292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EA09683" w14:textId="048168F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</w:p>
        </w:tc>
        <w:tc>
          <w:tcPr>
            <w:tcW w:w="76" w:type="dxa"/>
            <w:shd w:val="clear" w:color="auto" w:fill="FFFFFF"/>
          </w:tcPr>
          <w:p w14:paraId="21BB006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1E0B169C" w14:textId="2591D0F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</w:p>
        </w:tc>
        <w:tc>
          <w:tcPr>
            <w:tcW w:w="74" w:type="dxa"/>
            <w:shd w:val="clear" w:color="auto" w:fill="FFFFFF"/>
          </w:tcPr>
          <w:p w14:paraId="2A6F121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02152D9C" w14:textId="4607331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E5CA1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91" w:type="dxa"/>
          </w:tcPr>
          <w:p w14:paraId="018370D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2A8BF625" w14:textId="378A88F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36 </w:t>
            </w:r>
          </w:p>
        </w:tc>
        <w:tc>
          <w:tcPr>
            <w:tcW w:w="100" w:type="dxa"/>
            <w:shd w:val="clear" w:color="auto" w:fill="FFFFFF"/>
          </w:tcPr>
          <w:p w14:paraId="566EA95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6E63A611" w14:textId="4A0CFCDE" w:rsidR="00FB7537" w:rsidRPr="00FB7537" w:rsidRDefault="00A553BE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="00FB7537"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7FE6BD8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5201DEDA" w14:textId="41CFF13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(13)</w:t>
            </w:r>
          </w:p>
        </w:tc>
        <w:tc>
          <w:tcPr>
            <w:tcW w:w="69" w:type="dxa"/>
            <w:shd w:val="clear" w:color="auto" w:fill="FFFFFF"/>
          </w:tcPr>
          <w:p w14:paraId="2CCF1FF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21095D15" w14:textId="5061785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8403E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7F44C41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0C24BCC5" w14:textId="277D5B8F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786A8D6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2AC0BA2F" w14:textId="0BC5B62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319A7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FB7537" w:rsidRPr="00FB7537" w14:paraId="30301B8A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  <w:vAlign w:val="bottom"/>
          </w:tcPr>
          <w:p w14:paraId="05AC4345" w14:textId="7593342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</w:pPr>
            <w:r w:rsidRPr="00FB7537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9D66CA" w14:textId="3AE904D9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1,711 </w:t>
            </w:r>
          </w:p>
        </w:tc>
        <w:tc>
          <w:tcPr>
            <w:tcW w:w="93" w:type="dxa"/>
            <w:shd w:val="clear" w:color="auto" w:fill="FFFFFF"/>
          </w:tcPr>
          <w:p w14:paraId="7D7D1A1D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FB65B" w14:textId="78B7E219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1,917 </w:t>
            </w:r>
          </w:p>
        </w:tc>
        <w:tc>
          <w:tcPr>
            <w:tcW w:w="101" w:type="dxa"/>
            <w:shd w:val="clear" w:color="auto" w:fill="FFFFFF"/>
          </w:tcPr>
          <w:p w14:paraId="49E3A995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DEDA1E1" w14:textId="1201570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359 </w:t>
            </w:r>
          </w:p>
        </w:tc>
        <w:tc>
          <w:tcPr>
            <w:tcW w:w="92" w:type="dxa"/>
            <w:shd w:val="clear" w:color="auto" w:fill="FFFFFF"/>
          </w:tcPr>
          <w:p w14:paraId="60680C07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259D6" w14:textId="06AE9422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404 </w:t>
            </w:r>
          </w:p>
        </w:tc>
        <w:tc>
          <w:tcPr>
            <w:tcW w:w="90" w:type="dxa"/>
            <w:shd w:val="clear" w:color="auto" w:fill="FFFFFF"/>
          </w:tcPr>
          <w:p w14:paraId="795D32CB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7727D9A" w14:textId="2EE78391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146 </w:t>
            </w:r>
          </w:p>
        </w:tc>
        <w:tc>
          <w:tcPr>
            <w:tcW w:w="90" w:type="dxa"/>
            <w:shd w:val="clear" w:color="auto" w:fill="FFFFFF"/>
          </w:tcPr>
          <w:p w14:paraId="4E492721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6F00F1" w14:textId="5758696A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232 </w:t>
            </w:r>
          </w:p>
        </w:tc>
        <w:tc>
          <w:tcPr>
            <w:tcW w:w="90" w:type="dxa"/>
            <w:shd w:val="clear" w:color="auto" w:fill="FFFFFF"/>
          </w:tcPr>
          <w:p w14:paraId="2884033B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B7CB490" w14:textId="685F30A4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94 </w:t>
            </w:r>
          </w:p>
        </w:tc>
        <w:tc>
          <w:tcPr>
            <w:tcW w:w="90" w:type="dxa"/>
            <w:shd w:val="clear" w:color="auto" w:fill="FFFFFF"/>
          </w:tcPr>
          <w:p w14:paraId="2A27F91E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A8CB0AA" w14:textId="12D5F818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87 </w:t>
            </w:r>
          </w:p>
        </w:tc>
        <w:tc>
          <w:tcPr>
            <w:tcW w:w="90" w:type="dxa"/>
            <w:shd w:val="clear" w:color="auto" w:fill="FFFFFF"/>
          </w:tcPr>
          <w:p w14:paraId="62624F82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09121B0" w14:textId="24C46AD2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700 </w:t>
            </w:r>
          </w:p>
        </w:tc>
        <w:tc>
          <w:tcPr>
            <w:tcW w:w="129" w:type="dxa"/>
            <w:shd w:val="clear" w:color="auto" w:fill="FFFFFF"/>
          </w:tcPr>
          <w:p w14:paraId="0AC6599F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8E5D3" w14:textId="039A55A2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413 </w:t>
            </w:r>
          </w:p>
        </w:tc>
        <w:tc>
          <w:tcPr>
            <w:tcW w:w="76" w:type="dxa"/>
            <w:shd w:val="clear" w:color="auto" w:fill="FFFFFF"/>
          </w:tcPr>
          <w:p w14:paraId="3145D148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E7A73EC" w14:textId="758C96C0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270 </w:t>
            </w:r>
          </w:p>
        </w:tc>
        <w:tc>
          <w:tcPr>
            <w:tcW w:w="74" w:type="dxa"/>
            <w:shd w:val="clear" w:color="auto" w:fill="FFFFFF"/>
          </w:tcPr>
          <w:p w14:paraId="1ABE0A7D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52A84" w14:textId="794C59A8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393 </w:t>
            </w:r>
          </w:p>
        </w:tc>
        <w:tc>
          <w:tcPr>
            <w:tcW w:w="91" w:type="dxa"/>
          </w:tcPr>
          <w:p w14:paraId="665CB9E8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E54DCB7" w14:textId="14B1F97D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3,280 </w:t>
            </w:r>
          </w:p>
        </w:tc>
        <w:tc>
          <w:tcPr>
            <w:tcW w:w="100" w:type="dxa"/>
            <w:shd w:val="clear" w:color="auto" w:fill="FFFFFF"/>
          </w:tcPr>
          <w:p w14:paraId="68A40D61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22537" w14:textId="7F6AB2D5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3,446 </w:t>
            </w:r>
          </w:p>
        </w:tc>
        <w:tc>
          <w:tcPr>
            <w:tcW w:w="90" w:type="dxa"/>
            <w:shd w:val="clear" w:color="auto" w:fill="FFFFFF"/>
          </w:tcPr>
          <w:p w14:paraId="7F7AAD28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051D33D" w14:textId="5C73D778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(433)</w:t>
            </w:r>
          </w:p>
        </w:tc>
        <w:tc>
          <w:tcPr>
            <w:tcW w:w="69" w:type="dxa"/>
            <w:shd w:val="clear" w:color="auto" w:fill="FFFFFF"/>
          </w:tcPr>
          <w:p w14:paraId="7E21A0CD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left="-37" w:right="-172" w:firstLine="3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2C9E9" w14:textId="510B2D0B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(774)</w:t>
            </w:r>
          </w:p>
        </w:tc>
        <w:tc>
          <w:tcPr>
            <w:tcW w:w="90" w:type="dxa"/>
            <w:shd w:val="clear" w:color="auto" w:fill="FFFFFF"/>
          </w:tcPr>
          <w:p w14:paraId="30A8F026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C11A90F" w14:textId="0B41BBCE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2,847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2C8F9AB0" w14:textId="77777777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E1D8B" w14:textId="560CB72C" w:rsidR="00FB7537" w:rsidRPr="00A513CE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2,672 </w:t>
            </w:r>
          </w:p>
        </w:tc>
      </w:tr>
      <w:tr w:rsidR="00FB7537" w:rsidRPr="00FB7537" w14:paraId="185C0BCE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409D3FE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2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6BA907F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4EA3450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689CF81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68E6413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6460403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5B8CF73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49F3F1E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E93583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65AB61F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ADAE8F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3B29606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D64C45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5DCDCEF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B88E55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0DD41D9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1D81016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791F9F6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4D346F6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FA32CB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61F7684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6B69740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  <w:vAlign w:val="bottom"/>
          </w:tcPr>
          <w:p w14:paraId="47959F9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521741E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614959D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5609970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48F2D6C8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2726933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DE9A528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5771A7A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3E398D6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40F1A8A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1E0673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  <w:vAlign w:val="bottom"/>
          </w:tcPr>
          <w:p w14:paraId="68E45A3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1B658A0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216E1D0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B7537" w:rsidRPr="00FB7537" w14:paraId="0D7B7E4D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2C9425C7" w14:textId="02D9EDA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FB753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520" w:type="dxa"/>
            <w:shd w:val="clear" w:color="auto" w:fill="FFFFFF"/>
            <w:vAlign w:val="bottom"/>
          </w:tcPr>
          <w:p w14:paraId="4A79FE1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4516689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07B647D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76EEA95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3CE27AB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5789B24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5889A07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2DED2E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294E76B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422CE8D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4FECD62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4BE02E1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7254403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52FF8A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3C634948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47FF197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20818B1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  <w:vAlign w:val="bottom"/>
          </w:tcPr>
          <w:p w14:paraId="24C160B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9A8669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3C753A8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7852137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</w:tcPr>
          <w:p w14:paraId="7FC0D92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2458686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6EA9A47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7D171E6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7AF73A9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798FFB4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3A81B8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0334D53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1CE3C02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684E40C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D16EE4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  <w:vAlign w:val="bottom"/>
          </w:tcPr>
          <w:p w14:paraId="13BFDC2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426EA80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2A2FF94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B7537" w:rsidRPr="00FB7537" w14:paraId="2FBA63A8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2A8F2B9B" w14:textId="7D7E745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FB753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520" w:type="dxa"/>
            <w:shd w:val="clear" w:color="auto" w:fill="FFFFFF"/>
          </w:tcPr>
          <w:p w14:paraId="5188AB0E" w14:textId="60F5B62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</w:tc>
        <w:tc>
          <w:tcPr>
            <w:tcW w:w="93" w:type="dxa"/>
            <w:shd w:val="clear" w:color="auto" w:fill="FFFFFF"/>
          </w:tcPr>
          <w:p w14:paraId="0317187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28119785" w14:textId="1053006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195 </w:t>
            </w:r>
          </w:p>
        </w:tc>
        <w:tc>
          <w:tcPr>
            <w:tcW w:w="101" w:type="dxa"/>
            <w:shd w:val="clear" w:color="auto" w:fill="FFFFFF"/>
          </w:tcPr>
          <w:p w14:paraId="45EE957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6CE815DF" w14:textId="051FDD4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359 </w:t>
            </w:r>
          </w:p>
        </w:tc>
        <w:tc>
          <w:tcPr>
            <w:tcW w:w="92" w:type="dxa"/>
            <w:shd w:val="clear" w:color="auto" w:fill="FFFFFF"/>
          </w:tcPr>
          <w:p w14:paraId="1E9BF59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602952C8" w14:textId="5A7E977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404 </w:t>
            </w:r>
          </w:p>
        </w:tc>
        <w:tc>
          <w:tcPr>
            <w:tcW w:w="90" w:type="dxa"/>
            <w:shd w:val="clear" w:color="auto" w:fill="FFFFFF"/>
          </w:tcPr>
          <w:p w14:paraId="2C59B3F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08593D55" w14:textId="116FDF0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292A75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2F2B918C" w14:textId="20CAB85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</w:p>
        </w:tc>
        <w:tc>
          <w:tcPr>
            <w:tcW w:w="90" w:type="dxa"/>
            <w:shd w:val="clear" w:color="auto" w:fill="FFFFFF"/>
          </w:tcPr>
          <w:p w14:paraId="357B7DE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5D98E84B" w14:textId="662F33F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</w:p>
        </w:tc>
        <w:tc>
          <w:tcPr>
            <w:tcW w:w="90" w:type="dxa"/>
            <w:shd w:val="clear" w:color="auto" w:fill="FFFFFF"/>
          </w:tcPr>
          <w:p w14:paraId="4E1470F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013FA1C2" w14:textId="7C67DE2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</w:p>
        </w:tc>
        <w:tc>
          <w:tcPr>
            <w:tcW w:w="90" w:type="dxa"/>
            <w:shd w:val="clear" w:color="auto" w:fill="FFFFFF"/>
          </w:tcPr>
          <w:p w14:paraId="012D4F0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423D277E" w14:textId="2350B31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700 </w:t>
            </w:r>
          </w:p>
        </w:tc>
        <w:tc>
          <w:tcPr>
            <w:tcW w:w="129" w:type="dxa"/>
            <w:shd w:val="clear" w:color="auto" w:fill="FFFFFF"/>
          </w:tcPr>
          <w:p w14:paraId="3F20E65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C31C031" w14:textId="12B7FF0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413 </w:t>
            </w:r>
          </w:p>
        </w:tc>
        <w:tc>
          <w:tcPr>
            <w:tcW w:w="76" w:type="dxa"/>
            <w:shd w:val="clear" w:color="auto" w:fill="FFFFFF"/>
          </w:tcPr>
          <w:p w14:paraId="4BA70C2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628A848B" w14:textId="2F8A466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65 </w:t>
            </w:r>
          </w:p>
        </w:tc>
        <w:tc>
          <w:tcPr>
            <w:tcW w:w="74" w:type="dxa"/>
            <w:shd w:val="clear" w:color="auto" w:fill="FFFFFF"/>
          </w:tcPr>
          <w:p w14:paraId="770BA7C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1531657A" w14:textId="50ED306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FE5CA1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1" w:type="dxa"/>
          </w:tcPr>
          <w:p w14:paraId="230EB27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05E255F5" w14:textId="62612E3F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1,158 </w:t>
            </w:r>
          </w:p>
        </w:tc>
        <w:tc>
          <w:tcPr>
            <w:tcW w:w="100" w:type="dxa"/>
            <w:shd w:val="clear" w:color="auto" w:fill="FFFFFF"/>
          </w:tcPr>
          <w:p w14:paraId="570844B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7341CAFE" w14:textId="5C2A1FB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1,21</w:t>
            </w:r>
            <w:r w:rsidR="0038403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3E15654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55DB9AD4" w14:textId="5451546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(240)</w:t>
            </w:r>
          </w:p>
        </w:tc>
        <w:tc>
          <w:tcPr>
            <w:tcW w:w="69" w:type="dxa"/>
            <w:shd w:val="clear" w:color="auto" w:fill="FFFFFF"/>
          </w:tcPr>
          <w:p w14:paraId="64CF93C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0A650E31" w14:textId="541F679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(567)</w:t>
            </w:r>
          </w:p>
        </w:tc>
        <w:tc>
          <w:tcPr>
            <w:tcW w:w="90" w:type="dxa"/>
            <w:shd w:val="clear" w:color="auto" w:fill="FFFFFF"/>
          </w:tcPr>
          <w:p w14:paraId="61DE198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20875FCA" w14:textId="07BB1DE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918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04727DE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3754151A" w14:textId="529EBAE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38403E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FB7537" w:rsidRPr="00FB7537" w14:paraId="20951F8C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7C2DDEB6" w14:textId="419640A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FB753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/>
          </w:tcPr>
          <w:p w14:paraId="06C5F4DE" w14:textId="78FA894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1,680 </w:t>
            </w:r>
          </w:p>
        </w:tc>
        <w:tc>
          <w:tcPr>
            <w:tcW w:w="93" w:type="dxa"/>
            <w:shd w:val="clear" w:color="auto" w:fill="FFFFFF"/>
          </w:tcPr>
          <w:p w14:paraId="734F972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6791D5" w14:textId="2716BCD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1,722 </w:t>
            </w:r>
          </w:p>
        </w:tc>
        <w:tc>
          <w:tcPr>
            <w:tcW w:w="101" w:type="dxa"/>
            <w:shd w:val="clear" w:color="auto" w:fill="FFFFFF"/>
          </w:tcPr>
          <w:p w14:paraId="5352753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FFFFF"/>
          </w:tcPr>
          <w:p w14:paraId="1D679AD8" w14:textId="05218AD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2" w:type="dxa"/>
            <w:shd w:val="clear" w:color="auto" w:fill="FFFFFF"/>
          </w:tcPr>
          <w:p w14:paraId="2AAC1E7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auto"/>
          </w:tcPr>
          <w:p w14:paraId="2819BECE" w14:textId="06996FA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90" w:type="dxa"/>
            <w:shd w:val="clear" w:color="auto" w:fill="FFFFFF"/>
          </w:tcPr>
          <w:p w14:paraId="7EB9BD2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FFFFFF"/>
          </w:tcPr>
          <w:p w14:paraId="369B471B" w14:textId="1AE63BE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146 </w:t>
            </w:r>
          </w:p>
        </w:tc>
        <w:tc>
          <w:tcPr>
            <w:tcW w:w="90" w:type="dxa"/>
            <w:shd w:val="clear" w:color="auto" w:fill="FFFFFF"/>
          </w:tcPr>
          <w:p w14:paraId="7E03B60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</w:tcPr>
          <w:p w14:paraId="6F6B98AA" w14:textId="08232B6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226 </w:t>
            </w:r>
          </w:p>
        </w:tc>
        <w:tc>
          <w:tcPr>
            <w:tcW w:w="90" w:type="dxa"/>
            <w:shd w:val="clear" w:color="auto" w:fill="FFFFFF"/>
          </w:tcPr>
          <w:p w14:paraId="0DCC957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FFFFF"/>
          </w:tcPr>
          <w:p w14:paraId="7C8FAD41" w14:textId="69D8C09F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91 </w:t>
            </w:r>
          </w:p>
        </w:tc>
        <w:tc>
          <w:tcPr>
            <w:tcW w:w="90" w:type="dxa"/>
            <w:shd w:val="clear" w:color="auto" w:fill="FFFFFF"/>
          </w:tcPr>
          <w:p w14:paraId="2EF6967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FFFFFF"/>
          </w:tcPr>
          <w:p w14:paraId="44F64265" w14:textId="6253749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84 </w:t>
            </w:r>
          </w:p>
        </w:tc>
        <w:tc>
          <w:tcPr>
            <w:tcW w:w="90" w:type="dxa"/>
            <w:shd w:val="clear" w:color="auto" w:fill="FFFFFF"/>
          </w:tcPr>
          <w:p w14:paraId="365DF24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FFFFF"/>
          </w:tcPr>
          <w:p w14:paraId="4D23B873" w14:textId="0E6F400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9" w:type="dxa"/>
            <w:shd w:val="clear" w:color="auto" w:fill="FFFFFF"/>
          </w:tcPr>
          <w:p w14:paraId="6E67F1E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24B770B3" w14:textId="247E7DDF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FFFFFF"/>
          </w:tcPr>
          <w:p w14:paraId="2C6B57C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bottom w:val="single" w:sz="4" w:space="0" w:color="auto"/>
            </w:tcBorders>
            <w:shd w:val="clear" w:color="auto" w:fill="FFFFFF"/>
          </w:tcPr>
          <w:p w14:paraId="2D130B1E" w14:textId="615748F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205 </w:t>
            </w:r>
          </w:p>
        </w:tc>
        <w:tc>
          <w:tcPr>
            <w:tcW w:w="74" w:type="dxa"/>
            <w:shd w:val="clear" w:color="auto" w:fill="FFFFFF"/>
          </w:tcPr>
          <w:p w14:paraId="4E9E3C9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bottom w:val="single" w:sz="4" w:space="0" w:color="auto"/>
            </w:tcBorders>
            <w:shd w:val="clear" w:color="auto" w:fill="auto"/>
          </w:tcPr>
          <w:p w14:paraId="27882E26" w14:textId="1BE5D86C" w:rsidR="00FB7537" w:rsidRPr="00FB7537" w:rsidRDefault="00FE5CA1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203</w:t>
            </w:r>
            <w:r w:rsidR="00FB7537"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1" w:type="dxa"/>
          </w:tcPr>
          <w:p w14:paraId="2E5F3CD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FFFFFF"/>
          </w:tcPr>
          <w:p w14:paraId="16AE30E5" w14:textId="14A8416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2,122 </w:t>
            </w:r>
          </w:p>
        </w:tc>
        <w:tc>
          <w:tcPr>
            <w:tcW w:w="100" w:type="dxa"/>
            <w:shd w:val="clear" w:color="auto" w:fill="FFFFFF"/>
          </w:tcPr>
          <w:p w14:paraId="33966F6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2D3D5ED9" w14:textId="55806EF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2,2</w:t>
            </w:r>
            <w:r w:rsidR="0038403E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FFFFFF"/>
          </w:tcPr>
          <w:p w14:paraId="266C71C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FFFFFF"/>
          </w:tcPr>
          <w:p w14:paraId="29562CBF" w14:textId="6B547A6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(193)</w:t>
            </w:r>
          </w:p>
        </w:tc>
        <w:tc>
          <w:tcPr>
            <w:tcW w:w="69" w:type="dxa"/>
            <w:shd w:val="clear" w:color="auto" w:fill="FFFFFF"/>
          </w:tcPr>
          <w:p w14:paraId="69FF777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</w:tcPr>
          <w:p w14:paraId="08973FDE" w14:textId="3BD5E9FB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(207)</w:t>
            </w:r>
          </w:p>
        </w:tc>
        <w:tc>
          <w:tcPr>
            <w:tcW w:w="90" w:type="dxa"/>
            <w:shd w:val="clear" w:color="auto" w:fill="FFFFFF"/>
          </w:tcPr>
          <w:p w14:paraId="2D79D22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FFFFFF"/>
          </w:tcPr>
          <w:p w14:paraId="357F3BD1" w14:textId="63FAA95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1,929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6D26961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59EAE4" w14:textId="2A1F8D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2,0</w:t>
            </w:r>
            <w:r w:rsidR="0038403E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C0209D" w:rsidRPr="00FB7537" w14:paraId="7077F631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18F5FAC2" w14:textId="3048A844" w:rsidR="00C0209D" w:rsidRPr="00FB7537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FB7537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FA19495" w14:textId="5558F93E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1,711 </w:t>
            </w:r>
          </w:p>
        </w:tc>
        <w:tc>
          <w:tcPr>
            <w:tcW w:w="93" w:type="dxa"/>
            <w:shd w:val="clear" w:color="auto" w:fill="FFFFFF"/>
          </w:tcPr>
          <w:p w14:paraId="64CDE321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625F" w14:textId="364DC986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1,917 </w:t>
            </w:r>
          </w:p>
        </w:tc>
        <w:tc>
          <w:tcPr>
            <w:tcW w:w="101" w:type="dxa"/>
            <w:shd w:val="clear" w:color="auto" w:fill="FFFFFF"/>
          </w:tcPr>
          <w:p w14:paraId="1CBDBA3E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59EAD4C" w14:textId="624D36B1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359 </w:t>
            </w:r>
          </w:p>
        </w:tc>
        <w:tc>
          <w:tcPr>
            <w:tcW w:w="92" w:type="dxa"/>
            <w:shd w:val="clear" w:color="auto" w:fill="FFFFFF"/>
          </w:tcPr>
          <w:p w14:paraId="236B0F1C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F581F" w14:textId="4CB85EBF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404 </w:t>
            </w:r>
          </w:p>
        </w:tc>
        <w:tc>
          <w:tcPr>
            <w:tcW w:w="90" w:type="dxa"/>
            <w:shd w:val="clear" w:color="auto" w:fill="FFFFFF"/>
          </w:tcPr>
          <w:p w14:paraId="7C548AE1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260CFF9" w14:textId="1756688F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146 </w:t>
            </w:r>
          </w:p>
        </w:tc>
        <w:tc>
          <w:tcPr>
            <w:tcW w:w="90" w:type="dxa"/>
            <w:shd w:val="clear" w:color="auto" w:fill="FFFFFF"/>
          </w:tcPr>
          <w:p w14:paraId="67177592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65462" w14:textId="67F94EA0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232 </w:t>
            </w:r>
          </w:p>
        </w:tc>
        <w:tc>
          <w:tcPr>
            <w:tcW w:w="90" w:type="dxa"/>
            <w:shd w:val="clear" w:color="auto" w:fill="FFFFFF"/>
          </w:tcPr>
          <w:p w14:paraId="2FDFEE1F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CBEEFC8" w14:textId="5529D885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94 </w:t>
            </w:r>
          </w:p>
        </w:tc>
        <w:tc>
          <w:tcPr>
            <w:tcW w:w="90" w:type="dxa"/>
            <w:shd w:val="clear" w:color="auto" w:fill="FFFFFF"/>
          </w:tcPr>
          <w:p w14:paraId="0401A14E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D95D20D" w14:textId="3D181A8D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87 </w:t>
            </w:r>
          </w:p>
        </w:tc>
        <w:tc>
          <w:tcPr>
            <w:tcW w:w="90" w:type="dxa"/>
            <w:shd w:val="clear" w:color="auto" w:fill="FFFFFF"/>
          </w:tcPr>
          <w:p w14:paraId="07A816B7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67C23BA" w14:textId="2860AC29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700 </w:t>
            </w:r>
          </w:p>
        </w:tc>
        <w:tc>
          <w:tcPr>
            <w:tcW w:w="129" w:type="dxa"/>
            <w:shd w:val="clear" w:color="auto" w:fill="FFFFFF"/>
          </w:tcPr>
          <w:p w14:paraId="737367B7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ECCD2" w14:textId="2983D186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413 </w:t>
            </w:r>
          </w:p>
        </w:tc>
        <w:tc>
          <w:tcPr>
            <w:tcW w:w="76" w:type="dxa"/>
            <w:shd w:val="clear" w:color="auto" w:fill="FFFFFF"/>
          </w:tcPr>
          <w:p w14:paraId="28E45926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B3CDDDF" w14:textId="4B16DB36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270 </w:t>
            </w:r>
          </w:p>
        </w:tc>
        <w:tc>
          <w:tcPr>
            <w:tcW w:w="74" w:type="dxa"/>
            <w:shd w:val="clear" w:color="auto" w:fill="FFFFFF"/>
          </w:tcPr>
          <w:p w14:paraId="49189066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87178" w14:textId="3531822D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393 </w:t>
            </w:r>
          </w:p>
        </w:tc>
        <w:tc>
          <w:tcPr>
            <w:tcW w:w="91" w:type="dxa"/>
          </w:tcPr>
          <w:p w14:paraId="17D5EF53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54AF7C2" w14:textId="6EF5EC95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3,280 </w:t>
            </w:r>
          </w:p>
        </w:tc>
        <w:tc>
          <w:tcPr>
            <w:tcW w:w="100" w:type="dxa"/>
            <w:shd w:val="clear" w:color="auto" w:fill="FFFFFF"/>
          </w:tcPr>
          <w:p w14:paraId="280F6E39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442A4" w14:textId="4D554CC4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3,446 </w:t>
            </w:r>
          </w:p>
        </w:tc>
        <w:tc>
          <w:tcPr>
            <w:tcW w:w="90" w:type="dxa"/>
            <w:shd w:val="clear" w:color="auto" w:fill="FFFFFF"/>
          </w:tcPr>
          <w:p w14:paraId="057D87CA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BCF0DC0" w14:textId="7736680B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(433)</w:t>
            </w:r>
          </w:p>
        </w:tc>
        <w:tc>
          <w:tcPr>
            <w:tcW w:w="69" w:type="dxa"/>
            <w:shd w:val="clear" w:color="auto" w:fill="FFFFFF"/>
          </w:tcPr>
          <w:p w14:paraId="114F4F87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A9A2D" w14:textId="6BB8152F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(774)</w:t>
            </w:r>
          </w:p>
        </w:tc>
        <w:tc>
          <w:tcPr>
            <w:tcW w:w="90" w:type="dxa"/>
            <w:shd w:val="clear" w:color="auto" w:fill="FFFFFF"/>
          </w:tcPr>
          <w:p w14:paraId="6DE989A9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3530604" w14:textId="0BF1EC42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2,847 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131A9768" w14:textId="77777777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F1CFC" w14:textId="5C923ED2" w:rsidR="00C0209D" w:rsidRPr="00A513CE" w:rsidRDefault="00C0209D" w:rsidP="00C02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513C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2,672 </w:t>
            </w:r>
          </w:p>
        </w:tc>
      </w:tr>
      <w:tr w:rsidR="0020222C" w:rsidRPr="00FB7537" w14:paraId="44CA92D0" w14:textId="77777777" w:rsidTr="003C19C3">
        <w:trPr>
          <w:gridAfter w:val="1"/>
          <w:wAfter w:w="91" w:type="dxa"/>
          <w:cantSplit/>
        </w:trPr>
        <w:tc>
          <w:tcPr>
            <w:tcW w:w="3592" w:type="dxa"/>
            <w:shd w:val="clear" w:color="auto" w:fill="FFFFFF"/>
          </w:tcPr>
          <w:p w14:paraId="58ADE0F1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2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219B57C4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5F82C85A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4D0FD8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2265A192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2FF4182F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42509B1D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5B91C9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8F4953A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1A0D974F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6725EE2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AECBE2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8D07765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10810C73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41C75871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1798B787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58C56CAA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28E69F8F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3283F6B5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9C5BB8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08774CC8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63C94B34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  <w:vAlign w:val="bottom"/>
          </w:tcPr>
          <w:p w14:paraId="3C56ECB9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C43F15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1CB50C95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68B05EA8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512C4B84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59E3CA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284983F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23D176E4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35CABFAD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282830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59A9933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36F3F240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47A147FB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535402" w14:textId="77777777" w:rsidR="0020222C" w:rsidRPr="00FB7537" w:rsidRDefault="0020222C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B7537" w:rsidRPr="00FB7537" w14:paraId="1FEF61E4" w14:textId="77777777" w:rsidTr="003C19C3">
        <w:trPr>
          <w:gridAfter w:val="1"/>
          <w:wAfter w:w="91" w:type="dxa"/>
          <w:cantSplit/>
          <w:trHeight w:val="70"/>
        </w:trPr>
        <w:tc>
          <w:tcPr>
            <w:tcW w:w="3592" w:type="dxa"/>
            <w:shd w:val="clear" w:color="auto" w:fill="FFFFFF"/>
          </w:tcPr>
          <w:p w14:paraId="1E3DA026" w14:textId="5E3EDA7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B7537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="00C0209D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</w:t>
            </w:r>
            <w:r w:rsidRPr="00FB7537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ส่วนงานก่อนหักภาษีเงินได้</w:t>
            </w:r>
          </w:p>
        </w:tc>
        <w:tc>
          <w:tcPr>
            <w:tcW w:w="520" w:type="dxa"/>
            <w:shd w:val="clear" w:color="auto" w:fill="FFFFFF"/>
            <w:vAlign w:val="bottom"/>
          </w:tcPr>
          <w:p w14:paraId="3D35A221" w14:textId="1B8FE1FC" w:rsidR="00FB7537" w:rsidRPr="00FB7537" w:rsidRDefault="00B26093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93" w:type="dxa"/>
            <w:shd w:val="clear" w:color="auto" w:fill="FFFFFF"/>
            <w:vAlign w:val="bottom"/>
          </w:tcPr>
          <w:p w14:paraId="4D999B0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18DD9A50" w14:textId="09D662E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101" w:type="dxa"/>
            <w:shd w:val="clear" w:color="auto" w:fill="FFFFFF"/>
            <w:vAlign w:val="bottom"/>
          </w:tcPr>
          <w:p w14:paraId="0875B41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2689FB8B" w14:textId="3D30D2D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(19)</w:t>
            </w:r>
          </w:p>
        </w:tc>
        <w:tc>
          <w:tcPr>
            <w:tcW w:w="92" w:type="dxa"/>
            <w:shd w:val="clear" w:color="auto" w:fill="FFFFFF"/>
            <w:vAlign w:val="bottom"/>
          </w:tcPr>
          <w:p w14:paraId="1683D7A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5AF487BE" w14:textId="6AFA382F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720863B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46E5EEDF" w14:textId="074E584F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7E09ABD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541328BB" w14:textId="19CAC48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7E0E7A0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0C6D490D" w14:textId="3AEFE48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260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579822C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027C23B0" w14:textId="0F76C1A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6F71CB2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7B8BD4E3" w14:textId="34B1C63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</w:t>
            </w:r>
            <w:r w:rsidR="00B260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" w:type="dxa"/>
            <w:shd w:val="clear" w:color="auto" w:fill="FFFFFF"/>
            <w:vAlign w:val="bottom"/>
          </w:tcPr>
          <w:p w14:paraId="3E72F616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B5779F0" w14:textId="5B7DD01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(16)</w:t>
            </w:r>
          </w:p>
        </w:tc>
        <w:tc>
          <w:tcPr>
            <w:tcW w:w="76" w:type="dxa"/>
            <w:shd w:val="clear" w:color="auto" w:fill="FFFFFF"/>
          </w:tcPr>
          <w:p w14:paraId="45EDE51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527BB68B" w14:textId="2424ECCD" w:rsidR="00FB7537" w:rsidRPr="00FB7537" w:rsidRDefault="00B26093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74" w:type="dxa"/>
            <w:shd w:val="clear" w:color="auto" w:fill="FFFFFF"/>
          </w:tcPr>
          <w:p w14:paraId="6F16DBF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5B0295E2" w14:textId="64FDBD5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91" w:type="dxa"/>
          </w:tcPr>
          <w:p w14:paraId="0D3CEDA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7574C387" w14:textId="54FA975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260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00" w:type="dxa"/>
            <w:shd w:val="clear" w:color="auto" w:fill="FFFFFF"/>
            <w:vAlign w:val="bottom"/>
          </w:tcPr>
          <w:p w14:paraId="1B7DF8EC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4AC33858" w14:textId="602181D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490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3E55742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6F56542F" w14:textId="17C8629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260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9" w:type="dxa"/>
            <w:shd w:val="clear" w:color="auto" w:fill="FFFFFF"/>
            <w:vAlign w:val="bottom"/>
          </w:tcPr>
          <w:p w14:paraId="5DE8829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3BE79E79" w14:textId="16CA622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(294)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3FB74ED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  <w:vAlign w:val="bottom"/>
          </w:tcPr>
          <w:p w14:paraId="7658617F" w14:textId="64688B0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B260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37A14BB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41E24149" w14:textId="26C8C1B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</w:t>
            </w:r>
          </w:p>
        </w:tc>
      </w:tr>
      <w:tr w:rsidR="00FB7537" w:rsidRPr="00FB7537" w14:paraId="3D914715" w14:textId="77777777" w:rsidTr="003C19C3">
        <w:trPr>
          <w:gridAfter w:val="1"/>
          <w:wAfter w:w="91" w:type="dxa"/>
          <w:cantSplit/>
          <w:trHeight w:val="70"/>
        </w:trPr>
        <w:tc>
          <w:tcPr>
            <w:tcW w:w="3592" w:type="dxa"/>
            <w:shd w:val="clear" w:color="auto" w:fill="FFFFFF"/>
          </w:tcPr>
          <w:p w14:paraId="765F669E" w14:textId="05631B4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753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สินทรัพย์ส่วนงาน ณ วันที่ 30 กันยายน/31 ธันวาคม</w:t>
            </w:r>
          </w:p>
        </w:tc>
        <w:tc>
          <w:tcPr>
            <w:tcW w:w="520" w:type="dxa"/>
            <w:shd w:val="clear" w:color="auto" w:fill="FFFFFF"/>
          </w:tcPr>
          <w:p w14:paraId="44F0C4E4" w14:textId="7D2FFB2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8,</w:t>
            </w:r>
            <w:r w:rsidR="00B26093">
              <w:rPr>
                <w:rFonts w:asciiTheme="majorBidi" w:hAnsiTheme="majorBidi" w:cstheme="majorBidi"/>
                <w:sz w:val="22"/>
                <w:szCs w:val="22"/>
              </w:rPr>
              <w:t>773</w:t>
            </w:r>
          </w:p>
        </w:tc>
        <w:tc>
          <w:tcPr>
            <w:tcW w:w="93" w:type="dxa"/>
            <w:shd w:val="clear" w:color="auto" w:fill="FFFFFF"/>
          </w:tcPr>
          <w:p w14:paraId="63BE44A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155CB51B" w14:textId="28D42246" w:rsidR="00FB7537" w:rsidRPr="00FB7537" w:rsidRDefault="0046663B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7,413</w:t>
            </w:r>
          </w:p>
        </w:tc>
        <w:tc>
          <w:tcPr>
            <w:tcW w:w="101" w:type="dxa"/>
            <w:shd w:val="clear" w:color="auto" w:fill="FFFFFF"/>
          </w:tcPr>
          <w:p w14:paraId="209C78A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2DCD0F62" w14:textId="77C8439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B26093">
              <w:rPr>
                <w:rFonts w:asciiTheme="majorBidi" w:hAnsiTheme="majorBidi" w:cstheme="majorBidi"/>
                <w:sz w:val="22"/>
                <w:szCs w:val="22"/>
              </w:rPr>
              <w:t>601</w:t>
            </w:r>
          </w:p>
        </w:tc>
        <w:tc>
          <w:tcPr>
            <w:tcW w:w="92" w:type="dxa"/>
            <w:shd w:val="clear" w:color="auto" w:fill="FFFFFF"/>
          </w:tcPr>
          <w:p w14:paraId="2ED3FA58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1537D059" w14:textId="0A7D9BF8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46663B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90" w:type="dxa"/>
            <w:shd w:val="clear" w:color="auto" w:fill="FFFFFF"/>
          </w:tcPr>
          <w:p w14:paraId="194099A9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5E53AC21" w14:textId="0A25AE4E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B2609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0" w:type="dxa"/>
            <w:shd w:val="clear" w:color="auto" w:fill="FFFFFF"/>
          </w:tcPr>
          <w:p w14:paraId="4AFF4F9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3F9E543D" w14:textId="438DD25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6663B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90" w:type="dxa"/>
            <w:shd w:val="clear" w:color="auto" w:fill="FFFFFF"/>
          </w:tcPr>
          <w:p w14:paraId="38127AF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3803D7D4" w14:textId="65BCB6D4" w:rsidR="00FB7537" w:rsidRPr="00FB7537" w:rsidRDefault="00B26093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220</w:t>
            </w:r>
          </w:p>
        </w:tc>
        <w:tc>
          <w:tcPr>
            <w:tcW w:w="90" w:type="dxa"/>
            <w:shd w:val="clear" w:color="auto" w:fill="FFFFFF"/>
          </w:tcPr>
          <w:p w14:paraId="067BBD28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5414528A" w14:textId="1C493EB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  12</w:t>
            </w:r>
            <w:r w:rsidR="00EC0021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FFFFFF"/>
          </w:tcPr>
          <w:p w14:paraId="2AAF5C0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2469BDCD" w14:textId="1B3A75C8" w:rsidR="00FB7537" w:rsidRPr="00FB7537" w:rsidRDefault="00B26093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807</w:t>
            </w:r>
          </w:p>
        </w:tc>
        <w:tc>
          <w:tcPr>
            <w:tcW w:w="129" w:type="dxa"/>
            <w:shd w:val="clear" w:color="auto" w:fill="FFFFFF"/>
          </w:tcPr>
          <w:p w14:paraId="07A32BB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9D158A3" w14:textId="52089231" w:rsidR="00FB7537" w:rsidRPr="00FB7537" w:rsidRDefault="00EC0021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622</w:t>
            </w:r>
          </w:p>
        </w:tc>
        <w:tc>
          <w:tcPr>
            <w:tcW w:w="76" w:type="dxa"/>
            <w:shd w:val="clear" w:color="auto" w:fill="FFFFFF"/>
          </w:tcPr>
          <w:p w14:paraId="0F42256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77A2B9FC" w14:textId="27517B3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B26093">
              <w:rPr>
                <w:rFonts w:asciiTheme="majorBidi" w:hAnsiTheme="majorBidi" w:cstheme="majorBidi"/>
                <w:sz w:val="22"/>
                <w:szCs w:val="22"/>
              </w:rPr>
              <w:t>778</w:t>
            </w:r>
          </w:p>
        </w:tc>
        <w:tc>
          <w:tcPr>
            <w:tcW w:w="74" w:type="dxa"/>
            <w:shd w:val="clear" w:color="auto" w:fill="FFFFFF"/>
          </w:tcPr>
          <w:p w14:paraId="38C5EE4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1C52419B" w14:textId="3E77B78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EC0021">
              <w:rPr>
                <w:rFonts w:asciiTheme="majorBidi" w:hAnsiTheme="majorBidi" w:cstheme="majorBidi"/>
                <w:sz w:val="22"/>
                <w:szCs w:val="22"/>
              </w:rPr>
              <w:t>219</w:t>
            </w:r>
          </w:p>
        </w:tc>
        <w:tc>
          <w:tcPr>
            <w:tcW w:w="91" w:type="dxa"/>
          </w:tcPr>
          <w:p w14:paraId="1AAB92C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432BA4DB" w14:textId="3B196C8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26093">
              <w:rPr>
                <w:rFonts w:asciiTheme="majorBidi" w:hAnsiTheme="majorBidi" w:cstheme="majorBidi"/>
                <w:sz w:val="22"/>
                <w:szCs w:val="22"/>
              </w:rPr>
              <w:t>5,358</w:t>
            </w:r>
          </w:p>
        </w:tc>
        <w:tc>
          <w:tcPr>
            <w:tcW w:w="100" w:type="dxa"/>
            <w:shd w:val="clear" w:color="auto" w:fill="FFFFFF"/>
          </w:tcPr>
          <w:p w14:paraId="7C602BFD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10847F3A" w14:textId="305CECB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0021">
              <w:rPr>
                <w:rFonts w:asciiTheme="majorBidi" w:hAnsiTheme="majorBidi" w:cstheme="majorBidi"/>
                <w:sz w:val="22"/>
                <w:szCs w:val="22"/>
              </w:rPr>
              <w:t>3,005</w:t>
            </w:r>
          </w:p>
        </w:tc>
        <w:tc>
          <w:tcPr>
            <w:tcW w:w="90" w:type="dxa"/>
            <w:shd w:val="clear" w:color="auto" w:fill="FFFFFF"/>
          </w:tcPr>
          <w:p w14:paraId="4611805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2875E3F3" w14:textId="3E3C4B9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26093">
              <w:rPr>
                <w:rFonts w:asciiTheme="majorBidi" w:hAnsiTheme="majorBidi" w:cstheme="majorBidi"/>
                <w:sz w:val="22"/>
                <w:szCs w:val="22"/>
              </w:rPr>
              <w:t>6,114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4DB6A04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72302DDE" w14:textId="6248506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(5,1</w:t>
            </w:r>
            <w:r w:rsidR="00EC002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245BE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3D5C889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21F02AAC" w14:textId="6F96CDE1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9,2</w:t>
            </w:r>
            <w:r w:rsidR="00EC0021">
              <w:rPr>
                <w:rFonts w:asciiTheme="majorBidi" w:hAnsiTheme="majorBidi" w:cstheme="majorBidi"/>
                <w:sz w:val="22"/>
                <w:szCs w:val="22"/>
              </w:rPr>
              <w:t>44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15A1D5F7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7C9A1129" w14:textId="2613F1F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7,</w:t>
            </w:r>
            <w:r w:rsidR="00EC0021">
              <w:rPr>
                <w:rFonts w:asciiTheme="majorBidi" w:hAnsiTheme="majorBidi" w:cstheme="majorBidi"/>
                <w:sz w:val="22"/>
                <w:szCs w:val="22"/>
              </w:rPr>
              <w:t>819</w:t>
            </w:r>
          </w:p>
        </w:tc>
      </w:tr>
      <w:tr w:rsidR="00FB7537" w:rsidRPr="00FB7537" w14:paraId="5844BAFE" w14:textId="77777777" w:rsidTr="003C19C3">
        <w:trPr>
          <w:gridAfter w:val="1"/>
          <w:wAfter w:w="91" w:type="dxa"/>
          <w:cantSplit/>
          <w:trHeight w:val="70"/>
        </w:trPr>
        <w:tc>
          <w:tcPr>
            <w:tcW w:w="3592" w:type="dxa"/>
            <w:shd w:val="clear" w:color="auto" w:fill="FFFFFF"/>
          </w:tcPr>
          <w:p w14:paraId="57891842" w14:textId="0E5AC2B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B753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หนี้สินส่วนงาน ณ วันที่ 30 กันยายน/31 ธันวาคม</w:t>
            </w:r>
          </w:p>
        </w:tc>
        <w:tc>
          <w:tcPr>
            <w:tcW w:w="520" w:type="dxa"/>
            <w:shd w:val="clear" w:color="auto" w:fill="FFFFFF"/>
          </w:tcPr>
          <w:p w14:paraId="41749270" w14:textId="68ECF1C4" w:rsidR="00FB7537" w:rsidRPr="00FB7537" w:rsidRDefault="00B26093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4,754</w:t>
            </w:r>
          </w:p>
        </w:tc>
        <w:tc>
          <w:tcPr>
            <w:tcW w:w="93" w:type="dxa"/>
            <w:shd w:val="clear" w:color="auto" w:fill="FFFFFF"/>
          </w:tcPr>
          <w:p w14:paraId="3022B33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3E415D35" w14:textId="2CC10DF0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46663B">
              <w:rPr>
                <w:rFonts w:asciiTheme="majorBidi" w:hAnsiTheme="majorBidi" w:cstheme="majorBidi"/>
                <w:sz w:val="22"/>
                <w:szCs w:val="22"/>
              </w:rPr>
              <w:t>891</w:t>
            </w:r>
          </w:p>
        </w:tc>
        <w:tc>
          <w:tcPr>
            <w:tcW w:w="101" w:type="dxa"/>
            <w:shd w:val="clear" w:color="auto" w:fill="FFFFFF"/>
          </w:tcPr>
          <w:p w14:paraId="6CA17E2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</w:tcPr>
          <w:p w14:paraId="0A70F449" w14:textId="555BA36A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26093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92" w:type="dxa"/>
            <w:shd w:val="clear" w:color="auto" w:fill="FFFFFF"/>
          </w:tcPr>
          <w:p w14:paraId="2A5859D4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1A7AF488" w14:textId="577D9B19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6663B">
              <w:rPr>
                <w:rFonts w:asciiTheme="majorBidi" w:hAnsiTheme="majorBidi" w:cstheme="majorBidi"/>
                <w:sz w:val="22"/>
                <w:szCs w:val="22"/>
              </w:rPr>
              <w:t>95</w:t>
            </w:r>
          </w:p>
        </w:tc>
        <w:tc>
          <w:tcPr>
            <w:tcW w:w="90" w:type="dxa"/>
            <w:shd w:val="clear" w:color="auto" w:fill="FFFFFF"/>
          </w:tcPr>
          <w:p w14:paraId="7A03C910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7E456BD6" w14:textId="6C578B2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104</w:t>
            </w:r>
          </w:p>
        </w:tc>
        <w:tc>
          <w:tcPr>
            <w:tcW w:w="90" w:type="dxa"/>
            <w:shd w:val="clear" w:color="auto" w:fill="FFFFFF"/>
          </w:tcPr>
          <w:p w14:paraId="4846E8DA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635FD3A0" w14:textId="239606AD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46663B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0" w:type="dxa"/>
            <w:shd w:val="clear" w:color="auto" w:fill="FFFFFF"/>
          </w:tcPr>
          <w:p w14:paraId="6E46988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25579452" w14:textId="1F9084ED" w:rsidR="00FB7537" w:rsidRPr="00FB7537" w:rsidRDefault="00B26093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111</w:t>
            </w:r>
          </w:p>
        </w:tc>
        <w:tc>
          <w:tcPr>
            <w:tcW w:w="90" w:type="dxa"/>
            <w:shd w:val="clear" w:color="auto" w:fill="FFFFFF"/>
          </w:tcPr>
          <w:p w14:paraId="2BE1D6B2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</w:tcPr>
          <w:p w14:paraId="11F63A64" w14:textId="64959545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  2</w:t>
            </w:r>
            <w:r w:rsidR="00EC0021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90" w:type="dxa"/>
            <w:shd w:val="clear" w:color="auto" w:fill="FFFFFF"/>
          </w:tcPr>
          <w:p w14:paraId="2E2ACBF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</w:tcPr>
          <w:p w14:paraId="3AE0BBEC" w14:textId="71FA2ACE" w:rsidR="00FB7537" w:rsidRPr="00FB7537" w:rsidRDefault="00B26093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429</w:t>
            </w:r>
          </w:p>
        </w:tc>
        <w:tc>
          <w:tcPr>
            <w:tcW w:w="129" w:type="dxa"/>
            <w:shd w:val="clear" w:color="auto" w:fill="FFFFFF"/>
          </w:tcPr>
          <w:p w14:paraId="5A960EB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9C09033" w14:textId="2315B4FC" w:rsidR="00FB7537" w:rsidRPr="00FB7537" w:rsidRDefault="00EC0021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241</w:t>
            </w:r>
          </w:p>
        </w:tc>
        <w:tc>
          <w:tcPr>
            <w:tcW w:w="76" w:type="dxa"/>
            <w:shd w:val="clear" w:color="auto" w:fill="FFFFFF"/>
          </w:tcPr>
          <w:p w14:paraId="7B68D40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</w:tcPr>
          <w:p w14:paraId="7F9C33FD" w14:textId="4A0B3192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B26093">
              <w:rPr>
                <w:rFonts w:asciiTheme="majorBidi" w:hAnsiTheme="majorBidi" w:cstheme="majorBidi"/>
                <w:sz w:val="22"/>
                <w:szCs w:val="22"/>
              </w:rPr>
              <w:t>354</w:t>
            </w:r>
          </w:p>
        </w:tc>
        <w:tc>
          <w:tcPr>
            <w:tcW w:w="74" w:type="dxa"/>
            <w:shd w:val="clear" w:color="auto" w:fill="FFFFFF"/>
          </w:tcPr>
          <w:p w14:paraId="26836A8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1A9A42AA" w14:textId="45A6D564" w:rsidR="00FB7537" w:rsidRPr="00FB7537" w:rsidRDefault="00EC0021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878</w:t>
            </w:r>
          </w:p>
        </w:tc>
        <w:tc>
          <w:tcPr>
            <w:tcW w:w="91" w:type="dxa"/>
          </w:tcPr>
          <w:p w14:paraId="2AFC3F23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</w:tcPr>
          <w:p w14:paraId="2A0EF137" w14:textId="1779981C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7,0</w:t>
            </w:r>
            <w:r w:rsidR="00B26093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100" w:type="dxa"/>
            <w:shd w:val="clear" w:color="auto" w:fill="FFFFFF"/>
          </w:tcPr>
          <w:p w14:paraId="1A489A1B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6E4CD074" w14:textId="5F435D70" w:rsidR="00FB7537" w:rsidRPr="00FB7537" w:rsidRDefault="00EC0021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5,432</w:t>
            </w:r>
          </w:p>
        </w:tc>
        <w:tc>
          <w:tcPr>
            <w:tcW w:w="90" w:type="dxa"/>
            <w:shd w:val="clear" w:color="auto" w:fill="FFFFFF"/>
          </w:tcPr>
          <w:p w14:paraId="13E5D965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</w:tcPr>
          <w:p w14:paraId="73D1B6DA" w14:textId="613627F4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(9</w:t>
            </w:r>
            <w:r w:rsidR="00B26093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9" w:type="dxa"/>
            <w:shd w:val="clear" w:color="auto" w:fill="FFFFFF"/>
          </w:tcPr>
          <w:p w14:paraId="4F60CE1E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4FD037BA" w14:textId="3EC1FE06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 xml:space="preserve">   (8</w:t>
            </w:r>
            <w:r w:rsidR="00EC0021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Pr="00FB753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01F6CAD1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</w:tcPr>
          <w:p w14:paraId="73CF6B25" w14:textId="2D87A0E3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B7537">
              <w:rPr>
                <w:rFonts w:asciiTheme="majorBidi" w:hAnsiTheme="majorBidi" w:cstheme="majorBidi"/>
                <w:sz w:val="22"/>
                <w:szCs w:val="22"/>
              </w:rPr>
              <w:t>6,0</w:t>
            </w:r>
            <w:r w:rsidR="00B26093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94" w:type="dxa"/>
            <w:gridSpan w:val="2"/>
            <w:shd w:val="clear" w:color="auto" w:fill="FFFFFF"/>
          </w:tcPr>
          <w:p w14:paraId="774E659F" w14:textId="77777777" w:rsidR="00FB7537" w:rsidRPr="00FB7537" w:rsidRDefault="00FB7537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59D8D5C" w14:textId="527AB924" w:rsidR="00FB7537" w:rsidRPr="00FB7537" w:rsidRDefault="00EC0021" w:rsidP="00FB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4,549</w:t>
            </w:r>
          </w:p>
        </w:tc>
      </w:tr>
    </w:tbl>
    <w:p w14:paraId="408B13CC" w14:textId="77777777" w:rsidR="007A1CCC" w:rsidRPr="007F4BE0" w:rsidRDefault="007A1CC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  <w:sectPr w:rsidR="007A1CCC" w:rsidRPr="007F4BE0" w:rsidSect="00C75749">
          <w:head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52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853"/>
        <w:gridCol w:w="1801"/>
        <w:gridCol w:w="271"/>
        <w:gridCol w:w="1602"/>
      </w:tblGrid>
      <w:tr w:rsidR="00175BF3" w:rsidRPr="007F4BE0" w14:paraId="1B7CCA7D" w14:textId="77777777" w:rsidTr="00A51994">
        <w:trPr>
          <w:trHeight w:val="401"/>
        </w:trPr>
        <w:tc>
          <w:tcPr>
            <w:tcW w:w="3072" w:type="pct"/>
          </w:tcPr>
          <w:p w14:paraId="3F441FA4" w14:textId="437D6BFB" w:rsidR="00175BF3" w:rsidRPr="007F4BE0" w:rsidRDefault="00175BF3" w:rsidP="001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pct"/>
            <w:gridSpan w:val="3"/>
          </w:tcPr>
          <w:p w14:paraId="337E9DE9" w14:textId="6523F8FD" w:rsidR="00175BF3" w:rsidRPr="007F4BE0" w:rsidRDefault="00175BF3" w:rsidP="00175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75BF3" w:rsidRPr="007F4BE0" w14:paraId="3BFBF262" w14:textId="77777777" w:rsidTr="00A51994">
        <w:trPr>
          <w:trHeight w:val="401"/>
        </w:trPr>
        <w:tc>
          <w:tcPr>
            <w:tcW w:w="3072" w:type="pct"/>
          </w:tcPr>
          <w:p w14:paraId="553B4163" w14:textId="77777777" w:rsidR="00175BF3" w:rsidRPr="007F4BE0" w:rsidRDefault="00175BF3" w:rsidP="001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pct"/>
            <w:gridSpan w:val="3"/>
          </w:tcPr>
          <w:p w14:paraId="5D485BF0" w14:textId="7A52E42E" w:rsidR="00175BF3" w:rsidRPr="007F4BE0" w:rsidRDefault="004104E3" w:rsidP="00175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ส่วนงานที่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75BF3" w:rsidRPr="007F4BE0" w14:paraId="4D1ACC8B" w14:textId="77777777" w:rsidTr="003A35A4">
        <w:trPr>
          <w:trHeight w:val="412"/>
        </w:trPr>
        <w:tc>
          <w:tcPr>
            <w:tcW w:w="3072" w:type="pct"/>
          </w:tcPr>
          <w:p w14:paraId="1D70E4E5" w14:textId="6BC266DA" w:rsidR="00175BF3" w:rsidRPr="007F4BE0" w:rsidRDefault="00175BF3" w:rsidP="00175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3737C"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945" w:type="pct"/>
          </w:tcPr>
          <w:p w14:paraId="0F09E39C" w14:textId="7EC3DCFE" w:rsidR="00175BF3" w:rsidRPr="007F4BE0" w:rsidRDefault="0043737C" w:rsidP="00175BF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42" w:type="pct"/>
          </w:tcPr>
          <w:p w14:paraId="096D96EA" w14:textId="77777777" w:rsidR="00175BF3" w:rsidRPr="007F4BE0" w:rsidRDefault="00175BF3" w:rsidP="00175BF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1" w:type="pct"/>
          </w:tcPr>
          <w:p w14:paraId="4C434E2C" w14:textId="2F4DA354" w:rsidR="00175BF3" w:rsidRPr="007F4BE0" w:rsidRDefault="0043737C" w:rsidP="00175BF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2562</w:t>
            </w:r>
          </w:p>
        </w:tc>
      </w:tr>
      <w:tr w:rsidR="00175BF3" w:rsidRPr="007F4BE0" w14:paraId="2A80B77F" w14:textId="77777777" w:rsidTr="00A51994">
        <w:trPr>
          <w:trHeight w:val="389"/>
        </w:trPr>
        <w:tc>
          <w:tcPr>
            <w:tcW w:w="3072" w:type="pct"/>
          </w:tcPr>
          <w:p w14:paraId="1825D32E" w14:textId="77777777" w:rsidR="00175BF3" w:rsidRPr="007F4BE0" w:rsidRDefault="00175BF3" w:rsidP="00175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8" w:type="pct"/>
            <w:gridSpan w:val="3"/>
          </w:tcPr>
          <w:p w14:paraId="7E2347A6" w14:textId="5028DF94" w:rsidR="00175BF3" w:rsidRPr="007F4BE0" w:rsidRDefault="00175BF3" w:rsidP="00175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104E3" w:rsidRPr="007F4B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75BF3" w:rsidRPr="007F4BE0" w14:paraId="0F54DCC2" w14:textId="77777777" w:rsidTr="003A35A4">
        <w:trPr>
          <w:trHeight w:val="412"/>
        </w:trPr>
        <w:tc>
          <w:tcPr>
            <w:tcW w:w="3072" w:type="pct"/>
          </w:tcPr>
          <w:p w14:paraId="270C5748" w14:textId="0EC2E5CC" w:rsidR="00175BF3" w:rsidRPr="007F4BE0" w:rsidRDefault="009B398C" w:rsidP="001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945" w:type="pct"/>
          </w:tcPr>
          <w:p w14:paraId="1F7D3E53" w14:textId="77777777" w:rsidR="00175BF3" w:rsidRPr="007F4BE0" w:rsidRDefault="00175BF3" w:rsidP="00175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2CCAF79" w14:textId="77777777" w:rsidR="00175BF3" w:rsidRPr="007F4BE0" w:rsidRDefault="00175BF3" w:rsidP="00175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pct"/>
          </w:tcPr>
          <w:p w14:paraId="21748D13" w14:textId="77777777" w:rsidR="00175BF3" w:rsidRPr="007F4BE0" w:rsidRDefault="00175BF3" w:rsidP="00175BF3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A35A4" w:rsidRPr="007F4BE0" w14:paraId="55598D9E" w14:textId="77777777" w:rsidTr="003A35A4">
        <w:trPr>
          <w:trHeight w:val="401"/>
        </w:trPr>
        <w:tc>
          <w:tcPr>
            <w:tcW w:w="3072" w:type="pct"/>
            <w:vAlign w:val="bottom"/>
          </w:tcPr>
          <w:p w14:paraId="45A5C38F" w14:textId="723CEABB" w:rsidR="003A35A4" w:rsidRPr="007F4BE0" w:rsidRDefault="003A35A4" w:rsidP="003A3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C30ED" w14:textId="3F1CABA5" w:rsidR="003A35A4" w:rsidRPr="007F4BE0" w:rsidRDefault="003A35A4" w:rsidP="00447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4"/>
              </w:tabs>
              <w:spacing w:after="0" w:line="240" w:lineRule="auto"/>
              <w:ind w:right="167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0B010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2" w:type="pct"/>
            <w:shd w:val="clear" w:color="auto" w:fill="auto"/>
          </w:tcPr>
          <w:p w14:paraId="1CFD9DC3" w14:textId="77777777" w:rsidR="003A35A4" w:rsidRPr="007F4BE0" w:rsidRDefault="003A35A4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9F505" w14:textId="2AA3A603" w:rsidR="003A35A4" w:rsidRPr="007F4BE0" w:rsidRDefault="003A35A4" w:rsidP="003A35A4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4B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265</w:t>
            </w:r>
          </w:p>
        </w:tc>
      </w:tr>
      <w:tr w:rsidR="003A35A4" w:rsidRPr="007F4BE0" w14:paraId="330AB2AD" w14:textId="77777777" w:rsidTr="003A35A4">
        <w:trPr>
          <w:trHeight w:val="401"/>
        </w:trPr>
        <w:tc>
          <w:tcPr>
            <w:tcW w:w="3072" w:type="pct"/>
            <w:vAlign w:val="bottom"/>
          </w:tcPr>
          <w:p w14:paraId="606907C6" w14:textId="105612FA" w:rsidR="003A35A4" w:rsidRPr="007F4BE0" w:rsidRDefault="003A35A4" w:rsidP="003A3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C2C91" w14:textId="6D901F50" w:rsidR="003A35A4" w:rsidRPr="007F4BE0" w:rsidRDefault="003A35A4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2" w:type="pct"/>
            <w:shd w:val="clear" w:color="auto" w:fill="auto"/>
          </w:tcPr>
          <w:p w14:paraId="43269742" w14:textId="77777777" w:rsidR="003A35A4" w:rsidRPr="007F4BE0" w:rsidRDefault="003A35A4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59DFC" w14:textId="5B6B840B" w:rsidR="003A35A4" w:rsidRPr="007F4BE0" w:rsidRDefault="003A35A4" w:rsidP="003A35A4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1</w:t>
            </w:r>
            <w:r w:rsidR="00776F07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2</w:t>
            </w:r>
          </w:p>
        </w:tc>
      </w:tr>
      <w:tr w:rsidR="003A35A4" w:rsidRPr="007F4BE0" w14:paraId="71B4BF76" w14:textId="77777777" w:rsidTr="003A35A4">
        <w:trPr>
          <w:trHeight w:val="401"/>
        </w:trPr>
        <w:tc>
          <w:tcPr>
            <w:tcW w:w="3072" w:type="pct"/>
            <w:vAlign w:val="bottom"/>
          </w:tcPr>
          <w:p w14:paraId="40066427" w14:textId="3A89A064" w:rsidR="003A35A4" w:rsidRPr="007F4BE0" w:rsidRDefault="003A35A4" w:rsidP="003A3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CF66C" w14:textId="3C01513D" w:rsidR="003A35A4" w:rsidRPr="007F4BE0" w:rsidRDefault="003A35A4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4DC6674C" w14:textId="77777777" w:rsidR="003A35A4" w:rsidRPr="007F4BE0" w:rsidRDefault="003A35A4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5B530" w14:textId="777E7E4F" w:rsidR="003A35A4" w:rsidRPr="007F4BE0" w:rsidRDefault="003A35A4" w:rsidP="003A35A4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4BE0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3A35A4" w:rsidRPr="007F4BE0" w14:paraId="2F154977" w14:textId="77777777" w:rsidTr="003A35A4">
        <w:trPr>
          <w:trHeight w:val="401"/>
        </w:trPr>
        <w:tc>
          <w:tcPr>
            <w:tcW w:w="3072" w:type="pct"/>
            <w:vAlign w:val="bottom"/>
          </w:tcPr>
          <w:p w14:paraId="1F1C19EC" w14:textId="3EBCCBAD" w:rsidR="003A35A4" w:rsidRPr="007F4BE0" w:rsidRDefault="003A35A4" w:rsidP="003A3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41B3E0B" w14:textId="5944AA3D" w:rsidR="003A35A4" w:rsidRPr="007F4BE0" w:rsidRDefault="003A35A4" w:rsidP="003A35A4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1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F4BE0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24</w:t>
            </w:r>
            <w:r w:rsidR="000B010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7427D9A9" w14:textId="77777777" w:rsidR="003A35A4" w:rsidRPr="007F4BE0" w:rsidRDefault="003A35A4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7D630A7" w14:textId="3BF595B9" w:rsidR="003A35A4" w:rsidRPr="007F4BE0" w:rsidRDefault="003A35A4" w:rsidP="003A35A4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28</w:t>
            </w:r>
            <w:r w:rsidR="00776F0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2</w:t>
            </w:r>
          </w:p>
        </w:tc>
      </w:tr>
      <w:tr w:rsidR="003A35A4" w:rsidRPr="007F4BE0" w14:paraId="0C358F51" w14:textId="77777777" w:rsidTr="003A35A4">
        <w:trPr>
          <w:trHeight w:val="287"/>
        </w:trPr>
        <w:tc>
          <w:tcPr>
            <w:tcW w:w="3072" w:type="pct"/>
            <w:vAlign w:val="bottom"/>
          </w:tcPr>
          <w:p w14:paraId="3C75606E" w14:textId="4CDAFE2F" w:rsidR="003A35A4" w:rsidRPr="007F4BE0" w:rsidRDefault="003A35A4" w:rsidP="003A3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5" w:type="pct"/>
            <w:tcBorders>
              <w:top w:val="double" w:sz="4" w:space="0" w:color="auto"/>
            </w:tcBorders>
          </w:tcPr>
          <w:p w14:paraId="7E011DAB" w14:textId="40DA4539" w:rsidR="003A35A4" w:rsidRPr="007F4BE0" w:rsidRDefault="003A35A4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0BDC34CA" w14:textId="77777777" w:rsidR="003A35A4" w:rsidRPr="007F4BE0" w:rsidRDefault="003A35A4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double" w:sz="4" w:space="0" w:color="auto"/>
            </w:tcBorders>
          </w:tcPr>
          <w:p w14:paraId="19E1F30A" w14:textId="5112ECCE" w:rsidR="003A35A4" w:rsidRPr="007F4BE0" w:rsidRDefault="003A35A4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35A4" w:rsidRPr="007F4BE0" w14:paraId="579BF3F1" w14:textId="77777777" w:rsidTr="003A35A4">
        <w:trPr>
          <w:trHeight w:val="401"/>
        </w:trPr>
        <w:tc>
          <w:tcPr>
            <w:tcW w:w="3072" w:type="pct"/>
          </w:tcPr>
          <w:p w14:paraId="0F440552" w14:textId="6BDE7E6B" w:rsidR="003A35A4" w:rsidRPr="007F4BE0" w:rsidRDefault="003A35A4" w:rsidP="003A3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45" w:type="pct"/>
          </w:tcPr>
          <w:p w14:paraId="3F8CCEA4" w14:textId="77777777" w:rsidR="003A35A4" w:rsidRPr="007F4BE0" w:rsidRDefault="003A35A4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17E037BB" w14:textId="77777777" w:rsidR="003A35A4" w:rsidRPr="007F4BE0" w:rsidRDefault="003A35A4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0FC6C5B9" w14:textId="77777777" w:rsidR="003A35A4" w:rsidRPr="007F4BE0" w:rsidRDefault="003A35A4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6007" w:rsidRPr="007F4BE0" w14:paraId="471DD0E8" w14:textId="77777777" w:rsidTr="006B3AF7">
        <w:trPr>
          <w:trHeight w:val="401"/>
        </w:trPr>
        <w:tc>
          <w:tcPr>
            <w:tcW w:w="3072" w:type="pct"/>
          </w:tcPr>
          <w:p w14:paraId="163C5366" w14:textId="51A4AF27" w:rsidR="00A26007" w:rsidRPr="007F4BE0" w:rsidRDefault="00A26007" w:rsidP="00A2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45" w:type="pct"/>
          </w:tcPr>
          <w:p w14:paraId="235824E2" w14:textId="4AAAD1C9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142" w:type="pct"/>
          </w:tcPr>
          <w:p w14:paraId="078BA7C1" w14:textId="77777777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13AF4CB1" w14:textId="0B4BCF3A" w:rsidR="00A26007" w:rsidRPr="007F4BE0" w:rsidRDefault="00A26007" w:rsidP="00A2600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 w:rsidR="00776F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A26007" w:rsidRPr="007F4BE0" w14:paraId="0A9C9F23" w14:textId="77777777" w:rsidTr="006B3AF7">
        <w:trPr>
          <w:trHeight w:val="401"/>
        </w:trPr>
        <w:tc>
          <w:tcPr>
            <w:tcW w:w="3072" w:type="pct"/>
          </w:tcPr>
          <w:p w14:paraId="1963FEB1" w14:textId="3591B2A5" w:rsidR="00A26007" w:rsidRPr="007F4BE0" w:rsidRDefault="00A26007" w:rsidP="00A2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2C2E9C1A" w14:textId="09CC7CD6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23</w:t>
            </w:r>
            <w:r w:rsidR="0035250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pct"/>
          </w:tcPr>
          <w:p w14:paraId="13275615" w14:textId="77777777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671E25CA" w14:textId="40C077C9" w:rsidR="00A26007" w:rsidRPr="007F4BE0" w:rsidRDefault="00A26007" w:rsidP="00A2600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270</w:t>
            </w:r>
          </w:p>
        </w:tc>
      </w:tr>
      <w:tr w:rsidR="00A26007" w:rsidRPr="007F4BE0" w14:paraId="3685B496" w14:textId="77777777" w:rsidTr="006B3AF7">
        <w:trPr>
          <w:trHeight w:val="401"/>
        </w:trPr>
        <w:tc>
          <w:tcPr>
            <w:tcW w:w="3072" w:type="pct"/>
            <w:vAlign w:val="bottom"/>
          </w:tcPr>
          <w:p w14:paraId="710F8C5D" w14:textId="426DA167" w:rsidR="00A26007" w:rsidRPr="007F4BE0" w:rsidRDefault="00A26007" w:rsidP="00A2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7C88B881" w14:textId="57AA6952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24</w:t>
            </w:r>
            <w:r w:rsidR="000B0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2" w:type="pct"/>
          </w:tcPr>
          <w:p w14:paraId="241B1C49" w14:textId="77777777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3F18D3E4" w14:textId="65C72B26" w:rsidR="00A26007" w:rsidRPr="007F4BE0" w:rsidRDefault="00A26007" w:rsidP="00A2600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28</w:t>
            </w:r>
            <w:r w:rsidR="00776F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3A35A4" w:rsidRPr="007F4BE0" w14:paraId="356AEE35" w14:textId="77777777" w:rsidTr="003A35A4">
        <w:trPr>
          <w:trHeight w:val="233"/>
        </w:trPr>
        <w:tc>
          <w:tcPr>
            <w:tcW w:w="3072" w:type="pct"/>
            <w:vAlign w:val="bottom"/>
          </w:tcPr>
          <w:p w14:paraId="6B044187" w14:textId="77777777" w:rsidR="003A35A4" w:rsidRPr="007F4BE0" w:rsidRDefault="003A35A4" w:rsidP="003A3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945" w:type="pct"/>
            <w:tcBorders>
              <w:top w:val="double" w:sz="4" w:space="0" w:color="auto"/>
            </w:tcBorders>
          </w:tcPr>
          <w:p w14:paraId="1D52D51A" w14:textId="77777777" w:rsidR="003A35A4" w:rsidRPr="007F4BE0" w:rsidRDefault="003A35A4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0DC60012" w14:textId="77777777" w:rsidR="003A35A4" w:rsidRPr="007F4BE0" w:rsidRDefault="003A35A4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double" w:sz="4" w:space="0" w:color="auto"/>
            </w:tcBorders>
          </w:tcPr>
          <w:p w14:paraId="7FFD59CC" w14:textId="77777777" w:rsidR="003A35A4" w:rsidRPr="007F4BE0" w:rsidRDefault="003A35A4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35A4" w:rsidRPr="007F4BE0" w14:paraId="22F8E086" w14:textId="77777777" w:rsidTr="003A35A4">
        <w:trPr>
          <w:trHeight w:val="401"/>
        </w:trPr>
        <w:tc>
          <w:tcPr>
            <w:tcW w:w="3072" w:type="pct"/>
            <w:vAlign w:val="bottom"/>
          </w:tcPr>
          <w:p w14:paraId="7B45CB75" w14:textId="1FF5D33D" w:rsidR="003A35A4" w:rsidRPr="007F4BE0" w:rsidRDefault="003A35A4" w:rsidP="003A35A4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45" w:type="pct"/>
          </w:tcPr>
          <w:p w14:paraId="3F9B34AD" w14:textId="75A01C0D" w:rsidR="003A35A4" w:rsidRPr="007F4BE0" w:rsidRDefault="003C3F7C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316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pct"/>
          </w:tcPr>
          <w:p w14:paraId="40409D5A" w14:textId="77777777" w:rsidR="003A35A4" w:rsidRPr="007F4BE0" w:rsidRDefault="003A35A4" w:rsidP="003A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09E14AA2" w14:textId="3515AE66" w:rsidR="003A35A4" w:rsidRPr="007F4BE0" w:rsidRDefault="003C3F7C" w:rsidP="003A35A4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29</w:t>
            </w:r>
          </w:p>
        </w:tc>
      </w:tr>
    </w:tbl>
    <w:p w14:paraId="29115D42" w14:textId="7660FC37" w:rsidR="00175BF3" w:rsidRPr="007F4BE0" w:rsidRDefault="00175BF3" w:rsidP="00175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52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853"/>
        <w:gridCol w:w="1801"/>
        <w:gridCol w:w="271"/>
        <w:gridCol w:w="1602"/>
      </w:tblGrid>
      <w:tr w:rsidR="009B398C" w:rsidRPr="007F4BE0" w14:paraId="5ED9BD46" w14:textId="77777777" w:rsidTr="00A51994">
        <w:trPr>
          <w:trHeight w:val="401"/>
          <w:tblHeader/>
        </w:trPr>
        <w:tc>
          <w:tcPr>
            <w:tcW w:w="3072" w:type="pct"/>
          </w:tcPr>
          <w:p w14:paraId="28A1854A" w14:textId="77777777" w:rsidR="009B398C" w:rsidRPr="007F4BE0" w:rsidRDefault="009B398C" w:rsidP="0020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pct"/>
            <w:gridSpan w:val="3"/>
          </w:tcPr>
          <w:p w14:paraId="5783301D" w14:textId="77777777" w:rsidR="009B398C" w:rsidRPr="007F4BE0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B398C" w:rsidRPr="007F4BE0" w14:paraId="2C6CE045" w14:textId="77777777" w:rsidTr="00A51994">
        <w:trPr>
          <w:trHeight w:val="401"/>
          <w:tblHeader/>
        </w:trPr>
        <w:tc>
          <w:tcPr>
            <w:tcW w:w="3072" w:type="pct"/>
          </w:tcPr>
          <w:p w14:paraId="623F001E" w14:textId="77777777" w:rsidR="009B398C" w:rsidRPr="007F4BE0" w:rsidRDefault="009B398C" w:rsidP="0020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pct"/>
            <w:gridSpan w:val="3"/>
          </w:tcPr>
          <w:p w14:paraId="25F46900" w14:textId="0E46F57E" w:rsidR="009B398C" w:rsidRPr="007F4BE0" w:rsidRDefault="004104E3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ส่วนงานที่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B398C" w:rsidRPr="007F4BE0" w14:paraId="73912438" w14:textId="77777777" w:rsidTr="00CE2D8C">
        <w:trPr>
          <w:trHeight w:val="412"/>
          <w:tblHeader/>
        </w:trPr>
        <w:tc>
          <w:tcPr>
            <w:tcW w:w="3072" w:type="pct"/>
          </w:tcPr>
          <w:p w14:paraId="67E4848A" w14:textId="47B9E294" w:rsidR="009B398C" w:rsidRPr="007F4BE0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43737C"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43737C"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3737C"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45" w:type="pct"/>
          </w:tcPr>
          <w:p w14:paraId="44BD9B4B" w14:textId="77777777" w:rsidR="009B398C" w:rsidRPr="007F4BE0" w:rsidRDefault="009B398C" w:rsidP="002070C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2" w:type="pct"/>
          </w:tcPr>
          <w:p w14:paraId="38FB5B12" w14:textId="77777777" w:rsidR="009B398C" w:rsidRPr="007F4BE0" w:rsidRDefault="009B398C" w:rsidP="002070C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1" w:type="pct"/>
          </w:tcPr>
          <w:p w14:paraId="1DE19EAD" w14:textId="77777777" w:rsidR="009B398C" w:rsidRPr="007F4BE0" w:rsidRDefault="009B398C" w:rsidP="002070C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9B398C" w:rsidRPr="007F4BE0" w14:paraId="235013FF" w14:textId="77777777" w:rsidTr="00A51994">
        <w:trPr>
          <w:trHeight w:val="389"/>
          <w:tblHeader/>
        </w:trPr>
        <w:tc>
          <w:tcPr>
            <w:tcW w:w="3072" w:type="pct"/>
          </w:tcPr>
          <w:p w14:paraId="22275C3A" w14:textId="77777777" w:rsidR="009B398C" w:rsidRPr="007F4BE0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8" w:type="pct"/>
            <w:gridSpan w:val="3"/>
          </w:tcPr>
          <w:p w14:paraId="5B09D57D" w14:textId="1205022A" w:rsidR="009B398C" w:rsidRPr="007F4BE0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104E3" w:rsidRPr="007F4B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B398C" w:rsidRPr="007F4BE0" w14:paraId="2D4FB01D" w14:textId="77777777" w:rsidTr="00CE2D8C">
        <w:trPr>
          <w:trHeight w:val="412"/>
        </w:trPr>
        <w:tc>
          <w:tcPr>
            <w:tcW w:w="3072" w:type="pct"/>
          </w:tcPr>
          <w:p w14:paraId="521BF394" w14:textId="77777777" w:rsidR="009B398C" w:rsidRPr="007F4BE0" w:rsidRDefault="009B398C" w:rsidP="0020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945" w:type="pct"/>
          </w:tcPr>
          <w:p w14:paraId="155C5BB8" w14:textId="77777777" w:rsidR="009B398C" w:rsidRPr="007F4BE0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13376B5A" w14:textId="77777777" w:rsidR="009B398C" w:rsidRPr="007F4BE0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pct"/>
          </w:tcPr>
          <w:p w14:paraId="501E1670" w14:textId="77777777" w:rsidR="009B398C" w:rsidRPr="007F4BE0" w:rsidRDefault="009B398C" w:rsidP="002070C0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26007" w:rsidRPr="007F4BE0" w14:paraId="7FCF1285" w14:textId="77777777" w:rsidTr="006B3AF7">
        <w:trPr>
          <w:trHeight w:val="401"/>
        </w:trPr>
        <w:tc>
          <w:tcPr>
            <w:tcW w:w="3072" w:type="pct"/>
            <w:vAlign w:val="bottom"/>
          </w:tcPr>
          <w:p w14:paraId="652411D0" w14:textId="77777777" w:rsidR="00A26007" w:rsidRPr="007F4BE0" w:rsidRDefault="00A26007" w:rsidP="00A2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945" w:type="pct"/>
          </w:tcPr>
          <w:p w14:paraId="33CC4B21" w14:textId="4BB63FD0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0B010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42" w:type="pct"/>
          </w:tcPr>
          <w:p w14:paraId="3F6B006A" w14:textId="77777777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06FBAAAB" w14:textId="02665A13" w:rsidR="00A26007" w:rsidRPr="007F4BE0" w:rsidRDefault="00A26007" w:rsidP="00A2600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789</w:t>
            </w:r>
          </w:p>
        </w:tc>
      </w:tr>
      <w:tr w:rsidR="00A26007" w:rsidRPr="007F4BE0" w14:paraId="28ED6959" w14:textId="77777777" w:rsidTr="006B3AF7">
        <w:trPr>
          <w:trHeight w:val="401"/>
        </w:trPr>
        <w:tc>
          <w:tcPr>
            <w:tcW w:w="3072" w:type="pct"/>
            <w:vAlign w:val="bottom"/>
          </w:tcPr>
          <w:p w14:paraId="60D5FD85" w14:textId="77777777" w:rsidR="00A26007" w:rsidRPr="007F4BE0" w:rsidRDefault="00A26007" w:rsidP="00A2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945" w:type="pct"/>
          </w:tcPr>
          <w:p w14:paraId="0C6BC5D7" w14:textId="579CDDCF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</w:p>
        </w:tc>
        <w:tc>
          <w:tcPr>
            <w:tcW w:w="142" w:type="pct"/>
          </w:tcPr>
          <w:p w14:paraId="1D917983" w14:textId="77777777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pct"/>
          </w:tcPr>
          <w:p w14:paraId="70EF571A" w14:textId="42236BDB" w:rsidR="00A26007" w:rsidRPr="007F4BE0" w:rsidRDefault="00A26007" w:rsidP="00A2600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18</w:t>
            </w:r>
            <w:r w:rsidR="00776F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A26007" w:rsidRPr="007F4BE0" w14:paraId="4E4EAEC8" w14:textId="77777777" w:rsidTr="006B3AF7">
        <w:trPr>
          <w:trHeight w:val="401"/>
        </w:trPr>
        <w:tc>
          <w:tcPr>
            <w:tcW w:w="3072" w:type="pct"/>
            <w:vAlign w:val="bottom"/>
          </w:tcPr>
          <w:p w14:paraId="36EF3A33" w14:textId="77777777" w:rsidR="00A26007" w:rsidRPr="007F4BE0" w:rsidRDefault="00A26007" w:rsidP="00A2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12987937" w14:textId="45FF64F6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142" w:type="pct"/>
          </w:tcPr>
          <w:p w14:paraId="7E6EFFC7" w14:textId="77777777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03577C78" w14:textId="78FE8093" w:rsidR="00A26007" w:rsidRPr="007F4BE0" w:rsidRDefault="00A26007" w:rsidP="00A2600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14</w:t>
            </w:r>
          </w:p>
        </w:tc>
      </w:tr>
      <w:tr w:rsidR="00A26007" w:rsidRPr="007F4BE0" w14:paraId="04598004" w14:textId="77777777" w:rsidTr="006B3AF7">
        <w:trPr>
          <w:trHeight w:val="401"/>
        </w:trPr>
        <w:tc>
          <w:tcPr>
            <w:tcW w:w="3072" w:type="pct"/>
            <w:vAlign w:val="bottom"/>
          </w:tcPr>
          <w:p w14:paraId="3B94086C" w14:textId="77777777" w:rsidR="00A26007" w:rsidRPr="007F4BE0" w:rsidRDefault="00A26007" w:rsidP="00A2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3913E1F0" w14:textId="04D9AD6B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76</w:t>
            </w:r>
            <w:r w:rsidR="000B0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2" w:type="pct"/>
          </w:tcPr>
          <w:p w14:paraId="4ACF91B3" w14:textId="77777777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18154DE1" w14:textId="6E0812A6" w:rsidR="00A26007" w:rsidRPr="007F4BE0" w:rsidRDefault="00A26007" w:rsidP="00A2600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99</w:t>
            </w:r>
            <w:r w:rsidR="00776F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824EAE" w:rsidRPr="007F4BE0" w14:paraId="0A4B1637" w14:textId="77777777" w:rsidTr="00CE2D8C">
        <w:trPr>
          <w:trHeight w:val="152"/>
        </w:trPr>
        <w:tc>
          <w:tcPr>
            <w:tcW w:w="3072" w:type="pct"/>
            <w:vAlign w:val="bottom"/>
          </w:tcPr>
          <w:p w14:paraId="7890D3AB" w14:textId="77777777" w:rsidR="00824EAE" w:rsidRPr="007F4BE0" w:rsidRDefault="00824EAE" w:rsidP="00824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pct"/>
            <w:tcBorders>
              <w:top w:val="double" w:sz="4" w:space="0" w:color="auto"/>
            </w:tcBorders>
          </w:tcPr>
          <w:p w14:paraId="67154C7E" w14:textId="157351ED" w:rsidR="00824EAE" w:rsidRPr="007F4BE0" w:rsidRDefault="00824EAE" w:rsidP="00824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372463E7" w14:textId="77777777" w:rsidR="00824EAE" w:rsidRPr="007F4BE0" w:rsidRDefault="00824EAE" w:rsidP="00824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double" w:sz="4" w:space="0" w:color="auto"/>
            </w:tcBorders>
          </w:tcPr>
          <w:p w14:paraId="0A195E80" w14:textId="6A77E504" w:rsidR="00824EAE" w:rsidRPr="007F4BE0" w:rsidRDefault="00824EAE" w:rsidP="00824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4EAE" w:rsidRPr="007F4BE0" w14:paraId="0EC8E170" w14:textId="77777777" w:rsidTr="00CE2D8C">
        <w:trPr>
          <w:trHeight w:val="401"/>
        </w:trPr>
        <w:tc>
          <w:tcPr>
            <w:tcW w:w="3072" w:type="pct"/>
          </w:tcPr>
          <w:p w14:paraId="7D9FFAEB" w14:textId="7E08D851" w:rsidR="00824EAE" w:rsidRPr="007F4BE0" w:rsidRDefault="00824EAE" w:rsidP="00824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45" w:type="pct"/>
          </w:tcPr>
          <w:p w14:paraId="7D69F963" w14:textId="77777777" w:rsidR="00824EAE" w:rsidRPr="007F4BE0" w:rsidRDefault="00824EAE" w:rsidP="00824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65913A15" w14:textId="77777777" w:rsidR="00824EAE" w:rsidRPr="007F4BE0" w:rsidRDefault="00824EAE" w:rsidP="00824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0F6E1FDC" w14:textId="77777777" w:rsidR="00824EAE" w:rsidRPr="007F4BE0" w:rsidRDefault="00824EAE" w:rsidP="00824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6007" w:rsidRPr="007F4BE0" w14:paraId="1EAC5A9F" w14:textId="77777777" w:rsidTr="00CE2D8C">
        <w:trPr>
          <w:trHeight w:val="401"/>
        </w:trPr>
        <w:tc>
          <w:tcPr>
            <w:tcW w:w="3072" w:type="pct"/>
          </w:tcPr>
          <w:p w14:paraId="4B7D4719" w14:textId="77777777" w:rsidR="00A26007" w:rsidRPr="007F4BE0" w:rsidRDefault="00A26007" w:rsidP="00A2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45" w:type="pct"/>
          </w:tcPr>
          <w:p w14:paraId="201D79E1" w14:textId="1CCA3DCD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</w:p>
        </w:tc>
        <w:tc>
          <w:tcPr>
            <w:tcW w:w="142" w:type="pct"/>
          </w:tcPr>
          <w:p w14:paraId="25D96084" w14:textId="77777777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1F586F23" w14:textId="2CCB2212" w:rsidR="00A26007" w:rsidRPr="007F4BE0" w:rsidRDefault="00A26007" w:rsidP="00A2600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18</w:t>
            </w:r>
            <w:r w:rsidR="00776F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A26007" w:rsidRPr="007F4BE0" w14:paraId="2034BE9D" w14:textId="77777777" w:rsidTr="00CE2D8C">
        <w:trPr>
          <w:trHeight w:val="401"/>
        </w:trPr>
        <w:tc>
          <w:tcPr>
            <w:tcW w:w="3072" w:type="pct"/>
          </w:tcPr>
          <w:p w14:paraId="551D557C" w14:textId="77777777" w:rsidR="00A26007" w:rsidRPr="007F4BE0" w:rsidRDefault="00A26007" w:rsidP="00A2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61655A13" w14:textId="72119C37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35250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42" w:type="pct"/>
          </w:tcPr>
          <w:p w14:paraId="083D778D" w14:textId="77777777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39201E3C" w14:textId="3A009FAF" w:rsidR="00A26007" w:rsidRPr="007F4BE0" w:rsidRDefault="00A26007" w:rsidP="00A26007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803</w:t>
            </w:r>
          </w:p>
        </w:tc>
      </w:tr>
      <w:tr w:rsidR="00A26007" w:rsidRPr="007F4BE0" w14:paraId="5E6E9EB0" w14:textId="77777777" w:rsidTr="00CE2D8C">
        <w:trPr>
          <w:trHeight w:val="401"/>
        </w:trPr>
        <w:tc>
          <w:tcPr>
            <w:tcW w:w="3072" w:type="pct"/>
            <w:vAlign w:val="bottom"/>
          </w:tcPr>
          <w:p w14:paraId="22814635" w14:textId="77777777" w:rsidR="00A26007" w:rsidRPr="007F4BE0" w:rsidRDefault="00A26007" w:rsidP="00A2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546F296F" w14:textId="4F144901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76</w:t>
            </w:r>
            <w:r w:rsidR="000B01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2" w:type="pct"/>
          </w:tcPr>
          <w:p w14:paraId="47955A6B" w14:textId="77777777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47BAA592" w14:textId="407A04E7" w:rsidR="00A26007" w:rsidRPr="007F4BE0" w:rsidRDefault="00A26007" w:rsidP="00A26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99</w:t>
            </w:r>
            <w:r w:rsidR="00776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824EAE" w:rsidRPr="007F4BE0" w14:paraId="25B6263E" w14:textId="77777777" w:rsidTr="004104E3">
        <w:trPr>
          <w:trHeight w:val="401"/>
        </w:trPr>
        <w:tc>
          <w:tcPr>
            <w:tcW w:w="3072" w:type="pct"/>
            <w:vAlign w:val="bottom"/>
          </w:tcPr>
          <w:p w14:paraId="051B692D" w14:textId="77777777" w:rsidR="00824EAE" w:rsidRPr="007F4BE0" w:rsidRDefault="00824EAE" w:rsidP="00824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</w:tcPr>
          <w:p w14:paraId="079EA2D1" w14:textId="77777777" w:rsidR="00824EAE" w:rsidRPr="007F4BE0" w:rsidRDefault="00824EAE" w:rsidP="00824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6BD8D9A1" w14:textId="77777777" w:rsidR="00824EAE" w:rsidRPr="007F4BE0" w:rsidRDefault="00824EAE" w:rsidP="00824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7921EE0B" w14:textId="77777777" w:rsidR="00824EAE" w:rsidRPr="007F4BE0" w:rsidRDefault="00824EAE" w:rsidP="00824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4EAE" w:rsidRPr="007F4BE0" w14:paraId="7C79DE91" w14:textId="77777777" w:rsidTr="00CE2D8C">
        <w:trPr>
          <w:trHeight w:val="401"/>
        </w:trPr>
        <w:tc>
          <w:tcPr>
            <w:tcW w:w="3072" w:type="pct"/>
            <w:vAlign w:val="bottom"/>
          </w:tcPr>
          <w:p w14:paraId="4BA2C225" w14:textId="75B45A04" w:rsidR="00824EAE" w:rsidRPr="007F4BE0" w:rsidRDefault="00824EAE" w:rsidP="00824EAE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45" w:type="pct"/>
          </w:tcPr>
          <w:p w14:paraId="3DFEE1AE" w14:textId="7E61658B" w:rsidR="00824EAE" w:rsidRPr="007F4BE0" w:rsidRDefault="003C3F7C" w:rsidP="00824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A316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pct"/>
          </w:tcPr>
          <w:p w14:paraId="76249AB0" w14:textId="77777777" w:rsidR="00824EAE" w:rsidRPr="007F4BE0" w:rsidRDefault="00824EAE" w:rsidP="00824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754F40E7" w14:textId="6BF896F9" w:rsidR="00824EAE" w:rsidRPr="007F4BE0" w:rsidRDefault="003C3F7C" w:rsidP="00824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</w:tr>
    </w:tbl>
    <w:p w14:paraId="1E8421E3" w14:textId="70125867" w:rsidR="001F04DE" w:rsidRPr="007F4BE0" w:rsidRDefault="001F04DE" w:rsidP="00175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F4BE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การกระทบยอดกำไรหรือขาดทุนของส่วนงานที่รายงาน</w:t>
      </w:r>
    </w:p>
    <w:p w14:paraId="46DDB9F4" w14:textId="77777777" w:rsidR="001F04DE" w:rsidRPr="007F4BE0" w:rsidRDefault="001F04DE" w:rsidP="00305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4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3"/>
        <w:gridCol w:w="1198"/>
        <w:gridCol w:w="264"/>
        <w:gridCol w:w="1207"/>
        <w:gridCol w:w="178"/>
        <w:gridCol w:w="1206"/>
        <w:gridCol w:w="178"/>
        <w:gridCol w:w="1208"/>
      </w:tblGrid>
      <w:tr w:rsidR="00304911" w:rsidRPr="007F4BE0" w14:paraId="411F65A1" w14:textId="77777777" w:rsidTr="00102FFC">
        <w:trPr>
          <w:cantSplit/>
          <w:trHeight w:val="136"/>
        </w:trPr>
        <w:tc>
          <w:tcPr>
            <w:tcW w:w="4053" w:type="dxa"/>
            <w:shd w:val="clear" w:color="auto" w:fill="auto"/>
            <w:vAlign w:val="bottom"/>
          </w:tcPr>
          <w:p w14:paraId="5C4D9E91" w14:textId="77777777" w:rsidR="00304911" w:rsidRPr="007F4BE0" w:rsidRDefault="00304911" w:rsidP="0035591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39" w:type="dxa"/>
            <w:gridSpan w:val="7"/>
            <w:shd w:val="clear" w:color="auto" w:fill="auto"/>
          </w:tcPr>
          <w:p w14:paraId="6390B292" w14:textId="1F21E149" w:rsidR="00304911" w:rsidRPr="007F4BE0" w:rsidRDefault="00304911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355913" w:rsidRPr="007F4BE0" w14:paraId="1DDAB4A5" w14:textId="77777777" w:rsidTr="00102FFC">
        <w:trPr>
          <w:cantSplit/>
          <w:trHeight w:val="136"/>
        </w:trPr>
        <w:tc>
          <w:tcPr>
            <w:tcW w:w="4053" w:type="dxa"/>
            <w:shd w:val="clear" w:color="auto" w:fill="auto"/>
            <w:vAlign w:val="bottom"/>
          </w:tcPr>
          <w:p w14:paraId="1639A75C" w14:textId="77777777" w:rsidR="00355913" w:rsidRPr="007F4BE0" w:rsidRDefault="00355913" w:rsidP="0035591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14:paraId="44E1ED4D" w14:textId="259360FC" w:rsidR="00355913" w:rsidRPr="007F4BE0" w:rsidRDefault="00355913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สำหรับงวดสามเดือน</w:t>
            </w:r>
          </w:p>
        </w:tc>
        <w:tc>
          <w:tcPr>
            <w:tcW w:w="178" w:type="dxa"/>
          </w:tcPr>
          <w:p w14:paraId="2A598DE6" w14:textId="77777777" w:rsidR="00355913" w:rsidRPr="007F4BE0" w:rsidRDefault="00355913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92" w:type="dxa"/>
            <w:gridSpan w:val="3"/>
          </w:tcPr>
          <w:p w14:paraId="22D699E5" w14:textId="062EC66D" w:rsidR="00355913" w:rsidRPr="007F4BE0" w:rsidRDefault="00D25A7D" w:rsidP="00D25A7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สำหรับงวดเก้า</w:t>
            </w:r>
            <w:r w:rsidR="00355913"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เดือน</w:t>
            </w:r>
          </w:p>
        </w:tc>
      </w:tr>
      <w:tr w:rsidR="00355913" w:rsidRPr="007F4BE0" w14:paraId="3C7CEEA4" w14:textId="09D263FE" w:rsidTr="00102FFC">
        <w:trPr>
          <w:cantSplit/>
          <w:trHeight w:val="136"/>
        </w:trPr>
        <w:tc>
          <w:tcPr>
            <w:tcW w:w="4053" w:type="dxa"/>
            <w:shd w:val="clear" w:color="auto" w:fill="auto"/>
            <w:vAlign w:val="bottom"/>
          </w:tcPr>
          <w:p w14:paraId="16BE9F93" w14:textId="4400FA1C" w:rsidR="00355913" w:rsidRPr="007F4BE0" w:rsidRDefault="00355913" w:rsidP="003559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3737C"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98" w:type="dxa"/>
            <w:shd w:val="clear" w:color="auto" w:fill="auto"/>
          </w:tcPr>
          <w:p w14:paraId="29FC9482" w14:textId="388010E7" w:rsidR="00355913" w:rsidRPr="007F4BE0" w:rsidRDefault="00355913" w:rsidP="003559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59DA0B5A" w14:textId="77777777" w:rsidR="00355913" w:rsidRPr="007F4BE0" w:rsidRDefault="00355913" w:rsidP="003559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1CF26A84" w14:textId="5C1055F2" w:rsidR="00355913" w:rsidRPr="007F4BE0" w:rsidRDefault="00355913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8" w:type="dxa"/>
          </w:tcPr>
          <w:p w14:paraId="3BB16856" w14:textId="77777777" w:rsidR="00355913" w:rsidRPr="007F4BE0" w:rsidRDefault="00355913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</w:tcPr>
          <w:p w14:paraId="1FFC8BFA" w14:textId="36620836" w:rsidR="00355913" w:rsidRPr="007F4BE0" w:rsidRDefault="00355913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3692BC67" w14:textId="77777777" w:rsidR="00355913" w:rsidRPr="007F4BE0" w:rsidRDefault="00355913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6752CD7B" w14:textId="69E1CCF1" w:rsidR="00355913" w:rsidRPr="007F4BE0" w:rsidRDefault="00355913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355913" w:rsidRPr="007F4BE0" w14:paraId="5CC531E1" w14:textId="77777777" w:rsidTr="00102FFC">
        <w:trPr>
          <w:cantSplit/>
          <w:trHeight w:val="136"/>
        </w:trPr>
        <w:tc>
          <w:tcPr>
            <w:tcW w:w="4053" w:type="dxa"/>
          </w:tcPr>
          <w:p w14:paraId="26CAA7FA" w14:textId="77777777" w:rsidR="00355913" w:rsidRPr="007F4BE0" w:rsidRDefault="00355913" w:rsidP="003559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39" w:type="dxa"/>
            <w:gridSpan w:val="7"/>
            <w:vAlign w:val="bottom"/>
          </w:tcPr>
          <w:p w14:paraId="27F0D26C" w14:textId="5E8173CC" w:rsidR="00355913" w:rsidRPr="007F4BE0" w:rsidRDefault="00355913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26007" w:rsidRPr="007F4BE0" w14:paraId="06903B1A" w14:textId="6EA1C916" w:rsidTr="006B3AF7">
        <w:trPr>
          <w:cantSplit/>
          <w:trHeight w:val="136"/>
        </w:trPr>
        <w:tc>
          <w:tcPr>
            <w:tcW w:w="4053" w:type="dxa"/>
          </w:tcPr>
          <w:p w14:paraId="404615B0" w14:textId="121A6E7A" w:rsidR="00A26007" w:rsidRPr="007F4BE0" w:rsidRDefault="00A26007" w:rsidP="00A2600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198" w:type="dxa"/>
            <w:vAlign w:val="bottom"/>
          </w:tcPr>
          <w:p w14:paraId="5BBAC4BF" w14:textId="76CD3BF5" w:rsidR="00A26007" w:rsidRPr="007F4BE0" w:rsidRDefault="002479F3" w:rsidP="00A2600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43,259</w:t>
            </w:r>
          </w:p>
        </w:tc>
        <w:tc>
          <w:tcPr>
            <w:tcW w:w="264" w:type="dxa"/>
            <w:vAlign w:val="bottom"/>
          </w:tcPr>
          <w:p w14:paraId="271ABBFD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47AAA244" w14:textId="22D47B52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64,170</w:t>
            </w:r>
          </w:p>
        </w:tc>
        <w:tc>
          <w:tcPr>
            <w:tcW w:w="178" w:type="dxa"/>
          </w:tcPr>
          <w:p w14:paraId="19D00FAB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DF5CDCA" w14:textId="58D6C89F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479F3">
              <w:rPr>
                <w:rFonts w:asciiTheme="majorBidi" w:hAnsiTheme="majorBidi" w:cstheme="majorBidi"/>
                <w:sz w:val="28"/>
                <w:szCs w:val="28"/>
              </w:rPr>
              <w:t>39,707</w:t>
            </w:r>
          </w:p>
        </w:tc>
        <w:tc>
          <w:tcPr>
            <w:tcW w:w="178" w:type="dxa"/>
          </w:tcPr>
          <w:p w14:paraId="39E4A0D7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FAC564A" w14:textId="285BFBD9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195,245</w:t>
            </w:r>
          </w:p>
        </w:tc>
      </w:tr>
      <w:tr w:rsidR="00A26007" w:rsidRPr="007F4BE0" w14:paraId="1BC16781" w14:textId="2177341E" w:rsidTr="00102FFC">
        <w:trPr>
          <w:cantSplit/>
          <w:trHeight w:val="136"/>
        </w:trPr>
        <w:tc>
          <w:tcPr>
            <w:tcW w:w="4053" w:type="dxa"/>
          </w:tcPr>
          <w:p w14:paraId="062E2D47" w14:textId="77777777" w:rsidR="00A26007" w:rsidRPr="007F4BE0" w:rsidRDefault="00A26007" w:rsidP="00A26007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198" w:type="dxa"/>
            <w:vAlign w:val="bottom"/>
          </w:tcPr>
          <w:p w14:paraId="348BBA16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F6EA7CB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032813BB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7DAB80E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CD3C408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31443AB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5173791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007" w:rsidRPr="007F4BE0" w14:paraId="7675724D" w14:textId="16BB9942" w:rsidTr="006B3AF7">
        <w:trPr>
          <w:cantSplit/>
          <w:trHeight w:val="136"/>
        </w:trPr>
        <w:tc>
          <w:tcPr>
            <w:tcW w:w="4053" w:type="dxa"/>
          </w:tcPr>
          <w:p w14:paraId="146BB6F1" w14:textId="77777777" w:rsidR="00A26007" w:rsidRPr="007F4BE0" w:rsidRDefault="00A26007" w:rsidP="00A26007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  <w:p w14:paraId="02F5D114" w14:textId="5718A609" w:rsidR="00A26007" w:rsidRPr="007F4BE0" w:rsidRDefault="00A26007" w:rsidP="00A26007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2B62A42A" w14:textId="48C4C3C3" w:rsidR="00A26007" w:rsidRPr="007F4BE0" w:rsidRDefault="002479F3" w:rsidP="00A2600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30,765</w:t>
            </w:r>
          </w:p>
        </w:tc>
        <w:tc>
          <w:tcPr>
            <w:tcW w:w="264" w:type="dxa"/>
            <w:vAlign w:val="bottom"/>
          </w:tcPr>
          <w:p w14:paraId="0240A612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052FBD9C" w14:textId="2A0F07DA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12,392</w:t>
            </w:r>
          </w:p>
        </w:tc>
        <w:tc>
          <w:tcPr>
            <w:tcW w:w="178" w:type="dxa"/>
          </w:tcPr>
          <w:p w14:paraId="5AC38793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E33F5A9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1A34EF3E" w14:textId="4F12228C" w:rsidR="00A26007" w:rsidRPr="007F4BE0" w:rsidRDefault="002479F3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87,339</w:t>
            </w:r>
          </w:p>
        </w:tc>
        <w:tc>
          <w:tcPr>
            <w:tcW w:w="178" w:type="dxa"/>
          </w:tcPr>
          <w:p w14:paraId="7BCAD305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692A57B8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35F33BE3" w14:textId="187413AD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73,920</w:t>
            </w:r>
          </w:p>
        </w:tc>
      </w:tr>
      <w:tr w:rsidR="00A26007" w:rsidRPr="007F4BE0" w14:paraId="550EED9B" w14:textId="4F4D552C" w:rsidTr="006B3AF7">
        <w:trPr>
          <w:cantSplit/>
          <w:trHeight w:val="136"/>
        </w:trPr>
        <w:tc>
          <w:tcPr>
            <w:tcW w:w="4053" w:type="dxa"/>
          </w:tcPr>
          <w:p w14:paraId="12AEF5AD" w14:textId="083F3DA5" w:rsidR="00A26007" w:rsidRPr="007F4BE0" w:rsidRDefault="00A26007" w:rsidP="00A26007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3B182" w14:textId="21854D71" w:rsidR="00A26007" w:rsidRPr="007F4BE0" w:rsidRDefault="0084226C" w:rsidP="00A2600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2479F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4,024</w:t>
            </w:r>
          </w:p>
        </w:tc>
        <w:tc>
          <w:tcPr>
            <w:tcW w:w="264" w:type="dxa"/>
            <w:vAlign w:val="bottom"/>
          </w:tcPr>
          <w:p w14:paraId="578DA2E4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ED66C" w14:textId="200C989C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76,562</w:t>
            </w:r>
          </w:p>
        </w:tc>
        <w:tc>
          <w:tcPr>
            <w:tcW w:w="178" w:type="dxa"/>
          </w:tcPr>
          <w:p w14:paraId="54CCD0FF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07AA5F2" w14:textId="4064779F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422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479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8422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479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046</w:t>
            </w:r>
          </w:p>
        </w:tc>
        <w:tc>
          <w:tcPr>
            <w:tcW w:w="178" w:type="dxa"/>
          </w:tcPr>
          <w:p w14:paraId="0C3D108E" w14:textId="77777777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64C94D6D" w14:textId="4C65E123" w:rsidR="00A26007" w:rsidRPr="007F4BE0" w:rsidRDefault="00A26007" w:rsidP="00A2600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269,165</w:t>
            </w:r>
          </w:p>
        </w:tc>
      </w:tr>
    </w:tbl>
    <w:p w14:paraId="4EAF694A" w14:textId="631AC398" w:rsidR="00867C8D" w:rsidRPr="007F4BE0" w:rsidRDefault="00867C8D" w:rsidP="001F04DE">
      <w:pPr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14:paraId="4F3B33CB" w14:textId="5DC018B8" w:rsidR="00947AA2" w:rsidRPr="007F4BE0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F4BE0">
        <w:rPr>
          <w:rFonts w:asciiTheme="majorBidi" w:hAnsiTheme="majorBidi" w:cstheme="majorBidi" w:hint="cs"/>
          <w:b/>
          <w:bCs/>
          <w:sz w:val="28"/>
          <w:szCs w:val="28"/>
        </w:rPr>
        <w:t>15</w:t>
      </w:r>
      <w:r w:rsidR="00863CC4" w:rsidRPr="007F4BE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947AA2" w:rsidRPr="007F4BE0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61C4478A" w14:textId="7BF77A5C" w:rsidR="00947AA2" w:rsidRPr="007F4BE0" w:rsidRDefault="00947AA2" w:rsidP="00D36E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tbl>
      <w:tblPr>
        <w:tblW w:w="94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33"/>
        <w:gridCol w:w="1142"/>
        <w:gridCol w:w="263"/>
        <w:gridCol w:w="1141"/>
        <w:gridCol w:w="260"/>
        <w:gridCol w:w="1228"/>
        <w:gridCol w:w="178"/>
        <w:gridCol w:w="1229"/>
      </w:tblGrid>
      <w:tr w:rsidR="00304911" w:rsidRPr="007F4BE0" w14:paraId="5E2082E2" w14:textId="53428EC3" w:rsidTr="0043737C">
        <w:trPr>
          <w:cantSplit/>
          <w:trHeight w:val="130"/>
          <w:tblHeader/>
        </w:trPr>
        <w:tc>
          <w:tcPr>
            <w:tcW w:w="4033" w:type="dxa"/>
            <w:shd w:val="clear" w:color="auto" w:fill="auto"/>
            <w:vAlign w:val="bottom"/>
          </w:tcPr>
          <w:p w14:paraId="5A74DEBB" w14:textId="77777777" w:rsidR="00304911" w:rsidRPr="007F4BE0" w:rsidRDefault="00304911" w:rsidP="00382D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546" w:type="dxa"/>
            <w:gridSpan w:val="3"/>
          </w:tcPr>
          <w:p w14:paraId="4B859135" w14:textId="4E51A0E5" w:rsidR="00304911" w:rsidRPr="007F4BE0" w:rsidRDefault="00304911" w:rsidP="00304911">
            <w:pPr>
              <w:pStyle w:val="acctmergecolhdg"/>
              <w:spacing w:line="240" w:lineRule="atLeast"/>
              <w:ind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04DC6F42" w14:textId="77777777" w:rsidR="00304911" w:rsidRPr="007F4BE0" w:rsidRDefault="00304911" w:rsidP="00382D35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35" w:type="dxa"/>
            <w:gridSpan w:val="3"/>
          </w:tcPr>
          <w:p w14:paraId="3B6BB87D" w14:textId="2C965440" w:rsidR="00304911" w:rsidRPr="007F4BE0" w:rsidRDefault="00304911" w:rsidP="00304911">
            <w:pPr>
              <w:pStyle w:val="acctmergecolhdg"/>
              <w:spacing w:line="240" w:lineRule="atLeast"/>
              <w:ind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737C" w:rsidRPr="007F4BE0" w14:paraId="40B5DACF" w14:textId="77777777" w:rsidTr="0043737C">
        <w:trPr>
          <w:cantSplit/>
          <w:trHeight w:val="130"/>
          <w:tblHeader/>
        </w:trPr>
        <w:tc>
          <w:tcPr>
            <w:tcW w:w="4033" w:type="dxa"/>
            <w:shd w:val="clear" w:color="auto" w:fill="auto"/>
            <w:vAlign w:val="bottom"/>
          </w:tcPr>
          <w:p w14:paraId="16651FB7" w14:textId="58F80D68" w:rsidR="0043737C" w:rsidRPr="007F4BE0" w:rsidRDefault="0043737C" w:rsidP="004373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สำหรับงวดสิ้นสุดวันที่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142" w:type="dxa"/>
          </w:tcPr>
          <w:p w14:paraId="407E5FBC" w14:textId="4FE37A75" w:rsidR="0043737C" w:rsidRPr="007F4BE0" w:rsidRDefault="0043737C" w:rsidP="0043737C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งวดสามเดือน</w:t>
            </w:r>
          </w:p>
        </w:tc>
        <w:tc>
          <w:tcPr>
            <w:tcW w:w="263" w:type="dxa"/>
          </w:tcPr>
          <w:p w14:paraId="4B2B883D" w14:textId="77777777" w:rsidR="0043737C" w:rsidRPr="007F4BE0" w:rsidRDefault="0043737C" w:rsidP="0043737C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41" w:type="dxa"/>
          </w:tcPr>
          <w:p w14:paraId="601656F0" w14:textId="709E61D3" w:rsidR="0043737C" w:rsidRPr="007F4BE0" w:rsidRDefault="0043737C" w:rsidP="0043737C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งวด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เก้า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0" w:type="dxa"/>
          </w:tcPr>
          <w:p w14:paraId="541219AA" w14:textId="77777777" w:rsidR="0043737C" w:rsidRPr="007F4BE0" w:rsidRDefault="0043737C" w:rsidP="0043737C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</w:tcPr>
          <w:p w14:paraId="556F7ED9" w14:textId="7B654CE1" w:rsidR="0043737C" w:rsidRPr="007F4BE0" w:rsidRDefault="0043737C" w:rsidP="0043737C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งวดสามเดือน</w:t>
            </w:r>
          </w:p>
        </w:tc>
        <w:tc>
          <w:tcPr>
            <w:tcW w:w="178" w:type="dxa"/>
          </w:tcPr>
          <w:p w14:paraId="316240D8" w14:textId="77777777" w:rsidR="0043737C" w:rsidRPr="007F4BE0" w:rsidRDefault="0043737C" w:rsidP="0043737C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29" w:type="dxa"/>
          </w:tcPr>
          <w:p w14:paraId="215E7B88" w14:textId="49D597D9" w:rsidR="0043737C" w:rsidRPr="007F4BE0" w:rsidRDefault="0043737C" w:rsidP="0043737C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งวด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เก้า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</w:tr>
      <w:tr w:rsidR="00382D35" w:rsidRPr="007F4BE0" w14:paraId="04D0F785" w14:textId="025F91C9" w:rsidTr="0043737C">
        <w:trPr>
          <w:cantSplit/>
          <w:trHeight w:val="130"/>
          <w:tblHeader/>
        </w:trPr>
        <w:tc>
          <w:tcPr>
            <w:tcW w:w="4033" w:type="dxa"/>
          </w:tcPr>
          <w:p w14:paraId="739BC0A3" w14:textId="68F673FE" w:rsidR="00382D35" w:rsidRPr="007F4BE0" w:rsidRDefault="00382D35" w:rsidP="008D2D1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1" w:type="dxa"/>
            <w:gridSpan w:val="7"/>
          </w:tcPr>
          <w:p w14:paraId="2768899D" w14:textId="35E2BF8D" w:rsidR="00382D35" w:rsidRPr="007F4BE0" w:rsidRDefault="00382D35" w:rsidP="008D2D1E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82D35" w:rsidRPr="007F4BE0" w14:paraId="604CC70C" w14:textId="70740B59" w:rsidTr="0043737C">
        <w:trPr>
          <w:cantSplit/>
          <w:trHeight w:val="130"/>
        </w:trPr>
        <w:tc>
          <w:tcPr>
            <w:tcW w:w="4033" w:type="dxa"/>
          </w:tcPr>
          <w:p w14:paraId="5FB460E9" w14:textId="77777777" w:rsidR="00382D35" w:rsidRPr="007F4BE0" w:rsidRDefault="00382D35" w:rsidP="008D2D1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42" w:type="dxa"/>
          </w:tcPr>
          <w:p w14:paraId="25F6C24F" w14:textId="29CAFE7A" w:rsidR="00382D35" w:rsidRPr="007F4BE0" w:rsidRDefault="00382D35" w:rsidP="00CC660C">
            <w:pPr>
              <w:pStyle w:val="acctfourfigures"/>
              <w:tabs>
                <w:tab w:val="clear" w:pos="765"/>
                <w:tab w:val="decimal" w:pos="731"/>
                <w:tab w:val="decimal" w:pos="130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06890740" w14:textId="77777777" w:rsidR="00382D35" w:rsidRPr="007F4BE0" w:rsidRDefault="00382D35" w:rsidP="008D2D1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66D50CC" w14:textId="4AF811AD" w:rsidR="00382D35" w:rsidRPr="007F4BE0" w:rsidRDefault="00382D35" w:rsidP="008D2D1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77BCBB85" w14:textId="77777777" w:rsidR="00382D35" w:rsidRPr="007F4BE0" w:rsidRDefault="00382D35" w:rsidP="008D2D1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3FA629D8" w14:textId="47ED5AAF" w:rsidR="00382D35" w:rsidRPr="007F4BE0" w:rsidRDefault="00382D35" w:rsidP="008D2D1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0DCCF12" w14:textId="57BE6E9C" w:rsidR="00382D35" w:rsidRPr="007F4BE0" w:rsidRDefault="00382D35" w:rsidP="008D2D1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2EE458D5" w14:textId="28A08360" w:rsidR="00382D35" w:rsidRPr="007F4BE0" w:rsidRDefault="00382D35" w:rsidP="008D2D1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2D35" w:rsidRPr="007F4BE0" w14:paraId="75394C2F" w14:textId="0930B4D4" w:rsidTr="0043737C">
        <w:trPr>
          <w:cantSplit/>
          <w:trHeight w:val="173"/>
        </w:trPr>
        <w:tc>
          <w:tcPr>
            <w:tcW w:w="4033" w:type="dxa"/>
          </w:tcPr>
          <w:p w14:paraId="7C7CF9D0" w14:textId="77777777" w:rsidR="00382D35" w:rsidRPr="007F4BE0" w:rsidRDefault="00382D35" w:rsidP="00CC660C">
            <w:pPr>
              <w:rPr>
                <w:rFonts w:asciiTheme="majorBidi" w:hAnsiTheme="majorBidi" w:cstheme="majorBidi"/>
                <w:color w:val="211E1F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7F4BE0" w:rsidDel="009A4744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14:paraId="61889453" w14:textId="3A1DC184" w:rsidR="00382D35" w:rsidRPr="007F4BE0" w:rsidRDefault="00920F17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18,031</w:t>
            </w:r>
          </w:p>
        </w:tc>
        <w:tc>
          <w:tcPr>
            <w:tcW w:w="263" w:type="dxa"/>
          </w:tcPr>
          <w:p w14:paraId="4FAF266B" w14:textId="77777777" w:rsidR="00382D35" w:rsidRPr="007F4BE0" w:rsidRDefault="00382D35" w:rsidP="00CC660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B0F13AA" w14:textId="24096C4B" w:rsidR="00382D35" w:rsidRPr="007F4BE0" w:rsidRDefault="00920F17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54,230</w:t>
            </w:r>
          </w:p>
        </w:tc>
        <w:tc>
          <w:tcPr>
            <w:tcW w:w="260" w:type="dxa"/>
          </w:tcPr>
          <w:p w14:paraId="369235AF" w14:textId="77777777" w:rsidR="00382D35" w:rsidRPr="007F4BE0" w:rsidRDefault="00382D35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6B638A75" w14:textId="4619B3E5" w:rsidR="00382D35" w:rsidRPr="007F4BE0" w:rsidRDefault="00D25A7D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1,081</w:t>
            </w:r>
          </w:p>
        </w:tc>
        <w:tc>
          <w:tcPr>
            <w:tcW w:w="178" w:type="dxa"/>
          </w:tcPr>
          <w:p w14:paraId="0F003D57" w14:textId="64A00EC5" w:rsidR="00382D35" w:rsidRPr="007F4BE0" w:rsidRDefault="00382D35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2C95ED80" w14:textId="23D5CFD6" w:rsidR="00382D35" w:rsidRPr="007F4BE0" w:rsidRDefault="00D25A7D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3,541</w:t>
            </w:r>
          </w:p>
        </w:tc>
      </w:tr>
      <w:tr w:rsidR="00382D35" w:rsidRPr="007F4BE0" w14:paraId="0E5C39BB" w14:textId="0EC52217" w:rsidTr="0043737C">
        <w:trPr>
          <w:cantSplit/>
          <w:trHeight w:val="130"/>
        </w:trPr>
        <w:tc>
          <w:tcPr>
            <w:tcW w:w="4033" w:type="dxa"/>
          </w:tcPr>
          <w:p w14:paraId="322C8A95" w14:textId="77777777" w:rsidR="00382D35" w:rsidRPr="007F4BE0" w:rsidRDefault="00382D35" w:rsidP="00CC66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7F4BE0" w:rsidDel="00D924C1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</w:tcPr>
          <w:p w14:paraId="71CD31FE" w14:textId="53498100" w:rsidR="00382D35" w:rsidRPr="007F4BE0" w:rsidRDefault="004C6DDF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3,171</w:t>
            </w:r>
          </w:p>
        </w:tc>
        <w:tc>
          <w:tcPr>
            <w:tcW w:w="263" w:type="dxa"/>
          </w:tcPr>
          <w:p w14:paraId="6803E27E" w14:textId="77777777" w:rsidR="00382D35" w:rsidRPr="007F4BE0" w:rsidRDefault="00382D35" w:rsidP="00CC660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605BB07F" w14:textId="45E6C96C" w:rsidR="00382D35" w:rsidRPr="007F4BE0" w:rsidRDefault="004C6DDF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9,210</w:t>
            </w:r>
          </w:p>
        </w:tc>
        <w:tc>
          <w:tcPr>
            <w:tcW w:w="260" w:type="dxa"/>
          </w:tcPr>
          <w:p w14:paraId="18BCE750" w14:textId="77777777" w:rsidR="00382D35" w:rsidRPr="007F4BE0" w:rsidRDefault="00382D35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07BBEE2" w14:textId="2146F47A" w:rsidR="00382D35" w:rsidRPr="007F4BE0" w:rsidRDefault="00920F17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2,984</w:t>
            </w:r>
          </w:p>
        </w:tc>
        <w:tc>
          <w:tcPr>
            <w:tcW w:w="178" w:type="dxa"/>
          </w:tcPr>
          <w:p w14:paraId="3D379F39" w14:textId="64C3A41C" w:rsidR="00382D35" w:rsidRPr="007F4BE0" w:rsidRDefault="00382D35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3BB996FC" w14:textId="6DABDC32" w:rsidR="00382D35" w:rsidRPr="007F4BE0" w:rsidRDefault="00920F17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8,634</w:t>
            </w:r>
          </w:p>
        </w:tc>
      </w:tr>
      <w:tr w:rsidR="00920F17" w:rsidRPr="007F4BE0" w14:paraId="0697FCBC" w14:textId="77777777" w:rsidTr="0043737C">
        <w:trPr>
          <w:cantSplit/>
          <w:trHeight w:val="130"/>
        </w:trPr>
        <w:tc>
          <w:tcPr>
            <w:tcW w:w="4033" w:type="dxa"/>
          </w:tcPr>
          <w:p w14:paraId="6D958DE8" w14:textId="3CEA5C53" w:rsidR="00920F17" w:rsidRPr="007F4BE0" w:rsidRDefault="00920F17" w:rsidP="00920F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142" w:type="dxa"/>
          </w:tcPr>
          <w:p w14:paraId="1D71FD7C" w14:textId="08752D70" w:rsidR="00920F17" w:rsidRPr="007F4BE0" w:rsidRDefault="00920F17" w:rsidP="00920F1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35</w:t>
            </w:r>
          </w:p>
        </w:tc>
        <w:tc>
          <w:tcPr>
            <w:tcW w:w="263" w:type="dxa"/>
          </w:tcPr>
          <w:p w14:paraId="39164FCB" w14:textId="77777777" w:rsidR="00920F17" w:rsidRPr="007F4BE0" w:rsidRDefault="00920F17" w:rsidP="00920F1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7FFFF1B" w14:textId="125CCFC6" w:rsidR="00920F17" w:rsidRPr="007F4BE0" w:rsidRDefault="00920F17" w:rsidP="00920F1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105</w:t>
            </w:r>
          </w:p>
        </w:tc>
        <w:tc>
          <w:tcPr>
            <w:tcW w:w="260" w:type="dxa"/>
          </w:tcPr>
          <w:p w14:paraId="22EA78EA" w14:textId="77777777" w:rsidR="00920F17" w:rsidRPr="007F4BE0" w:rsidRDefault="00920F17" w:rsidP="00920F1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82D7523" w14:textId="157392C6" w:rsidR="00920F17" w:rsidRPr="007F4BE0" w:rsidRDefault="00920F17" w:rsidP="00920F1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35</w:t>
            </w:r>
          </w:p>
        </w:tc>
        <w:tc>
          <w:tcPr>
            <w:tcW w:w="178" w:type="dxa"/>
          </w:tcPr>
          <w:p w14:paraId="22F3882C" w14:textId="77777777" w:rsidR="00920F17" w:rsidRPr="007F4BE0" w:rsidRDefault="00920F17" w:rsidP="00920F1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73BBCC42" w14:textId="0DD264D7" w:rsidR="00920F17" w:rsidRPr="007F4BE0" w:rsidRDefault="00920F17" w:rsidP="00920F17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105</w:t>
            </w:r>
          </w:p>
        </w:tc>
      </w:tr>
    </w:tbl>
    <w:p w14:paraId="601E1554" w14:textId="7D2525BB" w:rsidR="00947AA2" w:rsidRPr="007F4BE0" w:rsidRDefault="00947AA2" w:rsidP="00D36E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1F9ED071" w14:textId="416697EE" w:rsidR="00CE2D8C" w:rsidRPr="007F4BE0" w:rsidRDefault="00E76420" w:rsidP="003C4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F4BE0">
        <w:rPr>
          <w:rFonts w:ascii="Angsana New" w:hAnsi="Angsana New" w:cs="Angsana New"/>
          <w:sz w:val="28"/>
          <w:szCs w:val="28"/>
          <w:cs/>
        </w:rPr>
        <w:t>กระแสเงินสดจ่ายทั้งหมดของสัญญาเช่าที่แสดงในงบกระแสเงินสดรวม</w:t>
      </w:r>
      <w:r w:rsidR="003C41EF" w:rsidRPr="007F4BE0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3C41EF" w:rsidRPr="007F4BE0">
        <w:rPr>
          <w:rFonts w:ascii="Angsana New" w:hAnsi="Angsana New" w:cs="Angsana New" w:hint="cs"/>
          <w:sz w:val="28"/>
          <w:szCs w:val="28"/>
          <w:cs/>
        </w:rPr>
        <w:t>สาม</w:t>
      </w:r>
      <w:r w:rsidR="00480163" w:rsidRPr="007F4BE0">
        <w:rPr>
          <w:rFonts w:ascii="Angsana New" w:hAnsi="Angsana New" w:cs="Angsana New" w:hint="cs"/>
          <w:sz w:val="28"/>
          <w:szCs w:val="28"/>
          <w:cs/>
        </w:rPr>
        <w:t>เ</w:t>
      </w:r>
      <w:r w:rsidR="003C41EF" w:rsidRPr="007F4BE0">
        <w:rPr>
          <w:rFonts w:ascii="Angsana New" w:hAnsi="Angsana New" w:cs="Angsana New" w:hint="cs"/>
          <w:sz w:val="28"/>
          <w:szCs w:val="28"/>
          <w:cs/>
        </w:rPr>
        <w:t>ดือนและ</w:t>
      </w:r>
      <w:r w:rsidR="0043737C" w:rsidRPr="007F4BE0">
        <w:rPr>
          <w:rFonts w:ascii="Angsana New" w:hAnsi="Angsana New" w:cs="Angsana New" w:hint="cs"/>
          <w:sz w:val="28"/>
          <w:szCs w:val="28"/>
          <w:cs/>
        </w:rPr>
        <w:t>เ</w:t>
      </w:r>
      <w:r w:rsidR="003C41EF" w:rsidRPr="007F4BE0">
        <w:rPr>
          <w:rFonts w:ascii="Angsana New" w:hAnsi="Angsana New" w:cs="Angsana New" w:hint="cs"/>
          <w:sz w:val="28"/>
          <w:szCs w:val="28"/>
          <w:cs/>
        </w:rPr>
        <w:t>ก</w:t>
      </w:r>
      <w:r w:rsidR="0043737C" w:rsidRPr="007F4BE0">
        <w:rPr>
          <w:rFonts w:ascii="Angsana New" w:hAnsi="Angsana New" w:cs="Angsana New" w:hint="cs"/>
          <w:sz w:val="28"/>
          <w:szCs w:val="28"/>
          <w:cs/>
        </w:rPr>
        <w:t>้า</w:t>
      </w:r>
      <w:r w:rsidR="003C41EF" w:rsidRPr="007F4BE0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3C41EF" w:rsidRPr="007F4BE0">
        <w:rPr>
          <w:rFonts w:ascii="Angsana New" w:hAnsi="Angsana New" w:cs="Angsana New"/>
          <w:sz w:val="28"/>
          <w:szCs w:val="28"/>
          <w:cs/>
        </w:rPr>
        <w:br/>
      </w:r>
      <w:r w:rsidR="003C41EF" w:rsidRPr="007F4BE0">
        <w:rPr>
          <w:rFonts w:asciiTheme="majorBidi" w:hAnsiTheme="majorBidi" w:cstheme="majorBidi"/>
          <w:sz w:val="28"/>
          <w:szCs w:val="28"/>
        </w:rPr>
        <w:t>30</w:t>
      </w:r>
      <w:r w:rsidR="003C41EF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3737C" w:rsidRPr="007F4BE0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3C41EF" w:rsidRPr="007F4BE0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3C41EF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C41EF" w:rsidRPr="007F4BE0">
        <w:rPr>
          <w:rFonts w:ascii="Angsana New" w:hAnsi="Angsana New" w:cs="Angsana New"/>
          <w:sz w:val="28"/>
          <w:szCs w:val="28"/>
        </w:rPr>
        <w:t>2563</w:t>
      </w:r>
      <w:r w:rsidR="003C41EF" w:rsidRPr="007F4BE0">
        <w:rPr>
          <w:rFonts w:ascii="Angsana New" w:hAnsi="Angsana New" w:cs="Angsana New"/>
          <w:sz w:val="28"/>
          <w:szCs w:val="28"/>
          <w:cs/>
        </w:rPr>
        <w:t xml:space="preserve"> มีจำนวน</w:t>
      </w:r>
      <w:r w:rsidR="009C0F1B" w:rsidRPr="007F4B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81AD5">
        <w:rPr>
          <w:rFonts w:ascii="Angsana New" w:hAnsi="Angsana New" w:cs="Angsana New"/>
          <w:sz w:val="28"/>
          <w:szCs w:val="28"/>
        </w:rPr>
        <w:t>146.73</w:t>
      </w:r>
      <w:r w:rsidR="003C41EF" w:rsidRPr="007F4BE0">
        <w:rPr>
          <w:rFonts w:ascii="Angsana New" w:hAnsi="Angsana New" w:cs="Angsana New"/>
          <w:sz w:val="28"/>
          <w:szCs w:val="28"/>
        </w:rPr>
        <w:t xml:space="preserve"> </w:t>
      </w:r>
      <w:r w:rsidR="003C41EF" w:rsidRPr="007F4BE0">
        <w:rPr>
          <w:rFonts w:ascii="Angsana New" w:hAnsi="Angsana New" w:cs="Angsana New" w:hint="cs"/>
          <w:sz w:val="28"/>
          <w:szCs w:val="28"/>
          <w:cs/>
        </w:rPr>
        <w:t>ล้าน</w:t>
      </w:r>
      <w:r w:rsidR="003C41EF" w:rsidRPr="007F4BE0">
        <w:rPr>
          <w:rFonts w:ascii="Angsana New" w:hAnsi="Angsana New" w:cs="Angsana New"/>
          <w:sz w:val="28"/>
          <w:szCs w:val="28"/>
          <w:cs/>
        </w:rPr>
        <w:t>บาท และ</w:t>
      </w:r>
      <w:r w:rsidR="00E44308" w:rsidRPr="007F4BE0">
        <w:rPr>
          <w:rFonts w:ascii="Angsana New" w:hAnsi="Angsana New" w:cs="Angsana New"/>
          <w:sz w:val="28"/>
          <w:szCs w:val="28"/>
        </w:rPr>
        <w:t xml:space="preserve"> </w:t>
      </w:r>
      <w:r w:rsidR="009C0F1B" w:rsidRPr="007F4BE0">
        <w:rPr>
          <w:rFonts w:ascii="Angsana New" w:hAnsi="Angsana New" w:cs="Angsana New"/>
          <w:sz w:val="28"/>
          <w:szCs w:val="28"/>
        </w:rPr>
        <w:t>23</w:t>
      </w:r>
      <w:r w:rsidR="0068618F">
        <w:rPr>
          <w:rFonts w:ascii="Angsana New" w:hAnsi="Angsana New" w:cs="Angsana New"/>
          <w:sz w:val="28"/>
          <w:szCs w:val="28"/>
        </w:rPr>
        <w:t>3.93</w:t>
      </w:r>
      <w:r w:rsidR="009C0F1B" w:rsidRPr="007F4BE0">
        <w:rPr>
          <w:rFonts w:ascii="Angsana New" w:hAnsi="Angsana New" w:cs="Angsana New"/>
          <w:sz w:val="28"/>
          <w:szCs w:val="28"/>
        </w:rPr>
        <w:t xml:space="preserve"> </w:t>
      </w:r>
      <w:r w:rsidR="003C41EF" w:rsidRPr="007F4BE0">
        <w:rPr>
          <w:rFonts w:ascii="Angsana New" w:hAnsi="Angsana New" w:cs="Angsana New" w:hint="cs"/>
          <w:sz w:val="28"/>
          <w:szCs w:val="28"/>
          <w:cs/>
        </w:rPr>
        <w:t>ล้าน</w:t>
      </w:r>
      <w:r w:rsidR="003C41EF" w:rsidRPr="007F4BE0">
        <w:rPr>
          <w:rFonts w:ascii="Angsana New" w:hAnsi="Angsana New" w:cs="Angsana New"/>
          <w:sz w:val="28"/>
          <w:szCs w:val="28"/>
          <w:cs/>
        </w:rPr>
        <w:t>บาท ตามลำดับ</w:t>
      </w:r>
      <w:r w:rsidRPr="007F4BE0">
        <w:rPr>
          <w:rFonts w:ascii="Angsana New" w:hAnsi="Angsana New" w:cs="Angsana New"/>
          <w:sz w:val="28"/>
          <w:szCs w:val="28"/>
          <w:cs/>
        </w:rPr>
        <w:t>และงบกระแสเงินสดเฉพาะกิจการสำหรับ</w:t>
      </w:r>
      <w:r w:rsidR="007203F5" w:rsidRPr="007F4BE0">
        <w:rPr>
          <w:rFonts w:ascii="Angsana New" w:hAnsi="Angsana New" w:cs="Angsana New"/>
          <w:sz w:val="28"/>
          <w:szCs w:val="28"/>
        </w:rPr>
        <w:t xml:space="preserve"> </w:t>
      </w:r>
      <w:r w:rsidR="007203F5" w:rsidRPr="007F4BE0">
        <w:rPr>
          <w:rFonts w:ascii="Angsana New" w:hAnsi="Angsana New" w:cs="Angsana New"/>
          <w:sz w:val="28"/>
          <w:szCs w:val="28"/>
        </w:rPr>
        <w:br/>
      </w:r>
      <w:r w:rsidRPr="007F4BE0">
        <w:rPr>
          <w:rFonts w:ascii="Angsana New" w:hAnsi="Angsana New" w:cs="Angsana New"/>
          <w:sz w:val="28"/>
          <w:szCs w:val="28"/>
          <w:cs/>
        </w:rPr>
        <w:t>งวด</w:t>
      </w:r>
      <w:r w:rsidR="003C41EF" w:rsidRPr="007F4BE0">
        <w:rPr>
          <w:rFonts w:ascii="Angsana New" w:hAnsi="Angsana New" w:cs="Angsana New" w:hint="cs"/>
          <w:sz w:val="28"/>
          <w:szCs w:val="28"/>
          <w:cs/>
        </w:rPr>
        <w:t>สาม</w:t>
      </w:r>
      <w:r w:rsidR="00480163" w:rsidRPr="007F4BE0">
        <w:rPr>
          <w:rFonts w:ascii="Angsana New" w:hAnsi="Angsana New" w:cs="Angsana New" w:hint="cs"/>
          <w:sz w:val="28"/>
          <w:szCs w:val="28"/>
          <w:cs/>
        </w:rPr>
        <w:t>เ</w:t>
      </w:r>
      <w:r w:rsidR="003C41EF" w:rsidRPr="007F4BE0">
        <w:rPr>
          <w:rFonts w:ascii="Angsana New" w:hAnsi="Angsana New" w:cs="Angsana New" w:hint="cs"/>
          <w:sz w:val="28"/>
          <w:szCs w:val="28"/>
          <w:cs/>
        </w:rPr>
        <w:t>ดือนและ</w:t>
      </w:r>
      <w:r w:rsidR="0043737C" w:rsidRPr="007F4BE0">
        <w:rPr>
          <w:rFonts w:ascii="Angsana New" w:hAnsi="Angsana New" w:cs="Angsana New" w:hint="cs"/>
          <w:sz w:val="28"/>
          <w:szCs w:val="28"/>
          <w:cs/>
        </w:rPr>
        <w:t>เ</w:t>
      </w:r>
      <w:r w:rsidR="003C41EF" w:rsidRPr="007F4BE0">
        <w:rPr>
          <w:rFonts w:ascii="Angsana New" w:hAnsi="Angsana New" w:cs="Angsana New" w:hint="cs"/>
          <w:sz w:val="28"/>
          <w:szCs w:val="28"/>
          <w:cs/>
        </w:rPr>
        <w:t>ก</w:t>
      </w:r>
      <w:r w:rsidR="0043737C" w:rsidRPr="007F4BE0">
        <w:rPr>
          <w:rFonts w:ascii="Angsana New" w:hAnsi="Angsana New" w:cs="Angsana New" w:hint="cs"/>
          <w:sz w:val="28"/>
          <w:szCs w:val="28"/>
          <w:cs/>
        </w:rPr>
        <w:t>้า</w:t>
      </w:r>
      <w:r w:rsidR="003C41EF" w:rsidRPr="007F4BE0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3C41EF" w:rsidRPr="007F4BE0">
        <w:rPr>
          <w:rFonts w:asciiTheme="majorBidi" w:hAnsiTheme="majorBidi" w:cstheme="majorBidi"/>
          <w:sz w:val="28"/>
          <w:szCs w:val="28"/>
        </w:rPr>
        <w:t>30</w:t>
      </w:r>
      <w:r w:rsidR="003C41EF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3737C" w:rsidRPr="007F4BE0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3C41EF" w:rsidRPr="007F4BE0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3C41EF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C41EF" w:rsidRPr="007F4BE0">
        <w:rPr>
          <w:rFonts w:ascii="Angsana New" w:hAnsi="Angsana New" w:cs="Angsana New"/>
          <w:sz w:val="28"/>
          <w:szCs w:val="28"/>
        </w:rPr>
        <w:t>2563</w:t>
      </w:r>
      <w:r w:rsidR="003C41EF" w:rsidRPr="007F4BE0">
        <w:rPr>
          <w:rFonts w:ascii="Angsana New" w:hAnsi="Angsana New" w:cs="Angsana New"/>
          <w:sz w:val="28"/>
          <w:szCs w:val="28"/>
          <w:cs/>
        </w:rPr>
        <w:t xml:space="preserve"> มีจำนว</w:t>
      </w:r>
      <w:r w:rsidR="00E44308" w:rsidRPr="007F4BE0">
        <w:rPr>
          <w:rFonts w:ascii="Angsana New" w:hAnsi="Angsana New" w:cs="Angsana New" w:hint="cs"/>
          <w:sz w:val="28"/>
          <w:szCs w:val="28"/>
          <w:cs/>
        </w:rPr>
        <w:t>น</w:t>
      </w:r>
      <w:r w:rsidR="00EE7775">
        <w:rPr>
          <w:rFonts w:ascii="Angsana New" w:hAnsi="Angsana New" w:cs="Angsana New"/>
          <w:sz w:val="28"/>
          <w:szCs w:val="28"/>
        </w:rPr>
        <w:t xml:space="preserve"> 1</w:t>
      </w:r>
      <w:r w:rsidR="00F81AD5">
        <w:rPr>
          <w:rFonts w:ascii="Angsana New" w:hAnsi="Angsana New" w:cs="Angsana New"/>
          <w:sz w:val="28"/>
          <w:szCs w:val="28"/>
        </w:rPr>
        <w:t>2</w:t>
      </w:r>
      <w:r w:rsidR="00EE7775">
        <w:rPr>
          <w:rFonts w:ascii="Angsana New" w:hAnsi="Angsana New" w:cs="Angsana New"/>
          <w:sz w:val="28"/>
          <w:szCs w:val="28"/>
        </w:rPr>
        <w:t xml:space="preserve">.44 </w:t>
      </w:r>
      <w:r w:rsidR="003C41EF" w:rsidRPr="007F4BE0">
        <w:rPr>
          <w:rFonts w:ascii="Angsana New" w:hAnsi="Angsana New" w:cs="Angsana New" w:hint="cs"/>
          <w:sz w:val="28"/>
          <w:szCs w:val="28"/>
          <w:cs/>
        </w:rPr>
        <w:t>ล้าน</w:t>
      </w:r>
      <w:r w:rsidR="003C41EF" w:rsidRPr="007F4BE0">
        <w:rPr>
          <w:rFonts w:ascii="Angsana New" w:hAnsi="Angsana New" w:cs="Angsana New"/>
          <w:sz w:val="28"/>
          <w:szCs w:val="28"/>
          <w:cs/>
        </w:rPr>
        <w:t>บาท และ</w:t>
      </w:r>
      <w:r w:rsidR="00EE7775">
        <w:rPr>
          <w:rFonts w:ascii="Angsana New" w:hAnsi="Angsana New" w:cs="Angsana New"/>
          <w:sz w:val="28"/>
          <w:szCs w:val="28"/>
        </w:rPr>
        <w:t xml:space="preserve"> 4</w:t>
      </w:r>
      <w:r w:rsidR="0068618F">
        <w:rPr>
          <w:rFonts w:ascii="Angsana New" w:hAnsi="Angsana New" w:cs="Angsana New"/>
          <w:sz w:val="28"/>
          <w:szCs w:val="28"/>
        </w:rPr>
        <w:t>3.66</w:t>
      </w:r>
      <w:r w:rsidR="00EE7775">
        <w:rPr>
          <w:rFonts w:ascii="Angsana New" w:hAnsi="Angsana New" w:cs="Angsana New"/>
          <w:sz w:val="28"/>
          <w:szCs w:val="28"/>
        </w:rPr>
        <w:t xml:space="preserve"> </w:t>
      </w:r>
      <w:r w:rsidR="003C41EF" w:rsidRPr="007F4BE0">
        <w:rPr>
          <w:rFonts w:ascii="Angsana New" w:hAnsi="Angsana New" w:cs="Angsana New" w:hint="cs"/>
          <w:sz w:val="28"/>
          <w:szCs w:val="28"/>
          <w:cs/>
        </w:rPr>
        <w:t>ล้าน</w:t>
      </w:r>
      <w:r w:rsidR="003C41EF" w:rsidRPr="007F4BE0">
        <w:rPr>
          <w:rFonts w:ascii="Angsana New" w:hAnsi="Angsana New" w:cs="Angsana New"/>
          <w:sz w:val="28"/>
          <w:szCs w:val="28"/>
          <w:cs/>
        </w:rPr>
        <w:t>บาท ตามลำดับ</w:t>
      </w:r>
    </w:p>
    <w:p w14:paraId="1F0EBE37" w14:textId="77777777" w:rsidR="00CE2D8C" w:rsidRPr="007F4BE0" w:rsidRDefault="00CE2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 w:rsidRPr="007F4BE0">
        <w:rPr>
          <w:rFonts w:ascii="Angsana New" w:hAnsi="Angsana New" w:cs="Angsana New"/>
          <w:sz w:val="28"/>
          <w:szCs w:val="28"/>
          <w:cs/>
        </w:rPr>
        <w:br w:type="page"/>
      </w:r>
    </w:p>
    <w:p w14:paraId="76E07BFC" w14:textId="616ACF1E" w:rsidR="0065304C" w:rsidRPr="007F4BE0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F4BE0">
        <w:rPr>
          <w:rFonts w:asciiTheme="majorBidi" w:hAnsiTheme="majorBidi" w:cstheme="majorBidi" w:hint="cs"/>
          <w:b/>
          <w:bCs/>
          <w:sz w:val="28"/>
          <w:szCs w:val="28"/>
        </w:rPr>
        <w:lastRenderedPageBreak/>
        <w:t>16</w:t>
      </w:r>
      <w:r w:rsidR="00863CC4" w:rsidRPr="007F4BE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65304C" w:rsidRPr="007F4BE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ภาษีเงินได้ </w:t>
      </w:r>
    </w:p>
    <w:p w14:paraId="7B842E32" w14:textId="18ED36D7" w:rsidR="00787ADC" w:rsidRPr="007F4BE0" w:rsidRDefault="00787ADC" w:rsidP="00787ADC">
      <w:pPr>
        <w:rPr>
          <w:rFonts w:ascii="Angsana New" w:hAnsi="Angsana New" w:cs="Angsana New"/>
          <w:sz w:val="28"/>
          <w:szCs w:val="28"/>
          <w:cs/>
          <w:lang w:val="th-TH"/>
        </w:rPr>
      </w:pPr>
    </w:p>
    <w:p w14:paraId="12598249" w14:textId="1057F2B4" w:rsidR="009123A2" w:rsidRPr="007F4BE0" w:rsidRDefault="0065304C" w:rsidP="0091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F4BE0">
        <w:rPr>
          <w:rFonts w:ascii="Angsana New" w:hAnsi="Angsana New" w:cs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</w:t>
      </w:r>
      <w:r w:rsidR="00C56560" w:rsidRPr="007F4B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56560" w:rsidRPr="007F4BE0">
        <w:rPr>
          <w:rFonts w:ascii="Angsana New" w:hAnsi="Angsana New" w:cs="Angsana New"/>
          <w:sz w:val="28"/>
          <w:szCs w:val="28"/>
          <w:cs/>
        </w:rPr>
        <w:br/>
      </w:r>
      <w:r w:rsidR="00C56560" w:rsidRPr="007F4BE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B15FA8" w:rsidRPr="007F4BE0">
        <w:rPr>
          <w:rFonts w:ascii="Angsana New" w:hAnsi="Angsana New" w:cs="Angsana New" w:hint="cs"/>
          <w:sz w:val="28"/>
          <w:szCs w:val="28"/>
          <w:cs/>
        </w:rPr>
        <w:t>บริษัทและ</w:t>
      </w:r>
      <w:r w:rsidRPr="007F4BE0">
        <w:rPr>
          <w:rFonts w:ascii="Angsana New" w:hAnsi="Angsana New" w:cs="Angsana New"/>
          <w:sz w:val="28"/>
          <w:szCs w:val="28"/>
          <w:cs/>
        </w:rPr>
        <w:t>บริษัทในการดำเนินงานต่อเนื่องเป็นระยะเวลา</w:t>
      </w:r>
      <w:r w:rsidR="005D6CB8" w:rsidRPr="007F4BE0">
        <w:rPr>
          <w:rFonts w:ascii="Angsana New" w:hAnsi="Angsana New" w:cs="Angsana New" w:hint="cs"/>
          <w:sz w:val="28"/>
          <w:szCs w:val="28"/>
          <w:cs/>
        </w:rPr>
        <w:t>เ</w:t>
      </w:r>
      <w:r w:rsidR="008D4894" w:rsidRPr="007F4BE0">
        <w:rPr>
          <w:rFonts w:ascii="Angsana New" w:hAnsi="Angsana New" w:cs="Angsana New" w:hint="cs"/>
          <w:sz w:val="28"/>
          <w:szCs w:val="28"/>
          <w:cs/>
        </w:rPr>
        <w:t>ก</w:t>
      </w:r>
      <w:r w:rsidR="005D6CB8" w:rsidRPr="007F4BE0">
        <w:rPr>
          <w:rFonts w:ascii="Angsana New" w:hAnsi="Angsana New" w:cs="Angsana New" w:hint="cs"/>
          <w:sz w:val="28"/>
          <w:szCs w:val="28"/>
          <w:cs/>
        </w:rPr>
        <w:t>้า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8D4894" w:rsidRPr="007F4BE0">
        <w:rPr>
          <w:rFonts w:asciiTheme="majorBidi" w:hAnsiTheme="majorBidi" w:cstheme="majorBidi"/>
          <w:sz w:val="28"/>
          <w:szCs w:val="28"/>
        </w:rPr>
        <w:t>30</w:t>
      </w:r>
      <w:r w:rsidR="008D4894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D6CB8" w:rsidRPr="007F4BE0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8D4894" w:rsidRPr="007F4BE0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8D4894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7F4BE0">
        <w:rPr>
          <w:rFonts w:ascii="Angsana New" w:hAnsi="Angsana New" w:cs="Angsana New"/>
          <w:sz w:val="28"/>
          <w:szCs w:val="28"/>
        </w:rPr>
        <w:t>25</w:t>
      </w:r>
      <w:r w:rsidR="00BF0225" w:rsidRPr="007F4BE0">
        <w:rPr>
          <w:rFonts w:ascii="Angsana New" w:hAnsi="Angsana New" w:cs="Angsana New" w:hint="cs"/>
          <w:sz w:val="28"/>
          <w:szCs w:val="28"/>
        </w:rPr>
        <w:t>63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Pr="007F4BE0">
        <w:rPr>
          <w:rFonts w:ascii="Angsana New" w:hAnsi="Angsana New" w:cs="Angsana New"/>
          <w:sz w:val="28"/>
          <w:szCs w:val="28"/>
          <w:cs/>
        </w:rPr>
        <w:t>คือร้อยละ</w:t>
      </w:r>
      <w:r w:rsidR="005D6CB8" w:rsidRPr="007F4B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C256E">
        <w:rPr>
          <w:rFonts w:ascii="Angsana New" w:hAnsi="Angsana New" w:cs="Angsana New"/>
          <w:sz w:val="28"/>
          <w:szCs w:val="28"/>
        </w:rPr>
        <w:t>9.2</w:t>
      </w:r>
      <w:r w:rsidR="00A40AEB">
        <w:rPr>
          <w:rFonts w:ascii="Angsana New" w:hAnsi="Angsana New" w:cs="Angsana New"/>
          <w:sz w:val="28"/>
          <w:szCs w:val="28"/>
        </w:rPr>
        <w:t>4</w:t>
      </w:r>
      <w:r w:rsidR="00B15FA8" w:rsidRPr="007F4BE0">
        <w:rPr>
          <w:rFonts w:ascii="Angsana New" w:hAnsi="Angsana New" w:cs="Angsana New"/>
          <w:sz w:val="28"/>
          <w:szCs w:val="28"/>
        </w:rPr>
        <w:t xml:space="preserve"> </w:t>
      </w:r>
      <w:r w:rsidR="00B15FA8" w:rsidRPr="007F4BE0">
        <w:rPr>
          <w:rFonts w:ascii="Angsana New" w:hAnsi="Angsana New" w:cs="Angsana New" w:hint="cs"/>
          <w:sz w:val="28"/>
          <w:szCs w:val="28"/>
          <w:cs/>
        </w:rPr>
        <w:t>และ</w:t>
      </w:r>
      <w:r w:rsidR="00000A2B" w:rsidRPr="007F4BE0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Pr="007F4BE0">
        <w:rPr>
          <w:rFonts w:ascii="Angsana New" w:hAnsi="Angsana New" w:cs="Angsana New"/>
          <w:sz w:val="28"/>
          <w:szCs w:val="28"/>
          <w:cs/>
        </w:rPr>
        <w:t xml:space="preserve"> </w:t>
      </w:r>
      <w:r w:rsidR="007C256E">
        <w:rPr>
          <w:rFonts w:ascii="Angsana New" w:hAnsi="Angsana New" w:cs="Angsana New"/>
          <w:sz w:val="28"/>
          <w:szCs w:val="28"/>
        </w:rPr>
        <w:t>14.</w:t>
      </w:r>
      <w:r w:rsidR="00A40AEB">
        <w:rPr>
          <w:rFonts w:ascii="Angsana New" w:hAnsi="Angsana New" w:cs="Angsana New"/>
          <w:sz w:val="28"/>
          <w:szCs w:val="28"/>
        </w:rPr>
        <w:t>73</w:t>
      </w:r>
      <w:r w:rsidR="00000A2B" w:rsidRPr="007F4BE0">
        <w:rPr>
          <w:rFonts w:ascii="Angsana New" w:hAnsi="Angsana New" w:cs="Angsana New" w:hint="cs"/>
          <w:sz w:val="28"/>
          <w:szCs w:val="28"/>
          <w:cs/>
        </w:rPr>
        <w:t xml:space="preserve"> ตามลำดับ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="00077C5C" w:rsidRPr="007F4BE0">
        <w:rPr>
          <w:rFonts w:ascii="Angsana New" w:hAnsi="Angsana New" w:cs="Angsana New"/>
          <w:i/>
          <w:iCs/>
          <w:sz w:val="28"/>
          <w:szCs w:val="28"/>
        </w:rPr>
        <w:t>(</w:t>
      </w:r>
      <w:r w:rsidR="00BF0225" w:rsidRPr="007F4BE0">
        <w:rPr>
          <w:rFonts w:ascii="Angsana New" w:hAnsi="Angsana New" w:cs="Angsana New"/>
          <w:i/>
          <w:iCs/>
          <w:sz w:val="28"/>
          <w:szCs w:val="28"/>
        </w:rPr>
        <w:t>2562</w:t>
      </w:r>
      <w:r w:rsidRPr="007F4BE0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000A2B" w:rsidRPr="007F4BE0">
        <w:rPr>
          <w:rFonts w:ascii="Angsana New" w:hAnsi="Angsana New" w:cs="Angsana New" w:hint="cs"/>
          <w:i/>
          <w:iCs/>
          <w:sz w:val="28"/>
          <w:szCs w:val="28"/>
          <w:cs/>
        </w:rPr>
        <w:t>ร้อยละ</w:t>
      </w:r>
      <w:r w:rsidR="00C56560" w:rsidRPr="007F4BE0">
        <w:rPr>
          <w:rFonts w:ascii="Angsana New" w:hAnsi="Angsana New" w:cs="Angsana New"/>
          <w:i/>
          <w:iCs/>
          <w:sz w:val="28"/>
          <w:szCs w:val="28"/>
        </w:rPr>
        <w:t>13.</w:t>
      </w:r>
      <w:r w:rsidR="007C256E">
        <w:rPr>
          <w:rFonts w:ascii="Angsana New" w:hAnsi="Angsana New" w:cs="Angsana New"/>
          <w:i/>
          <w:iCs/>
          <w:sz w:val="28"/>
          <w:szCs w:val="28"/>
        </w:rPr>
        <w:t>16</w:t>
      </w:r>
      <w:r w:rsidR="00000A2B" w:rsidRPr="007F4BE0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000A2B" w:rsidRPr="007F4BE0">
        <w:rPr>
          <w:rFonts w:ascii="Angsana New" w:hAnsi="Angsana New" w:cs="Angsana New" w:hint="cs"/>
          <w:i/>
          <w:iCs/>
          <w:sz w:val="28"/>
          <w:szCs w:val="28"/>
          <w:cs/>
        </w:rPr>
        <w:t>และ</w:t>
      </w:r>
      <w:r w:rsidRPr="007F4BE0">
        <w:rPr>
          <w:rFonts w:ascii="Angsana New" w:hAnsi="Angsana New" w:cs="Angsana New"/>
          <w:i/>
          <w:iCs/>
          <w:sz w:val="28"/>
          <w:szCs w:val="28"/>
          <w:cs/>
        </w:rPr>
        <w:t xml:space="preserve">ร้อยละ </w:t>
      </w:r>
      <w:r w:rsidR="007C256E">
        <w:rPr>
          <w:rFonts w:ascii="Angsana New" w:hAnsi="Angsana New" w:cs="Angsana New"/>
          <w:i/>
          <w:iCs/>
          <w:sz w:val="28"/>
          <w:szCs w:val="28"/>
        </w:rPr>
        <w:t>5.09</w:t>
      </w:r>
      <w:r w:rsidR="002070C0" w:rsidRPr="007F4BE0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2070C0" w:rsidRPr="007F4BE0">
        <w:rPr>
          <w:rFonts w:ascii="Angsana New" w:hAnsi="Angsana New" w:cs="Angsana New" w:hint="cs"/>
          <w:i/>
          <w:iCs/>
          <w:sz w:val="28"/>
          <w:szCs w:val="28"/>
          <w:cs/>
        </w:rPr>
        <w:t>ตามลำดับ</w:t>
      </w:r>
      <w:r w:rsidR="00077C5C" w:rsidRPr="007F4BE0">
        <w:rPr>
          <w:rFonts w:ascii="Angsana New" w:hAnsi="Angsana New" w:cs="Angsana New"/>
          <w:i/>
          <w:iCs/>
          <w:sz w:val="28"/>
          <w:szCs w:val="28"/>
        </w:rPr>
        <w:t>)</w:t>
      </w:r>
      <w:r w:rsidRPr="007F4BE0">
        <w:rPr>
          <w:rFonts w:ascii="Angsana New" w:hAnsi="Angsana New" w:cs="Angsana New"/>
          <w:sz w:val="28"/>
          <w:szCs w:val="28"/>
        </w:rPr>
        <w:t xml:space="preserve"> </w:t>
      </w:r>
      <w:r w:rsidRPr="007F4BE0">
        <w:rPr>
          <w:rFonts w:ascii="Angsana New" w:hAnsi="Angsana New" w:cs="Angsana New"/>
          <w:sz w:val="28"/>
          <w:szCs w:val="28"/>
          <w:cs/>
        </w:rPr>
        <w:t>การเปลี่ยนแปลงในอัตราภาษีเงินได้ที่แท้จริงมีสาเหตุหลั</w:t>
      </w:r>
      <w:r w:rsidR="003B532E" w:rsidRPr="007F4BE0">
        <w:rPr>
          <w:rFonts w:ascii="Angsana New" w:hAnsi="Angsana New" w:cs="Angsana New" w:hint="cs"/>
          <w:sz w:val="28"/>
          <w:szCs w:val="28"/>
          <w:cs/>
        </w:rPr>
        <w:t>กมาจาก</w:t>
      </w:r>
      <w:r w:rsidR="0056449C" w:rsidRPr="007F4BE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123A2" w:rsidRPr="007F4BE0">
        <w:rPr>
          <w:rFonts w:ascii="Angsana New" w:hAnsi="Angsana New" w:cs="Angsana New" w:hint="cs"/>
          <w:sz w:val="28"/>
          <w:szCs w:val="28"/>
          <w:cs/>
        </w:rPr>
        <w:t>บริษัทมีขาดทุนทางภาษีที่ยังไม่ได้ใช้ยกมาจากปีก่อน แล</w:t>
      </w:r>
      <w:r w:rsidR="0056449C" w:rsidRPr="007F4BE0">
        <w:rPr>
          <w:rFonts w:ascii="Angsana New" w:hAnsi="Angsana New" w:cs="Angsana New" w:hint="cs"/>
          <w:sz w:val="28"/>
          <w:szCs w:val="28"/>
          <w:cs/>
        </w:rPr>
        <w:t>ะ</w:t>
      </w:r>
      <w:r w:rsidR="009123A2" w:rsidRPr="007F4BE0">
        <w:rPr>
          <w:rFonts w:ascii="Angsana New" w:hAnsi="Angsana New" w:cs="Angsana New" w:hint="cs"/>
          <w:sz w:val="28"/>
          <w:szCs w:val="28"/>
          <w:cs/>
        </w:rPr>
        <w:t>ได้ถูกนำมาใช้เพื่อลดจำนวนกำไรที่ต้องเสียภาษีในปีปัจจุบัน</w:t>
      </w:r>
      <w:r w:rsidR="0056449C" w:rsidRPr="007F4BE0">
        <w:rPr>
          <w:rFonts w:ascii="Angsana New" w:hAnsi="Angsana New" w:cs="Angsana New" w:hint="cs"/>
          <w:sz w:val="28"/>
          <w:szCs w:val="28"/>
          <w:cs/>
        </w:rPr>
        <w:t xml:space="preserve"> และ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34866EDB" w14:textId="77777777" w:rsidR="00A51994" w:rsidRPr="007F4BE0" w:rsidRDefault="00A51994" w:rsidP="0091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158C248" w14:textId="22E6CD6E" w:rsidR="00804175" w:rsidRPr="007F4BE0" w:rsidRDefault="00BF0225" w:rsidP="00466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F4BE0">
        <w:rPr>
          <w:rFonts w:asciiTheme="majorBidi" w:hAnsiTheme="majorBidi" w:cstheme="majorBidi" w:hint="cs"/>
          <w:b/>
          <w:bCs/>
          <w:sz w:val="28"/>
          <w:szCs w:val="28"/>
        </w:rPr>
        <w:t>17</w:t>
      </w:r>
      <w:r w:rsidR="00466BA5" w:rsidRPr="007F4BE0">
        <w:rPr>
          <w:rFonts w:asciiTheme="majorBidi" w:hAnsiTheme="majorBidi" w:cstheme="majorBidi"/>
          <w:b/>
          <w:bCs/>
          <w:sz w:val="28"/>
          <w:szCs w:val="28"/>
        </w:rPr>
        <w:tab/>
      </w:r>
      <w:r w:rsidR="00804175" w:rsidRPr="007F4BE0">
        <w:rPr>
          <w:rFonts w:asciiTheme="majorBidi" w:hAnsiTheme="majorBidi" w:cstheme="majorBidi"/>
          <w:b/>
          <w:bCs/>
          <w:sz w:val="28"/>
          <w:szCs w:val="28"/>
          <w:cs/>
        </w:rPr>
        <w:t>เงินปันผล</w:t>
      </w:r>
      <w:r w:rsidR="00580C31" w:rsidRPr="007F4BE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647B378C" w14:textId="61426198" w:rsidR="003C1CC6" w:rsidRPr="007F4BE0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43B6236D" w14:textId="40CB8764" w:rsidR="0069256D" w:rsidRPr="007F4BE0" w:rsidRDefault="003A74C6" w:rsidP="005C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</w:t>
      </w:r>
      <w:r w:rsidR="00641726" w:rsidRPr="007F4BE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7F4BE0">
        <w:rPr>
          <w:rFonts w:asciiTheme="majorBidi" w:hAnsiTheme="majorBidi" w:cstheme="majorBidi"/>
          <w:sz w:val="28"/>
          <w:szCs w:val="28"/>
          <w:cs/>
        </w:rPr>
        <w:t>จ่ายให้ผู้ถือหุ้น มีดังนี้</w:t>
      </w:r>
    </w:p>
    <w:p w14:paraId="12CF9A78" w14:textId="77777777" w:rsidR="00F70D8E" w:rsidRPr="007F4BE0" w:rsidRDefault="00F7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  <w:lang w:val="th-TH"/>
        </w:rPr>
      </w:pPr>
    </w:p>
    <w:tbl>
      <w:tblPr>
        <w:tblStyle w:val="TableGrid"/>
        <w:tblW w:w="93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90"/>
        <w:gridCol w:w="1620"/>
        <w:gridCol w:w="1350"/>
        <w:gridCol w:w="270"/>
        <w:gridCol w:w="1110"/>
      </w:tblGrid>
      <w:tr w:rsidR="00F70D8E" w:rsidRPr="00E176EE" w14:paraId="1C615B55" w14:textId="77777777" w:rsidTr="004B74D6">
        <w:trPr>
          <w:trHeight w:val="731"/>
          <w:tblHeader/>
        </w:trPr>
        <w:tc>
          <w:tcPr>
            <w:tcW w:w="3060" w:type="dxa"/>
            <w:vAlign w:val="bottom"/>
          </w:tcPr>
          <w:p w14:paraId="3E387D0E" w14:textId="77777777" w:rsidR="00F70D8E" w:rsidRPr="00E176E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18224560" w14:textId="77777777" w:rsidR="00F70D8E" w:rsidRPr="00E176E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75CC2BB2" w14:textId="77777777" w:rsidR="00F70D8E" w:rsidRPr="00E176E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กำหนดจ่าย</w:t>
            </w:r>
          </w:p>
          <w:p w14:paraId="34B531DE" w14:textId="77777777" w:rsidR="00F70D8E" w:rsidRPr="00E176E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2646E233" w14:textId="77777777" w:rsidR="00F70D8E" w:rsidRPr="00E176E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อัตราเงินปันผล</w:t>
            </w:r>
          </w:p>
          <w:p w14:paraId="08607C1F" w14:textId="77777777" w:rsidR="00F70D8E" w:rsidRPr="00E176E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  <w:tc>
          <w:tcPr>
            <w:tcW w:w="270" w:type="dxa"/>
          </w:tcPr>
          <w:p w14:paraId="78867093" w14:textId="77777777" w:rsidR="00F70D8E" w:rsidRPr="00E176E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5899A3E6" w14:textId="77777777" w:rsidR="00F70D8E" w:rsidRPr="00E176E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93188FF" w14:textId="77777777" w:rsidR="00F70D8E" w:rsidRPr="00E176EE" w:rsidDel="00D43E7A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70D8E" w:rsidRPr="00E176EE" w14:paraId="7A4AF253" w14:textId="77777777" w:rsidTr="004B74D6">
        <w:trPr>
          <w:trHeight w:val="241"/>
          <w:tblHeader/>
        </w:trPr>
        <w:tc>
          <w:tcPr>
            <w:tcW w:w="3060" w:type="dxa"/>
          </w:tcPr>
          <w:p w14:paraId="5DF9844C" w14:textId="77777777" w:rsidR="00F70D8E" w:rsidRPr="00E176E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48554F32" w14:textId="77777777" w:rsidR="00F70D8E" w:rsidRPr="00E176E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BCC071C" w14:textId="77777777" w:rsidR="00F70D8E" w:rsidRPr="00E176E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D397DC3" w14:textId="77777777" w:rsidR="00F70D8E" w:rsidRPr="00E176E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270" w:type="dxa"/>
          </w:tcPr>
          <w:p w14:paraId="119A6B59" w14:textId="77777777" w:rsidR="00F70D8E" w:rsidRPr="00E176E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1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6C14F013" w14:textId="77777777" w:rsidR="00F70D8E" w:rsidRPr="00E176EE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55913" w:rsidRPr="00E176EE" w14:paraId="34ECEA83" w14:textId="77777777" w:rsidTr="004B74D6">
        <w:trPr>
          <w:trHeight w:val="241"/>
        </w:trPr>
        <w:tc>
          <w:tcPr>
            <w:tcW w:w="3060" w:type="dxa"/>
          </w:tcPr>
          <w:p w14:paraId="675554C2" w14:textId="6A673B58" w:rsidR="00355913" w:rsidRPr="00E176EE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bookmarkStart w:id="11" w:name="_Hlk45717320"/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ปี </w:t>
            </w:r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</w:t>
            </w:r>
            <w:r w:rsidR="00641726" w:rsidRPr="00E176E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90" w:type="dxa"/>
          </w:tcPr>
          <w:p w14:paraId="4FA192EF" w14:textId="77777777" w:rsidR="00355913" w:rsidRPr="00E176EE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48EA95A" w14:textId="77777777" w:rsidR="00355913" w:rsidRPr="00E176EE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03A2F5" w14:textId="77777777" w:rsidR="00355913" w:rsidRPr="00E176EE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8F72DC" w14:textId="77777777" w:rsidR="00355913" w:rsidRPr="00E176EE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8364474" w14:textId="77777777" w:rsidR="00355913" w:rsidRPr="00E176EE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5913" w:rsidRPr="00E176EE" w14:paraId="1876029D" w14:textId="77777777" w:rsidTr="004B74D6">
        <w:trPr>
          <w:trHeight w:val="241"/>
        </w:trPr>
        <w:tc>
          <w:tcPr>
            <w:tcW w:w="3060" w:type="dxa"/>
          </w:tcPr>
          <w:p w14:paraId="7FED6B4B" w14:textId="74F6B9A3" w:rsidR="00355913" w:rsidRPr="00E176EE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="0027789B"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1890" w:type="dxa"/>
          </w:tcPr>
          <w:p w14:paraId="523A15EE" w14:textId="4442C4B9" w:rsidR="00355913" w:rsidRPr="00E176EE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96824B4" w14:textId="2E927943" w:rsidR="00355913" w:rsidRPr="00E176EE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B54CDAE" w14:textId="248F7544" w:rsidR="00355913" w:rsidRPr="00E176EE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636035" w14:textId="77777777" w:rsidR="00355913" w:rsidRPr="00E176EE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26E9C7B" w14:textId="40DACA4B" w:rsidR="00355913" w:rsidRPr="00E176EE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37B8" w:rsidRPr="00E176EE" w14:paraId="32BCB30F" w14:textId="77777777" w:rsidTr="004B74D6">
        <w:trPr>
          <w:trHeight w:val="241"/>
        </w:trPr>
        <w:tc>
          <w:tcPr>
            <w:tcW w:w="3060" w:type="dxa"/>
          </w:tcPr>
          <w:p w14:paraId="007411CA" w14:textId="77777777" w:rsidR="007C256E" w:rsidRPr="00E176EE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เจดับเบิ้ลยูดี อินโฟโลจิสติกส์</w:t>
            </w:r>
          </w:p>
          <w:p w14:paraId="7D7101F6" w14:textId="2CBB3E2D" w:rsidR="004837B8" w:rsidRPr="00E176EE" w:rsidRDefault="007C256E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4837B8"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จำกัด (มหาชน)</w:t>
            </w:r>
            <w:r w:rsidR="004837B8" w:rsidRPr="00E176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14:paraId="1415D299" w14:textId="77777777" w:rsidR="0073156A" w:rsidRPr="00E176EE" w:rsidRDefault="0073156A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654608" w14:textId="1BF15350" w:rsidR="004837B8" w:rsidRPr="00E176EE" w:rsidRDefault="0027789B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4837B8"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เมษายน </w:t>
            </w:r>
            <w:r w:rsidRPr="00E176E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620" w:type="dxa"/>
          </w:tcPr>
          <w:p w14:paraId="4EEA5D71" w14:textId="77777777" w:rsidR="0073156A" w:rsidRPr="00E176EE" w:rsidRDefault="0073156A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3C90ED" w14:textId="243CE358" w:rsidR="004837B8" w:rsidRPr="00E176EE" w:rsidRDefault="004837B8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พฤษภาคม </w:t>
            </w:r>
            <w:r w:rsidR="0027789B" w:rsidRPr="00E176E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0" w:type="dxa"/>
          </w:tcPr>
          <w:p w14:paraId="40AA4602" w14:textId="77777777" w:rsidR="0073156A" w:rsidRPr="00E176EE" w:rsidRDefault="0073156A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909CDB" w14:textId="100F93EB" w:rsidR="004837B8" w:rsidRPr="00E176EE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0.25</w:t>
            </w:r>
          </w:p>
        </w:tc>
        <w:tc>
          <w:tcPr>
            <w:tcW w:w="270" w:type="dxa"/>
          </w:tcPr>
          <w:p w14:paraId="43DE3F59" w14:textId="77777777" w:rsidR="004837B8" w:rsidRPr="00E176EE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86DAA88" w14:textId="77777777" w:rsidR="0073156A" w:rsidRPr="00E176EE" w:rsidRDefault="0073156A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30FF3E" w14:textId="5F4C97F0" w:rsidR="004837B8" w:rsidRPr="00E176EE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255,000</w:t>
            </w:r>
          </w:p>
        </w:tc>
      </w:tr>
      <w:tr w:rsidR="004837B8" w:rsidRPr="00E176EE" w14:paraId="0A2E8259" w14:textId="77777777" w:rsidTr="00E176EE">
        <w:trPr>
          <w:trHeight w:val="263"/>
        </w:trPr>
        <w:tc>
          <w:tcPr>
            <w:tcW w:w="3060" w:type="dxa"/>
          </w:tcPr>
          <w:p w14:paraId="024EF21E" w14:textId="190CF480" w:rsidR="004837B8" w:rsidRPr="00E176EE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9AB1B67" w14:textId="4AA0E20D" w:rsidR="004837B8" w:rsidRPr="00E176EE" w:rsidRDefault="004837B8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447023C" w14:textId="128D1D11" w:rsidR="004837B8" w:rsidRPr="00E176EE" w:rsidRDefault="004837B8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2D6AAC" w14:textId="31472CC4" w:rsidR="004837B8" w:rsidRPr="00E176EE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622F24" w14:textId="77777777" w:rsidR="004837B8" w:rsidRPr="00E176EE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1B725B6" w14:textId="5D2360D8" w:rsidR="004837B8" w:rsidRPr="00E176EE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37B8" w:rsidRPr="00E176EE" w14:paraId="0EB0F10D" w14:textId="77777777" w:rsidTr="004B74D6">
        <w:trPr>
          <w:trHeight w:val="241"/>
        </w:trPr>
        <w:tc>
          <w:tcPr>
            <w:tcW w:w="3060" w:type="dxa"/>
          </w:tcPr>
          <w:p w14:paraId="1B7923FF" w14:textId="2B4D1206" w:rsidR="004837B8" w:rsidRPr="00E176EE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ปี </w:t>
            </w:r>
            <w:r w:rsidRPr="00E176E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890" w:type="dxa"/>
          </w:tcPr>
          <w:p w14:paraId="1166B02D" w14:textId="77777777" w:rsidR="004837B8" w:rsidRPr="00E176EE" w:rsidRDefault="004837B8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B816D37" w14:textId="77777777" w:rsidR="004837B8" w:rsidRPr="00E176EE" w:rsidRDefault="004837B8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F4799AB" w14:textId="77777777" w:rsidR="004837B8" w:rsidRPr="00E176EE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DF01ED" w14:textId="77777777" w:rsidR="004837B8" w:rsidRPr="00E176EE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E599B8B" w14:textId="77777777" w:rsidR="004837B8" w:rsidRPr="00E176EE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37B8" w:rsidRPr="00E176EE" w14:paraId="079D77D1" w14:textId="77777777" w:rsidTr="004B74D6">
        <w:trPr>
          <w:trHeight w:val="241"/>
        </w:trPr>
        <w:tc>
          <w:tcPr>
            <w:tcW w:w="3060" w:type="dxa"/>
          </w:tcPr>
          <w:p w14:paraId="351C3320" w14:textId="77777777" w:rsidR="004837B8" w:rsidRPr="00E176EE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เงินปันผลประจำปี</w:t>
            </w:r>
          </w:p>
        </w:tc>
        <w:tc>
          <w:tcPr>
            <w:tcW w:w="1890" w:type="dxa"/>
          </w:tcPr>
          <w:p w14:paraId="15E21D55" w14:textId="08607892" w:rsidR="004837B8" w:rsidRPr="00E176EE" w:rsidRDefault="004837B8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E8BFD07" w14:textId="71CAB3CB" w:rsidR="004837B8" w:rsidRPr="00E176EE" w:rsidRDefault="004837B8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76C364" w14:textId="2E54443D" w:rsidR="004837B8" w:rsidRPr="00E176EE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32C8F8" w14:textId="77777777" w:rsidR="004837B8" w:rsidRPr="00E176EE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5548C77" w14:textId="74A30DC5" w:rsidR="004837B8" w:rsidRPr="00E176EE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F85" w:rsidRPr="00E176EE" w14:paraId="5DBFEDF4" w14:textId="77777777" w:rsidTr="004B74D6">
        <w:trPr>
          <w:trHeight w:val="241"/>
        </w:trPr>
        <w:tc>
          <w:tcPr>
            <w:tcW w:w="3060" w:type="dxa"/>
          </w:tcPr>
          <w:p w14:paraId="581BB46D" w14:textId="661EB36E" w:rsidR="00FB0F85" w:rsidRPr="00E176EE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</w:rPr>
              <w:t>Chi Shan Long Fong Food Co., Ltd.</w:t>
            </w:r>
          </w:p>
        </w:tc>
        <w:tc>
          <w:tcPr>
            <w:tcW w:w="1890" w:type="dxa"/>
          </w:tcPr>
          <w:p w14:paraId="39E58D85" w14:textId="3C66A668" w:rsidR="00FB0F85" w:rsidRPr="00E176EE" w:rsidRDefault="00FB0F85" w:rsidP="007C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E176E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620" w:type="dxa"/>
          </w:tcPr>
          <w:p w14:paraId="3672EB94" w14:textId="490ABC45" w:rsidR="00FB0F85" w:rsidRPr="00E176EE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E176E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0" w:type="dxa"/>
          </w:tcPr>
          <w:p w14:paraId="71C45272" w14:textId="3BE590C3" w:rsidR="00FB0F85" w:rsidRPr="00E176EE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</w:rPr>
              <w:t>6.00</w:t>
            </w:r>
          </w:p>
        </w:tc>
        <w:tc>
          <w:tcPr>
            <w:tcW w:w="270" w:type="dxa"/>
          </w:tcPr>
          <w:p w14:paraId="139BDCC6" w14:textId="77777777" w:rsidR="00FB0F85" w:rsidRPr="00E176EE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D71470F" w14:textId="70EF5FAE" w:rsidR="00FB0F85" w:rsidRPr="00E176EE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</w:rPr>
              <w:t>38,168</w:t>
            </w:r>
          </w:p>
        </w:tc>
      </w:tr>
      <w:tr w:rsidR="00FB0F85" w:rsidRPr="00E176EE" w14:paraId="25B19119" w14:textId="77777777" w:rsidTr="004B74D6">
        <w:trPr>
          <w:trHeight w:val="241"/>
        </w:trPr>
        <w:tc>
          <w:tcPr>
            <w:tcW w:w="3060" w:type="dxa"/>
          </w:tcPr>
          <w:p w14:paraId="228B1132" w14:textId="77777777" w:rsidR="007C256E" w:rsidRPr="00E176EE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เจดับเบิ้ลยูดี อินโฟโลจิสติกส์</w:t>
            </w:r>
          </w:p>
          <w:p w14:paraId="1FAE9506" w14:textId="7B68E196" w:rsidR="00FB0F85" w:rsidRPr="00E176EE" w:rsidRDefault="007C256E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FB0F85"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จำกัด (มหาชน)</w:t>
            </w:r>
            <w:r w:rsidR="00FB0F85" w:rsidRPr="00E176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14:paraId="5AAA838E" w14:textId="77777777" w:rsidR="00FB0F85" w:rsidRPr="00E176EE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97BA36" w14:textId="4233DCCD" w:rsidR="00FB0F85" w:rsidRPr="00E176EE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E176E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เมษายน </w:t>
            </w:r>
            <w:r w:rsidRPr="00E176E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620" w:type="dxa"/>
          </w:tcPr>
          <w:p w14:paraId="59E3BE08" w14:textId="77777777" w:rsidR="00FB0F85" w:rsidRPr="00E176EE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CF517A" w14:textId="5A85CBAE" w:rsidR="00FB0F85" w:rsidRPr="00E176EE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พฤษภาคม </w:t>
            </w:r>
            <w:r w:rsidRPr="00E176E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0" w:type="dxa"/>
          </w:tcPr>
          <w:p w14:paraId="005281D8" w14:textId="77777777" w:rsidR="00FB0F85" w:rsidRPr="00E176EE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75A770" w14:textId="10FE215C" w:rsidR="00FB0F85" w:rsidRPr="00E176EE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0.2</w:t>
            </w:r>
            <w:r w:rsidRPr="00E176E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2AA53FAB" w14:textId="77777777" w:rsidR="00FB0F85" w:rsidRPr="00E176EE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456E8E0" w14:textId="77777777" w:rsidR="00FB0F85" w:rsidRPr="00E176EE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883DA4" w14:textId="784BF084" w:rsidR="00FB0F85" w:rsidRPr="00E176EE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E176E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176E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176EE">
              <w:rPr>
                <w:rFonts w:asciiTheme="majorBidi" w:hAnsiTheme="majorBidi" w:cstheme="majorBidi"/>
                <w:sz w:val="24"/>
                <w:szCs w:val="24"/>
                <w:cs/>
              </w:rPr>
              <w:t>00</w:t>
            </w:r>
          </w:p>
        </w:tc>
      </w:tr>
      <w:bookmarkEnd w:id="11"/>
    </w:tbl>
    <w:p w14:paraId="59265804" w14:textId="2DB117B0" w:rsidR="004B74D6" w:rsidRDefault="004B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lang w:val="th-TH"/>
        </w:rPr>
      </w:pPr>
    </w:p>
    <w:p w14:paraId="5AB1320D" w14:textId="49069C05" w:rsidR="00783963" w:rsidRPr="007F4BE0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F4BE0">
        <w:rPr>
          <w:rFonts w:asciiTheme="majorBidi" w:hAnsiTheme="majorBidi" w:cstheme="majorBidi" w:hint="cs"/>
          <w:b/>
          <w:bCs/>
          <w:sz w:val="28"/>
          <w:szCs w:val="28"/>
        </w:rPr>
        <w:t>18</w:t>
      </w:r>
      <w:r w:rsidR="00863CC4" w:rsidRPr="007F4BE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02B12" w:rsidRPr="007F4BE0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5ADA0459" w14:textId="77777777" w:rsidR="0055565A" w:rsidRPr="007F4BE0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78E5AC2F" w14:textId="78479B8D" w:rsidR="003D2F72" w:rsidRPr="007F4BE0" w:rsidRDefault="003D2F72" w:rsidP="009777A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7F4BE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1E0B8FD2" w14:textId="77777777" w:rsidR="003D2F72" w:rsidRPr="007F4BE0" w:rsidRDefault="003D2F72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11CF1E14" w14:textId="77777777" w:rsidR="00373DBC" w:rsidRPr="007F4BE0" w:rsidRDefault="00373DBC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  <w:sectPr w:rsidR="00373DBC" w:rsidRPr="007F4BE0" w:rsidSect="00C75749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7F4BE0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7F4BE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24"/>
        <w:gridCol w:w="20"/>
        <w:gridCol w:w="1202"/>
        <w:gridCol w:w="248"/>
        <w:gridCol w:w="1195"/>
        <w:gridCol w:w="76"/>
        <w:gridCol w:w="165"/>
        <w:gridCol w:w="113"/>
        <w:gridCol w:w="992"/>
        <w:gridCol w:w="250"/>
        <w:gridCol w:w="74"/>
        <w:gridCol w:w="162"/>
        <w:gridCol w:w="969"/>
        <w:gridCol w:w="37"/>
        <w:gridCol w:w="280"/>
        <w:gridCol w:w="1208"/>
        <w:gridCol w:w="271"/>
        <w:gridCol w:w="1530"/>
        <w:gridCol w:w="270"/>
        <w:gridCol w:w="1260"/>
        <w:gridCol w:w="270"/>
        <w:gridCol w:w="1528"/>
        <w:gridCol w:w="6"/>
      </w:tblGrid>
      <w:tr w:rsidR="00373DBC" w:rsidRPr="007F4BE0" w14:paraId="1D08EFCD" w14:textId="77777777" w:rsidTr="00281D4E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  <w:vAlign w:val="bottom"/>
          </w:tcPr>
          <w:p w14:paraId="42FA3C1E" w14:textId="77777777" w:rsidR="00373DBC" w:rsidRPr="007F4BE0" w:rsidRDefault="00373DBC" w:rsidP="00E11DD8">
            <w:pPr>
              <w:spacing w:line="340" w:lineRule="exact"/>
              <w:ind w:left="73" w:right="-9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14E129B0" w14:textId="77777777" w:rsidR="00373DBC" w:rsidRPr="007F4BE0" w:rsidRDefault="00373DBC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14DEE" w:rsidRPr="007F4BE0" w14:paraId="6DC08CAD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  <w:vAlign w:val="bottom"/>
          </w:tcPr>
          <w:p w14:paraId="7AE43B0D" w14:textId="77777777" w:rsidR="00C14DEE" w:rsidRPr="007F4BE0" w:rsidRDefault="00C14DEE" w:rsidP="00E11DD8">
            <w:pPr>
              <w:spacing w:line="340" w:lineRule="exact"/>
              <w:ind w:left="73" w:right="-9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446" w:type="dxa"/>
            <w:gridSpan w:val="11"/>
            <w:vAlign w:val="bottom"/>
          </w:tcPr>
          <w:p w14:paraId="7F6D870E" w14:textId="77777777" w:rsidR="00C14DEE" w:rsidRPr="007F4BE0" w:rsidRDefault="00C14DEE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6654" w:type="dxa"/>
            <w:gridSpan w:val="9"/>
            <w:vAlign w:val="bottom"/>
          </w:tcPr>
          <w:p w14:paraId="289EC38C" w14:textId="77777777" w:rsidR="00C14DEE" w:rsidRPr="007F4BE0" w:rsidRDefault="00C14DEE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2F66" w:rsidRPr="007F4BE0" w14:paraId="3F3FFFEE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  <w:vAlign w:val="bottom"/>
          </w:tcPr>
          <w:p w14:paraId="0EE1B93E" w14:textId="016D5B3F" w:rsidR="000B6A34" w:rsidRPr="007F4BE0" w:rsidRDefault="000B6A34" w:rsidP="00E11DD8">
            <w:pPr>
              <w:spacing w:line="340" w:lineRule="exact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D4894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8D4894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D6CB8"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8D4894"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="008D4894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02" w:type="dxa"/>
            <w:vAlign w:val="bottom"/>
          </w:tcPr>
          <w:p w14:paraId="1F793613" w14:textId="77777777" w:rsidR="000B6A34" w:rsidRPr="007F4BE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8" w:type="dxa"/>
          </w:tcPr>
          <w:p w14:paraId="081C2A75" w14:textId="77777777" w:rsidR="000B6A34" w:rsidRPr="007F4BE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71" w:type="dxa"/>
            <w:gridSpan w:val="2"/>
            <w:shd w:val="clear" w:color="auto" w:fill="auto"/>
            <w:vAlign w:val="bottom"/>
          </w:tcPr>
          <w:p w14:paraId="3B957CC8" w14:textId="77777777" w:rsidR="000B6A34" w:rsidRPr="007F4BE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70E0D9EC" w14:textId="77777777" w:rsidR="000B6A34" w:rsidRPr="007F4BE0" w:rsidRDefault="000B6A34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7D1527B2" w14:textId="77777777" w:rsidR="000B6A34" w:rsidRPr="007F4BE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A0C656" w14:textId="77777777" w:rsidR="000B6A34" w:rsidRPr="007F4BE0" w:rsidRDefault="000B6A34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5E58FA8" w14:textId="77777777" w:rsidR="000B6A34" w:rsidRPr="007F4BE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317" w:type="dxa"/>
            <w:gridSpan w:val="2"/>
          </w:tcPr>
          <w:p w14:paraId="12C505A3" w14:textId="77777777" w:rsidR="000B6A34" w:rsidRPr="007F4BE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B75FD62" w14:textId="0AF0DB50" w:rsidR="000B6A34" w:rsidRPr="007F4BE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1" w:type="dxa"/>
          </w:tcPr>
          <w:p w14:paraId="688650CC" w14:textId="77777777" w:rsidR="000B6A34" w:rsidRPr="007F4BE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3D684CB" w14:textId="2A744CE0" w:rsidR="000B6A34" w:rsidRPr="007F4BE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57B11BB0" w14:textId="77777777" w:rsidR="000B6A34" w:rsidRPr="007F4BE0" w:rsidRDefault="000B6A34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08014C4" w14:textId="348BCCE2" w:rsidR="000B6A34" w:rsidRPr="007F4BE0" w:rsidRDefault="000B6A34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CA97747" w14:textId="77777777" w:rsidR="000B6A34" w:rsidRPr="007F4BE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5C518AA0" w14:textId="77777777" w:rsidR="000B6A34" w:rsidRPr="007F4BE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73DBC" w:rsidRPr="007F4BE0" w14:paraId="0FD0AC65" w14:textId="77777777" w:rsidTr="00281D4E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54A2534" w14:textId="77777777" w:rsidR="00373DBC" w:rsidRPr="007F4BE0" w:rsidRDefault="00373DBC" w:rsidP="00E11DD8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00" w:type="dxa"/>
            <w:gridSpan w:val="20"/>
          </w:tcPr>
          <w:p w14:paraId="58820A44" w14:textId="77777777" w:rsidR="00373DBC" w:rsidRPr="007F4BE0" w:rsidRDefault="00373DBC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D2F66" w:rsidRPr="007F4BE0" w14:paraId="30C47275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5372626D" w14:textId="77777777" w:rsidR="000B6A34" w:rsidRPr="007F4BE0" w:rsidRDefault="000B6A34" w:rsidP="00E11DD8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02" w:type="dxa"/>
          </w:tcPr>
          <w:p w14:paraId="50BB6A71" w14:textId="66E6EE81" w:rsidR="000B6A34" w:rsidRPr="007F4BE0" w:rsidRDefault="000B6A34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40EF3FE0" w14:textId="77777777" w:rsidR="000B6A34" w:rsidRPr="007F4BE0" w:rsidRDefault="000B6A34" w:rsidP="00E11DD8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35725183" w14:textId="240B7728" w:rsidR="000B6A34" w:rsidRPr="007F4BE0" w:rsidRDefault="000B6A34" w:rsidP="00E11DD8">
            <w:pPr>
              <w:pStyle w:val="acctfourfigures"/>
              <w:tabs>
                <w:tab w:val="clear" w:pos="765"/>
                <w:tab w:val="decimal" w:pos="75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7DADDFF5" w14:textId="77777777" w:rsidR="000B6A34" w:rsidRPr="007F4BE0" w:rsidRDefault="000B6A34" w:rsidP="00E11DD8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1275C440" w14:textId="54ED05FC" w:rsidR="000B6A34" w:rsidRPr="007F4BE0" w:rsidRDefault="000B6A34" w:rsidP="00E11DD8">
            <w:pPr>
              <w:pStyle w:val="acctfourfigures"/>
              <w:tabs>
                <w:tab w:val="clear" w:pos="765"/>
                <w:tab w:val="decimal" w:pos="63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AF683AC" w14:textId="77777777" w:rsidR="000B6A34" w:rsidRPr="007F4BE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6E262EB4" w14:textId="77777777" w:rsidR="000B6A34" w:rsidRPr="007F4BE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49DAABB2" w14:textId="77777777" w:rsidR="000B6A34" w:rsidRPr="007F4BE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4F9B2B0" w14:textId="77777777" w:rsidR="000B6A34" w:rsidRPr="007F4BE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A4900C6" w14:textId="77777777" w:rsidR="000B6A34" w:rsidRPr="007F4BE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AF88EB" w14:textId="77777777" w:rsidR="000B6A34" w:rsidRPr="007F4BE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2462CF" w14:textId="77777777" w:rsidR="000B6A34" w:rsidRPr="007F4BE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EF64F6" w14:textId="77777777" w:rsidR="000B6A34" w:rsidRPr="007F4BE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00E8F7" w14:textId="77777777" w:rsidR="000B6A34" w:rsidRPr="007F4BE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44F61D07" w14:textId="77777777" w:rsidR="000B6A34" w:rsidRPr="007F4BE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3C0E" w:rsidRPr="007F4BE0" w14:paraId="5479504A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7B67AEF8" w14:textId="52F6EE68" w:rsidR="005D3C0E" w:rsidRPr="007F4BE0" w:rsidRDefault="005D3C0E" w:rsidP="005D3C0E">
            <w:pPr>
              <w:spacing w:line="340" w:lineRule="exact"/>
              <w:ind w:left="160" w:right="-9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มระยะยาว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02" w:type="dxa"/>
          </w:tcPr>
          <w:p w14:paraId="1B5FB2B1" w14:textId="77777777" w:rsidR="00581F2B" w:rsidRDefault="00581F2B" w:rsidP="005D3C0E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8BE993" w14:textId="7E6FA025" w:rsidR="005D3C0E" w:rsidRPr="007F4BE0" w:rsidRDefault="005D3C0E" w:rsidP="005D3C0E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08C95AD" w14:textId="77777777" w:rsidR="005D3C0E" w:rsidRPr="007F4BE0" w:rsidRDefault="005D3C0E" w:rsidP="005D3C0E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3CA3E405" w14:textId="77777777" w:rsidR="00581F2B" w:rsidRDefault="00581F2B" w:rsidP="005D3C0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56EF8E" w14:textId="4156DE88" w:rsidR="005D3C0E" w:rsidRPr="007F4BE0" w:rsidRDefault="005D3C0E" w:rsidP="005D3C0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E30EF07" w14:textId="77777777" w:rsidR="005D3C0E" w:rsidRPr="007F4BE0" w:rsidRDefault="005D3C0E" w:rsidP="005D3C0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28FA384C" w14:textId="77777777" w:rsidR="00581F2B" w:rsidRDefault="00581F2B" w:rsidP="005D3C0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4ED494" w14:textId="766F5AC5" w:rsidR="005D3C0E" w:rsidRPr="007F4BE0" w:rsidRDefault="005D3C0E" w:rsidP="005D3C0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165,172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93E277A" w14:textId="77777777" w:rsidR="005D3C0E" w:rsidRPr="007F4BE0" w:rsidRDefault="005D3C0E" w:rsidP="005D3C0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36646C87" w14:textId="77777777" w:rsidR="00581F2B" w:rsidRDefault="00581F2B" w:rsidP="005D3C0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07D5ADF" w14:textId="224E717C" w:rsidR="005D3C0E" w:rsidRPr="007F4BE0" w:rsidRDefault="005D3C0E" w:rsidP="005D3C0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165,172</w:t>
            </w:r>
          </w:p>
        </w:tc>
        <w:tc>
          <w:tcPr>
            <w:tcW w:w="317" w:type="dxa"/>
            <w:gridSpan w:val="2"/>
          </w:tcPr>
          <w:p w14:paraId="4413F80D" w14:textId="77777777" w:rsidR="005D3C0E" w:rsidRPr="007F4BE0" w:rsidRDefault="005D3C0E" w:rsidP="005D3C0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92A9D85" w14:textId="77777777" w:rsidR="00581F2B" w:rsidRDefault="00581F2B" w:rsidP="00DC29CE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1FD8CC" w14:textId="45A43FA6" w:rsidR="005D3C0E" w:rsidRPr="007F4BE0" w:rsidRDefault="005D3C0E" w:rsidP="00DC29CE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59CCEE4A" w14:textId="77777777" w:rsidR="005D3C0E" w:rsidRPr="007F4BE0" w:rsidRDefault="005D3C0E" w:rsidP="005D3C0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495160" w14:textId="77777777" w:rsidR="00581F2B" w:rsidRDefault="00581F2B" w:rsidP="00DC29C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5DE611B" w14:textId="02E9C578" w:rsidR="005D3C0E" w:rsidRPr="007F4BE0" w:rsidRDefault="005D3C0E" w:rsidP="00DC29C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F400294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9CC8C1" w14:textId="77777777" w:rsidR="00581F2B" w:rsidRDefault="00581F2B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AFC354" w14:textId="60C3C656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164,574</w:t>
            </w:r>
          </w:p>
        </w:tc>
        <w:tc>
          <w:tcPr>
            <w:tcW w:w="270" w:type="dxa"/>
          </w:tcPr>
          <w:p w14:paraId="32E54602" w14:textId="77777777" w:rsidR="005D3C0E" w:rsidRPr="007F4BE0" w:rsidRDefault="005D3C0E" w:rsidP="005D3C0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6BC2E11" w14:textId="77777777" w:rsidR="00581F2B" w:rsidRDefault="00581F2B" w:rsidP="005D3C0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BB820F" w14:textId="06CE6317" w:rsidR="005D3C0E" w:rsidRPr="007F4BE0" w:rsidRDefault="005D3C0E" w:rsidP="005D3C0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164,574</w:t>
            </w:r>
          </w:p>
        </w:tc>
      </w:tr>
      <w:tr w:rsidR="005D3C0E" w:rsidRPr="007F4BE0" w14:paraId="01E36FBB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4D0A14BA" w14:textId="0936E63A" w:rsidR="005D3C0E" w:rsidRPr="007F4BE0" w:rsidRDefault="005D3C0E" w:rsidP="005D3C0E">
            <w:pPr>
              <w:spacing w:line="340" w:lineRule="exact"/>
              <w:ind w:left="160" w:right="-9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202" w:type="dxa"/>
          </w:tcPr>
          <w:p w14:paraId="5D026D5A" w14:textId="5FFD9255" w:rsidR="005D3C0E" w:rsidRPr="007F4BE0" w:rsidRDefault="005D3C0E" w:rsidP="005D3C0E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4129F441" w14:textId="77777777" w:rsidR="005D3C0E" w:rsidRPr="007F4BE0" w:rsidRDefault="005D3C0E" w:rsidP="005D3C0E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018C444C" w14:textId="1DE3A06C" w:rsidR="005D3C0E" w:rsidRPr="007F4BE0" w:rsidRDefault="005D3C0E" w:rsidP="005D3C0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7D24D38C" w14:textId="77777777" w:rsidR="005D3C0E" w:rsidRPr="007F4BE0" w:rsidRDefault="005D3C0E" w:rsidP="005D3C0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08D4AE0E" w14:textId="408E0508" w:rsidR="005D3C0E" w:rsidRPr="007F4BE0" w:rsidRDefault="005D3C0E" w:rsidP="005D3C0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2260868" w14:textId="77777777" w:rsidR="005D3C0E" w:rsidRPr="007F4BE0" w:rsidRDefault="005D3C0E" w:rsidP="005D3C0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681D55E5" w14:textId="2363EDC8" w:rsidR="005D3C0E" w:rsidRPr="007F4BE0" w:rsidRDefault="005D3C0E" w:rsidP="005D3C0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23,000</w:t>
            </w:r>
          </w:p>
        </w:tc>
        <w:tc>
          <w:tcPr>
            <w:tcW w:w="317" w:type="dxa"/>
            <w:gridSpan w:val="2"/>
          </w:tcPr>
          <w:p w14:paraId="48752368" w14:textId="77777777" w:rsidR="005D3C0E" w:rsidRPr="007F4BE0" w:rsidRDefault="005D3C0E" w:rsidP="005D3C0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0DC383A" w14:textId="4BA5DE62" w:rsidR="005D3C0E" w:rsidRPr="007F4BE0" w:rsidRDefault="005D3C0E" w:rsidP="005D3C0E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2B65F50B" w14:textId="77777777" w:rsidR="005D3C0E" w:rsidRPr="007F4BE0" w:rsidRDefault="005D3C0E" w:rsidP="005D3C0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767706" w14:textId="35512F71" w:rsidR="005D3C0E" w:rsidRPr="007F4BE0" w:rsidRDefault="005D3C0E" w:rsidP="005D3C0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C0D45B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9F8338" w14:textId="27F4574B" w:rsidR="005D3C0E" w:rsidRPr="007F4BE0" w:rsidRDefault="0015779B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22,485</w:t>
            </w:r>
          </w:p>
        </w:tc>
        <w:tc>
          <w:tcPr>
            <w:tcW w:w="270" w:type="dxa"/>
          </w:tcPr>
          <w:p w14:paraId="7A79F0AE" w14:textId="77777777" w:rsidR="005D3C0E" w:rsidRPr="007F4BE0" w:rsidRDefault="005D3C0E" w:rsidP="005D3C0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3132E49" w14:textId="5E25D58C" w:rsidR="005D3C0E" w:rsidRPr="007F4BE0" w:rsidRDefault="00872921" w:rsidP="005D3C0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22,485</w:t>
            </w:r>
          </w:p>
        </w:tc>
      </w:tr>
      <w:tr w:rsidR="005D3C0E" w:rsidRPr="007F4BE0" w14:paraId="291BFF20" w14:textId="77777777" w:rsidTr="006804CF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D41F7CF" w14:textId="77777777" w:rsidR="005D3C0E" w:rsidRPr="007F4BE0" w:rsidRDefault="005D3C0E" w:rsidP="005D3C0E">
            <w:pPr>
              <w:spacing w:line="340" w:lineRule="exact"/>
              <w:ind w:left="160" w:right="-9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202" w:type="dxa"/>
          </w:tcPr>
          <w:p w14:paraId="512C762D" w14:textId="28F1E518" w:rsidR="005D3C0E" w:rsidRPr="007F4BE0" w:rsidRDefault="005D3C0E" w:rsidP="005D3C0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31BE7032" w14:textId="77777777" w:rsidR="005D3C0E" w:rsidRPr="007F4BE0" w:rsidRDefault="005D3C0E" w:rsidP="005D3C0E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71E2EB74" w14:textId="1D0D7944" w:rsidR="005D3C0E" w:rsidRPr="007F4BE0" w:rsidRDefault="005D3C0E" w:rsidP="005D3C0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296FB14F" w14:textId="77777777" w:rsidR="005D3C0E" w:rsidRPr="007F4BE0" w:rsidRDefault="005D3C0E" w:rsidP="005D3C0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3CF1FA64" w14:textId="660D088A" w:rsidR="005D3C0E" w:rsidRPr="007F4BE0" w:rsidRDefault="005D3C0E" w:rsidP="005D3C0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A1FAE3D" w14:textId="77777777" w:rsidR="005D3C0E" w:rsidRPr="007F4BE0" w:rsidRDefault="005D3C0E" w:rsidP="005D3C0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1C6C20D2" w14:textId="77777777" w:rsidR="005D3C0E" w:rsidRPr="007F4BE0" w:rsidRDefault="005D3C0E" w:rsidP="005D3C0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7B33D6C7" w14:textId="77777777" w:rsidR="005D3C0E" w:rsidRPr="007F4BE0" w:rsidRDefault="005D3C0E" w:rsidP="005D3C0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EC37CDE" w14:textId="77777777" w:rsidR="005D3C0E" w:rsidRPr="007F4BE0" w:rsidRDefault="005D3C0E" w:rsidP="005D3C0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C9A0BC3" w14:textId="77777777" w:rsidR="005D3C0E" w:rsidRPr="007F4BE0" w:rsidRDefault="005D3C0E" w:rsidP="005D3C0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C2441B" w14:textId="77777777" w:rsidR="005D3C0E" w:rsidRPr="007F4BE0" w:rsidRDefault="005D3C0E" w:rsidP="005D3C0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BB9ADA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3044E8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5C77" w14:textId="77777777" w:rsidR="005D3C0E" w:rsidRPr="007F4BE0" w:rsidRDefault="005D3C0E" w:rsidP="005D3C0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1977EF17" w14:textId="77777777" w:rsidR="005D3C0E" w:rsidRPr="007F4BE0" w:rsidRDefault="005D3C0E" w:rsidP="005D3C0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5E" w:rsidRPr="007F4BE0" w14:paraId="0A6BDE36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8A77039" w14:textId="37E225CC" w:rsidR="00037F5E" w:rsidRPr="007F4BE0" w:rsidRDefault="00037F5E" w:rsidP="00037F5E">
            <w:pPr>
              <w:spacing w:line="340" w:lineRule="exact"/>
              <w:ind w:left="166" w:right="-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2" w:type="dxa"/>
          </w:tcPr>
          <w:p w14:paraId="6A88EF01" w14:textId="105280F4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</w:tcPr>
          <w:p w14:paraId="2245F153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7047CF92" w14:textId="320650DA" w:rsidR="00037F5E" w:rsidRPr="007F4BE0" w:rsidRDefault="00037F5E" w:rsidP="00037F5E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10,276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0DF30CC0" w14:textId="77777777" w:rsidR="00037F5E" w:rsidRPr="007F4BE0" w:rsidRDefault="00037F5E" w:rsidP="00037F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403CED34" w14:textId="486A3DED" w:rsidR="00037F5E" w:rsidRPr="007F4BE0" w:rsidRDefault="00037F5E" w:rsidP="00037F5E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64BA5B" w14:textId="77777777" w:rsidR="00037F5E" w:rsidRPr="007F4BE0" w:rsidRDefault="00037F5E" w:rsidP="00037F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3F4E266D" w14:textId="1E9B872C" w:rsidR="00037F5E" w:rsidRPr="007F4BE0" w:rsidRDefault="00037F5E" w:rsidP="00037F5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10,276</w:t>
            </w:r>
          </w:p>
        </w:tc>
        <w:tc>
          <w:tcPr>
            <w:tcW w:w="317" w:type="dxa"/>
            <w:gridSpan w:val="2"/>
          </w:tcPr>
          <w:p w14:paraId="3424F6B2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918CF01" w14:textId="66E867B8" w:rsidR="00037F5E" w:rsidRPr="007F4BE0" w:rsidRDefault="00037F5E" w:rsidP="00037F5E">
            <w:pPr>
              <w:pStyle w:val="acctfourfigures"/>
              <w:tabs>
                <w:tab w:val="clear" w:pos="765"/>
                <w:tab w:val="decimal" w:pos="83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206,150</w:t>
            </w:r>
          </w:p>
        </w:tc>
        <w:tc>
          <w:tcPr>
            <w:tcW w:w="271" w:type="dxa"/>
          </w:tcPr>
          <w:p w14:paraId="17C9FFA8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617C8A" w14:textId="368116C9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5F38FED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E5501E" w14:textId="64C81EFB" w:rsidR="00037F5E" w:rsidRPr="007F4BE0" w:rsidRDefault="00037F5E" w:rsidP="00037F5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4,12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73F3A47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4FABBC83" w14:textId="3FCA8D61" w:rsidR="00037F5E" w:rsidRPr="007F4BE0" w:rsidRDefault="00037F5E" w:rsidP="00037F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210,27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037F5E" w:rsidRPr="007F4BE0" w14:paraId="3EA23912" w14:textId="77777777" w:rsidTr="004837B8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315B2243" w14:textId="4E3FF8EF" w:rsidR="00037F5E" w:rsidRPr="007F4BE0" w:rsidRDefault="00037F5E" w:rsidP="00037F5E">
            <w:pPr>
              <w:spacing w:line="340" w:lineRule="exact"/>
              <w:ind w:left="166" w:right="-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03E3BB6" w14:textId="6E3B0972" w:rsidR="00037F5E" w:rsidRPr="007F4BE0" w:rsidRDefault="00037F5E" w:rsidP="00037F5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30,180</w:t>
            </w:r>
          </w:p>
        </w:tc>
        <w:tc>
          <w:tcPr>
            <w:tcW w:w="248" w:type="dxa"/>
          </w:tcPr>
          <w:p w14:paraId="3E8560A7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D9AE9A" w14:textId="41695C99" w:rsidR="00037F5E" w:rsidRPr="007F4BE0" w:rsidRDefault="00037F5E" w:rsidP="00037F5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30C0BCF" w14:textId="77777777" w:rsidR="00037F5E" w:rsidRPr="007F4BE0" w:rsidRDefault="00037F5E" w:rsidP="00037F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DD113" w14:textId="10CF9673" w:rsidR="00037F5E" w:rsidRPr="007F4BE0" w:rsidRDefault="00037F5E" w:rsidP="00037F5E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8BAADAE" w14:textId="77777777" w:rsidR="00037F5E" w:rsidRPr="007F4BE0" w:rsidRDefault="00037F5E" w:rsidP="00037F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6CA5B5A3" w14:textId="47F6FF16" w:rsidR="00037F5E" w:rsidRPr="007F4BE0" w:rsidRDefault="00037F5E" w:rsidP="00037F5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30,180</w:t>
            </w:r>
          </w:p>
        </w:tc>
        <w:tc>
          <w:tcPr>
            <w:tcW w:w="317" w:type="dxa"/>
            <w:gridSpan w:val="2"/>
          </w:tcPr>
          <w:p w14:paraId="2C362EB8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5AB101A" w14:textId="71BF24CA" w:rsidR="00037F5E" w:rsidRPr="007F4BE0" w:rsidRDefault="00037F5E" w:rsidP="00037F5E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7E958551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286664" w14:textId="2D73303E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30,180</w:t>
            </w:r>
          </w:p>
        </w:tc>
        <w:tc>
          <w:tcPr>
            <w:tcW w:w="270" w:type="dxa"/>
          </w:tcPr>
          <w:p w14:paraId="2DECEECF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9244ED" w14:textId="433F3DE6" w:rsidR="00037F5E" w:rsidRPr="007F4BE0" w:rsidRDefault="00037F5E" w:rsidP="00037F5E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6B2E1D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5D4C54F" w14:textId="02AE9319" w:rsidR="00037F5E" w:rsidRPr="007F4BE0" w:rsidRDefault="00037F5E" w:rsidP="00037F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30,180</w:t>
            </w:r>
          </w:p>
        </w:tc>
      </w:tr>
      <w:tr w:rsidR="00037F5E" w:rsidRPr="007F4BE0" w14:paraId="32F5C0C0" w14:textId="77777777" w:rsidTr="004837B8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217ABF10" w14:textId="77777777" w:rsidR="00037F5E" w:rsidRPr="007F4BE0" w:rsidRDefault="00037F5E" w:rsidP="00037F5E">
            <w:pPr>
              <w:spacing w:line="340" w:lineRule="exact"/>
              <w:ind w:left="161" w:right="-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4678884" w14:textId="0B8915A9" w:rsidR="00037F5E" w:rsidRPr="007F4BE0" w:rsidRDefault="00037F5E" w:rsidP="00037F5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30,180</w:t>
            </w:r>
          </w:p>
        </w:tc>
        <w:tc>
          <w:tcPr>
            <w:tcW w:w="248" w:type="dxa"/>
          </w:tcPr>
          <w:p w14:paraId="52ED0B84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F9F71" w14:textId="1F6FFB06" w:rsidR="00037F5E" w:rsidRPr="007F4BE0" w:rsidRDefault="00037F5E" w:rsidP="00037F5E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F2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10,276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FF49FC0" w14:textId="77777777" w:rsidR="00037F5E" w:rsidRPr="007F4BE0" w:rsidRDefault="00037F5E" w:rsidP="00037F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1393C" w14:textId="491EB6B3" w:rsidR="00037F5E" w:rsidRPr="007F4BE0" w:rsidRDefault="00037F5E" w:rsidP="00037F5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AD28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88,172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21D53EA" w14:textId="77777777" w:rsidR="00037F5E" w:rsidRPr="007F4BE0" w:rsidRDefault="00037F5E" w:rsidP="00037F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91CC9" w14:textId="17210303" w:rsidR="00037F5E" w:rsidRPr="007F4BE0" w:rsidRDefault="00037F5E" w:rsidP="00037F5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428,62</w:t>
            </w:r>
            <w:r w:rsidR="001F22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317" w:type="dxa"/>
            <w:gridSpan w:val="2"/>
          </w:tcPr>
          <w:p w14:paraId="464230B2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4530928" w14:textId="5AD04DD8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</w:tcPr>
          <w:p w14:paraId="30934456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B15403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0B67A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9559CA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A24A56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0B0AA8AE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5E" w:rsidRPr="007F4BE0" w14:paraId="209BCC86" w14:textId="77777777" w:rsidTr="004837B8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8F05FAB" w14:textId="77777777" w:rsidR="00037F5E" w:rsidRPr="007F4BE0" w:rsidRDefault="00037F5E" w:rsidP="00037F5E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7E4E61C0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2008F159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1F9AB5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617ECE25" w14:textId="77777777" w:rsidR="00037F5E" w:rsidRPr="007F4BE0" w:rsidRDefault="00037F5E" w:rsidP="00037F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8B74AB7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ABA3031" w14:textId="77777777" w:rsidR="00037F5E" w:rsidRPr="007F4BE0" w:rsidRDefault="00037F5E" w:rsidP="00037F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</w:tcPr>
          <w:p w14:paraId="23D775E2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1BD22DC7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932FA7D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63C08D63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CFCF218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E06879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14B735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C55082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FAE666A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5E" w:rsidRPr="007F4BE0" w14:paraId="460018E6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401E642" w14:textId="77777777" w:rsidR="00037F5E" w:rsidRPr="007F4BE0" w:rsidRDefault="00037F5E" w:rsidP="00037F5E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02" w:type="dxa"/>
          </w:tcPr>
          <w:p w14:paraId="7DC6B60E" w14:textId="2450B3F8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4B4339B0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6D08F66B" w14:textId="2477D5C5" w:rsidR="00037F5E" w:rsidRPr="007F4BE0" w:rsidRDefault="00037F5E" w:rsidP="00037F5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0BE24CC7" w14:textId="77777777" w:rsidR="00037F5E" w:rsidRPr="007F4BE0" w:rsidRDefault="00037F5E" w:rsidP="00037F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03A822F9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452522B" w14:textId="77777777" w:rsidR="00037F5E" w:rsidRPr="007F4BE0" w:rsidRDefault="00037F5E" w:rsidP="00037F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45271FCD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08FBCFB2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F5B996F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81A12E3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B5366F4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A18C56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19616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7917A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47D4B3BC" w14:textId="23ED9D3F" w:rsidR="00037F5E" w:rsidRPr="007F4BE0" w:rsidRDefault="00037F5E" w:rsidP="00037F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38E4" w:rsidRPr="007F4BE0" w14:paraId="234A677F" w14:textId="77777777" w:rsidTr="00251C52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CC81516" w14:textId="5CF18BEB" w:rsidR="00D738E4" w:rsidRPr="007F4BE0" w:rsidRDefault="00D738E4" w:rsidP="00D738E4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การเงิน</w:t>
            </w:r>
          </w:p>
        </w:tc>
        <w:tc>
          <w:tcPr>
            <w:tcW w:w="1202" w:type="dxa"/>
          </w:tcPr>
          <w:p w14:paraId="6FFE93F6" w14:textId="77777777" w:rsidR="00581F2B" w:rsidRDefault="00581F2B" w:rsidP="00D738E4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2C3247" w14:textId="6C400B4E" w:rsidR="00D738E4" w:rsidRPr="007F4BE0" w:rsidRDefault="00D738E4" w:rsidP="00D738E4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6C91BA96" w14:textId="77777777" w:rsidR="00D738E4" w:rsidRPr="007F4BE0" w:rsidRDefault="00D738E4" w:rsidP="00D738E4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7125EA67" w14:textId="77777777" w:rsidR="00581F2B" w:rsidRDefault="00581F2B" w:rsidP="00D738E4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B002CE" w14:textId="147F4279" w:rsidR="00D738E4" w:rsidRPr="007F4BE0" w:rsidRDefault="00D738E4" w:rsidP="00D738E4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54686B7B" w14:textId="77777777" w:rsidR="00D738E4" w:rsidRPr="007F4BE0" w:rsidRDefault="00D738E4" w:rsidP="00D738E4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187F46D1" w14:textId="77777777" w:rsidR="00581F2B" w:rsidRDefault="00581F2B" w:rsidP="00D738E4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F034EF" w14:textId="569E7870" w:rsidR="00D738E4" w:rsidRPr="007F4BE0" w:rsidRDefault="00D738E4" w:rsidP="00D738E4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(1,57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3,748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E2B9A34" w14:textId="77777777" w:rsidR="00D738E4" w:rsidRPr="007F4BE0" w:rsidRDefault="00D738E4" w:rsidP="00D738E4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72C401F0" w14:textId="77777777" w:rsidR="00581F2B" w:rsidRDefault="00581F2B" w:rsidP="00D738E4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9C78D83" w14:textId="65CC8981" w:rsidR="00D738E4" w:rsidRPr="007F4BE0" w:rsidRDefault="00D738E4" w:rsidP="00D738E4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(1,57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3,748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17" w:type="dxa"/>
            <w:gridSpan w:val="2"/>
          </w:tcPr>
          <w:p w14:paraId="778CC582" w14:textId="77777777" w:rsidR="00D738E4" w:rsidRPr="007F4BE0" w:rsidRDefault="00D738E4" w:rsidP="00D738E4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C29606D" w14:textId="77777777" w:rsidR="00581F2B" w:rsidRDefault="00581F2B" w:rsidP="00D738E4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821438" w14:textId="648B397D" w:rsidR="00D738E4" w:rsidRPr="007F4BE0" w:rsidRDefault="00D738E4" w:rsidP="00D738E4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0F4E9C43" w14:textId="77777777" w:rsidR="00D738E4" w:rsidRPr="007F4BE0" w:rsidRDefault="00D738E4" w:rsidP="00D738E4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53B88C3" w14:textId="77777777" w:rsidR="00581F2B" w:rsidRDefault="00581F2B" w:rsidP="00D738E4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CD69D1" w14:textId="6A6524A4" w:rsidR="00D738E4" w:rsidRPr="007F4BE0" w:rsidRDefault="00D738E4" w:rsidP="00D738E4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4614899" w14:textId="77777777" w:rsidR="00D738E4" w:rsidRPr="007F4BE0" w:rsidRDefault="00D738E4" w:rsidP="00D7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E2B22B" w14:textId="77777777" w:rsidR="00581F2B" w:rsidRDefault="00581F2B" w:rsidP="00D7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2AEEF8" w14:textId="17FA6ADF" w:rsidR="00D738E4" w:rsidRPr="007F4BE0" w:rsidRDefault="00D738E4" w:rsidP="00D7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(1,436,363)</w:t>
            </w:r>
          </w:p>
        </w:tc>
        <w:tc>
          <w:tcPr>
            <w:tcW w:w="270" w:type="dxa"/>
          </w:tcPr>
          <w:p w14:paraId="011E94B0" w14:textId="77777777" w:rsidR="00D738E4" w:rsidRPr="007F4BE0" w:rsidRDefault="00D738E4" w:rsidP="00D738E4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</w:tcPr>
          <w:p w14:paraId="0B6D765E" w14:textId="77777777" w:rsidR="00581F2B" w:rsidRDefault="00581F2B" w:rsidP="00D738E4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3AC955" w14:textId="1FDA0E90" w:rsidR="00D738E4" w:rsidRPr="007F4BE0" w:rsidRDefault="00D738E4" w:rsidP="00D738E4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(1,436,363)</w:t>
            </w:r>
          </w:p>
        </w:tc>
      </w:tr>
      <w:tr w:rsidR="00037F5E" w:rsidRPr="007F4BE0" w14:paraId="78D093A7" w14:textId="77777777" w:rsidTr="00251C52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78713927" w14:textId="46916D38" w:rsidR="00037F5E" w:rsidRPr="007F4BE0" w:rsidRDefault="00037F5E" w:rsidP="00037F5E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จากกิจการที่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เกี่ยวข้องกัน</w:t>
            </w:r>
          </w:p>
        </w:tc>
        <w:tc>
          <w:tcPr>
            <w:tcW w:w="1202" w:type="dxa"/>
          </w:tcPr>
          <w:p w14:paraId="42DEFE9D" w14:textId="77777777" w:rsidR="00581F2B" w:rsidRDefault="00581F2B" w:rsidP="00037F5E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3D9ECA" w14:textId="0162B5A4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75016CA4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01AE231C" w14:textId="77777777" w:rsidR="00581F2B" w:rsidRDefault="00581F2B" w:rsidP="00037F5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B1D7CC" w14:textId="7FDAA30D" w:rsidR="00037F5E" w:rsidRPr="007F4BE0" w:rsidRDefault="00037F5E" w:rsidP="00037F5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0BB08FA5" w14:textId="77777777" w:rsidR="00037F5E" w:rsidRPr="007F4BE0" w:rsidRDefault="00037F5E" w:rsidP="00037F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7252CCE8" w14:textId="77777777" w:rsidR="00581F2B" w:rsidRDefault="00581F2B" w:rsidP="00037F5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835AF3" w14:textId="1085A68B" w:rsidR="00037F5E" w:rsidRPr="007F4BE0" w:rsidRDefault="00037F5E" w:rsidP="00037F5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(19,000)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D44E3FC" w14:textId="77777777" w:rsidR="00037F5E" w:rsidRPr="007F4BE0" w:rsidRDefault="00037F5E" w:rsidP="00037F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26C8CDE8" w14:textId="77777777" w:rsidR="00581F2B" w:rsidRDefault="00581F2B" w:rsidP="00037F5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EB0DDF" w14:textId="6D8BC9C7" w:rsidR="00037F5E" w:rsidRPr="007F4BE0" w:rsidRDefault="00037F5E" w:rsidP="00037F5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(19,000)</w:t>
            </w:r>
          </w:p>
        </w:tc>
        <w:tc>
          <w:tcPr>
            <w:tcW w:w="317" w:type="dxa"/>
            <w:gridSpan w:val="2"/>
          </w:tcPr>
          <w:p w14:paraId="527FD6E3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02D7075" w14:textId="77777777" w:rsidR="00581F2B" w:rsidRDefault="00581F2B" w:rsidP="00037F5E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63A91F" w14:textId="00900571" w:rsidR="00037F5E" w:rsidRPr="007F4BE0" w:rsidRDefault="00037F5E" w:rsidP="00037F5E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435BB7E5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4102DA" w14:textId="77777777" w:rsidR="00581F2B" w:rsidRDefault="00581F2B" w:rsidP="00037F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AA976C" w14:textId="5A3FF904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B7FCBCD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BF8111" w14:textId="77777777" w:rsidR="00581F2B" w:rsidRDefault="00581F2B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BA287B" w14:textId="50175909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(17,197)</w:t>
            </w:r>
          </w:p>
        </w:tc>
        <w:tc>
          <w:tcPr>
            <w:tcW w:w="270" w:type="dxa"/>
          </w:tcPr>
          <w:p w14:paraId="50AFA237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8BC3522" w14:textId="77777777" w:rsidR="00581F2B" w:rsidRDefault="00581F2B" w:rsidP="00037F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EF0646" w14:textId="0FC73801" w:rsidR="00037F5E" w:rsidRPr="007F4BE0" w:rsidRDefault="00037F5E" w:rsidP="00037F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(17,197)</w:t>
            </w:r>
          </w:p>
        </w:tc>
      </w:tr>
      <w:tr w:rsidR="00D738E4" w:rsidRPr="007F4BE0" w14:paraId="52DD03EE" w14:textId="77777777" w:rsidTr="00251C52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74BD60FB" w14:textId="77777777" w:rsidR="00D738E4" w:rsidRPr="007F4BE0" w:rsidRDefault="00D738E4" w:rsidP="00D738E4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02" w:type="dxa"/>
          </w:tcPr>
          <w:p w14:paraId="5586FFD7" w14:textId="0FA0177F" w:rsidR="00D738E4" w:rsidRPr="007F4BE0" w:rsidRDefault="00D738E4" w:rsidP="00D738E4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3711C162" w14:textId="77777777" w:rsidR="00D738E4" w:rsidRPr="007F4BE0" w:rsidRDefault="00D738E4" w:rsidP="00D738E4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3F34A41E" w14:textId="0BB215DE" w:rsidR="00D738E4" w:rsidRPr="007F4BE0" w:rsidRDefault="00D738E4" w:rsidP="00D738E4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188F2BB" w14:textId="77777777" w:rsidR="00D738E4" w:rsidRPr="007F4BE0" w:rsidRDefault="00D738E4" w:rsidP="00D738E4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5DD4D5FC" w14:textId="6D866808" w:rsidR="00D738E4" w:rsidRPr="007F4BE0" w:rsidRDefault="00D738E4" w:rsidP="00D738E4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496,859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220D85" w14:textId="77777777" w:rsidR="00D738E4" w:rsidRPr="007F4BE0" w:rsidRDefault="00D738E4" w:rsidP="00D738E4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3A6D9383" w14:textId="459FC388" w:rsidR="00D738E4" w:rsidRPr="007F4BE0" w:rsidRDefault="00D738E4" w:rsidP="00D738E4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496,859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17" w:type="dxa"/>
            <w:gridSpan w:val="2"/>
          </w:tcPr>
          <w:p w14:paraId="18C0ED85" w14:textId="77777777" w:rsidR="00D738E4" w:rsidRPr="007F4BE0" w:rsidRDefault="00D738E4" w:rsidP="00D738E4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C64D47E" w14:textId="10BE32A4" w:rsidR="00D738E4" w:rsidRPr="007F4BE0" w:rsidRDefault="00D738E4" w:rsidP="00D738E4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0338C310" w14:textId="77777777" w:rsidR="00D738E4" w:rsidRPr="007F4BE0" w:rsidRDefault="00D738E4" w:rsidP="00D738E4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9FF5C2" w14:textId="6BA9862E" w:rsidR="00D738E4" w:rsidRPr="007F4BE0" w:rsidRDefault="00D738E4" w:rsidP="00D738E4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A3EF1E" w14:textId="77777777" w:rsidR="00D738E4" w:rsidRPr="007F4BE0" w:rsidRDefault="00D738E4" w:rsidP="00D7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192200" w14:textId="618D9349" w:rsidR="00D738E4" w:rsidRPr="007F4BE0" w:rsidRDefault="00D738E4" w:rsidP="00D7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(1,479,316)</w:t>
            </w:r>
          </w:p>
        </w:tc>
        <w:tc>
          <w:tcPr>
            <w:tcW w:w="270" w:type="dxa"/>
          </w:tcPr>
          <w:p w14:paraId="453A1425" w14:textId="77777777" w:rsidR="00D738E4" w:rsidRPr="007F4BE0" w:rsidRDefault="00D738E4" w:rsidP="00D738E4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023A77B" w14:textId="0F584C09" w:rsidR="00D738E4" w:rsidRPr="007F4BE0" w:rsidRDefault="00D738E4" w:rsidP="00D738E4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(1,479,316)</w:t>
            </w:r>
          </w:p>
        </w:tc>
      </w:tr>
      <w:tr w:rsidR="00037F5E" w:rsidRPr="007F4BE0" w14:paraId="32194D0D" w14:textId="77777777" w:rsidTr="00251C52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35A4D0EA" w14:textId="64D48841" w:rsidR="00037F5E" w:rsidRPr="007F4BE0" w:rsidRDefault="00037F5E" w:rsidP="00037F5E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D1DE162" w14:textId="4969BA0E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3E5C3C67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86000D" w14:textId="78137B2E" w:rsidR="00037F5E" w:rsidRPr="007F4BE0" w:rsidRDefault="00037F5E" w:rsidP="00037F5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76BCDB3F" w14:textId="77777777" w:rsidR="00037F5E" w:rsidRPr="007F4BE0" w:rsidRDefault="00037F5E" w:rsidP="00037F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33E8B6" w14:textId="788890BD" w:rsidR="00037F5E" w:rsidRPr="007F4BE0" w:rsidRDefault="00037F5E" w:rsidP="00037F5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92,400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0736C74" w14:textId="77777777" w:rsidR="00037F5E" w:rsidRPr="007F4BE0" w:rsidRDefault="00037F5E" w:rsidP="00037F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77146BEA" w14:textId="3BFC5006" w:rsidR="00037F5E" w:rsidRPr="007F4BE0" w:rsidRDefault="00037F5E" w:rsidP="00037F5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92,400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17" w:type="dxa"/>
            <w:gridSpan w:val="2"/>
          </w:tcPr>
          <w:p w14:paraId="657CDEAD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27777A1" w14:textId="6CFE41DE" w:rsidR="00037F5E" w:rsidRPr="007F4BE0" w:rsidRDefault="00037F5E" w:rsidP="00037F5E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3C351ABA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4F3719" w14:textId="7131D13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01AFA4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BC268E" w14:textId="01AADD4E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(1,6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73,171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21FF8B7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</w:tcPr>
          <w:p w14:paraId="4F956A3C" w14:textId="16E28291" w:rsidR="00037F5E" w:rsidRPr="007F4BE0" w:rsidRDefault="00037F5E" w:rsidP="00037F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(1,6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73,171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738E4" w:rsidRPr="007F4BE0" w14:paraId="6A54EECA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424E1A38" w14:textId="77777777" w:rsidR="00D738E4" w:rsidRPr="007F4BE0" w:rsidRDefault="00D738E4" w:rsidP="00D738E4">
            <w:pPr>
              <w:spacing w:line="340" w:lineRule="exact"/>
              <w:ind w:left="161" w:right="-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8C162B5" w14:textId="7562B19A" w:rsidR="00D738E4" w:rsidRPr="007F4BE0" w:rsidRDefault="00D738E4" w:rsidP="00D738E4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1DF47254" w14:textId="77777777" w:rsidR="00D738E4" w:rsidRPr="007F4BE0" w:rsidRDefault="00D738E4" w:rsidP="00D738E4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2B950" w14:textId="66445DD9" w:rsidR="00D738E4" w:rsidRPr="007F4BE0" w:rsidRDefault="00D738E4" w:rsidP="00D738E4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01BFFC3" w14:textId="77777777" w:rsidR="00D738E4" w:rsidRPr="007F4BE0" w:rsidRDefault="00D738E4" w:rsidP="00D738E4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FC38B" w14:textId="1ACEE756" w:rsidR="00D738E4" w:rsidRPr="007F4BE0" w:rsidRDefault="00D738E4" w:rsidP="00D738E4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82,007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6D6DF4" w14:textId="77777777" w:rsidR="00D738E4" w:rsidRPr="007F4BE0" w:rsidRDefault="00D738E4" w:rsidP="00D738E4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02E44" w14:textId="2148C518" w:rsidR="00D738E4" w:rsidRPr="007F4BE0" w:rsidRDefault="00D738E4" w:rsidP="00D738E4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82,007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317" w:type="dxa"/>
            <w:gridSpan w:val="2"/>
          </w:tcPr>
          <w:p w14:paraId="269BADA9" w14:textId="77777777" w:rsidR="00D738E4" w:rsidRPr="007F4BE0" w:rsidRDefault="00D738E4" w:rsidP="00D738E4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3D6206C2" w14:textId="77777777" w:rsidR="00D738E4" w:rsidRPr="007F4BE0" w:rsidRDefault="00D738E4" w:rsidP="00D738E4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74AA1C8F" w14:textId="77777777" w:rsidR="00D738E4" w:rsidRPr="007F4BE0" w:rsidRDefault="00D738E4" w:rsidP="00D738E4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16A338" w14:textId="77777777" w:rsidR="00D738E4" w:rsidRPr="007F4BE0" w:rsidRDefault="00D738E4" w:rsidP="00D738E4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806C31" w14:textId="77777777" w:rsidR="00D738E4" w:rsidRPr="007F4BE0" w:rsidRDefault="00D738E4" w:rsidP="00D7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C36D43" w14:textId="77777777" w:rsidR="00D738E4" w:rsidRPr="007F4BE0" w:rsidRDefault="00D738E4" w:rsidP="00D7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439EE6" w14:textId="77777777" w:rsidR="00D738E4" w:rsidRPr="007F4BE0" w:rsidRDefault="00D738E4" w:rsidP="00D738E4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A33A530" w14:textId="77777777" w:rsidR="00D738E4" w:rsidRPr="007F4BE0" w:rsidRDefault="00D738E4" w:rsidP="00D738E4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F5E" w:rsidRPr="007F4BE0" w14:paraId="2B9DDE10" w14:textId="77777777" w:rsidTr="00B14162">
        <w:trPr>
          <w:gridAfter w:val="1"/>
          <w:wAfter w:w="6" w:type="dxa"/>
          <w:trHeight w:val="261"/>
        </w:trPr>
        <w:tc>
          <w:tcPr>
            <w:tcW w:w="2724" w:type="dxa"/>
            <w:shd w:val="clear" w:color="auto" w:fill="auto"/>
            <w:vAlign w:val="bottom"/>
          </w:tcPr>
          <w:p w14:paraId="7C932879" w14:textId="14DF76DA" w:rsidR="00037F5E" w:rsidRPr="007F4BE0" w:rsidRDefault="00037F5E" w:rsidP="00037F5E">
            <w:pPr>
              <w:spacing w:line="360" w:lineRule="exact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20" w:type="dxa"/>
            <w:gridSpan w:val="21"/>
            <w:vAlign w:val="bottom"/>
          </w:tcPr>
          <w:p w14:paraId="38A4F6D3" w14:textId="6ECD027D" w:rsidR="00037F5E" w:rsidRPr="007F4BE0" w:rsidRDefault="00037F5E" w:rsidP="00037F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37F5E" w:rsidRPr="007F4BE0" w14:paraId="396DB589" w14:textId="77777777" w:rsidTr="00333F6D">
        <w:trPr>
          <w:gridAfter w:val="1"/>
          <w:wAfter w:w="6" w:type="dxa"/>
          <w:trHeight w:val="261"/>
        </w:trPr>
        <w:tc>
          <w:tcPr>
            <w:tcW w:w="2724" w:type="dxa"/>
            <w:shd w:val="clear" w:color="auto" w:fill="auto"/>
            <w:vAlign w:val="bottom"/>
          </w:tcPr>
          <w:p w14:paraId="7D95B98C" w14:textId="77777777" w:rsidR="00037F5E" w:rsidRPr="007F4BE0" w:rsidRDefault="00037F5E" w:rsidP="00037F5E">
            <w:pPr>
              <w:spacing w:line="360" w:lineRule="exact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466" w:type="dxa"/>
            <w:gridSpan w:val="12"/>
            <w:vAlign w:val="bottom"/>
          </w:tcPr>
          <w:p w14:paraId="09DD6516" w14:textId="77777777" w:rsidR="00037F5E" w:rsidRPr="007F4BE0" w:rsidRDefault="00037F5E" w:rsidP="00037F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6654" w:type="dxa"/>
            <w:gridSpan w:val="9"/>
            <w:vAlign w:val="bottom"/>
          </w:tcPr>
          <w:p w14:paraId="4F56364B" w14:textId="77777777" w:rsidR="00037F5E" w:rsidRPr="007F4BE0" w:rsidRDefault="00037F5E" w:rsidP="00037F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37F5E" w:rsidRPr="007F4BE0" w14:paraId="083280F0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  <w:vAlign w:val="bottom"/>
          </w:tcPr>
          <w:p w14:paraId="625CC462" w14:textId="5A6130EA" w:rsidR="00037F5E" w:rsidRPr="007F4BE0" w:rsidRDefault="00037F5E" w:rsidP="00037F5E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02" w:type="dxa"/>
            <w:vAlign w:val="bottom"/>
          </w:tcPr>
          <w:p w14:paraId="7FFC7533" w14:textId="77777777" w:rsidR="00037F5E" w:rsidRPr="007F4BE0" w:rsidRDefault="00037F5E" w:rsidP="00037F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8" w:type="dxa"/>
          </w:tcPr>
          <w:p w14:paraId="13292A27" w14:textId="77777777" w:rsidR="00037F5E" w:rsidRPr="007F4BE0" w:rsidRDefault="00037F5E" w:rsidP="00037F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D42E120" w14:textId="77777777" w:rsidR="00037F5E" w:rsidRPr="007F4BE0" w:rsidRDefault="00037F5E" w:rsidP="00037F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9C362FC" w14:textId="77777777" w:rsidR="00037F5E" w:rsidRPr="007F4BE0" w:rsidRDefault="00037F5E" w:rsidP="00037F5E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57B95FFF" w14:textId="59AAF7B2" w:rsidR="00037F5E" w:rsidRPr="007F4BE0" w:rsidRDefault="00037F5E" w:rsidP="00037F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324" w:type="dxa"/>
            <w:gridSpan w:val="2"/>
            <w:shd w:val="clear" w:color="auto" w:fill="auto"/>
            <w:vAlign w:val="bottom"/>
          </w:tcPr>
          <w:p w14:paraId="7DA49C9D" w14:textId="77777777" w:rsidR="00037F5E" w:rsidRPr="007F4BE0" w:rsidRDefault="00037F5E" w:rsidP="00037F5E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2F193137" w14:textId="77777777" w:rsidR="00037F5E" w:rsidRPr="007F4BE0" w:rsidRDefault="00037F5E" w:rsidP="00037F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0" w:type="dxa"/>
          </w:tcPr>
          <w:p w14:paraId="7481E052" w14:textId="77777777" w:rsidR="00037F5E" w:rsidRPr="007F4BE0" w:rsidRDefault="00037F5E" w:rsidP="00037F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587A5B9" w14:textId="14BC6DE2" w:rsidR="00037F5E" w:rsidRPr="007F4BE0" w:rsidRDefault="00037F5E" w:rsidP="00037F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1" w:type="dxa"/>
          </w:tcPr>
          <w:p w14:paraId="2FED6E78" w14:textId="77777777" w:rsidR="00037F5E" w:rsidRPr="007F4BE0" w:rsidRDefault="00037F5E" w:rsidP="00037F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2B3B747" w14:textId="446310D0" w:rsidR="00037F5E" w:rsidRPr="007F4BE0" w:rsidRDefault="00037F5E" w:rsidP="00037F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038AF5CA" w14:textId="77777777" w:rsidR="00037F5E" w:rsidRPr="007F4BE0" w:rsidRDefault="00037F5E" w:rsidP="00037F5E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503F571" w14:textId="66C960CE" w:rsidR="00037F5E" w:rsidRPr="007F4BE0" w:rsidRDefault="00037F5E" w:rsidP="00037F5E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03EBA63A" w14:textId="77777777" w:rsidR="00037F5E" w:rsidRPr="007F4BE0" w:rsidRDefault="00037F5E" w:rsidP="00037F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0254BF10" w14:textId="77777777" w:rsidR="00037F5E" w:rsidRPr="007F4BE0" w:rsidRDefault="00037F5E" w:rsidP="00037F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37F5E" w:rsidRPr="007F4BE0" w14:paraId="0B6A4136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4892C8B" w14:textId="77777777" w:rsidR="00037F5E" w:rsidRPr="007F4BE0" w:rsidRDefault="00037F5E" w:rsidP="00037F5E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06" w:type="dxa"/>
            <w:gridSpan w:val="21"/>
          </w:tcPr>
          <w:p w14:paraId="292F01F1" w14:textId="77777777" w:rsidR="00037F5E" w:rsidRPr="007F4BE0" w:rsidRDefault="00037F5E" w:rsidP="00037F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37F5E" w:rsidRPr="007F4BE0" w14:paraId="0902F918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654731C" w14:textId="77777777" w:rsidR="00037F5E" w:rsidRPr="007F4BE0" w:rsidRDefault="00037F5E" w:rsidP="00037F5E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02" w:type="dxa"/>
          </w:tcPr>
          <w:p w14:paraId="5E7A9D88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20FA5E79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007094B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8FC6B12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36A46FCD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14:paraId="5D61D247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0CCCE096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AD09876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F75A2AA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EEE0548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4D9DD6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CC5D4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2E1A80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BB7B16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796DEBFB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5E" w:rsidRPr="007F4BE0" w14:paraId="020E0040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521AB967" w14:textId="43C9E7C4" w:rsidR="00037F5E" w:rsidRPr="007F4BE0" w:rsidRDefault="00037F5E" w:rsidP="00037F5E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02" w:type="dxa"/>
          </w:tcPr>
          <w:p w14:paraId="58E69CDF" w14:textId="77777777" w:rsidR="00581F2B" w:rsidRDefault="00581F2B" w:rsidP="00037F5E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CFA825" w14:textId="174F511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1E725A07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C0B8476" w14:textId="77777777" w:rsidR="00581F2B" w:rsidRDefault="00581F2B" w:rsidP="00037F5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F47611" w14:textId="221CF5B9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74623480" w14:textId="77777777" w:rsidR="00037F5E" w:rsidRPr="007F4BE0" w:rsidRDefault="00037F5E" w:rsidP="00037F5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2EF69D0A" w14:textId="77777777" w:rsidR="00581F2B" w:rsidRDefault="00581F2B" w:rsidP="00037F5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68519E4" w14:textId="70E57CEE" w:rsidR="00037F5E" w:rsidRPr="007F4BE0" w:rsidRDefault="00037F5E" w:rsidP="00037F5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189,521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6B3F48B8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232CE39E" w14:textId="77777777" w:rsidR="00581F2B" w:rsidRDefault="00581F2B" w:rsidP="00037F5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5D5B5A6" w14:textId="45F355BC" w:rsidR="00037F5E" w:rsidRPr="007F4BE0" w:rsidRDefault="00037F5E" w:rsidP="00037F5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189,521</w:t>
            </w:r>
          </w:p>
        </w:tc>
        <w:tc>
          <w:tcPr>
            <w:tcW w:w="280" w:type="dxa"/>
          </w:tcPr>
          <w:p w14:paraId="22A6966B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DEA6D7D" w14:textId="77777777" w:rsidR="00581F2B" w:rsidRDefault="00581F2B" w:rsidP="00037F5E">
            <w:pPr>
              <w:pStyle w:val="acctfourfigures"/>
              <w:tabs>
                <w:tab w:val="clear" w:pos="765"/>
                <w:tab w:val="decimal" w:pos="65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E55D1C" w14:textId="0C24E178" w:rsidR="00037F5E" w:rsidRPr="007F4BE0" w:rsidRDefault="00037F5E" w:rsidP="00673BD2">
            <w:pPr>
              <w:pStyle w:val="acctfourfigures"/>
              <w:tabs>
                <w:tab w:val="clear" w:pos="765"/>
                <w:tab w:val="decimal" w:pos="65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5931FDFF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548D00" w14:textId="77777777" w:rsidR="00581F2B" w:rsidRDefault="00581F2B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E9FF2B" w14:textId="25775DC1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EF052A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A82D4B" w14:textId="77777777" w:rsidR="00581F2B" w:rsidRDefault="00581F2B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A5EF81" w14:textId="19B23BAD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182,230</w:t>
            </w:r>
          </w:p>
        </w:tc>
        <w:tc>
          <w:tcPr>
            <w:tcW w:w="270" w:type="dxa"/>
          </w:tcPr>
          <w:p w14:paraId="18E1FA23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160B504F" w14:textId="77777777" w:rsidR="00581F2B" w:rsidRDefault="00581F2B" w:rsidP="00037F5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45D520" w14:textId="7FDE8117" w:rsidR="00037F5E" w:rsidRPr="007F4BE0" w:rsidRDefault="00037F5E" w:rsidP="00037F5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182,230</w:t>
            </w:r>
          </w:p>
        </w:tc>
      </w:tr>
      <w:tr w:rsidR="00037F5E" w:rsidRPr="007F4BE0" w14:paraId="5EAFF5E8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6E2C3FA2" w14:textId="77777777" w:rsidR="00037F5E" w:rsidRPr="007F4BE0" w:rsidRDefault="00037F5E" w:rsidP="00037F5E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202" w:type="dxa"/>
          </w:tcPr>
          <w:p w14:paraId="60890A43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45B8B81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7039234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F0CB386" w14:textId="77777777" w:rsidR="00037F5E" w:rsidRPr="007F4BE0" w:rsidRDefault="00037F5E" w:rsidP="00037F5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55500554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14:paraId="79E945D9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052989FA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59EDDEA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AB42649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C2D94E9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B6990C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A1222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36AC12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402FC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47A34C39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5E" w:rsidRPr="007F4BE0" w14:paraId="49BB8716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6516D2A5" w14:textId="5A677E12" w:rsidR="00037F5E" w:rsidRPr="007F4BE0" w:rsidRDefault="00037F5E" w:rsidP="00037F5E">
            <w:pPr>
              <w:spacing w:line="36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202" w:type="dxa"/>
          </w:tcPr>
          <w:p w14:paraId="379BED71" w14:textId="64C1E439" w:rsidR="00037F5E" w:rsidRPr="007F4BE0" w:rsidRDefault="00037F5E" w:rsidP="00037F5E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73F0D84C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9A6CA0D" w14:textId="7D5D39BE" w:rsidR="00037F5E" w:rsidRPr="007F4BE0" w:rsidRDefault="00037F5E" w:rsidP="00037F5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206,150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0EA24B0A" w14:textId="77777777" w:rsidR="00037F5E" w:rsidRPr="007F4BE0" w:rsidRDefault="00037F5E" w:rsidP="00037F5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03256AEB" w14:textId="7C7D2275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4D837A42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47F61B5B" w14:textId="679FED32" w:rsidR="00037F5E" w:rsidRPr="007F4BE0" w:rsidRDefault="00037F5E" w:rsidP="00037F5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206,150</w:t>
            </w:r>
          </w:p>
        </w:tc>
        <w:tc>
          <w:tcPr>
            <w:tcW w:w="280" w:type="dxa"/>
          </w:tcPr>
          <w:p w14:paraId="478459AF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B71706E" w14:textId="7D5B7964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206,150</w:t>
            </w:r>
          </w:p>
        </w:tc>
        <w:tc>
          <w:tcPr>
            <w:tcW w:w="271" w:type="dxa"/>
          </w:tcPr>
          <w:p w14:paraId="09F30E58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7A0C67" w14:textId="394CF68D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3A9B5F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6737B8" w14:textId="589B5790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D16E20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477AB697" w14:textId="5A7B0F12" w:rsidR="00037F5E" w:rsidRPr="007F4BE0" w:rsidRDefault="00037F5E" w:rsidP="00037F5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206,150</w:t>
            </w:r>
          </w:p>
        </w:tc>
      </w:tr>
      <w:tr w:rsidR="00037F5E" w:rsidRPr="007F4BE0" w14:paraId="11A8B5D2" w14:textId="77777777" w:rsidTr="00251C52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2A461E4" w14:textId="7D2445EC" w:rsidR="00037F5E" w:rsidRPr="007F4BE0" w:rsidRDefault="00037F5E" w:rsidP="00037F5E">
            <w:pPr>
              <w:spacing w:line="36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74C1CF4" w14:textId="3DFE04A0" w:rsidR="00037F5E" w:rsidRPr="007F4BE0" w:rsidRDefault="00037F5E" w:rsidP="00037F5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173</w:t>
            </w:r>
          </w:p>
        </w:tc>
        <w:tc>
          <w:tcPr>
            <w:tcW w:w="248" w:type="dxa"/>
          </w:tcPr>
          <w:p w14:paraId="4DFF8E29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FFDACB5" w14:textId="550434DB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21D79896" w14:textId="77777777" w:rsidR="00037F5E" w:rsidRPr="007F4BE0" w:rsidRDefault="00037F5E" w:rsidP="00037F5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057D7E" w14:textId="1D6CA162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58AC4428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BF9642" w14:textId="6B77EEB0" w:rsidR="00037F5E" w:rsidRPr="007F4BE0" w:rsidRDefault="00037F5E" w:rsidP="00037F5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80" w:type="dxa"/>
          </w:tcPr>
          <w:p w14:paraId="47F4591D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40B8009" w14:textId="730CB7B7" w:rsidR="00037F5E" w:rsidRPr="007F4BE0" w:rsidRDefault="00037F5E" w:rsidP="00037F5E">
            <w:pPr>
              <w:pStyle w:val="acctfourfigures"/>
              <w:tabs>
                <w:tab w:val="clear" w:pos="765"/>
                <w:tab w:val="decimal" w:pos="65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483B8C38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7F2DF7" w14:textId="49F0E955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70" w:type="dxa"/>
          </w:tcPr>
          <w:p w14:paraId="3D132C9B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A301EA" w14:textId="3A34337A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8D2C0C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25DFB17C" w14:textId="7FA7A1BD" w:rsidR="00037F5E" w:rsidRPr="007F4BE0" w:rsidRDefault="00037F5E" w:rsidP="00037F5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  <w:tr w:rsidR="00037F5E" w:rsidRPr="007F4BE0" w14:paraId="6DFE4C14" w14:textId="77777777" w:rsidTr="00C70520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67891FEA" w14:textId="05CF850E" w:rsidR="00037F5E" w:rsidRPr="007F4BE0" w:rsidRDefault="00037F5E" w:rsidP="00037F5E">
            <w:pPr>
              <w:spacing w:line="36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CBE7ABD" w14:textId="5CF4C85E" w:rsidR="00037F5E" w:rsidRPr="007F4BE0" w:rsidRDefault="00037F5E" w:rsidP="00037F5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173</w:t>
            </w:r>
          </w:p>
        </w:tc>
        <w:tc>
          <w:tcPr>
            <w:tcW w:w="248" w:type="dxa"/>
          </w:tcPr>
          <w:p w14:paraId="427776C8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4B37D" w14:textId="35B7AFF7" w:rsidR="00037F5E" w:rsidRPr="007F4BE0" w:rsidRDefault="00037F5E" w:rsidP="00037F5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206,150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4136C4A3" w14:textId="77777777" w:rsidR="00037F5E" w:rsidRPr="007F4BE0" w:rsidRDefault="00037F5E" w:rsidP="00037F5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26F5D" w14:textId="62E66D32" w:rsidR="00037F5E" w:rsidRPr="007F4BE0" w:rsidRDefault="00037F5E" w:rsidP="00037F5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189,521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5D172DEE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9FA12" w14:textId="3CF80888" w:rsidR="00037F5E" w:rsidRPr="007F4BE0" w:rsidRDefault="00037F5E" w:rsidP="00037F5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395,844</w:t>
            </w:r>
          </w:p>
        </w:tc>
        <w:tc>
          <w:tcPr>
            <w:tcW w:w="280" w:type="dxa"/>
          </w:tcPr>
          <w:p w14:paraId="7A0B72FB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2446FD59" w14:textId="1A6E0E47" w:rsidR="00037F5E" w:rsidRPr="007F4BE0" w:rsidRDefault="00037F5E" w:rsidP="00037F5E">
            <w:pPr>
              <w:pStyle w:val="acctfourfigures"/>
              <w:tabs>
                <w:tab w:val="clear" w:pos="765"/>
                <w:tab w:val="decimal" w:pos="83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272040A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B11E31F" w14:textId="0B2684A6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432740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45C05B" w14:textId="5FBB9963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F13182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710528E2" w14:textId="3AF856F0" w:rsidR="00037F5E" w:rsidRPr="007F4BE0" w:rsidRDefault="00037F5E" w:rsidP="00037F5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5E" w:rsidRPr="007F4BE0" w14:paraId="60B4E0BF" w14:textId="77777777" w:rsidTr="00C70520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4FB97D59" w14:textId="642C0536" w:rsidR="00037F5E" w:rsidRPr="007F4BE0" w:rsidRDefault="00037F5E" w:rsidP="00037F5E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6A23A188" w14:textId="07D0C229" w:rsidR="00037F5E" w:rsidRPr="007F4BE0" w:rsidRDefault="00037F5E" w:rsidP="00037F5E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73F8CA13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2A6D3BC8" w14:textId="6EB554B1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B9B2B51" w14:textId="77777777" w:rsidR="00037F5E" w:rsidRPr="007F4BE0" w:rsidRDefault="00037F5E" w:rsidP="00037F5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AD99D17" w14:textId="3D7EF42D" w:rsidR="00037F5E" w:rsidRPr="007F4BE0" w:rsidRDefault="00037F5E" w:rsidP="00037F5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14:paraId="196C4CF4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AD0FF0F" w14:textId="4A6A2F26" w:rsidR="00037F5E" w:rsidRPr="007F4BE0" w:rsidRDefault="00037F5E" w:rsidP="00037F5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6ED5DB28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D457F5A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E334FE1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8C1658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42233B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4E728A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8CE562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7648C4DA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5E" w:rsidRPr="007F4BE0" w14:paraId="5E77ADC2" w14:textId="77777777" w:rsidTr="00C70520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61EDB7A" w14:textId="669FA59C" w:rsidR="00037F5E" w:rsidRPr="007F4BE0" w:rsidRDefault="00037F5E" w:rsidP="00037F5E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02" w:type="dxa"/>
          </w:tcPr>
          <w:p w14:paraId="14033A1F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5AD97EE4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64E5E38B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25728DB" w14:textId="77777777" w:rsidR="00037F5E" w:rsidRPr="007F4BE0" w:rsidRDefault="00037F5E" w:rsidP="00037F5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44C73FD6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14:paraId="2AE8CC43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3FF0DFCF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16C6EE41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8AEF639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1B28D4E8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87C86DA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4E0002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632A03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F9466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01FCE8B2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5E" w:rsidRPr="007F4BE0" w14:paraId="6BD3E946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3051D50E" w14:textId="770BF9A2" w:rsidR="00037F5E" w:rsidRPr="007F4BE0" w:rsidRDefault="00037F5E" w:rsidP="00037F5E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การเงิน</w:t>
            </w:r>
          </w:p>
        </w:tc>
        <w:tc>
          <w:tcPr>
            <w:tcW w:w="1202" w:type="dxa"/>
          </w:tcPr>
          <w:p w14:paraId="0459805D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8ED691" w14:textId="126C1C6E" w:rsidR="00037F5E" w:rsidRPr="007F4BE0" w:rsidRDefault="00037F5E" w:rsidP="00037F5E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2ACA45A1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89E22CF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DDF9DF" w14:textId="588B6553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5AC7A552" w14:textId="77777777" w:rsidR="00037F5E" w:rsidRPr="007F4BE0" w:rsidRDefault="00037F5E" w:rsidP="00037F5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65AA53C9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1E154E" w14:textId="0C680DAD" w:rsidR="00037F5E" w:rsidRPr="007F4BE0" w:rsidRDefault="00037F5E" w:rsidP="00037F5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(648,30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752414FE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525D3822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46554E" w14:textId="74C546FD" w:rsidR="00037F5E" w:rsidRPr="007F4BE0" w:rsidRDefault="00037F5E" w:rsidP="00037F5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(648,30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80" w:type="dxa"/>
          </w:tcPr>
          <w:p w14:paraId="19433CB9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D3F62B1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65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7D3F34" w14:textId="40FEDFA1" w:rsidR="00037F5E" w:rsidRPr="007F4BE0" w:rsidRDefault="00037F5E" w:rsidP="00037F5E">
            <w:pPr>
              <w:pStyle w:val="acctfourfigures"/>
              <w:tabs>
                <w:tab w:val="clear" w:pos="765"/>
                <w:tab w:val="decimal" w:pos="65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36EE77FF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BA012E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7E3DC3" w14:textId="0CD5F1B8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1450AA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CC3C97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672FBF" w14:textId="5C75A97E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(575,444)</w:t>
            </w:r>
          </w:p>
        </w:tc>
        <w:tc>
          <w:tcPr>
            <w:tcW w:w="270" w:type="dxa"/>
          </w:tcPr>
          <w:p w14:paraId="5E9F8FBF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433D68DD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5A78AA" w14:textId="16D4BBE1" w:rsidR="00037F5E" w:rsidRPr="007F4BE0" w:rsidRDefault="00037F5E" w:rsidP="00037F5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,444)</w:t>
            </w:r>
          </w:p>
        </w:tc>
      </w:tr>
      <w:tr w:rsidR="00DA2457" w:rsidRPr="007F4BE0" w14:paraId="33E58FA0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3BA90243" w14:textId="6DD247DA" w:rsidR="00DA2457" w:rsidRPr="007F4BE0" w:rsidRDefault="00DA2457" w:rsidP="00DA2457">
            <w:pPr>
              <w:spacing w:line="360" w:lineRule="exact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02" w:type="dxa"/>
          </w:tcPr>
          <w:p w14:paraId="0B79A3D5" w14:textId="3FBD3B3F" w:rsidR="00DA2457" w:rsidRPr="007F4BE0" w:rsidRDefault="00DA2457" w:rsidP="00DA2457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48ECCA3" w14:textId="77777777" w:rsidR="00DA2457" w:rsidRPr="007F4BE0" w:rsidRDefault="00DA2457" w:rsidP="00DA245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54D7424" w14:textId="5996B454" w:rsidR="00DA2457" w:rsidRPr="007F4BE0" w:rsidRDefault="00DA2457" w:rsidP="00DA2457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076D4446" w14:textId="77777777" w:rsidR="00DA2457" w:rsidRPr="007F4BE0" w:rsidRDefault="00DA2457" w:rsidP="00DA2457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05E0F7F1" w14:textId="35DC39FC" w:rsidR="00DA2457" w:rsidRPr="007F4BE0" w:rsidRDefault="00DA2457" w:rsidP="00DA2457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496,859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2294891B" w14:textId="77777777" w:rsidR="00DA2457" w:rsidRPr="007F4BE0" w:rsidRDefault="00DA2457" w:rsidP="00DA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375C9F42" w14:textId="5DE23558" w:rsidR="00DA2457" w:rsidRPr="007F4BE0" w:rsidRDefault="00DA2457" w:rsidP="00DA245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496,859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80" w:type="dxa"/>
          </w:tcPr>
          <w:p w14:paraId="775687A2" w14:textId="77777777" w:rsidR="00DA2457" w:rsidRPr="007F4BE0" w:rsidRDefault="00DA2457" w:rsidP="00DA245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D9E37D4" w14:textId="360F9DA2" w:rsidR="00DA2457" w:rsidRPr="007F4BE0" w:rsidRDefault="00DA2457" w:rsidP="00DA2457">
            <w:pPr>
              <w:pStyle w:val="acctfourfigures"/>
              <w:tabs>
                <w:tab w:val="clear" w:pos="765"/>
                <w:tab w:val="decimal" w:pos="65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49D0A219" w14:textId="77777777" w:rsidR="00DA2457" w:rsidRPr="007F4BE0" w:rsidRDefault="00DA2457" w:rsidP="00DA245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63E76A01" w14:textId="101F32FC" w:rsidR="00DA2457" w:rsidRPr="007F4BE0" w:rsidRDefault="00DA2457" w:rsidP="00DA2457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DA88CC" w14:textId="77777777" w:rsidR="00DA2457" w:rsidRPr="007F4BE0" w:rsidRDefault="00DA2457" w:rsidP="00DA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BECB2F" w14:textId="17F3ACF0" w:rsidR="00DA2457" w:rsidRPr="007F4BE0" w:rsidRDefault="00DA2457" w:rsidP="00DA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(1,479,316)</w:t>
            </w:r>
          </w:p>
        </w:tc>
        <w:tc>
          <w:tcPr>
            <w:tcW w:w="270" w:type="dxa"/>
          </w:tcPr>
          <w:p w14:paraId="5B859214" w14:textId="77777777" w:rsidR="00DA2457" w:rsidRPr="007F4BE0" w:rsidRDefault="00DA2457" w:rsidP="00DA245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2E41F876" w14:textId="7A3E4049" w:rsidR="00DA2457" w:rsidRPr="007F4BE0" w:rsidRDefault="00DA2457" w:rsidP="00DA2457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(1,479,316)</w:t>
            </w:r>
          </w:p>
        </w:tc>
      </w:tr>
      <w:tr w:rsidR="00037F5E" w:rsidRPr="007F4BE0" w14:paraId="3F3233CD" w14:textId="77777777" w:rsidTr="00251C52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8C3AEEA" w14:textId="50FB94FD" w:rsidR="00037F5E" w:rsidRPr="007F4BE0" w:rsidRDefault="00037F5E" w:rsidP="00037F5E">
            <w:pPr>
              <w:spacing w:line="360" w:lineRule="exact"/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02" w:type="dxa"/>
          </w:tcPr>
          <w:p w14:paraId="3FE911E7" w14:textId="41352D33" w:rsidR="00037F5E" w:rsidRPr="007F4BE0" w:rsidRDefault="00037F5E" w:rsidP="00037F5E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6B60A6B4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5E834C8" w14:textId="3013E0F5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683DE459" w14:textId="77777777" w:rsidR="00037F5E" w:rsidRPr="007F4BE0" w:rsidRDefault="00037F5E" w:rsidP="00037F5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6E28BD" w14:textId="6EB385D4" w:rsidR="00037F5E" w:rsidRPr="007F4BE0" w:rsidRDefault="00037F5E" w:rsidP="00037F5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9,259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021D9E8D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582A10" w14:textId="7CBB6CE3" w:rsidR="00037F5E" w:rsidRPr="007F4BE0" w:rsidRDefault="00037F5E" w:rsidP="00037F5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9,259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80" w:type="dxa"/>
          </w:tcPr>
          <w:p w14:paraId="62529369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4EE0DB2" w14:textId="5773FA64" w:rsidR="00037F5E" w:rsidRPr="007F4BE0" w:rsidRDefault="00037F5E" w:rsidP="00037F5E">
            <w:pPr>
              <w:pStyle w:val="acctfourfigures"/>
              <w:tabs>
                <w:tab w:val="clear" w:pos="765"/>
                <w:tab w:val="decimal" w:pos="65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0B902462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D0785A" w14:textId="1759A3AD" w:rsidR="00037F5E" w:rsidRPr="007F4BE0" w:rsidRDefault="00037F5E" w:rsidP="00037F5E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A5E9BD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04D7B7" w14:textId="28DF93B9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8,672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3D48271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0A9CDF61" w14:textId="4F557D13" w:rsidR="00037F5E" w:rsidRPr="007F4BE0" w:rsidRDefault="00037F5E" w:rsidP="00037F5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8,672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2457" w:rsidRPr="007F4BE0" w14:paraId="77801924" w14:textId="77777777" w:rsidTr="002928D3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2B17FBCD" w14:textId="3887A4AF" w:rsidR="00DA2457" w:rsidRPr="007F4BE0" w:rsidRDefault="00DA2457" w:rsidP="00DA2457">
            <w:pPr>
              <w:spacing w:line="360" w:lineRule="exact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75B7AC5" w14:textId="2FDD5046" w:rsidR="00DA2457" w:rsidRPr="0015695A" w:rsidRDefault="00DA2457" w:rsidP="00DA2457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69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3B81B8F9" w14:textId="77777777" w:rsidR="00DA2457" w:rsidRPr="007F4BE0" w:rsidRDefault="00DA2457" w:rsidP="00DA245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20763" w14:textId="585D6CAA" w:rsidR="00DA2457" w:rsidRPr="0015695A" w:rsidRDefault="00DA2457" w:rsidP="00DA2457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69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502667D" w14:textId="77777777" w:rsidR="00DA2457" w:rsidRPr="007F4BE0" w:rsidRDefault="00DA2457" w:rsidP="00DA2457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29743" w14:textId="6D3B3B66" w:rsidR="00DA2457" w:rsidRPr="007F4BE0" w:rsidRDefault="00DA2457" w:rsidP="00DA2457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(2,26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4,426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2211B49E" w14:textId="77777777" w:rsidR="00DA2457" w:rsidRPr="007F4BE0" w:rsidRDefault="00DA2457" w:rsidP="00DA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ACB9F" w14:textId="098033A5" w:rsidR="00DA2457" w:rsidRPr="007F4BE0" w:rsidRDefault="00DA2457" w:rsidP="00DA245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(2,26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4,426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80" w:type="dxa"/>
          </w:tcPr>
          <w:p w14:paraId="7C724B67" w14:textId="77777777" w:rsidR="00DA2457" w:rsidRPr="007F4BE0" w:rsidRDefault="00DA2457" w:rsidP="00DA245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7C3BAE9" w14:textId="2592FF4F" w:rsidR="00DA2457" w:rsidRPr="007F4BE0" w:rsidRDefault="00DA2457" w:rsidP="00DA2457">
            <w:pPr>
              <w:pStyle w:val="acctfourfigures"/>
              <w:tabs>
                <w:tab w:val="clear" w:pos="765"/>
                <w:tab w:val="decimal" w:pos="56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AE6464D" w14:textId="77777777" w:rsidR="00DA2457" w:rsidRPr="007F4BE0" w:rsidRDefault="00DA2457" w:rsidP="00DA245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23C0A8" w14:textId="13594EE5" w:rsidR="00DA2457" w:rsidRPr="007F4BE0" w:rsidRDefault="00DA2457" w:rsidP="00DA2457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A2A7DB" w14:textId="77777777" w:rsidR="00DA2457" w:rsidRPr="007F4BE0" w:rsidRDefault="00DA2457" w:rsidP="00DA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0E203A" w14:textId="64346ED2" w:rsidR="00DA2457" w:rsidRPr="007F4BE0" w:rsidRDefault="00DA2457" w:rsidP="00DA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7163A" w14:textId="77777777" w:rsidR="00DA2457" w:rsidRPr="007F4BE0" w:rsidRDefault="00DA2457" w:rsidP="00DA2457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3A1CA203" w14:textId="4A8C6101" w:rsidR="00DA2457" w:rsidRPr="007F4BE0" w:rsidRDefault="00DA2457" w:rsidP="00DA2457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5E" w:rsidRPr="007F4BE0" w14:paraId="43486E46" w14:textId="77777777" w:rsidTr="002928D3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85161EF" w14:textId="54218FD9" w:rsidR="00037F5E" w:rsidRPr="007F4BE0" w:rsidRDefault="00037F5E" w:rsidP="00037F5E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7C7350F5" w14:textId="6B73CA37" w:rsidR="00037F5E" w:rsidRPr="007F4BE0" w:rsidRDefault="00037F5E" w:rsidP="00037F5E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6EF5C7CE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65FF0CF7" w14:textId="0F6D3415" w:rsidR="00037F5E" w:rsidRPr="007F4BE0" w:rsidRDefault="00037F5E" w:rsidP="00037F5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4A14590" w14:textId="77777777" w:rsidR="00037F5E" w:rsidRPr="007F4BE0" w:rsidRDefault="00037F5E" w:rsidP="00037F5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9F65305" w14:textId="47CC9B43" w:rsidR="00037F5E" w:rsidRPr="007F4BE0" w:rsidRDefault="00037F5E" w:rsidP="00037F5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14:paraId="39DBB903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D558BE5" w14:textId="003D3951" w:rsidR="00037F5E" w:rsidRPr="007F4BE0" w:rsidRDefault="00037F5E" w:rsidP="00037F5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15E4A7EF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000B4A34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4C2A6037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BA0815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D4D689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37157E" w14:textId="77777777" w:rsidR="00037F5E" w:rsidRPr="007F4BE0" w:rsidRDefault="00037F5E" w:rsidP="0003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4066CE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24B4B31F" w14:textId="77777777" w:rsidR="00037F5E" w:rsidRPr="007F4BE0" w:rsidRDefault="00037F5E" w:rsidP="00037F5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9F3B055" w14:textId="0D4DDD51" w:rsidR="000C6AE2" w:rsidRPr="007F4BE0" w:rsidRDefault="000C6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031E6B4E" w14:textId="77777777" w:rsidR="00413945" w:rsidRPr="007F4BE0" w:rsidRDefault="00413945" w:rsidP="009777AF">
      <w:pPr>
        <w:spacing w:line="240" w:lineRule="auto"/>
        <w:rPr>
          <w:rFonts w:ascii="Angsana New" w:hAnsi="Angsana New" w:cs="Angsana New"/>
          <w:sz w:val="22"/>
          <w:szCs w:val="22"/>
        </w:rPr>
        <w:sectPr w:rsidR="00413945" w:rsidRPr="007F4BE0" w:rsidSect="00C75749">
          <w:head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83F30D5" w14:textId="4B41099C" w:rsidR="00413945" w:rsidRPr="007F4BE0" w:rsidRDefault="00413945" w:rsidP="009777AF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5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5"/>
        <w:gridCol w:w="12"/>
        <w:gridCol w:w="168"/>
        <w:gridCol w:w="12"/>
        <w:gridCol w:w="1092"/>
        <w:gridCol w:w="182"/>
        <w:gridCol w:w="808"/>
        <w:gridCol w:w="180"/>
        <w:gridCol w:w="891"/>
        <w:gridCol w:w="181"/>
        <w:gridCol w:w="908"/>
        <w:gridCol w:w="180"/>
        <w:gridCol w:w="990"/>
      </w:tblGrid>
      <w:tr w:rsidR="00BD39DE" w:rsidRPr="007F4BE0" w14:paraId="359353EF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  <w:vAlign w:val="bottom"/>
            <w:hideMark/>
          </w:tcPr>
          <w:p w14:paraId="7642EBEA" w14:textId="398D28A4" w:rsidR="00BD39DE" w:rsidRPr="007F4BE0" w:rsidRDefault="00BD39DE" w:rsidP="009777AF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bookmarkStart w:id="12" w:name="_Hlk39315735"/>
          </w:p>
        </w:tc>
        <w:tc>
          <w:tcPr>
            <w:tcW w:w="180" w:type="dxa"/>
            <w:gridSpan w:val="2"/>
          </w:tcPr>
          <w:p w14:paraId="20CF88A9" w14:textId="70449D76" w:rsidR="00BD39DE" w:rsidRPr="007F4BE0" w:rsidRDefault="00BD39D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12" w:type="dxa"/>
            <w:gridSpan w:val="9"/>
            <w:vAlign w:val="bottom"/>
            <w:hideMark/>
          </w:tcPr>
          <w:p w14:paraId="0061735C" w14:textId="1D518F8A" w:rsidR="00BD39DE" w:rsidRPr="007F4BE0" w:rsidRDefault="00BD39DE" w:rsidP="009777A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D39DE" w:rsidRPr="007F4BE0" w14:paraId="15E417AF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7007C48D" w14:textId="5E01F307" w:rsidR="00BD39DE" w:rsidRPr="007F4BE0" w:rsidRDefault="00BD39DE" w:rsidP="009777A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0F02B546" w14:textId="72EC0863" w:rsidR="00BD39DE" w:rsidRPr="007F4BE0" w:rsidRDefault="00BD39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92" w:type="dxa"/>
            <w:hideMark/>
          </w:tcPr>
          <w:p w14:paraId="750C3D72" w14:textId="155C44BA" w:rsidR="00BD39DE" w:rsidRPr="007F4BE0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719E31BA" w14:textId="77777777" w:rsidR="00BD39DE" w:rsidRPr="007F4BE0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CADF04" w14:textId="77777777" w:rsidR="00953856" w:rsidRPr="007F4BE0" w:rsidRDefault="00953856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E69B63" w14:textId="28C1BF0B" w:rsidR="00BD39DE" w:rsidRPr="007F4BE0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39DE" w:rsidRPr="007F4BE0" w14:paraId="0AA05DD4" w14:textId="77777777" w:rsidTr="00B36604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6A6D4B92" w14:textId="0BD35EEF" w:rsidR="00BD39DE" w:rsidRPr="007F4BE0" w:rsidRDefault="00BD39DE" w:rsidP="009777A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384659E7" w14:textId="07659508" w:rsidR="00BD39DE" w:rsidRPr="007F4BE0" w:rsidRDefault="00BD39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14:paraId="7DF90650" w14:textId="75F0F726" w:rsidR="00BD39DE" w:rsidRPr="007F4BE0" w:rsidRDefault="00BD39DE" w:rsidP="009777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557428F1" w14:textId="77777777" w:rsidR="00BD39DE" w:rsidRPr="007F4BE0" w:rsidRDefault="00BD39DE" w:rsidP="009777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38562" w14:textId="3D0FA621" w:rsidR="00BD39DE" w:rsidRPr="007F4BE0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0E6A7" w14:textId="77777777" w:rsidR="00BD39DE" w:rsidRPr="007F4BE0" w:rsidRDefault="00BD39DE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0D7DA5" w14:textId="0A8468DF" w:rsidR="00BD39DE" w:rsidRPr="007F4BE0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9E8DA" w14:textId="77777777" w:rsidR="00BD39DE" w:rsidRPr="007F4BE0" w:rsidRDefault="00BD39DE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86B8BB" w14:textId="308B3927" w:rsidR="00BD39DE" w:rsidRPr="007F4BE0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9A6FE" w14:textId="77777777" w:rsidR="00BD39DE" w:rsidRPr="007F4BE0" w:rsidRDefault="00BD39DE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381593" w14:textId="77777777" w:rsidR="00BD39DE" w:rsidRPr="007F4BE0" w:rsidRDefault="00BD39DE" w:rsidP="009777A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39DE" w:rsidRPr="007F4BE0" w14:paraId="6F49F444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</w:tcPr>
          <w:p w14:paraId="453C550C" w14:textId="77777777" w:rsidR="00BD39DE" w:rsidRPr="007F4BE0" w:rsidRDefault="00BD39DE" w:rsidP="009777A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9F52354" w14:textId="757CC9E3" w:rsidR="00BD39DE" w:rsidRPr="007F4BE0" w:rsidRDefault="00BD39D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12" w:type="dxa"/>
            <w:gridSpan w:val="9"/>
            <w:hideMark/>
          </w:tcPr>
          <w:p w14:paraId="36978EB1" w14:textId="3727D2A1" w:rsidR="00BD39DE" w:rsidRPr="007F4BE0" w:rsidRDefault="00BD39DE" w:rsidP="009777AF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77A9C"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91DA2" w:rsidRPr="007F4BE0" w14:paraId="1344AD48" w14:textId="77777777" w:rsidTr="00B36604">
        <w:trPr>
          <w:cantSplit/>
          <w:trHeight w:val="20"/>
        </w:trPr>
        <w:tc>
          <w:tcPr>
            <w:tcW w:w="3945" w:type="dxa"/>
            <w:hideMark/>
          </w:tcPr>
          <w:p w14:paraId="2BFA4F50" w14:textId="3F942449" w:rsidR="00F91DA2" w:rsidRPr="007F4BE0" w:rsidRDefault="00BF0225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DA2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DA2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F91DA2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  <w:gridSpan w:val="2"/>
          </w:tcPr>
          <w:p w14:paraId="3CC16B8E" w14:textId="77777777" w:rsidR="00F91DA2" w:rsidRPr="007F4BE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</w:tcPr>
          <w:p w14:paraId="634808F7" w14:textId="77777777" w:rsidR="00F91DA2" w:rsidRPr="007F4BE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5D8CD886" w14:textId="77777777" w:rsidR="00F91DA2" w:rsidRPr="007F4BE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7F5B82FD" w14:textId="77777777" w:rsidR="00F91DA2" w:rsidRPr="007F4BE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4BD1CD7" w14:textId="77777777" w:rsidR="00F91DA2" w:rsidRPr="007F4BE0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16086AE8" w14:textId="77777777" w:rsidR="00F91DA2" w:rsidRPr="007F4BE0" w:rsidRDefault="00F91DA2" w:rsidP="000D183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BF9F110" w14:textId="77777777" w:rsidR="00F91DA2" w:rsidRPr="007F4BE0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</w:tcPr>
          <w:p w14:paraId="1EA1E827" w14:textId="77777777" w:rsidR="00F91DA2" w:rsidRPr="007F4BE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453E4E1" w14:textId="77777777" w:rsidR="00F91DA2" w:rsidRPr="007F4BE0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18054DE" w14:textId="77777777" w:rsidR="00F91DA2" w:rsidRPr="007F4BE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91DA2" w:rsidRPr="007F4BE0" w14:paraId="3BB47BEC" w14:textId="77777777" w:rsidTr="00B36604">
        <w:trPr>
          <w:cantSplit/>
          <w:trHeight w:val="20"/>
        </w:trPr>
        <w:tc>
          <w:tcPr>
            <w:tcW w:w="3945" w:type="dxa"/>
          </w:tcPr>
          <w:p w14:paraId="4CB85475" w14:textId="77777777" w:rsidR="00F91DA2" w:rsidRPr="007F4BE0" w:rsidRDefault="00F91DA2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" w:type="dxa"/>
            <w:gridSpan w:val="2"/>
          </w:tcPr>
          <w:p w14:paraId="568CFA46" w14:textId="77777777" w:rsidR="00F91DA2" w:rsidRPr="007F4BE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</w:tcPr>
          <w:p w14:paraId="796A2D3D" w14:textId="77777777" w:rsidR="00F91DA2" w:rsidRPr="007F4BE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95666E1" w14:textId="77777777" w:rsidR="00F91DA2" w:rsidRPr="007F4BE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02B5D155" w14:textId="77777777" w:rsidR="00F91DA2" w:rsidRPr="007F4BE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2C6CA5" w14:textId="77777777" w:rsidR="00F91DA2" w:rsidRPr="007F4BE0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0750A35B" w14:textId="77777777" w:rsidR="00F91DA2" w:rsidRPr="007F4BE0" w:rsidRDefault="00F91DA2" w:rsidP="000D183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B978106" w14:textId="77777777" w:rsidR="00F91DA2" w:rsidRPr="007F4BE0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</w:tcPr>
          <w:p w14:paraId="3E3D880A" w14:textId="77777777" w:rsidR="00F91DA2" w:rsidRPr="007F4BE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998BEB3" w14:textId="77777777" w:rsidR="00F91DA2" w:rsidRPr="007F4BE0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3D8B56A" w14:textId="77777777" w:rsidR="00F91DA2" w:rsidRPr="007F4BE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E95519" w:rsidRPr="007F4BE0" w14:paraId="7FAD822A" w14:textId="77777777" w:rsidTr="00B36604">
        <w:trPr>
          <w:cantSplit/>
          <w:trHeight w:val="20"/>
        </w:trPr>
        <w:tc>
          <w:tcPr>
            <w:tcW w:w="3945" w:type="dxa"/>
            <w:vAlign w:val="bottom"/>
          </w:tcPr>
          <w:p w14:paraId="1602F377" w14:textId="77777777" w:rsidR="00E95519" w:rsidRPr="007F4BE0" w:rsidRDefault="00E95519" w:rsidP="00E9551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หน่วยลงทุนถือไว้เพื่อค้า</w:t>
            </w:r>
          </w:p>
        </w:tc>
        <w:tc>
          <w:tcPr>
            <w:tcW w:w="180" w:type="dxa"/>
            <w:gridSpan w:val="2"/>
          </w:tcPr>
          <w:p w14:paraId="0A42D0D5" w14:textId="77777777" w:rsidR="00E95519" w:rsidRPr="007F4BE0" w:rsidRDefault="00E95519" w:rsidP="00E955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4052427C" w14:textId="0396706C" w:rsidR="00E95519" w:rsidRPr="007F4BE0" w:rsidRDefault="00BF0225" w:rsidP="00E955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182" w:type="dxa"/>
          </w:tcPr>
          <w:p w14:paraId="2ECD7759" w14:textId="77777777" w:rsidR="00E95519" w:rsidRPr="007F4BE0" w:rsidRDefault="00E95519" w:rsidP="00E955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B68652E" w14:textId="75165156" w:rsidR="00E95519" w:rsidRPr="007F4BE0" w:rsidRDefault="00E95519" w:rsidP="003A0936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0EFE5301" w14:textId="77777777" w:rsidR="00E95519" w:rsidRPr="007F4BE0" w:rsidRDefault="00E95519" w:rsidP="00E955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4DC3172B" w14:textId="2F8D26F7" w:rsidR="00E95519" w:rsidRPr="007F4BE0" w:rsidRDefault="00BF0225" w:rsidP="00E955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181" w:type="dxa"/>
            <w:vAlign w:val="bottom"/>
          </w:tcPr>
          <w:p w14:paraId="505CA33D" w14:textId="201C2DB4" w:rsidR="00E95519" w:rsidRPr="007F4BE0" w:rsidRDefault="00E95519" w:rsidP="00E955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CEF341A" w14:textId="77777777" w:rsidR="00E95519" w:rsidRPr="007F4BE0" w:rsidRDefault="00E95519" w:rsidP="00FA677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FAE9439" w14:textId="77777777" w:rsidR="00E95519" w:rsidRPr="007F4BE0" w:rsidRDefault="00E95519" w:rsidP="00E955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79332F" w14:textId="43D2C10B" w:rsidR="00E95519" w:rsidRPr="007F4BE0" w:rsidRDefault="00BF0225" w:rsidP="00E955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</w:tr>
      <w:tr w:rsidR="00F91DA2" w:rsidRPr="007F4BE0" w14:paraId="5C8BA543" w14:textId="77777777" w:rsidTr="00B36604">
        <w:trPr>
          <w:cantSplit/>
          <w:trHeight w:val="20"/>
        </w:trPr>
        <w:tc>
          <w:tcPr>
            <w:tcW w:w="3945" w:type="dxa"/>
            <w:vAlign w:val="bottom"/>
          </w:tcPr>
          <w:p w14:paraId="3E677B45" w14:textId="77777777" w:rsidR="00F91DA2" w:rsidRPr="007F4BE0" w:rsidRDefault="00F91DA2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0" w:type="dxa"/>
            <w:gridSpan w:val="2"/>
          </w:tcPr>
          <w:p w14:paraId="22F0E334" w14:textId="77777777" w:rsidR="00F91DA2" w:rsidRPr="007F4BE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0E491344" w14:textId="77197E6A" w:rsidR="00F91DA2" w:rsidRPr="007F4BE0" w:rsidRDefault="00BF0225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</w:t>
            </w:r>
            <w:r w:rsidR="00F91DA2" w:rsidRPr="007F4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182" w:type="dxa"/>
          </w:tcPr>
          <w:p w14:paraId="2474D539" w14:textId="77777777" w:rsidR="00F91DA2" w:rsidRPr="007F4BE0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  <w:vAlign w:val="bottom"/>
          </w:tcPr>
          <w:p w14:paraId="3124A40E" w14:textId="67AE022E" w:rsidR="00F91DA2" w:rsidRPr="007F4BE0" w:rsidRDefault="00BF0225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</w:t>
            </w:r>
            <w:r w:rsidR="00F91DA2" w:rsidRPr="007F4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180" w:type="dxa"/>
          </w:tcPr>
          <w:p w14:paraId="65B67757" w14:textId="77777777" w:rsidR="00F91DA2" w:rsidRPr="007F4BE0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240D1EAC" w14:textId="77777777" w:rsidR="00F91DA2" w:rsidRPr="007F4BE0" w:rsidRDefault="00F91DA2" w:rsidP="00373B9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265E6CB3" w14:textId="77777777" w:rsidR="00F91DA2" w:rsidRPr="007F4BE0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F7CDC0F" w14:textId="77777777" w:rsidR="00F91DA2" w:rsidRPr="007F4BE0" w:rsidRDefault="00F91DA2" w:rsidP="00FA677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412D46F" w14:textId="77777777" w:rsidR="00F91DA2" w:rsidRPr="007F4BE0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6C8DE1" w14:textId="415AA6D1" w:rsidR="00F91DA2" w:rsidRPr="007F4BE0" w:rsidRDefault="00BF0225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</w:t>
            </w:r>
            <w:r w:rsidR="00F91DA2" w:rsidRPr="007F4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</w:tr>
      <w:tr w:rsidR="000E41ED" w:rsidRPr="007F4BE0" w14:paraId="3EA0E818" w14:textId="77777777" w:rsidTr="00B36604">
        <w:trPr>
          <w:cantSplit/>
          <w:trHeight w:val="20"/>
        </w:trPr>
        <w:tc>
          <w:tcPr>
            <w:tcW w:w="3945" w:type="dxa"/>
            <w:vAlign w:val="bottom"/>
          </w:tcPr>
          <w:p w14:paraId="744FE1D7" w14:textId="77777777" w:rsidR="000E41ED" w:rsidRPr="007F4BE0" w:rsidRDefault="000E41ED" w:rsidP="000E41E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80" w:type="dxa"/>
            <w:gridSpan w:val="2"/>
          </w:tcPr>
          <w:p w14:paraId="3797E187" w14:textId="77777777" w:rsidR="000E41ED" w:rsidRPr="007F4BE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58B3CB96" w14:textId="56F865EB" w:rsidR="000E41ED" w:rsidRPr="007F4BE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0E41ED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</w:p>
        </w:tc>
        <w:tc>
          <w:tcPr>
            <w:tcW w:w="182" w:type="dxa"/>
          </w:tcPr>
          <w:p w14:paraId="049627A4" w14:textId="77777777" w:rsidR="000E41ED" w:rsidRPr="007F4BE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0F7B7282" w14:textId="092B500D" w:rsidR="000E41ED" w:rsidRPr="007F4BE0" w:rsidRDefault="000E41ED" w:rsidP="00373B9E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0DE493FC" w14:textId="77777777" w:rsidR="000E41ED" w:rsidRPr="007F4BE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150DEB37" w14:textId="28A5D561" w:rsidR="000E41ED" w:rsidRPr="007F4BE0" w:rsidRDefault="00BF0225" w:rsidP="000E41E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0E41ED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</w:p>
        </w:tc>
        <w:tc>
          <w:tcPr>
            <w:tcW w:w="181" w:type="dxa"/>
          </w:tcPr>
          <w:p w14:paraId="52054717" w14:textId="77777777" w:rsidR="000E41ED" w:rsidRPr="007F4BE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F851A58" w14:textId="77777777" w:rsidR="000E41ED" w:rsidRPr="007F4BE0" w:rsidRDefault="000E41ED" w:rsidP="00FA677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0506568" w14:textId="77777777" w:rsidR="000E41ED" w:rsidRPr="007F4BE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4F0C8A" w14:textId="47526EA3" w:rsidR="000E41ED" w:rsidRPr="007F4BE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0E41ED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</w:p>
        </w:tc>
      </w:tr>
      <w:tr w:rsidR="00F91DA2" w:rsidRPr="007F4BE0" w14:paraId="412C8685" w14:textId="77777777" w:rsidTr="00B36604">
        <w:trPr>
          <w:cantSplit/>
          <w:trHeight w:val="20"/>
        </w:trPr>
        <w:tc>
          <w:tcPr>
            <w:tcW w:w="3945" w:type="dxa"/>
          </w:tcPr>
          <w:p w14:paraId="3DF4B204" w14:textId="77777777" w:rsidR="00F91DA2" w:rsidRPr="007F4BE0" w:rsidRDefault="00F91DA2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80" w:type="dxa"/>
            <w:gridSpan w:val="2"/>
          </w:tcPr>
          <w:p w14:paraId="6F5E205D" w14:textId="77777777" w:rsidR="00F91DA2" w:rsidRPr="007F4BE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</w:tcPr>
          <w:p w14:paraId="090C729F" w14:textId="77777777" w:rsidR="00F91DA2" w:rsidRPr="007F4BE0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3D95E15A" w14:textId="77777777" w:rsidR="00F91DA2" w:rsidRPr="007F4BE0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9F31E40" w14:textId="77777777" w:rsidR="00F91DA2" w:rsidRPr="007F4BE0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EDC4DF3" w14:textId="77777777" w:rsidR="00F91DA2" w:rsidRPr="007F4BE0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24A72ECF" w14:textId="77777777" w:rsidR="00F91DA2" w:rsidRPr="007F4BE0" w:rsidRDefault="00F91DA2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CBB7246" w14:textId="77777777" w:rsidR="00F91DA2" w:rsidRPr="007F4BE0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</w:tcPr>
          <w:p w14:paraId="7E1BAE4F" w14:textId="77777777" w:rsidR="00F91DA2" w:rsidRPr="007F4BE0" w:rsidRDefault="00F91DA2" w:rsidP="00A1393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FB0676" w14:textId="77777777" w:rsidR="00F91DA2" w:rsidRPr="007F4BE0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73396C9" w14:textId="77777777" w:rsidR="00F91DA2" w:rsidRPr="007F4BE0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E41ED" w:rsidRPr="007F4BE0" w14:paraId="380AB686" w14:textId="77777777" w:rsidTr="00B36604">
        <w:trPr>
          <w:cantSplit/>
          <w:trHeight w:val="20"/>
        </w:trPr>
        <w:tc>
          <w:tcPr>
            <w:tcW w:w="3945" w:type="dxa"/>
          </w:tcPr>
          <w:p w14:paraId="64316C90" w14:textId="77777777" w:rsidR="000E41ED" w:rsidRPr="007F4BE0" w:rsidRDefault="000E41ED" w:rsidP="000E41E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" w:type="dxa"/>
            <w:gridSpan w:val="2"/>
          </w:tcPr>
          <w:p w14:paraId="571EBEC1" w14:textId="77777777" w:rsidR="000E41ED" w:rsidRPr="007F4BE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5188E846" w14:textId="0DBE8A2F" w:rsidR="000E41ED" w:rsidRPr="007F4BE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</w:t>
            </w:r>
            <w:r w:rsidR="000E41ED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182" w:type="dxa"/>
          </w:tcPr>
          <w:p w14:paraId="0C43B06E" w14:textId="77777777" w:rsidR="000E41ED" w:rsidRPr="007F4BE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BD42E20" w14:textId="77777777" w:rsidR="000E41ED" w:rsidRPr="007F4BE0" w:rsidRDefault="000E41ED" w:rsidP="00373B9E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35FA4403" w14:textId="77777777" w:rsidR="000E41ED" w:rsidRPr="007F4BE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5D0FFE61" w14:textId="4DA700F4" w:rsidR="000E41ED" w:rsidRPr="007F4BE0" w:rsidRDefault="000E41ED" w:rsidP="00373B9E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499EC088" w14:textId="77777777" w:rsidR="000E41ED" w:rsidRPr="007F4BE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A4CED75" w14:textId="4B6319E1" w:rsidR="000E41ED" w:rsidRPr="007F4BE0" w:rsidRDefault="00BF0225" w:rsidP="002C624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 w:rsidR="000E41ED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180" w:type="dxa"/>
          </w:tcPr>
          <w:p w14:paraId="243E895B" w14:textId="77777777" w:rsidR="000E41ED" w:rsidRPr="007F4BE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283876" w14:textId="64A0DB67" w:rsidR="000E41ED" w:rsidRPr="007F4BE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 w:rsidR="000E41ED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057</w:t>
            </w:r>
          </w:p>
        </w:tc>
      </w:tr>
      <w:tr w:rsidR="000E41ED" w:rsidRPr="007F4BE0" w14:paraId="513AB029" w14:textId="77777777" w:rsidTr="00B36604">
        <w:trPr>
          <w:cantSplit/>
          <w:trHeight w:val="20"/>
        </w:trPr>
        <w:tc>
          <w:tcPr>
            <w:tcW w:w="3945" w:type="dxa"/>
          </w:tcPr>
          <w:p w14:paraId="0E08FA3D" w14:textId="77777777" w:rsidR="000E41ED" w:rsidRPr="007F4BE0" w:rsidRDefault="000E41ED" w:rsidP="000E41E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80" w:type="dxa"/>
            <w:gridSpan w:val="2"/>
          </w:tcPr>
          <w:p w14:paraId="0974BB8C" w14:textId="77777777" w:rsidR="000E41ED" w:rsidRPr="007F4BE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5E4BA4FA" w14:textId="7E7C8FD9" w:rsidR="000E41ED" w:rsidRPr="007F4BE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0E41ED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1704F0BA" w14:textId="77777777" w:rsidR="000E41ED" w:rsidRPr="007F4BE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393C43F" w14:textId="77777777" w:rsidR="000E41ED" w:rsidRPr="007F4BE0" w:rsidRDefault="000E41ED" w:rsidP="00373B9E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46DC72F6" w14:textId="77777777" w:rsidR="000E41ED" w:rsidRPr="007F4BE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12332B8D" w14:textId="13BFEFF0" w:rsidR="000E41ED" w:rsidRPr="007F4BE0" w:rsidRDefault="000E41ED" w:rsidP="00373B9E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501A6E14" w14:textId="77777777" w:rsidR="000E41ED" w:rsidRPr="007F4BE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0FDD567" w14:textId="34C11F6D" w:rsidR="000E41ED" w:rsidRPr="007F4BE0" w:rsidRDefault="00BF0225" w:rsidP="002C624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0E41ED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</w:tcPr>
          <w:p w14:paraId="44F0859E" w14:textId="77777777" w:rsidR="000E41ED" w:rsidRPr="007F4BE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42D6E3" w14:textId="6ABFFE26" w:rsidR="000E41ED" w:rsidRPr="007F4BE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0E41ED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473</w:t>
            </w:r>
          </w:p>
        </w:tc>
      </w:tr>
      <w:tr w:rsidR="00805CCA" w:rsidRPr="007F4BE0" w14:paraId="7CCA654A" w14:textId="77777777" w:rsidTr="00333F6D">
        <w:trPr>
          <w:cantSplit/>
          <w:trHeight w:val="20"/>
        </w:trPr>
        <w:tc>
          <w:tcPr>
            <w:tcW w:w="3945" w:type="dxa"/>
            <w:vAlign w:val="bottom"/>
          </w:tcPr>
          <w:p w14:paraId="5384EBBC" w14:textId="77777777" w:rsidR="00805CCA" w:rsidRPr="007F4BE0" w:rsidRDefault="00805CCA" w:rsidP="00805CC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" w:type="dxa"/>
            <w:gridSpan w:val="2"/>
          </w:tcPr>
          <w:p w14:paraId="2D547925" w14:textId="77777777" w:rsidR="00805CCA" w:rsidRPr="007F4BE0" w:rsidRDefault="00805CCA" w:rsidP="00805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CB83EDC" w14:textId="0F0CBDF6" w:rsidR="00805CCA" w:rsidRPr="007F4BE0" w:rsidRDefault="00BF0225" w:rsidP="00805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  <w:r w:rsidR="00805CCA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63503D29" w14:textId="77777777" w:rsidR="00805CCA" w:rsidRPr="007F4BE0" w:rsidRDefault="00805CCA" w:rsidP="00805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847336D" w14:textId="77777777" w:rsidR="00805CCA" w:rsidRPr="007F4BE0" w:rsidRDefault="00805CCA" w:rsidP="00805CC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7E8C94CA" w14:textId="77777777" w:rsidR="00805CCA" w:rsidRPr="007F4BE0" w:rsidRDefault="00805CCA" w:rsidP="00805C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7235126D" w14:textId="1F70F532" w:rsidR="00805CCA" w:rsidRPr="007F4BE0" w:rsidRDefault="00805CCA" w:rsidP="001C2CD6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7910C1FA" w14:textId="77777777" w:rsidR="00805CCA" w:rsidRPr="007F4BE0" w:rsidRDefault="00805CCA" w:rsidP="00805C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2EE80B2" w14:textId="73EF7871" w:rsidR="00805CCA" w:rsidRPr="007F4BE0" w:rsidRDefault="00BF0225" w:rsidP="00805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913</w:t>
            </w:r>
            <w:r w:rsidR="00805CCA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180" w:type="dxa"/>
          </w:tcPr>
          <w:p w14:paraId="62CBDD4A" w14:textId="77777777" w:rsidR="00805CCA" w:rsidRPr="007F4BE0" w:rsidRDefault="00805CCA" w:rsidP="00805C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F55BAA" w14:textId="3D94EF4F" w:rsidR="00805CCA" w:rsidRPr="007F4BE0" w:rsidRDefault="00BF0225" w:rsidP="00805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913</w:t>
            </w:r>
            <w:r w:rsidR="00805CCA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512</w:t>
            </w:r>
          </w:p>
        </w:tc>
      </w:tr>
      <w:tr w:rsidR="001C2CD6" w:rsidRPr="007F4BE0" w14:paraId="242CEB69" w14:textId="77777777" w:rsidTr="00F870D8">
        <w:trPr>
          <w:cantSplit/>
          <w:trHeight w:val="20"/>
        </w:trPr>
        <w:tc>
          <w:tcPr>
            <w:tcW w:w="3945" w:type="dxa"/>
            <w:vAlign w:val="bottom"/>
          </w:tcPr>
          <w:p w14:paraId="7B9CD498" w14:textId="77777777" w:rsidR="001C2CD6" w:rsidRPr="007F4BE0" w:rsidRDefault="001C2CD6" w:rsidP="001C2CD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gridSpan w:val="2"/>
          </w:tcPr>
          <w:p w14:paraId="4A94D037" w14:textId="77777777" w:rsidR="001C2CD6" w:rsidRPr="007F4BE0" w:rsidRDefault="001C2CD6" w:rsidP="001C2CD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4A04B7B4" w14:textId="39FE54F0" w:rsidR="001C2CD6" w:rsidRPr="007F4BE0" w:rsidRDefault="001C2CD6" w:rsidP="001C2CD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1,481,579</w:t>
            </w:r>
          </w:p>
        </w:tc>
        <w:tc>
          <w:tcPr>
            <w:tcW w:w="182" w:type="dxa"/>
          </w:tcPr>
          <w:p w14:paraId="3208598C" w14:textId="77777777" w:rsidR="001C2CD6" w:rsidRPr="007F4BE0" w:rsidRDefault="001C2CD6" w:rsidP="001C2CD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05600B95" w14:textId="77777777" w:rsidR="001C2CD6" w:rsidRPr="007F4BE0" w:rsidRDefault="001C2CD6" w:rsidP="001C2CD6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50A8FDB0" w14:textId="77777777" w:rsidR="001C2CD6" w:rsidRPr="007F4BE0" w:rsidRDefault="001C2CD6" w:rsidP="001C2CD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7E19295E" w14:textId="28F69C67" w:rsidR="001C2CD6" w:rsidRPr="007F4BE0" w:rsidRDefault="001C2CD6" w:rsidP="001C2CD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2654F296" w14:textId="77777777" w:rsidR="001C2CD6" w:rsidRPr="007F4BE0" w:rsidRDefault="001C2CD6" w:rsidP="001C2CD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3EB2CA6" w14:textId="339D9E0D" w:rsidR="001C2CD6" w:rsidRPr="007F4BE0" w:rsidRDefault="001C2CD6" w:rsidP="001C2CD6">
            <w:pPr>
              <w:pStyle w:val="acctfourfigures"/>
              <w:tabs>
                <w:tab w:val="decimal" w:pos="72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1,493,626</w:t>
            </w:r>
          </w:p>
        </w:tc>
        <w:tc>
          <w:tcPr>
            <w:tcW w:w="180" w:type="dxa"/>
          </w:tcPr>
          <w:p w14:paraId="101CB313" w14:textId="77777777" w:rsidR="001C2CD6" w:rsidRPr="007F4BE0" w:rsidRDefault="001C2CD6" w:rsidP="001C2CD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0EA06B" w14:textId="68540E6E" w:rsidR="001C2CD6" w:rsidRPr="007F4BE0" w:rsidRDefault="001C2CD6" w:rsidP="001C2CD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1,493,626</w:t>
            </w:r>
          </w:p>
        </w:tc>
      </w:tr>
      <w:tr w:rsidR="000E41ED" w:rsidRPr="007F4BE0" w14:paraId="50C945E2" w14:textId="77777777" w:rsidTr="00B36604">
        <w:trPr>
          <w:cantSplit/>
          <w:trHeight w:val="20"/>
        </w:trPr>
        <w:tc>
          <w:tcPr>
            <w:tcW w:w="3945" w:type="dxa"/>
          </w:tcPr>
          <w:p w14:paraId="6A4FDA02" w14:textId="0E5FA337" w:rsidR="000E41ED" w:rsidRPr="007F4BE0" w:rsidRDefault="000E41ED" w:rsidP="000E41E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80" w:type="dxa"/>
            <w:gridSpan w:val="2"/>
          </w:tcPr>
          <w:p w14:paraId="146B67C7" w14:textId="77777777" w:rsidR="000E41ED" w:rsidRPr="007F4BE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77790A17" w14:textId="767E713B" w:rsidR="000E41ED" w:rsidRPr="007F4BE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0E41ED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79851B86" w14:textId="77777777" w:rsidR="000E41ED" w:rsidRPr="007F4BE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027DD799" w14:textId="77777777" w:rsidR="000E41ED" w:rsidRPr="007F4BE0" w:rsidRDefault="000E41ED" w:rsidP="00373B9E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30C4BC0F" w14:textId="77777777" w:rsidR="000E41ED" w:rsidRPr="007F4BE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066F5D21" w14:textId="7FD05F0F" w:rsidR="000E41ED" w:rsidRPr="007F4BE0" w:rsidRDefault="000E41ED" w:rsidP="00373B9E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79545EA7" w14:textId="77777777" w:rsidR="000E41ED" w:rsidRPr="007F4BE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4C01831" w14:textId="6173DE5E" w:rsidR="000E41ED" w:rsidRPr="007F4BE0" w:rsidRDefault="00BF0225" w:rsidP="002C624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0E41ED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80" w:type="dxa"/>
          </w:tcPr>
          <w:p w14:paraId="486CDC74" w14:textId="77777777" w:rsidR="000E41ED" w:rsidRPr="007F4BE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522104" w14:textId="532775C6" w:rsidR="000E41ED" w:rsidRPr="007F4BE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0E41ED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</w:tr>
      <w:tr w:rsidR="000E41ED" w:rsidRPr="007F4BE0" w14:paraId="4C1DB696" w14:textId="77777777" w:rsidTr="00B36604">
        <w:trPr>
          <w:cantSplit/>
          <w:trHeight w:val="20"/>
        </w:trPr>
        <w:tc>
          <w:tcPr>
            <w:tcW w:w="3945" w:type="dxa"/>
            <w:vAlign w:val="bottom"/>
          </w:tcPr>
          <w:p w14:paraId="548AC81E" w14:textId="77777777" w:rsidR="000E41ED" w:rsidRPr="007F4BE0" w:rsidRDefault="000E41ED" w:rsidP="000E41E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80" w:type="dxa"/>
            <w:gridSpan w:val="2"/>
          </w:tcPr>
          <w:p w14:paraId="6B2BF8A5" w14:textId="77777777" w:rsidR="000E41ED" w:rsidRPr="007F4BE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0EEB24D" w14:textId="5DE0BEEE" w:rsidR="000E41ED" w:rsidRPr="007F4BE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  <w:r w:rsidR="000E41ED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084</w:t>
            </w:r>
          </w:p>
        </w:tc>
        <w:tc>
          <w:tcPr>
            <w:tcW w:w="182" w:type="dxa"/>
          </w:tcPr>
          <w:p w14:paraId="303AFE3A" w14:textId="77777777" w:rsidR="000E41ED" w:rsidRPr="007F4BE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6237D122" w14:textId="77777777" w:rsidR="000E41ED" w:rsidRPr="007F4BE0" w:rsidRDefault="000E41ED" w:rsidP="00373B9E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125EEBEE" w14:textId="77777777" w:rsidR="000E41ED" w:rsidRPr="007F4BE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5E8DD67C" w14:textId="46E3BA1A" w:rsidR="000E41ED" w:rsidRPr="007F4BE0" w:rsidRDefault="000E41ED" w:rsidP="00373B9E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026A48C3" w14:textId="77777777" w:rsidR="000E41ED" w:rsidRPr="007F4BE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2762207" w14:textId="170ACF9B" w:rsidR="000E41ED" w:rsidRPr="007F4BE0" w:rsidRDefault="00BF0225" w:rsidP="002C624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="000E41ED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180" w:type="dxa"/>
          </w:tcPr>
          <w:p w14:paraId="4904416F" w14:textId="77777777" w:rsidR="000E41ED" w:rsidRPr="007F4BE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4F1677" w14:textId="53FF9F4A" w:rsidR="000E41ED" w:rsidRPr="007F4BE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="000E41ED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</w:p>
        </w:tc>
      </w:tr>
      <w:bookmarkEnd w:id="12"/>
    </w:tbl>
    <w:p w14:paraId="4A4F533E" w14:textId="1DE5B7A3" w:rsidR="004F06BB" w:rsidRPr="007F4BE0" w:rsidRDefault="004F0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5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2"/>
        <w:gridCol w:w="15"/>
        <w:gridCol w:w="165"/>
        <w:gridCol w:w="15"/>
        <w:gridCol w:w="1063"/>
        <w:gridCol w:w="16"/>
        <w:gridCol w:w="166"/>
        <w:gridCol w:w="16"/>
        <w:gridCol w:w="796"/>
        <w:gridCol w:w="12"/>
        <w:gridCol w:w="180"/>
        <w:gridCol w:w="994"/>
        <w:gridCol w:w="182"/>
        <w:gridCol w:w="810"/>
        <w:gridCol w:w="180"/>
        <w:gridCol w:w="997"/>
      </w:tblGrid>
      <w:tr w:rsidR="00BD39DE" w:rsidRPr="007F4BE0" w14:paraId="235A444A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  <w:vAlign w:val="bottom"/>
            <w:hideMark/>
          </w:tcPr>
          <w:p w14:paraId="193F9469" w14:textId="29D719AB" w:rsidR="00BD39DE" w:rsidRPr="007F4BE0" w:rsidRDefault="00BD39DE" w:rsidP="003E173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C0E0D56" w14:textId="77777777" w:rsidR="00BD39DE" w:rsidRPr="007F4BE0" w:rsidRDefault="00BD39DE" w:rsidP="003E173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12" w:type="dxa"/>
            <w:gridSpan w:val="12"/>
            <w:vAlign w:val="bottom"/>
            <w:hideMark/>
          </w:tcPr>
          <w:p w14:paraId="2222927B" w14:textId="18D43DDC" w:rsidR="00BD39DE" w:rsidRPr="007F4BE0" w:rsidRDefault="00BD39DE" w:rsidP="003E173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D39DE" w:rsidRPr="007F4BE0" w14:paraId="41F94526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58FA88EC" w14:textId="77777777" w:rsidR="00BD39DE" w:rsidRPr="007F4BE0" w:rsidRDefault="00BD39DE" w:rsidP="003E173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713801B0" w14:textId="77777777" w:rsidR="00BD39DE" w:rsidRPr="007F4BE0" w:rsidRDefault="00BD39DE" w:rsidP="003E1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9" w:type="dxa"/>
            <w:gridSpan w:val="2"/>
            <w:hideMark/>
          </w:tcPr>
          <w:p w14:paraId="4DC31AE9" w14:textId="77777777" w:rsidR="00BD39DE" w:rsidRPr="007F4BE0" w:rsidRDefault="00BD39DE" w:rsidP="003E1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gridSpan w:val="2"/>
          </w:tcPr>
          <w:p w14:paraId="50EC39DB" w14:textId="77777777" w:rsidR="00BD39DE" w:rsidRPr="007F4BE0" w:rsidRDefault="00BD39DE" w:rsidP="003E1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32CA55" w14:textId="77777777" w:rsidR="00BE78CE" w:rsidRPr="007F4BE0" w:rsidRDefault="00BE78CE" w:rsidP="003E1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697D50" w14:textId="5C24A74B" w:rsidR="00BD39DE" w:rsidRPr="007F4BE0" w:rsidRDefault="00BD39DE" w:rsidP="003E1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39DE" w:rsidRPr="007F4BE0" w14:paraId="064710FF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12DE898A" w14:textId="77777777" w:rsidR="00BD39DE" w:rsidRPr="007F4BE0" w:rsidRDefault="00BD39DE" w:rsidP="003E173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03AE14E" w14:textId="77777777" w:rsidR="00BD39DE" w:rsidRPr="007F4BE0" w:rsidRDefault="00BD39DE" w:rsidP="003E17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2DE24F45" w14:textId="77777777" w:rsidR="00BD39DE" w:rsidRPr="007F4BE0" w:rsidRDefault="00BD39DE" w:rsidP="003E17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5E07CD0D" w14:textId="77777777" w:rsidR="00BD39DE" w:rsidRPr="007F4BE0" w:rsidRDefault="00BD39DE" w:rsidP="003E17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525465" w14:textId="77B69FAA" w:rsidR="00BD39DE" w:rsidRPr="007F4BE0" w:rsidRDefault="00BD39DE" w:rsidP="003E173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C9D61" w14:textId="77777777" w:rsidR="00BD39DE" w:rsidRPr="007F4BE0" w:rsidRDefault="00BD39DE" w:rsidP="003E17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AE614A" w14:textId="33811339" w:rsidR="00BD39DE" w:rsidRPr="007F4BE0" w:rsidRDefault="00BD39DE" w:rsidP="003E173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71F8F" w14:textId="77777777" w:rsidR="00BD39DE" w:rsidRPr="007F4BE0" w:rsidRDefault="00BD39DE" w:rsidP="003E17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E29C52" w14:textId="5FA4CFC9" w:rsidR="00BD39DE" w:rsidRPr="007F4BE0" w:rsidRDefault="00BD39DE" w:rsidP="003E173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3DACA" w14:textId="77777777" w:rsidR="00BD39DE" w:rsidRPr="007F4BE0" w:rsidRDefault="00BD39DE" w:rsidP="003E17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D71E4" w14:textId="77777777" w:rsidR="00BD39DE" w:rsidRPr="007F4BE0" w:rsidRDefault="00BD39DE" w:rsidP="003E173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39DE" w:rsidRPr="007F4BE0" w14:paraId="3FC28A4E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</w:tcPr>
          <w:p w14:paraId="6F63BFF4" w14:textId="5CAB5428" w:rsidR="00BD39DE" w:rsidRPr="007F4BE0" w:rsidRDefault="00BF0225" w:rsidP="00BD39D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D39DE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D39DE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BD39DE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  <w:gridSpan w:val="2"/>
          </w:tcPr>
          <w:p w14:paraId="71A05A1D" w14:textId="77777777" w:rsidR="00BD39DE" w:rsidRPr="007F4BE0" w:rsidRDefault="00BD39DE" w:rsidP="00BD39D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12" w:type="dxa"/>
            <w:gridSpan w:val="12"/>
            <w:hideMark/>
          </w:tcPr>
          <w:p w14:paraId="2FADF5FC" w14:textId="55E3E858" w:rsidR="00BD39DE" w:rsidRPr="007F4BE0" w:rsidRDefault="00BD39DE" w:rsidP="00BD39D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77A9C"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24D01" w:rsidRPr="007F4BE0" w14:paraId="05AE19FD" w14:textId="77777777" w:rsidTr="00A13931">
        <w:trPr>
          <w:cantSplit/>
          <w:trHeight w:val="20"/>
        </w:trPr>
        <w:tc>
          <w:tcPr>
            <w:tcW w:w="3942" w:type="dxa"/>
          </w:tcPr>
          <w:p w14:paraId="52C5B97E" w14:textId="77777777" w:rsidR="00924D01" w:rsidRPr="007F4BE0" w:rsidRDefault="00924D01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" w:type="dxa"/>
            <w:gridSpan w:val="2"/>
          </w:tcPr>
          <w:p w14:paraId="0669ED9F" w14:textId="77777777" w:rsidR="00924D01" w:rsidRPr="007F4BE0" w:rsidRDefault="00924D01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28CD8DE2" w14:textId="77777777" w:rsidR="00924D01" w:rsidRPr="007F4BE0" w:rsidRDefault="00924D0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70C8D584" w14:textId="77777777" w:rsidR="00924D01" w:rsidRPr="007F4BE0" w:rsidRDefault="00924D0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63B40E8E" w14:textId="77777777" w:rsidR="00924D01" w:rsidRPr="007F4BE0" w:rsidRDefault="00924D0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2" w:type="dxa"/>
            <w:gridSpan w:val="2"/>
          </w:tcPr>
          <w:p w14:paraId="0D9F431E" w14:textId="77777777" w:rsidR="00924D01" w:rsidRPr="007F4BE0" w:rsidRDefault="00924D01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</w:tcPr>
          <w:p w14:paraId="31DE8E19" w14:textId="77777777" w:rsidR="00924D01" w:rsidRPr="007F4BE0" w:rsidRDefault="00924D01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1FE1166" w14:textId="77777777" w:rsidR="00924D01" w:rsidRPr="007F4BE0" w:rsidRDefault="00924D01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AEE585C" w14:textId="77777777" w:rsidR="00924D01" w:rsidRPr="007F4BE0" w:rsidRDefault="00924D0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4C0A740" w14:textId="77777777" w:rsidR="00924D01" w:rsidRPr="007F4BE0" w:rsidRDefault="00924D01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</w:tcPr>
          <w:p w14:paraId="5DDD1651" w14:textId="77777777" w:rsidR="00924D01" w:rsidRPr="007F4BE0" w:rsidRDefault="00924D0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C6545" w:rsidRPr="007F4BE0" w14:paraId="4F06D485" w14:textId="77777777" w:rsidTr="00FE20DF">
        <w:trPr>
          <w:cantSplit/>
          <w:trHeight w:val="20"/>
        </w:trPr>
        <w:tc>
          <w:tcPr>
            <w:tcW w:w="3942" w:type="dxa"/>
            <w:vAlign w:val="bottom"/>
          </w:tcPr>
          <w:p w14:paraId="46449014" w14:textId="1D646868" w:rsidR="00DC6545" w:rsidRPr="007F4BE0" w:rsidRDefault="00DC6545" w:rsidP="00DC654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หน่วยลงทุนถือไว้เพื่อค้า</w:t>
            </w:r>
          </w:p>
        </w:tc>
        <w:tc>
          <w:tcPr>
            <w:tcW w:w="180" w:type="dxa"/>
            <w:gridSpan w:val="2"/>
          </w:tcPr>
          <w:p w14:paraId="4F5826A2" w14:textId="77777777" w:rsidR="00DC6545" w:rsidRPr="007F4BE0" w:rsidRDefault="00DC6545" w:rsidP="00DC654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3CEE6C1" w14:textId="549BED85" w:rsidR="00DC6545" w:rsidRPr="007F4BE0" w:rsidRDefault="00BF0225" w:rsidP="00DC654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  <w:tc>
          <w:tcPr>
            <w:tcW w:w="182" w:type="dxa"/>
            <w:gridSpan w:val="2"/>
          </w:tcPr>
          <w:p w14:paraId="33771BAF" w14:textId="77777777" w:rsidR="00DC6545" w:rsidRPr="007F4BE0" w:rsidRDefault="00DC6545" w:rsidP="00DC654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7B6DCA6F" w14:textId="4116BFDF" w:rsidR="00DC6545" w:rsidRPr="007F4BE0" w:rsidRDefault="00DC6545" w:rsidP="00D40FF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92" w:type="dxa"/>
            <w:gridSpan w:val="2"/>
          </w:tcPr>
          <w:p w14:paraId="3DFBF790" w14:textId="77777777" w:rsidR="00DC6545" w:rsidRPr="007F4BE0" w:rsidRDefault="00DC6545" w:rsidP="00F70FD8">
            <w:pPr>
              <w:pStyle w:val="acctfourfigures"/>
              <w:tabs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655373E" w14:textId="3322CC6E" w:rsidR="00DC6545" w:rsidRPr="007F4BE0" w:rsidRDefault="00BF0225" w:rsidP="00DC654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182" w:type="dxa"/>
            <w:vAlign w:val="bottom"/>
          </w:tcPr>
          <w:p w14:paraId="0E34F688" w14:textId="77777777" w:rsidR="00DC6545" w:rsidRPr="007F4BE0" w:rsidRDefault="00DC6545" w:rsidP="00DC65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0E26AF1" w14:textId="5CB45D43" w:rsidR="00DC6545" w:rsidRPr="007F4BE0" w:rsidRDefault="00DC6545" w:rsidP="00FA677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92D677C" w14:textId="77777777" w:rsidR="00DC6545" w:rsidRPr="007F4BE0" w:rsidRDefault="00DC6545" w:rsidP="00DC65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4DE7C1E9" w14:textId="5699C299" w:rsidR="00DC6545" w:rsidRPr="007F4BE0" w:rsidRDefault="00BF0225" w:rsidP="00DC654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</w:tr>
      <w:tr w:rsidR="00181088" w:rsidRPr="007F4BE0" w14:paraId="5B82DBC5" w14:textId="77777777" w:rsidTr="00A13931">
        <w:trPr>
          <w:cantSplit/>
          <w:trHeight w:val="20"/>
        </w:trPr>
        <w:tc>
          <w:tcPr>
            <w:tcW w:w="3942" w:type="dxa"/>
            <w:vAlign w:val="bottom"/>
          </w:tcPr>
          <w:p w14:paraId="4EF2A8F5" w14:textId="30060CB0" w:rsidR="00181088" w:rsidRPr="007F4BE0" w:rsidRDefault="00181088" w:rsidP="00181088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0" w:type="dxa"/>
            <w:gridSpan w:val="2"/>
          </w:tcPr>
          <w:p w14:paraId="4E48AD13" w14:textId="77777777" w:rsidR="00181088" w:rsidRPr="007F4BE0" w:rsidRDefault="00181088" w:rsidP="0018108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55248539" w14:textId="48C1D00F" w:rsidR="00181088" w:rsidRPr="007F4BE0" w:rsidRDefault="00BF0225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="00181088"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182" w:type="dxa"/>
            <w:gridSpan w:val="2"/>
          </w:tcPr>
          <w:p w14:paraId="7517B4F2" w14:textId="77777777" w:rsidR="00181088" w:rsidRPr="007F4BE0" w:rsidRDefault="00181088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29858E91" w14:textId="0BD28420" w:rsidR="00181088" w:rsidRPr="007F4BE0" w:rsidRDefault="00D40FF7" w:rsidP="00D40FF7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="00181088"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192" w:type="dxa"/>
            <w:gridSpan w:val="2"/>
          </w:tcPr>
          <w:p w14:paraId="03BB24D3" w14:textId="77777777" w:rsidR="00181088" w:rsidRPr="007F4BE0" w:rsidRDefault="00181088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D806574" w14:textId="34DC97FF" w:rsidR="00181088" w:rsidRPr="007F4BE0" w:rsidRDefault="00181088" w:rsidP="00073ED1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1C0F2D4" w14:textId="77777777" w:rsidR="00181088" w:rsidRPr="007F4BE0" w:rsidRDefault="00181088" w:rsidP="00C17D3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23060C4" w14:textId="0E6AC7C8" w:rsidR="00181088" w:rsidRPr="007F4BE0" w:rsidRDefault="00181088" w:rsidP="00FA677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4FD306B" w14:textId="77777777" w:rsidR="00181088" w:rsidRPr="007F4BE0" w:rsidRDefault="00181088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</w:tcPr>
          <w:p w14:paraId="30377B53" w14:textId="2C54B68A" w:rsidR="00181088" w:rsidRPr="007F4BE0" w:rsidRDefault="00BF0225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="00181088"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</w:tr>
      <w:tr w:rsidR="00181088" w:rsidRPr="007F4BE0" w14:paraId="1BA99628" w14:textId="77777777" w:rsidTr="00A13931">
        <w:trPr>
          <w:cantSplit/>
          <w:trHeight w:val="20"/>
        </w:trPr>
        <w:tc>
          <w:tcPr>
            <w:tcW w:w="3942" w:type="dxa"/>
          </w:tcPr>
          <w:p w14:paraId="399C224D" w14:textId="2FFB5D5A" w:rsidR="00181088" w:rsidRPr="007F4BE0" w:rsidRDefault="00181088" w:rsidP="00181088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80" w:type="dxa"/>
            <w:gridSpan w:val="2"/>
          </w:tcPr>
          <w:p w14:paraId="35DCA576" w14:textId="77777777" w:rsidR="00181088" w:rsidRPr="007F4BE0" w:rsidRDefault="00181088" w:rsidP="0018108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6CC47043" w14:textId="77777777" w:rsidR="00181088" w:rsidRPr="007F4BE0" w:rsidRDefault="00181088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4713B6B8" w14:textId="77777777" w:rsidR="00181088" w:rsidRPr="007F4BE0" w:rsidRDefault="00181088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5A559EC3" w14:textId="77777777" w:rsidR="00181088" w:rsidRPr="007F4BE0" w:rsidRDefault="00181088" w:rsidP="00A1393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2" w:type="dxa"/>
            <w:gridSpan w:val="2"/>
          </w:tcPr>
          <w:p w14:paraId="21B88A97" w14:textId="77777777" w:rsidR="00181088" w:rsidRPr="007F4BE0" w:rsidRDefault="00181088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</w:tcPr>
          <w:p w14:paraId="3FA97DF9" w14:textId="77777777" w:rsidR="00181088" w:rsidRPr="007F4BE0" w:rsidRDefault="00181088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64529F5C" w14:textId="77777777" w:rsidR="00181088" w:rsidRPr="007F4BE0" w:rsidRDefault="00181088" w:rsidP="00C17D3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0B86776" w14:textId="77777777" w:rsidR="00181088" w:rsidRPr="007F4BE0" w:rsidRDefault="00181088" w:rsidP="00A42EE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D65E7F1" w14:textId="77777777" w:rsidR="00181088" w:rsidRPr="007F4BE0" w:rsidRDefault="00181088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</w:tcPr>
          <w:p w14:paraId="597FECBB" w14:textId="77777777" w:rsidR="00181088" w:rsidRPr="007F4BE0" w:rsidRDefault="00181088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73ED1" w:rsidRPr="007F4BE0" w14:paraId="091F31C0" w14:textId="77777777" w:rsidTr="00E311F4">
        <w:trPr>
          <w:cantSplit/>
          <w:trHeight w:val="20"/>
        </w:trPr>
        <w:tc>
          <w:tcPr>
            <w:tcW w:w="3942" w:type="dxa"/>
          </w:tcPr>
          <w:p w14:paraId="0BA3FAE1" w14:textId="5CC236A0" w:rsidR="00073ED1" w:rsidRPr="007F4BE0" w:rsidRDefault="00073ED1" w:rsidP="00073ED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" w:type="dxa"/>
            <w:gridSpan w:val="2"/>
          </w:tcPr>
          <w:p w14:paraId="2CDC3593" w14:textId="77777777" w:rsidR="00073ED1" w:rsidRPr="007F4BE0" w:rsidRDefault="00073ED1" w:rsidP="00073E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70005D9" w14:textId="1E3545E8" w:rsidR="00073ED1" w:rsidRPr="007F4BE0" w:rsidRDefault="00BF0225" w:rsidP="00073E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  <w:r w:rsidR="00073ED1"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5A7FD8"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2" w:type="dxa"/>
            <w:gridSpan w:val="2"/>
          </w:tcPr>
          <w:p w14:paraId="76ED0735" w14:textId="77777777" w:rsidR="00073ED1" w:rsidRPr="007F4BE0" w:rsidRDefault="00073ED1" w:rsidP="00073E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7E3A70FD" w14:textId="121DF1C8" w:rsidR="00073ED1" w:rsidRPr="007F4BE0" w:rsidRDefault="00073ED1" w:rsidP="00307EA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92" w:type="dxa"/>
            <w:gridSpan w:val="2"/>
          </w:tcPr>
          <w:p w14:paraId="230D9A1D" w14:textId="77777777" w:rsidR="00073ED1" w:rsidRPr="007F4BE0" w:rsidRDefault="00073ED1" w:rsidP="00073ED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BDE1C48" w14:textId="1BB1217B" w:rsidR="00073ED1" w:rsidRPr="007F4BE0" w:rsidRDefault="00073ED1" w:rsidP="00073ED1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72EFD683" w14:textId="77777777" w:rsidR="00073ED1" w:rsidRPr="007F4BE0" w:rsidRDefault="00073ED1" w:rsidP="00073ED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05500E" w14:textId="0F8DDE33" w:rsidR="00073ED1" w:rsidRPr="007F4BE0" w:rsidRDefault="00BF0225" w:rsidP="00073ED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  <w:r w:rsidR="00073ED1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180" w:type="dxa"/>
          </w:tcPr>
          <w:p w14:paraId="44DD1BA7" w14:textId="77777777" w:rsidR="00073ED1" w:rsidRPr="007F4BE0" w:rsidRDefault="00073ED1" w:rsidP="00073ED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717AA52A" w14:textId="0A68ADF2" w:rsidR="00073ED1" w:rsidRPr="007F4BE0" w:rsidRDefault="00BF0225" w:rsidP="00073E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  <w:r w:rsidR="00073ED1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</w:tr>
      <w:tr w:rsidR="008F17F3" w:rsidRPr="007F4BE0" w14:paraId="49EEB7B2" w14:textId="77777777" w:rsidTr="00333F6D">
        <w:trPr>
          <w:cantSplit/>
          <w:trHeight w:val="20"/>
        </w:trPr>
        <w:tc>
          <w:tcPr>
            <w:tcW w:w="3942" w:type="dxa"/>
            <w:vAlign w:val="bottom"/>
          </w:tcPr>
          <w:p w14:paraId="70B3E259" w14:textId="21B679AF" w:rsidR="008F17F3" w:rsidRPr="007F4BE0" w:rsidRDefault="008F17F3" w:rsidP="008F17F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" w:type="dxa"/>
            <w:gridSpan w:val="2"/>
          </w:tcPr>
          <w:p w14:paraId="3FFF61A0" w14:textId="77777777" w:rsidR="008F17F3" w:rsidRPr="007F4BE0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4351032D" w14:textId="09DB6766" w:rsidR="008F17F3" w:rsidRPr="007F4BE0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  <w:r w:rsidR="008F17F3"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2" w:type="dxa"/>
            <w:gridSpan w:val="2"/>
          </w:tcPr>
          <w:p w14:paraId="15F3BD33" w14:textId="77777777" w:rsidR="008F17F3" w:rsidRPr="007F4BE0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42AE1DED" w14:textId="21D14DAA" w:rsidR="008F17F3" w:rsidRPr="007F4BE0" w:rsidRDefault="008F17F3" w:rsidP="008F17F3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92" w:type="dxa"/>
            <w:gridSpan w:val="2"/>
          </w:tcPr>
          <w:p w14:paraId="2CBEE31E" w14:textId="77777777" w:rsidR="008F17F3" w:rsidRPr="007F4BE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21BBD75" w14:textId="41856A35" w:rsidR="008F17F3" w:rsidRPr="007F4BE0" w:rsidRDefault="008F17F3" w:rsidP="008F17F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6D3FF6E3" w14:textId="77777777" w:rsidR="008F17F3" w:rsidRPr="007F4BE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9EF43F2" w14:textId="4579C927" w:rsidR="008F17F3" w:rsidRPr="007F4BE0" w:rsidRDefault="00BF0225" w:rsidP="008F17F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  <w:r w:rsidR="008F17F3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</w:p>
        </w:tc>
        <w:tc>
          <w:tcPr>
            <w:tcW w:w="180" w:type="dxa"/>
          </w:tcPr>
          <w:p w14:paraId="7B0E80E3" w14:textId="77777777" w:rsidR="008F17F3" w:rsidRPr="007F4BE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76738CD5" w14:textId="24E89228" w:rsidR="008F17F3" w:rsidRPr="007F4BE0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  <w:r w:rsidR="008F17F3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</w:p>
        </w:tc>
      </w:tr>
      <w:tr w:rsidR="008F17F3" w:rsidRPr="007F4BE0" w14:paraId="0B3E5363" w14:textId="77777777" w:rsidTr="00333F6D">
        <w:trPr>
          <w:cantSplit/>
          <w:trHeight w:val="20"/>
        </w:trPr>
        <w:tc>
          <w:tcPr>
            <w:tcW w:w="3942" w:type="dxa"/>
            <w:vAlign w:val="bottom"/>
          </w:tcPr>
          <w:p w14:paraId="07258EBF" w14:textId="7066F514" w:rsidR="008F17F3" w:rsidRPr="007F4BE0" w:rsidRDefault="008F17F3" w:rsidP="008F17F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gridSpan w:val="2"/>
          </w:tcPr>
          <w:p w14:paraId="46E1D6F4" w14:textId="77777777" w:rsidR="008F17F3" w:rsidRPr="007F4BE0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10036DD" w14:textId="2CAC61F6" w:rsidR="008F17F3" w:rsidRPr="007F4BE0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  <w:r w:rsidR="008F17F3"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82" w:type="dxa"/>
            <w:gridSpan w:val="2"/>
          </w:tcPr>
          <w:p w14:paraId="6045AF86" w14:textId="77777777" w:rsidR="008F17F3" w:rsidRPr="007F4BE0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6C6B8F74" w14:textId="759D3B96" w:rsidR="008F17F3" w:rsidRPr="007F4BE0" w:rsidRDefault="008F17F3" w:rsidP="008F17F3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92" w:type="dxa"/>
            <w:gridSpan w:val="2"/>
          </w:tcPr>
          <w:p w14:paraId="756B44EE" w14:textId="77777777" w:rsidR="008F17F3" w:rsidRPr="007F4BE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F405EF7" w14:textId="1A9430D1" w:rsidR="008F17F3" w:rsidRPr="007F4BE0" w:rsidRDefault="008F17F3" w:rsidP="008F17F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5387F0FD" w14:textId="77777777" w:rsidR="008F17F3" w:rsidRPr="007F4BE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134E9C9" w14:textId="1DD0005A" w:rsidR="008F17F3" w:rsidRPr="007F4BE0" w:rsidRDefault="00BF0225" w:rsidP="008F17F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8F17F3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  <w:tc>
          <w:tcPr>
            <w:tcW w:w="180" w:type="dxa"/>
          </w:tcPr>
          <w:p w14:paraId="05F98FA0" w14:textId="77777777" w:rsidR="008F17F3" w:rsidRPr="007F4BE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5207AB2A" w14:textId="6845C2F0" w:rsidR="008F17F3" w:rsidRPr="007F4BE0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8F17F3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</w:tr>
      <w:tr w:rsidR="008F17F3" w:rsidRPr="007F4BE0" w14:paraId="4BE65987" w14:textId="77777777" w:rsidTr="00E311F4">
        <w:trPr>
          <w:cantSplit/>
          <w:trHeight w:val="20"/>
        </w:trPr>
        <w:tc>
          <w:tcPr>
            <w:tcW w:w="3942" w:type="dxa"/>
          </w:tcPr>
          <w:p w14:paraId="37667EC7" w14:textId="38D4FD8C" w:rsidR="008F17F3" w:rsidRPr="007F4BE0" w:rsidRDefault="008F17F3" w:rsidP="008F17F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80" w:type="dxa"/>
            <w:gridSpan w:val="2"/>
          </w:tcPr>
          <w:p w14:paraId="721A6145" w14:textId="77777777" w:rsidR="008F17F3" w:rsidRPr="007F4BE0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912911E" w14:textId="7AD12813" w:rsidR="008F17F3" w:rsidRPr="007F4BE0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8F17F3"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182" w:type="dxa"/>
            <w:gridSpan w:val="2"/>
          </w:tcPr>
          <w:p w14:paraId="5856323E" w14:textId="77777777" w:rsidR="008F17F3" w:rsidRPr="007F4BE0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7DD26895" w14:textId="2C03D89D" w:rsidR="008F17F3" w:rsidRPr="007F4BE0" w:rsidRDefault="008F17F3" w:rsidP="008F17F3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92" w:type="dxa"/>
            <w:gridSpan w:val="2"/>
          </w:tcPr>
          <w:p w14:paraId="0C032A32" w14:textId="77777777" w:rsidR="008F17F3" w:rsidRPr="007F4BE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076829F" w14:textId="5F37FB48" w:rsidR="008F17F3" w:rsidRPr="007F4BE0" w:rsidRDefault="008F17F3" w:rsidP="008F17F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D7E1263" w14:textId="77777777" w:rsidR="008F17F3" w:rsidRPr="007F4BE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89426EC" w14:textId="5B081819" w:rsidR="008F17F3" w:rsidRPr="007F4BE0" w:rsidRDefault="00BF0225" w:rsidP="008F17F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8F17F3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  <w:tc>
          <w:tcPr>
            <w:tcW w:w="180" w:type="dxa"/>
          </w:tcPr>
          <w:p w14:paraId="26A6061A" w14:textId="77777777" w:rsidR="008F17F3" w:rsidRPr="007F4BE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4A44C92B" w14:textId="42C314EE" w:rsidR="008F17F3" w:rsidRPr="007F4BE0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8F17F3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</w:tr>
    </w:tbl>
    <w:p w14:paraId="482FED63" w14:textId="77777777" w:rsidR="00A42EEA" w:rsidRPr="007F4BE0" w:rsidRDefault="00A42EEA" w:rsidP="00446BE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</w:p>
    <w:p w14:paraId="369A577B" w14:textId="1C350918" w:rsidR="00446BE4" w:rsidRPr="007F4BE0" w:rsidRDefault="00446BE4" w:rsidP="00446BE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7F4BE0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39AA947E" w14:textId="67B52FDA" w:rsidR="00A42EEA" w:rsidRPr="007F4BE0" w:rsidRDefault="00A42EEA" w:rsidP="00446BE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236"/>
        <w:gridCol w:w="2284"/>
        <w:gridCol w:w="236"/>
        <w:gridCol w:w="2016"/>
        <w:gridCol w:w="236"/>
        <w:gridCol w:w="2376"/>
      </w:tblGrid>
      <w:tr w:rsidR="00266628" w:rsidRPr="007F4BE0" w14:paraId="284C553E" w14:textId="77777777" w:rsidTr="00333F6D">
        <w:trPr>
          <w:tblHeader/>
        </w:trPr>
        <w:tc>
          <w:tcPr>
            <w:tcW w:w="1710" w:type="dxa"/>
            <w:vAlign w:val="bottom"/>
          </w:tcPr>
          <w:p w14:paraId="4C7CE667" w14:textId="77777777" w:rsidR="00266628" w:rsidRPr="007F4BE0" w:rsidRDefault="00266628" w:rsidP="00333F6D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6E9FD741" w14:textId="77777777" w:rsidR="00266628" w:rsidRPr="007F4BE0" w:rsidRDefault="00266628" w:rsidP="00333F6D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0511D0A7" w14:textId="77777777" w:rsidR="00266628" w:rsidRPr="007F4BE0" w:rsidRDefault="00266628" w:rsidP="00333F6D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177E49D9" w14:textId="77777777" w:rsidR="00266628" w:rsidRPr="007F4BE0" w:rsidRDefault="00266628" w:rsidP="00333F6D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252DC856" w14:textId="77777777" w:rsidR="00DF4482" w:rsidRPr="007F4BE0" w:rsidRDefault="00266628" w:rsidP="00333F6D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</w:t>
            </w:r>
          </w:p>
          <w:p w14:paraId="62E3BFA1" w14:textId="580A7B6C" w:rsidR="00266628" w:rsidRPr="007F4BE0" w:rsidRDefault="00266628" w:rsidP="00333F6D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สังเกตได้</w:t>
            </w:r>
          </w:p>
          <w:p w14:paraId="563B6D5C" w14:textId="77777777" w:rsidR="00266628" w:rsidRPr="007F4BE0" w:rsidRDefault="00266628" w:rsidP="00333F6D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40DF5583" w14:textId="77777777" w:rsidR="00266628" w:rsidRPr="007F4BE0" w:rsidRDefault="00266628" w:rsidP="00333F6D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76" w:type="dxa"/>
            <w:vAlign w:val="bottom"/>
          </w:tcPr>
          <w:p w14:paraId="52E05C6E" w14:textId="77777777" w:rsidR="00266628" w:rsidRPr="007F4BE0" w:rsidRDefault="00266628" w:rsidP="00333F6D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0446B9A3" w14:textId="77777777" w:rsidR="00266628" w:rsidRPr="007F4BE0" w:rsidRDefault="00266628" w:rsidP="00333F6D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66628" w:rsidRPr="007F4BE0" w14:paraId="0A8B2EC3" w14:textId="77777777" w:rsidTr="00333F6D">
        <w:tc>
          <w:tcPr>
            <w:tcW w:w="1710" w:type="dxa"/>
          </w:tcPr>
          <w:p w14:paraId="3BFB6EFD" w14:textId="12711199" w:rsidR="00266628" w:rsidRPr="007F4BE0" w:rsidRDefault="00675476" w:rsidP="00333F6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ตราสารหนี้</w:t>
            </w:r>
            <w:r w:rsidR="00B1401C"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เอกชน</w:t>
            </w:r>
            <w:r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="00A4542E" w:rsidRPr="007F4BE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236" w:type="dxa"/>
          </w:tcPr>
          <w:p w14:paraId="37DDB46E" w14:textId="77777777" w:rsidR="00266628" w:rsidRPr="007F4BE0" w:rsidRDefault="00266628" w:rsidP="00333F6D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</w:tcPr>
          <w:p w14:paraId="4F5FB59A" w14:textId="77777777" w:rsidR="00266628" w:rsidRPr="007F4BE0" w:rsidRDefault="00266628" w:rsidP="00333F6D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E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  <w:p w14:paraId="25C6C663" w14:textId="39249EFF" w:rsidR="00266628" w:rsidRPr="007F4BE0" w:rsidRDefault="00266628" w:rsidP="00333F6D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5B59DF4" w14:textId="77777777" w:rsidR="00266628" w:rsidRPr="007F4BE0" w:rsidRDefault="00266628" w:rsidP="00333F6D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</w:tcPr>
          <w:p w14:paraId="2CAF2649" w14:textId="39424543" w:rsidR="00A21F29" w:rsidRPr="007F4BE0" w:rsidRDefault="00A21F29" w:rsidP="00A21F29">
            <w:pPr>
              <w:pStyle w:val="block"/>
              <w:numPr>
                <w:ilvl w:val="0"/>
                <w:numId w:val="8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ผลตอบแทนของพันธบัตร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ต่อปีที่คาดการณ์ไว้ (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B522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% - </w:t>
            </w:r>
            <w:r w:rsidR="000821A0"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7F0139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.46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%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3D7CE4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30 </w:t>
            </w:r>
            <w:r w:rsidR="003D7CE4"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ยน </w:t>
            </w:r>
            <w:r w:rsidR="00DB7CCF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  <w:p w14:paraId="2A19B49E" w14:textId="301BF630" w:rsidR="00266628" w:rsidRPr="007F4BE0" w:rsidRDefault="00A21F29" w:rsidP="00A21F29">
            <w:pPr>
              <w:pStyle w:val="block"/>
              <w:numPr>
                <w:ilvl w:val="0"/>
                <w:numId w:val="8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อัตราคิดลดที่ปรับค่า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 (</w:t>
            </w:r>
            <w:r w:rsidR="00B66380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3.32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% </w:t>
            </w:r>
            <w:r w:rsidR="000821A0"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0821A0"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821A0" w:rsidRPr="007F4B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และ </w:t>
            </w:r>
            <w:r w:rsidR="000821A0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3.97%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30 </w:t>
            </w:r>
            <w:r w:rsidR="003D7CE4"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ายน </w:t>
            </w:r>
            <w:r w:rsidR="00DB7CCF" w:rsidRPr="007F4B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3732DA88" w14:textId="77777777" w:rsidR="00266628" w:rsidRPr="007F4BE0" w:rsidRDefault="00266628" w:rsidP="00333F6D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6" w:type="dxa"/>
          </w:tcPr>
          <w:p w14:paraId="564AC7EC" w14:textId="77777777" w:rsidR="00A4542E" w:rsidRPr="007F4BE0" w:rsidRDefault="00A4542E" w:rsidP="00A4542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0DE47DB5" w14:textId="77777777" w:rsidR="00A4542E" w:rsidRPr="007F4BE0" w:rsidRDefault="00A4542E" w:rsidP="00A4542E">
            <w:pPr>
              <w:pStyle w:val="block"/>
              <w:numPr>
                <w:ilvl w:val="0"/>
                <w:numId w:val="8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อัตราการเพิ่มขึ้นของ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อัตราผลตอบแทนเพิ่มขึ้น (ลดลง)</w:t>
            </w:r>
          </w:p>
          <w:p w14:paraId="11B73B7C" w14:textId="77777777" w:rsidR="00A4542E" w:rsidRPr="007F4BE0" w:rsidRDefault="00A4542E" w:rsidP="00A4542E">
            <w:pPr>
              <w:pStyle w:val="block"/>
              <w:numPr>
                <w:ilvl w:val="0"/>
                <w:numId w:val="8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อัตราคิดลดที่ปรับค่าความเสี่ยงต่ำลง (สูงขึ้น)</w:t>
            </w:r>
          </w:p>
          <w:p w14:paraId="2BA24058" w14:textId="33DA3EC8" w:rsidR="00266628" w:rsidRPr="007F4BE0" w:rsidRDefault="00266628" w:rsidP="00333F6D">
            <w:pPr>
              <w:pStyle w:val="block"/>
              <w:spacing w:after="0" w:line="240" w:lineRule="auto"/>
              <w:ind w:left="1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653648C9" w14:textId="77777777" w:rsidR="00266628" w:rsidRPr="007F4BE0" w:rsidRDefault="00266628" w:rsidP="00446BE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A1AE997" w14:textId="77777777" w:rsidR="00446BE4" w:rsidRPr="007F4BE0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70"/>
        <w:gridCol w:w="6300"/>
      </w:tblGrid>
      <w:tr w:rsidR="00446BE4" w:rsidRPr="007F4BE0" w14:paraId="5E771DFC" w14:textId="77777777" w:rsidTr="00CF0275">
        <w:trPr>
          <w:tblHeader/>
        </w:trPr>
        <w:tc>
          <w:tcPr>
            <w:tcW w:w="2520" w:type="dxa"/>
          </w:tcPr>
          <w:p w14:paraId="558032E0" w14:textId="77777777" w:rsidR="00446BE4" w:rsidRPr="007F4BE0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22CA03B" w14:textId="77777777" w:rsidR="00446BE4" w:rsidRPr="007F4BE0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750BBDA3" w14:textId="77777777" w:rsidR="00446BE4" w:rsidRPr="007F4BE0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46BE4" w:rsidRPr="007F4BE0" w14:paraId="6D24CBBB" w14:textId="77777777" w:rsidTr="00CF0275">
        <w:tc>
          <w:tcPr>
            <w:tcW w:w="2520" w:type="dxa"/>
          </w:tcPr>
          <w:p w14:paraId="3E24AF9E" w14:textId="464C092E" w:rsidR="00446BE4" w:rsidRPr="007F4BE0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215D9C" w:rsidRPr="007F4B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กองทุนรวมในความต้องการของตลาด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70" w:type="dxa"/>
          </w:tcPr>
          <w:p w14:paraId="20720F4D" w14:textId="77777777" w:rsidR="00446BE4" w:rsidRPr="007F4BE0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52C1BAB6" w14:textId="77777777" w:rsidR="00446BE4" w:rsidRPr="007F4BE0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มูลค่าสินทรัพย์สุทธิ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</w:tbl>
    <w:p w14:paraId="37A8A930" w14:textId="6C4D6252" w:rsidR="007A41ED" w:rsidRPr="007F4BE0" w:rsidRDefault="007A41ED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3695BD64" w14:textId="77777777" w:rsidR="00446BE4" w:rsidRPr="007F4BE0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F4BE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ผลขาดทุนจากการด้อยค่า</w:t>
      </w:r>
    </w:p>
    <w:p w14:paraId="298F8517" w14:textId="77777777" w:rsidR="00446BE4" w:rsidRPr="007F4BE0" w:rsidRDefault="00446BE4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1F17C15" w14:textId="73CE6D9A" w:rsidR="00446BE4" w:rsidRPr="007F4BE0" w:rsidRDefault="00446BE4" w:rsidP="00446B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BF0225" w:rsidRPr="007F4BE0">
        <w:rPr>
          <w:rFonts w:asciiTheme="majorBidi" w:hAnsiTheme="majorBidi" w:cstheme="majorBidi"/>
          <w:sz w:val="28"/>
          <w:szCs w:val="28"/>
        </w:rPr>
        <w:t>12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</w:p>
    <w:p w14:paraId="2831D200" w14:textId="77777777" w:rsidR="00446BE4" w:rsidRPr="007F4BE0" w:rsidRDefault="00446BE4" w:rsidP="00446B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520F77" w14:textId="39C9F0AD" w:rsidR="00446BE4" w:rsidRPr="007F4BE0" w:rsidRDefault="00446BE4" w:rsidP="00446B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7F4BE0" w:rsidDel="005B6E1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</w:p>
    <w:p w14:paraId="1322E7B4" w14:textId="286C370B" w:rsidR="00DB7CCF" w:rsidRPr="007F4BE0" w:rsidRDefault="00DB7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2"/>
        <w:gridCol w:w="1278"/>
        <w:gridCol w:w="270"/>
        <w:gridCol w:w="1440"/>
        <w:gridCol w:w="270"/>
        <w:gridCol w:w="1440"/>
        <w:gridCol w:w="270"/>
        <w:gridCol w:w="1530"/>
      </w:tblGrid>
      <w:tr w:rsidR="00DE1733" w:rsidRPr="007F4BE0" w14:paraId="46BA439E" w14:textId="77777777" w:rsidTr="00D779A1">
        <w:trPr>
          <w:trHeight w:val="17"/>
          <w:tblHeader/>
        </w:trPr>
        <w:tc>
          <w:tcPr>
            <w:tcW w:w="2682" w:type="dxa"/>
            <w:shd w:val="clear" w:color="auto" w:fill="auto"/>
            <w:vAlign w:val="bottom"/>
          </w:tcPr>
          <w:p w14:paraId="563A0E6C" w14:textId="78B102EB" w:rsidR="00DE1733" w:rsidRPr="007F4BE0" w:rsidRDefault="00DE1733" w:rsidP="00FE2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988" w:type="dxa"/>
            <w:gridSpan w:val="3"/>
            <w:vAlign w:val="bottom"/>
          </w:tcPr>
          <w:p w14:paraId="1DE6BE44" w14:textId="77777777" w:rsidR="00DE1733" w:rsidRPr="007F4BE0" w:rsidRDefault="00DE1733" w:rsidP="00FE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91A194" w14:textId="77777777" w:rsidR="00DE1733" w:rsidRPr="007F4BE0" w:rsidRDefault="00DE1733" w:rsidP="00FE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C4824D9" w14:textId="59189ED1" w:rsidR="00DE1733" w:rsidRPr="007F4BE0" w:rsidRDefault="00DE1733" w:rsidP="00FE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งบเฉพาะกิจการ</w:t>
            </w:r>
          </w:p>
        </w:tc>
      </w:tr>
      <w:tr w:rsidR="00DE1733" w:rsidRPr="007F4BE0" w14:paraId="1F6C14E9" w14:textId="77777777" w:rsidTr="00D779A1">
        <w:trPr>
          <w:trHeight w:val="17"/>
          <w:tblHeader/>
        </w:trPr>
        <w:tc>
          <w:tcPr>
            <w:tcW w:w="2682" w:type="dxa"/>
            <w:shd w:val="clear" w:color="auto" w:fill="auto"/>
            <w:vAlign w:val="bottom"/>
          </w:tcPr>
          <w:p w14:paraId="72C0D35F" w14:textId="3129E746" w:rsidR="00DE1733" w:rsidRPr="007F4BE0" w:rsidRDefault="00DE1733" w:rsidP="00AA2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D4894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8D4894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D6CB8"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8D4894"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="008D4894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78" w:type="dxa"/>
            <w:vAlign w:val="bottom"/>
          </w:tcPr>
          <w:p w14:paraId="6A79CE95" w14:textId="77777777" w:rsidR="00DE1733" w:rsidRPr="007F4BE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5DF719B2" w14:textId="77777777" w:rsidR="00DE1733" w:rsidRPr="007F4BE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9F67A7" w14:textId="77777777" w:rsidR="00DE1733" w:rsidRPr="007F4BE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6BA1AD42" w14:textId="37581CD4" w:rsidR="00DE1733" w:rsidRPr="007F4BE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14:paraId="5A02FAB1" w14:textId="77777777" w:rsidR="00DE1733" w:rsidRPr="007F4BE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BD2A3B1" w14:textId="0DF06297" w:rsidR="00DE1733" w:rsidRPr="007F4BE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2ADE8190" w14:textId="77777777" w:rsidR="00DE1733" w:rsidRPr="007F4BE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51D36FF" w14:textId="77777777" w:rsidR="00DE1733" w:rsidRPr="007F4BE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3CD3ABA1" w14:textId="77777777" w:rsidR="00DE1733" w:rsidRPr="007F4BE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DE1733" w:rsidRPr="007F4BE0" w14:paraId="0C97ECCD" w14:textId="77777777" w:rsidTr="00D779A1">
        <w:trPr>
          <w:trHeight w:val="149"/>
          <w:tblHeader/>
        </w:trPr>
        <w:tc>
          <w:tcPr>
            <w:tcW w:w="2682" w:type="dxa"/>
          </w:tcPr>
          <w:p w14:paraId="106AE4D2" w14:textId="72B78230" w:rsidR="00DE1733" w:rsidRPr="007F4BE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dxa"/>
            <w:gridSpan w:val="2"/>
          </w:tcPr>
          <w:p w14:paraId="39E3AE92" w14:textId="77777777" w:rsidR="00DE1733" w:rsidRPr="007F4BE0" w:rsidRDefault="00DE1733" w:rsidP="00DE1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5"/>
          </w:tcPr>
          <w:p w14:paraId="3B1AC22C" w14:textId="3F584F36" w:rsidR="00DE1733" w:rsidRPr="007F4BE0" w:rsidRDefault="00DE1733" w:rsidP="00DE1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7F4B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D3C0E" w:rsidRPr="007F4BE0" w14:paraId="5B29C2F8" w14:textId="77777777" w:rsidTr="00D779A1">
        <w:trPr>
          <w:trHeight w:val="17"/>
        </w:trPr>
        <w:tc>
          <w:tcPr>
            <w:tcW w:w="2682" w:type="dxa"/>
          </w:tcPr>
          <w:p w14:paraId="3B642DA5" w14:textId="1B83356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8" w:type="dxa"/>
          </w:tcPr>
          <w:p w14:paraId="0D37DD20" w14:textId="104940B1" w:rsidR="005D3C0E" w:rsidRPr="007F4BE0" w:rsidRDefault="00B52216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420,326</w:t>
            </w:r>
          </w:p>
        </w:tc>
        <w:tc>
          <w:tcPr>
            <w:tcW w:w="270" w:type="dxa"/>
          </w:tcPr>
          <w:p w14:paraId="332AC15C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48AAC3" w14:textId="20584FA7" w:rsidR="005D3C0E" w:rsidRPr="007F4BE0" w:rsidRDefault="00B52216" w:rsidP="00B5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20CBA121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F141DC" w14:textId="0D7C33C4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39,061</w:t>
            </w:r>
          </w:p>
        </w:tc>
        <w:tc>
          <w:tcPr>
            <w:tcW w:w="270" w:type="dxa"/>
          </w:tcPr>
          <w:p w14:paraId="7D67E4F9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AFD276" w14:textId="70DA9CF9" w:rsidR="005D3C0E" w:rsidRPr="007F4BE0" w:rsidRDefault="005D3C0E" w:rsidP="005C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5D3C0E" w:rsidRPr="007F4BE0" w14:paraId="347417AF" w14:textId="77777777" w:rsidTr="00D779A1">
        <w:trPr>
          <w:trHeight w:val="17"/>
        </w:trPr>
        <w:tc>
          <w:tcPr>
            <w:tcW w:w="2682" w:type="dxa"/>
          </w:tcPr>
          <w:p w14:paraId="6C299695" w14:textId="29676283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8" w:type="dxa"/>
          </w:tcPr>
          <w:p w14:paraId="1282C0F3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30F6A1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725BDA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A7A1C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6B5BB0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A381B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352FB6" w14:textId="15C82543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3C0E" w:rsidRPr="007F4BE0" w14:paraId="6D43306D" w14:textId="77777777" w:rsidTr="007F0AE3">
        <w:trPr>
          <w:trHeight w:val="17"/>
        </w:trPr>
        <w:tc>
          <w:tcPr>
            <w:tcW w:w="2682" w:type="dxa"/>
          </w:tcPr>
          <w:p w14:paraId="64BD61C0" w14:textId="50145AE9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78" w:type="dxa"/>
          </w:tcPr>
          <w:p w14:paraId="505BE009" w14:textId="56874A8E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52216">
              <w:rPr>
                <w:rFonts w:asciiTheme="majorBidi" w:hAnsiTheme="majorBidi" w:cstheme="majorBidi"/>
                <w:sz w:val="28"/>
                <w:szCs w:val="28"/>
              </w:rPr>
              <w:t>12,626</w:t>
            </w:r>
          </w:p>
        </w:tc>
        <w:tc>
          <w:tcPr>
            <w:tcW w:w="270" w:type="dxa"/>
          </w:tcPr>
          <w:p w14:paraId="6FAE9893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204168" w14:textId="0179BEF3" w:rsidR="005D3C0E" w:rsidRPr="007F4BE0" w:rsidRDefault="005D3C0E" w:rsidP="00B5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52216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70" w:type="dxa"/>
          </w:tcPr>
          <w:p w14:paraId="2879EBF4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5DB9D1" w14:textId="360FB4AA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33,602</w:t>
            </w:r>
          </w:p>
        </w:tc>
        <w:tc>
          <w:tcPr>
            <w:tcW w:w="270" w:type="dxa"/>
          </w:tcPr>
          <w:p w14:paraId="4BADE66A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867500" w14:textId="13929FC6" w:rsidR="005D3C0E" w:rsidRPr="007F4BE0" w:rsidRDefault="005D3C0E" w:rsidP="005C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5D3C0E" w:rsidRPr="007F4BE0" w14:paraId="0AC53A27" w14:textId="77777777" w:rsidTr="00D779A1">
        <w:trPr>
          <w:trHeight w:val="17"/>
        </w:trPr>
        <w:tc>
          <w:tcPr>
            <w:tcW w:w="2682" w:type="dxa"/>
          </w:tcPr>
          <w:p w14:paraId="45A5C4FA" w14:textId="472B84FA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180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78" w:type="dxa"/>
          </w:tcPr>
          <w:p w14:paraId="03827C92" w14:textId="4530483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5,0</w:t>
            </w:r>
            <w:r w:rsidR="00B52216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70" w:type="dxa"/>
          </w:tcPr>
          <w:p w14:paraId="3FF1A709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A1CE60" w14:textId="23F3E8AB" w:rsidR="005D3C0E" w:rsidRPr="007F4BE0" w:rsidRDefault="005D3C0E" w:rsidP="00B5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52216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3E770501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07BFD1" w14:textId="3DC9B92F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1,590</w:t>
            </w:r>
          </w:p>
        </w:tc>
        <w:tc>
          <w:tcPr>
            <w:tcW w:w="270" w:type="dxa"/>
          </w:tcPr>
          <w:p w14:paraId="2042F016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2E8C32" w14:textId="7ED21A23" w:rsidR="005D3C0E" w:rsidRPr="007F4BE0" w:rsidRDefault="005D3C0E" w:rsidP="005C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D3C0E" w:rsidRPr="007F4BE0" w14:paraId="2F04A371" w14:textId="77777777" w:rsidTr="00D779A1">
        <w:trPr>
          <w:trHeight w:val="17"/>
        </w:trPr>
        <w:tc>
          <w:tcPr>
            <w:tcW w:w="2682" w:type="dxa"/>
          </w:tcPr>
          <w:p w14:paraId="4B549181" w14:textId="00AEC245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78" w:type="dxa"/>
          </w:tcPr>
          <w:p w14:paraId="065EE991" w14:textId="137E8906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52216">
              <w:rPr>
                <w:rFonts w:asciiTheme="majorBidi" w:hAnsiTheme="majorBidi" w:cstheme="majorBidi"/>
                <w:sz w:val="28"/>
                <w:szCs w:val="28"/>
              </w:rPr>
              <w:t>9,289</w:t>
            </w:r>
          </w:p>
        </w:tc>
        <w:tc>
          <w:tcPr>
            <w:tcW w:w="270" w:type="dxa"/>
          </w:tcPr>
          <w:p w14:paraId="02332224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B176F9" w14:textId="3A38B169" w:rsidR="005D3C0E" w:rsidRPr="007F4BE0" w:rsidRDefault="00B52216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270" w:type="dxa"/>
          </w:tcPr>
          <w:p w14:paraId="792E1BA0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E6D2EA" w14:textId="10BA7A3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270" w:type="dxa"/>
          </w:tcPr>
          <w:p w14:paraId="1FBD7DD0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3DE19A" w14:textId="5CEF5117" w:rsidR="005D3C0E" w:rsidRPr="007F4BE0" w:rsidRDefault="005D3C0E" w:rsidP="005C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D3C0E" w:rsidRPr="007F4BE0" w14:paraId="105EA634" w14:textId="77777777" w:rsidTr="007F0AE3">
        <w:trPr>
          <w:trHeight w:val="17"/>
        </w:trPr>
        <w:tc>
          <w:tcPr>
            <w:tcW w:w="2682" w:type="dxa"/>
          </w:tcPr>
          <w:p w14:paraId="5FFEFF5D" w14:textId="14A15CDE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4978068" w14:textId="755846F4" w:rsidR="005D3C0E" w:rsidRPr="007F4BE0" w:rsidRDefault="00B52216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3,901</w:t>
            </w:r>
          </w:p>
        </w:tc>
        <w:tc>
          <w:tcPr>
            <w:tcW w:w="270" w:type="dxa"/>
          </w:tcPr>
          <w:p w14:paraId="5325E5A7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E829A2" w14:textId="546C7D80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1,80</w:t>
            </w:r>
            <w:r w:rsidR="00B5221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8921042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676BD" w14:textId="013CF9CB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270" w:type="dxa"/>
          </w:tcPr>
          <w:p w14:paraId="10DADCCD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5CEF8C" w14:textId="1B479187" w:rsidR="005D3C0E" w:rsidRPr="007F4BE0" w:rsidRDefault="005D3C0E" w:rsidP="005C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5D3C0E" w:rsidRPr="007F4BE0" w14:paraId="1F5B8F2F" w14:textId="77777777" w:rsidTr="007F0AE3">
        <w:trPr>
          <w:trHeight w:val="17"/>
        </w:trPr>
        <w:tc>
          <w:tcPr>
            <w:tcW w:w="2682" w:type="dxa"/>
          </w:tcPr>
          <w:p w14:paraId="1A1AD24A" w14:textId="47510960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202199B" w14:textId="23A6A50A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561,177</w:t>
            </w:r>
          </w:p>
        </w:tc>
        <w:tc>
          <w:tcPr>
            <w:tcW w:w="270" w:type="dxa"/>
          </w:tcPr>
          <w:p w14:paraId="759D160A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6636975" w14:textId="4B162A11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3,013</w:t>
            </w:r>
          </w:p>
        </w:tc>
        <w:tc>
          <w:tcPr>
            <w:tcW w:w="270" w:type="dxa"/>
          </w:tcPr>
          <w:p w14:paraId="4ED16FAA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5B582" w14:textId="2C589D90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74,705</w:t>
            </w:r>
          </w:p>
        </w:tc>
        <w:tc>
          <w:tcPr>
            <w:tcW w:w="270" w:type="dxa"/>
          </w:tcPr>
          <w:p w14:paraId="5F77FE52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504B0A" w14:textId="2C13A086" w:rsidR="005D3C0E" w:rsidRPr="005C6590" w:rsidRDefault="00B52216" w:rsidP="005C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65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</w:p>
        </w:tc>
      </w:tr>
      <w:tr w:rsidR="005D3C0E" w:rsidRPr="007F4BE0" w14:paraId="28BFFE90" w14:textId="77777777" w:rsidTr="008D4894">
        <w:trPr>
          <w:trHeight w:val="17"/>
        </w:trPr>
        <w:tc>
          <w:tcPr>
            <w:tcW w:w="2682" w:type="dxa"/>
          </w:tcPr>
          <w:p w14:paraId="0D65084E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ผลขาดทุนจาก</w:t>
            </w:r>
          </w:p>
          <w:p w14:paraId="1690BBAB" w14:textId="17ACA54D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การด้อยค่า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97C4E6F" w14:textId="73174854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(3,013)</w:t>
            </w:r>
          </w:p>
        </w:tc>
        <w:tc>
          <w:tcPr>
            <w:tcW w:w="270" w:type="dxa"/>
            <w:vAlign w:val="bottom"/>
          </w:tcPr>
          <w:p w14:paraId="40D9E4D2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22C26BB" w14:textId="0EA1FA2F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D6909F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7728EA" w14:textId="5F3EBA72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(315)</w:t>
            </w:r>
          </w:p>
        </w:tc>
        <w:tc>
          <w:tcPr>
            <w:tcW w:w="270" w:type="dxa"/>
            <w:vAlign w:val="bottom"/>
          </w:tcPr>
          <w:p w14:paraId="3CD8EFCA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97280B2" w14:textId="19646DE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D3C0E" w:rsidRPr="007F4BE0" w14:paraId="1B431B5E" w14:textId="77777777" w:rsidTr="00D779A1">
        <w:trPr>
          <w:trHeight w:val="17"/>
        </w:trPr>
        <w:tc>
          <w:tcPr>
            <w:tcW w:w="2682" w:type="dxa"/>
          </w:tcPr>
          <w:p w14:paraId="6895A23E" w14:textId="34E34A6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F7E0CC0" w14:textId="0483920A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558,164</w:t>
            </w:r>
          </w:p>
        </w:tc>
        <w:tc>
          <w:tcPr>
            <w:tcW w:w="270" w:type="dxa"/>
          </w:tcPr>
          <w:p w14:paraId="31BBEEA1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BE57E7" w14:textId="77078C80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3F0259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49EA78" w14:textId="46864F51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74,390</w:t>
            </w:r>
          </w:p>
        </w:tc>
        <w:tc>
          <w:tcPr>
            <w:tcW w:w="270" w:type="dxa"/>
          </w:tcPr>
          <w:p w14:paraId="1F59EF4E" w14:textId="77777777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E78E19" w14:textId="6973ED0D" w:rsidR="005D3C0E" w:rsidRPr="007F4BE0" w:rsidRDefault="005D3C0E" w:rsidP="005D3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67FA486" w14:textId="1170DB2D" w:rsidR="00EB628D" w:rsidRPr="007F4BE0" w:rsidRDefault="00EB6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6"/>
        <w:gridCol w:w="1434"/>
        <w:gridCol w:w="247"/>
        <w:gridCol w:w="1363"/>
      </w:tblGrid>
      <w:tr w:rsidR="00EB628D" w:rsidRPr="007F4BE0" w14:paraId="483DCEC2" w14:textId="77777777" w:rsidTr="000A42D3">
        <w:trPr>
          <w:trHeight w:val="20"/>
          <w:tblHeader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95FDC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F5E46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C09E15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047D9919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61670529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B628D" w:rsidRPr="007F4BE0" w14:paraId="66C117A2" w14:textId="77777777" w:rsidTr="000A42D3">
        <w:trPr>
          <w:trHeight w:val="20"/>
          <w:tblHeader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</w:tcPr>
          <w:p w14:paraId="0631D2A7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 w:rsidDel="00B75B12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6B12E8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628D" w:rsidRPr="007F4BE0" w14:paraId="43D55E5D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49B63" w14:textId="6EDDD83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F0225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BF0225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63B9F044" w14:textId="77777777" w:rsidR="00EB628D" w:rsidRPr="007F4BE0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434F98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045173D5" w14:textId="77777777" w:rsidR="00EB628D" w:rsidRPr="007F4BE0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628D" w:rsidRPr="007F4BE0" w14:paraId="5CE65BFF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1E129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5677D7C1" w14:textId="0A021B84" w:rsidR="00EB628D" w:rsidRPr="007F4BE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EB628D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9CFCAD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77965275" w14:textId="0E8FF579" w:rsidR="00EB628D" w:rsidRPr="007F4BE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EB628D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</w:tr>
      <w:tr w:rsidR="00EB628D" w:rsidRPr="007F4BE0" w14:paraId="47859236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42B78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79E4484C" w14:textId="77777777" w:rsidR="00EB628D" w:rsidRPr="007F4BE0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B6842B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05F94981" w14:textId="77777777" w:rsidR="00EB628D" w:rsidRPr="007F4BE0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628D" w:rsidRPr="007F4BE0" w14:paraId="31E4AF78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6EBDE" w14:textId="29B3B302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DD3A413" w14:textId="099B003A" w:rsidR="00EB628D" w:rsidRPr="007F4BE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EB628D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B4A537A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6D7162B5" w14:textId="1752AD77" w:rsidR="00EB628D" w:rsidRPr="007F4BE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EB628D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  <w:tr w:rsidR="00EB628D" w:rsidRPr="007F4BE0" w14:paraId="0EE6494B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C4FDC" w14:textId="78380B1D" w:rsidR="00EB628D" w:rsidRPr="007F4BE0" w:rsidRDefault="00BF0225" w:rsidP="00333F6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628D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B628D"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628D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1800666B" w14:textId="76600D83" w:rsidR="00EB628D" w:rsidRPr="007F4BE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B628D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65D2E3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77583B42" w14:textId="7DCDD228" w:rsidR="00EB628D" w:rsidRPr="007F4BE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B628D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</w:tr>
      <w:tr w:rsidR="00EB628D" w:rsidRPr="007F4BE0" w14:paraId="36D7164F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66E88" w14:textId="2D0DB31C" w:rsidR="00EB628D" w:rsidRPr="007F4BE0" w:rsidRDefault="00BF0225" w:rsidP="00333F6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B628D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B628D"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B628D"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628D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D1B184C" w14:textId="51842708" w:rsidR="00EB628D" w:rsidRPr="007F4BE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EB628D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37FDAA1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5AF2FCBF" w14:textId="6E453E0E" w:rsidR="00EB628D" w:rsidRPr="007F4BE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</w:tr>
      <w:tr w:rsidR="00EB628D" w:rsidRPr="007F4BE0" w14:paraId="3B086442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FB641" w14:textId="7E7A7EDA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FC87B" w14:textId="4D5D5E57" w:rsidR="00EB628D" w:rsidRPr="007F4BE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B628D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3B140A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C990E" w14:textId="1941A7FF" w:rsidR="00EB628D" w:rsidRPr="007F4BE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B628D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</w:tr>
      <w:tr w:rsidR="00EB628D" w:rsidRPr="007F4BE0" w14:paraId="3A056FF3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B1E54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75AFF" w14:textId="49D89F1D" w:rsidR="00EB628D" w:rsidRPr="007F4BE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741</w:t>
            </w:r>
            <w:r w:rsidR="00EB628D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9FAEAB7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B2E8C" w14:textId="59BBED5C" w:rsidR="00EB628D" w:rsidRPr="007F4BE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</w:t>
            </w:r>
            <w:r w:rsidR="00EB628D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877</w:t>
            </w:r>
          </w:p>
        </w:tc>
      </w:tr>
      <w:tr w:rsidR="00EB628D" w:rsidRPr="007F4BE0" w14:paraId="6867831E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494DD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FEF74" w14:textId="6DA95846" w:rsidR="00EB628D" w:rsidRPr="007F4BE0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7F4BE0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C1F0B5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C391A" w14:textId="2B713EEC" w:rsidR="00EB628D" w:rsidRPr="007F4BE0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="Angsana New" w:hAnsi="Angsana New"/>
                <w:sz w:val="28"/>
                <w:szCs w:val="28"/>
              </w:rPr>
              <w:t>(</w:t>
            </w:r>
            <w:r w:rsidR="00BF0225" w:rsidRPr="007F4BE0">
              <w:rPr>
                <w:rFonts w:ascii="Angsana New" w:hAnsi="Angsana New"/>
                <w:sz w:val="28"/>
                <w:szCs w:val="28"/>
              </w:rPr>
              <w:t>1</w:t>
            </w:r>
            <w:r w:rsidRPr="007F4BE0">
              <w:rPr>
                <w:rFonts w:ascii="Angsana New" w:hAnsi="Angsana New"/>
                <w:sz w:val="28"/>
                <w:szCs w:val="28"/>
              </w:rPr>
              <w:t>,</w:t>
            </w:r>
            <w:r w:rsidR="00BF0225" w:rsidRPr="007F4BE0">
              <w:rPr>
                <w:rFonts w:ascii="Angsana New" w:hAnsi="Angsana New"/>
                <w:sz w:val="28"/>
                <w:szCs w:val="28"/>
              </w:rPr>
              <w:t>995</w:t>
            </w:r>
            <w:r w:rsidRPr="007F4B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B628D" w:rsidRPr="007F4BE0" w14:paraId="16DECF95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E0CA8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8856A" w14:textId="7CB24348" w:rsidR="00EB628D" w:rsidRPr="007F4BE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737</w:t>
            </w:r>
            <w:r w:rsidR="00EB628D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282FB10" w14:textId="77777777" w:rsidR="00EB628D" w:rsidRPr="007F4BE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68090" w14:textId="707BA57B" w:rsidR="00EB628D" w:rsidRPr="007F4BE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</w:t>
            </w:r>
            <w:r w:rsidR="00EB628D"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882</w:t>
            </w:r>
          </w:p>
        </w:tc>
      </w:tr>
    </w:tbl>
    <w:p w14:paraId="5B2AB08C" w14:textId="77777777" w:rsidR="00EB628D" w:rsidRPr="007F4BE0" w:rsidRDefault="00EB628D" w:rsidP="00EB6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505CE23C" w14:textId="76121408" w:rsidR="00EB628D" w:rsidRPr="007F4BE0" w:rsidRDefault="00EB628D" w:rsidP="00EB6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28"/>
          <w:szCs w:val="28"/>
          <w:cs/>
        </w:rPr>
      </w:pPr>
      <w:r w:rsidRPr="007F4BE0">
        <w:rPr>
          <w:rFonts w:asciiTheme="majorBidi" w:hAnsiTheme="majorBidi" w:cstheme="majorBidi"/>
          <w:sz w:val="28"/>
          <w:szCs w:val="28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="006813C1" w:rsidRPr="007F4BE0">
        <w:rPr>
          <w:rFonts w:asciiTheme="majorBidi" w:hAnsiTheme="majorBidi" w:cstheme="majorBidi" w:hint="cs"/>
          <w:sz w:val="28"/>
          <w:szCs w:val="28"/>
          <w:cs/>
          <w:lang w:val="th-TH"/>
        </w:rPr>
        <w:t>และบริษัท</w:t>
      </w:r>
      <w:r w:rsidRPr="007F4BE0">
        <w:rPr>
          <w:rFonts w:asciiTheme="majorBidi" w:hAnsiTheme="majorBidi" w:cstheme="majorBidi"/>
          <w:sz w:val="28"/>
          <w:szCs w:val="28"/>
          <w:cs/>
          <w:lang w:val="th-TH"/>
        </w:rPr>
        <w:t>มีระยะเวลา</w:t>
      </w:r>
      <w:r w:rsidR="006813C1" w:rsidRPr="007F4BE0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6813C1" w:rsidRPr="007F4BE0">
        <w:rPr>
          <w:rFonts w:asciiTheme="majorBidi" w:hAnsiTheme="majorBidi" w:cstheme="majorBidi"/>
          <w:sz w:val="28"/>
          <w:szCs w:val="28"/>
        </w:rPr>
        <w:t xml:space="preserve">7 </w:t>
      </w:r>
      <w:r w:rsidR="006813C1" w:rsidRPr="007F4BE0">
        <w:rPr>
          <w:rFonts w:asciiTheme="majorBidi" w:hAnsiTheme="majorBidi" w:cstheme="majorBidi" w:hint="cs"/>
          <w:sz w:val="28"/>
          <w:szCs w:val="28"/>
          <w:cs/>
        </w:rPr>
        <w:t xml:space="preserve">วัน ถึง </w:t>
      </w:r>
      <w:r w:rsidR="006813C1" w:rsidRPr="007F4BE0">
        <w:rPr>
          <w:rFonts w:asciiTheme="majorBidi" w:hAnsiTheme="majorBidi" w:cstheme="majorBidi"/>
          <w:sz w:val="28"/>
          <w:szCs w:val="28"/>
        </w:rPr>
        <w:t xml:space="preserve">60 </w:t>
      </w:r>
      <w:r w:rsidR="006813C1" w:rsidRPr="007F4BE0">
        <w:rPr>
          <w:rFonts w:asciiTheme="majorBidi" w:hAnsiTheme="majorBidi" w:cstheme="majorBidi" w:hint="cs"/>
          <w:sz w:val="28"/>
          <w:szCs w:val="28"/>
          <w:cs/>
        </w:rPr>
        <w:t>วัน</w:t>
      </w:r>
    </w:p>
    <w:p w14:paraId="596DB018" w14:textId="04929B42" w:rsidR="000A42D3" w:rsidRPr="007F4BE0" w:rsidRDefault="000A4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7F4BE0"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66842F74" w14:textId="186FF0E5" w:rsidR="00804175" w:rsidRPr="007F4BE0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F4BE0">
        <w:rPr>
          <w:rFonts w:asciiTheme="majorBidi" w:hAnsiTheme="majorBidi" w:cstheme="majorBidi" w:hint="cs"/>
          <w:b/>
          <w:bCs/>
          <w:sz w:val="28"/>
          <w:szCs w:val="28"/>
        </w:rPr>
        <w:lastRenderedPageBreak/>
        <w:t>19</w:t>
      </w:r>
      <w:r w:rsidR="00863CC4" w:rsidRPr="007F4BE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804175" w:rsidRPr="007F4BE0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  <w:r w:rsidR="004B34A7" w:rsidRPr="007F4BE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1439B23A" w14:textId="77777777" w:rsidR="00D45297" w:rsidRPr="007F4BE0" w:rsidRDefault="00D45297" w:rsidP="009777A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46"/>
        <w:gridCol w:w="1350"/>
        <w:gridCol w:w="243"/>
        <w:gridCol w:w="1360"/>
      </w:tblGrid>
      <w:tr w:rsidR="00A75C8E" w:rsidRPr="007F4BE0" w14:paraId="1884D884" w14:textId="77777777" w:rsidTr="003A263E">
        <w:trPr>
          <w:trHeight w:val="659"/>
          <w:tblHeader/>
        </w:trPr>
        <w:tc>
          <w:tcPr>
            <w:tcW w:w="3395" w:type="pct"/>
            <w:vAlign w:val="bottom"/>
          </w:tcPr>
          <w:p w14:paraId="4F0EC937" w14:textId="27B607FD" w:rsidR="00A75C8E" w:rsidRPr="007F4BE0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D4894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8D4894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D6CB8"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8D4894"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="008D4894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734" w:type="pct"/>
            <w:vAlign w:val="bottom"/>
          </w:tcPr>
          <w:p w14:paraId="3CE041CF" w14:textId="51FB1420" w:rsidR="00A75C8E" w:rsidRPr="007F4BE0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024979B8" w14:textId="77777777" w:rsidR="00A75C8E" w:rsidRPr="007F4BE0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5F9A6D2E" w14:textId="77777777" w:rsidR="00A75C8E" w:rsidRPr="007F4BE0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13AA0EBD" w:rsidR="00A75C8E" w:rsidRPr="007F4BE0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A75C8E" w:rsidRPr="007F4BE0" w14:paraId="40A6F109" w14:textId="77777777" w:rsidTr="003A263E">
        <w:trPr>
          <w:tblHeader/>
        </w:trPr>
        <w:tc>
          <w:tcPr>
            <w:tcW w:w="3395" w:type="pct"/>
          </w:tcPr>
          <w:p w14:paraId="692671D5" w14:textId="77777777" w:rsidR="00A75C8E" w:rsidRPr="007F4BE0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5" w:type="pct"/>
            <w:gridSpan w:val="3"/>
          </w:tcPr>
          <w:p w14:paraId="3A71F3E8" w14:textId="6657E003" w:rsidR="00A75C8E" w:rsidRPr="007F4BE0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A6C6C" w:rsidRPr="007F4BE0" w14:paraId="5938BD3B" w14:textId="77777777" w:rsidTr="003A263E">
        <w:tc>
          <w:tcPr>
            <w:tcW w:w="3395" w:type="pct"/>
          </w:tcPr>
          <w:p w14:paraId="60FE7E7B" w14:textId="30486DEF" w:rsidR="009A6C6C" w:rsidRPr="007F4BE0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734" w:type="pct"/>
            <w:vAlign w:val="bottom"/>
          </w:tcPr>
          <w:p w14:paraId="1E472F6B" w14:textId="3F1A6599" w:rsidR="009A6C6C" w:rsidRPr="007F4BE0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2BF2E394" w14:textId="77777777" w:rsidR="009A6C6C" w:rsidRPr="007F4BE0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20117817" w14:textId="77777777" w:rsidR="009A6C6C" w:rsidRPr="007F4BE0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54BD" w:rsidRPr="007F4BE0" w14:paraId="67B0BA7E" w14:textId="77777777" w:rsidTr="003A263E">
        <w:tc>
          <w:tcPr>
            <w:tcW w:w="3395" w:type="pct"/>
          </w:tcPr>
          <w:p w14:paraId="133818A3" w14:textId="17596DE6" w:rsidR="00A254BD" w:rsidRPr="007F4BE0" w:rsidRDefault="00A254BD" w:rsidP="00A2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734" w:type="pct"/>
          </w:tcPr>
          <w:p w14:paraId="62BC35A3" w14:textId="52825269" w:rsidR="00A254BD" w:rsidRPr="007F4BE0" w:rsidRDefault="00B10AC2" w:rsidP="00A254B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191,954</w:t>
            </w:r>
          </w:p>
        </w:tc>
        <w:tc>
          <w:tcPr>
            <w:tcW w:w="132" w:type="pct"/>
          </w:tcPr>
          <w:p w14:paraId="69628FD8" w14:textId="77777777" w:rsidR="00A254BD" w:rsidRPr="007F4BE0" w:rsidRDefault="00A254BD" w:rsidP="00A2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05354550" w14:textId="1D9B7E6E" w:rsidR="00A254BD" w:rsidRPr="007F4BE0" w:rsidRDefault="00A254BD" w:rsidP="00E36F20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661</w:t>
            </w:r>
          </w:p>
        </w:tc>
      </w:tr>
      <w:tr w:rsidR="00A254BD" w:rsidRPr="007F4BE0" w14:paraId="09FCBE12" w14:textId="77777777" w:rsidTr="003A263E">
        <w:tc>
          <w:tcPr>
            <w:tcW w:w="3395" w:type="pct"/>
          </w:tcPr>
          <w:p w14:paraId="01EF68F7" w14:textId="3D789FF6" w:rsidR="00A254BD" w:rsidRPr="007F4BE0" w:rsidRDefault="00A254BD" w:rsidP="00A2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734" w:type="pct"/>
          </w:tcPr>
          <w:p w14:paraId="4740D193" w14:textId="76F823B0" w:rsidR="00A254BD" w:rsidRPr="007F4BE0" w:rsidRDefault="00A254BD" w:rsidP="00A254B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56,</w:t>
            </w:r>
            <w:r w:rsidR="00E36F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438</w:t>
            </w:r>
          </w:p>
        </w:tc>
        <w:tc>
          <w:tcPr>
            <w:tcW w:w="132" w:type="pct"/>
          </w:tcPr>
          <w:p w14:paraId="1CB4CC85" w14:textId="77777777" w:rsidR="00A254BD" w:rsidRPr="007F4BE0" w:rsidRDefault="00A254BD" w:rsidP="00A2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5F16D52B" w14:textId="353C23E8" w:rsidR="00A254BD" w:rsidRPr="007F4BE0" w:rsidRDefault="00A254BD" w:rsidP="00E36F20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E36F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7,602</w:t>
            </w:r>
          </w:p>
        </w:tc>
      </w:tr>
      <w:tr w:rsidR="00E36F20" w:rsidRPr="007F4BE0" w14:paraId="4A23D200" w14:textId="77777777" w:rsidTr="003A263E">
        <w:tc>
          <w:tcPr>
            <w:tcW w:w="3395" w:type="pct"/>
          </w:tcPr>
          <w:p w14:paraId="6D10C2E0" w14:textId="143B43BB" w:rsidR="00E36F20" w:rsidRPr="007F4BE0" w:rsidRDefault="00E36F20" w:rsidP="00A2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34" w:type="pct"/>
          </w:tcPr>
          <w:p w14:paraId="371106A2" w14:textId="72C85D08" w:rsidR="00E36F20" w:rsidRPr="00E36F20" w:rsidRDefault="00E36F20" w:rsidP="00A254B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132" w:type="pct"/>
          </w:tcPr>
          <w:p w14:paraId="2338470D" w14:textId="77777777" w:rsidR="00E36F20" w:rsidRPr="007F4BE0" w:rsidRDefault="00E36F20" w:rsidP="00A2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410A7B2A" w14:textId="03D1D926" w:rsidR="00E36F20" w:rsidRPr="007F4BE0" w:rsidRDefault="00E36F20" w:rsidP="00E36F20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480</w:t>
            </w:r>
          </w:p>
        </w:tc>
      </w:tr>
      <w:tr w:rsidR="00A254BD" w:rsidRPr="007F4BE0" w14:paraId="2441A85E" w14:textId="77777777" w:rsidTr="003A263E">
        <w:tc>
          <w:tcPr>
            <w:tcW w:w="3395" w:type="pct"/>
          </w:tcPr>
          <w:p w14:paraId="6E7216DE" w14:textId="2965EB72" w:rsidR="00A254BD" w:rsidRPr="007F4BE0" w:rsidRDefault="00A254BD" w:rsidP="00A2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734" w:type="pct"/>
          </w:tcPr>
          <w:p w14:paraId="29E42AA7" w14:textId="5667B887" w:rsidR="00A254BD" w:rsidRPr="007F4BE0" w:rsidRDefault="004F2227" w:rsidP="00A254B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789</w:t>
            </w:r>
          </w:p>
        </w:tc>
        <w:tc>
          <w:tcPr>
            <w:tcW w:w="132" w:type="pct"/>
          </w:tcPr>
          <w:p w14:paraId="314500A4" w14:textId="77777777" w:rsidR="00A254BD" w:rsidRPr="007F4BE0" w:rsidRDefault="00A254BD" w:rsidP="00A2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3F36615B" w14:textId="23B66790" w:rsidR="00A254BD" w:rsidRPr="007F4BE0" w:rsidRDefault="00A254BD" w:rsidP="00521699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254BD" w:rsidRPr="007F4BE0" w14:paraId="2C99331D" w14:textId="77777777" w:rsidTr="009435AA">
        <w:tc>
          <w:tcPr>
            <w:tcW w:w="3395" w:type="pct"/>
          </w:tcPr>
          <w:p w14:paraId="480BF2C0" w14:textId="77777777" w:rsidR="00A254BD" w:rsidRPr="007F4BE0" w:rsidRDefault="00A254BD" w:rsidP="00A2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6BCB0" w14:textId="5102B63E" w:rsidR="00A254BD" w:rsidRPr="007F4BE0" w:rsidRDefault="00B10AC2" w:rsidP="00A254B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249,</w:t>
            </w:r>
            <w:r w:rsidR="004F22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</w:t>
            </w:r>
            <w:r w:rsidR="001A14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32" w:type="pct"/>
          </w:tcPr>
          <w:p w14:paraId="3701937D" w14:textId="77777777" w:rsidR="00A254BD" w:rsidRPr="007F4BE0" w:rsidRDefault="00A254BD" w:rsidP="00A2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3FD4C" w14:textId="1F950591" w:rsidR="00A254BD" w:rsidRPr="007F4BE0" w:rsidRDefault="00A254BD" w:rsidP="00A254B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18,743</w:t>
            </w:r>
          </w:p>
        </w:tc>
      </w:tr>
      <w:tr w:rsidR="00A254BD" w:rsidRPr="007F4BE0" w14:paraId="744EC643" w14:textId="77777777" w:rsidTr="009435AA">
        <w:tc>
          <w:tcPr>
            <w:tcW w:w="3395" w:type="pct"/>
          </w:tcPr>
          <w:p w14:paraId="3C067089" w14:textId="77777777" w:rsidR="00A254BD" w:rsidRPr="007F4BE0" w:rsidRDefault="00A254BD" w:rsidP="00A254BD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180CA9" w14:textId="77777777" w:rsidR="00A254BD" w:rsidRPr="007F4BE0" w:rsidRDefault="00A254BD" w:rsidP="00A254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5BAAA7E1" w14:textId="77777777" w:rsidR="00A254BD" w:rsidRPr="007F4BE0" w:rsidRDefault="00A254BD" w:rsidP="00A254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F73F93" w14:textId="77777777" w:rsidR="00A254BD" w:rsidRPr="007F4BE0" w:rsidRDefault="00A254BD" w:rsidP="00A254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54BD" w:rsidRPr="007F4BE0" w14:paraId="510201CA" w14:textId="77777777" w:rsidTr="003A263E">
        <w:tc>
          <w:tcPr>
            <w:tcW w:w="3395" w:type="pct"/>
          </w:tcPr>
          <w:p w14:paraId="61DDA8A6" w14:textId="536BE45E" w:rsidR="00A254BD" w:rsidRPr="007F4BE0" w:rsidRDefault="00A254BD" w:rsidP="00A2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734" w:type="pct"/>
          </w:tcPr>
          <w:p w14:paraId="0F9BC957" w14:textId="77777777" w:rsidR="00A254BD" w:rsidRPr="007F4BE0" w:rsidRDefault="00A254BD" w:rsidP="00A254B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6687CAB2" w14:textId="77777777" w:rsidR="00A254BD" w:rsidRPr="007F4BE0" w:rsidRDefault="00A254BD" w:rsidP="00A2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0278026F" w14:textId="77777777" w:rsidR="00A254BD" w:rsidRPr="007F4BE0" w:rsidRDefault="00A254BD" w:rsidP="00A254B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54BD" w:rsidRPr="007F4BE0" w14:paraId="0AB1B42E" w14:textId="77777777" w:rsidTr="003A263E">
        <w:tc>
          <w:tcPr>
            <w:tcW w:w="3395" w:type="pct"/>
          </w:tcPr>
          <w:p w14:paraId="146C9E5C" w14:textId="78F776FD" w:rsidR="00A254BD" w:rsidRPr="007F4BE0" w:rsidRDefault="00A254BD" w:rsidP="00A2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4" w:type="pct"/>
          </w:tcPr>
          <w:p w14:paraId="2603E692" w14:textId="68F43478" w:rsidR="00A254BD" w:rsidRPr="007F4BE0" w:rsidRDefault="00A254BD" w:rsidP="00A254B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149,</w:t>
            </w:r>
            <w:r w:rsidR="004F22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369</w:t>
            </w:r>
          </w:p>
        </w:tc>
        <w:tc>
          <w:tcPr>
            <w:tcW w:w="132" w:type="pct"/>
          </w:tcPr>
          <w:p w14:paraId="7EB13CE3" w14:textId="77777777" w:rsidR="00A254BD" w:rsidRPr="007F4BE0" w:rsidRDefault="00A254BD" w:rsidP="00A2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7079C61A" w14:textId="21E7A6D2" w:rsidR="00A254BD" w:rsidRPr="007F4BE0" w:rsidRDefault="00A254BD" w:rsidP="00A254B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39,350</w:t>
            </w:r>
          </w:p>
        </w:tc>
      </w:tr>
      <w:tr w:rsidR="00A254BD" w:rsidRPr="007F4BE0" w14:paraId="33A771D2" w14:textId="77777777" w:rsidTr="009435AA">
        <w:tc>
          <w:tcPr>
            <w:tcW w:w="3395" w:type="pct"/>
          </w:tcPr>
          <w:p w14:paraId="4AC0957E" w14:textId="3E1B1BDF" w:rsidR="00A254BD" w:rsidRPr="007F4BE0" w:rsidRDefault="00A254BD" w:rsidP="00A2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สัญญาอื่นๆ 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3D079" w14:textId="4EF78959" w:rsidR="00A254BD" w:rsidRPr="007F4BE0" w:rsidRDefault="00A254BD" w:rsidP="00A254B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80,000</w:t>
            </w:r>
          </w:p>
        </w:tc>
        <w:tc>
          <w:tcPr>
            <w:tcW w:w="132" w:type="pct"/>
          </w:tcPr>
          <w:p w14:paraId="33D199A9" w14:textId="77777777" w:rsidR="00A254BD" w:rsidRPr="007F4BE0" w:rsidRDefault="00A254BD" w:rsidP="00A2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0AADC" w14:textId="095D0AFB" w:rsidR="00A254BD" w:rsidRPr="007F4BE0" w:rsidRDefault="00A254BD" w:rsidP="00A254B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80,000</w:t>
            </w:r>
          </w:p>
        </w:tc>
      </w:tr>
      <w:tr w:rsidR="00A254BD" w:rsidRPr="007F4BE0" w14:paraId="608C7F08" w14:textId="77777777" w:rsidTr="009435AA">
        <w:tc>
          <w:tcPr>
            <w:tcW w:w="3395" w:type="pct"/>
          </w:tcPr>
          <w:p w14:paraId="3BD5E052" w14:textId="08F252D1" w:rsidR="00A254BD" w:rsidRPr="007F4BE0" w:rsidRDefault="00A254BD" w:rsidP="00A254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0B7B3D" w14:textId="37571AE2" w:rsidR="00A254BD" w:rsidRPr="007F4BE0" w:rsidRDefault="00A254BD" w:rsidP="00A254B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229,</w:t>
            </w:r>
            <w:r w:rsidR="004F22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369</w:t>
            </w:r>
          </w:p>
        </w:tc>
        <w:tc>
          <w:tcPr>
            <w:tcW w:w="132" w:type="pct"/>
            <w:vAlign w:val="bottom"/>
          </w:tcPr>
          <w:p w14:paraId="2E8397A5" w14:textId="77777777" w:rsidR="00A254BD" w:rsidRPr="007F4BE0" w:rsidRDefault="00A254BD" w:rsidP="00A25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5D6F89" w14:textId="72B0E69A" w:rsidR="00A254BD" w:rsidRPr="007F4BE0" w:rsidRDefault="00A254BD" w:rsidP="00A254B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119,350</w:t>
            </w:r>
          </w:p>
        </w:tc>
      </w:tr>
    </w:tbl>
    <w:p w14:paraId="25A78422" w14:textId="38BD0CB2" w:rsidR="00B22308" w:rsidRPr="007F4BE0" w:rsidRDefault="00B2230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79CD325" w14:textId="1F0BAB20" w:rsidR="009424AF" w:rsidRPr="007F4BE0" w:rsidRDefault="009424AF" w:rsidP="0094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F4BE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D4894" w:rsidRPr="007F4BE0">
        <w:rPr>
          <w:rFonts w:asciiTheme="majorBidi" w:hAnsiTheme="majorBidi" w:cstheme="majorBidi"/>
          <w:sz w:val="28"/>
          <w:szCs w:val="28"/>
        </w:rPr>
        <w:t>30</w:t>
      </w:r>
      <w:r w:rsidR="008D4894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D6CB8" w:rsidRPr="007F4BE0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8D4894" w:rsidRPr="007F4BE0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8D4894" w:rsidRPr="007F4B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7F4BE0">
        <w:rPr>
          <w:rFonts w:asciiTheme="majorBidi" w:hAnsiTheme="majorBidi" w:cstheme="majorBidi"/>
          <w:sz w:val="28"/>
          <w:szCs w:val="28"/>
        </w:rPr>
        <w:t>2563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และ</w:t>
      </w:r>
      <w:r w:rsidR="000656C3" w:rsidRPr="007F4BE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F0225" w:rsidRPr="007F4BE0">
        <w:rPr>
          <w:rFonts w:asciiTheme="majorBidi" w:hAnsiTheme="majorBidi" w:cstheme="majorBidi"/>
          <w:sz w:val="28"/>
          <w:szCs w:val="28"/>
        </w:rPr>
        <w:t>2562</w:t>
      </w:r>
      <w:r w:rsidRPr="007F4BE0">
        <w:rPr>
          <w:rFonts w:asciiTheme="majorBidi" w:hAnsiTheme="majorBidi" w:cstheme="majorBidi"/>
          <w:sz w:val="28"/>
          <w:szCs w:val="28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</w:rPr>
        <w:t>หนังสือค้ำประกันที่ออกโดยธนาคารของกลุ่มบริษัทและบริษัท ค้ำประกันโดยการวางเงินฝากธนาคารออมทรัพย์ ที่ดินพร้อมสิ่งปลูกสร้าง</w:t>
      </w:r>
      <w:r w:rsidR="00EC7F5E" w:rsidRPr="007F4BE0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7F4BE0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อสังหาริมทรัพย์เพื่อการลงทุนเป็นหลักประกัน </w:t>
      </w:r>
    </w:p>
    <w:p w14:paraId="39DB7DE7" w14:textId="77777777" w:rsidR="000A42D3" w:rsidRPr="007F4BE0" w:rsidRDefault="000A42D3" w:rsidP="0094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06B7C8B" w14:textId="11E8173F" w:rsidR="00C862D9" w:rsidRPr="007F4BE0" w:rsidRDefault="00BF0225" w:rsidP="00222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F4BE0">
        <w:rPr>
          <w:rFonts w:asciiTheme="majorBidi" w:hAnsiTheme="majorBidi" w:cstheme="majorBidi" w:hint="cs"/>
          <w:b/>
          <w:bCs/>
          <w:sz w:val="28"/>
          <w:szCs w:val="28"/>
        </w:rPr>
        <w:t>2</w:t>
      </w:r>
      <w:r w:rsidR="00C862D9" w:rsidRPr="007F4BE0">
        <w:rPr>
          <w:rFonts w:asciiTheme="majorBidi" w:hAnsiTheme="majorBidi" w:cstheme="majorBidi"/>
          <w:b/>
          <w:bCs/>
          <w:sz w:val="28"/>
          <w:szCs w:val="28"/>
        </w:rPr>
        <w:t xml:space="preserve">0 </w:t>
      </w:r>
      <w:r w:rsidR="00C862D9" w:rsidRPr="007F4BE0">
        <w:rPr>
          <w:rFonts w:asciiTheme="majorBidi" w:hAnsiTheme="majorBidi" w:cstheme="majorBidi"/>
          <w:b/>
          <w:bCs/>
          <w:sz w:val="28"/>
          <w:szCs w:val="28"/>
        </w:rPr>
        <w:tab/>
      </w:r>
      <w:r w:rsidR="00480163" w:rsidRPr="007F4BE0">
        <w:rPr>
          <w:rFonts w:asciiTheme="majorBidi" w:hAnsiTheme="majorBidi" w:cstheme="majorBidi" w:hint="cs"/>
          <w:b/>
          <w:bCs/>
          <w:sz w:val="28"/>
          <w:szCs w:val="28"/>
          <w:cs/>
        </w:rPr>
        <w:t>เหตุการณ์</w:t>
      </w:r>
      <w:r w:rsidR="00C862D9" w:rsidRPr="007F4BE0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ภายหลังรอบระยะเวลารายงาน  </w:t>
      </w:r>
    </w:p>
    <w:p w14:paraId="4D93D9A0" w14:textId="77777777" w:rsidR="00C862D9" w:rsidRPr="007F4BE0" w:rsidRDefault="00C862D9" w:rsidP="00222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4B7A1C0" w14:textId="0707689A" w:rsidR="00873B31" w:rsidRPr="00873B31" w:rsidRDefault="00873B31" w:rsidP="00873B31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873B31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เมื่อวันที่ </w:t>
      </w:r>
      <w:r w:rsidRPr="00873B31">
        <w:rPr>
          <w:rFonts w:asciiTheme="majorBidi" w:hAnsiTheme="majorBidi" w:cstheme="majorBidi" w:hint="cs"/>
          <w:spacing w:val="-6"/>
          <w:sz w:val="28"/>
          <w:szCs w:val="28"/>
        </w:rPr>
        <w:t xml:space="preserve">15 </w:t>
      </w:r>
      <w:r w:rsidRPr="00873B31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ตุลาคม </w:t>
      </w:r>
      <w:r w:rsidRPr="00873B31">
        <w:rPr>
          <w:rFonts w:asciiTheme="majorBidi" w:hAnsiTheme="majorBidi" w:cstheme="majorBidi" w:hint="cs"/>
          <w:spacing w:val="-6"/>
          <w:sz w:val="28"/>
          <w:szCs w:val="28"/>
        </w:rPr>
        <w:t xml:space="preserve">2563 </w:t>
      </w:r>
      <w:r w:rsidRPr="00873B31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บริษัทย่อยแห่งหนึ่ง (“บริษัท เจดับเบิ้ลยูดี สโตร์ อิท จำกัด”) ได้เข้าซื้อหุ้นบริษัท สโตร์การ์ด จำกัด </w:t>
      </w:r>
      <w:r w:rsidR="00E502EE">
        <w:rPr>
          <w:rFonts w:asciiTheme="majorBidi" w:hAnsiTheme="majorBidi" w:cstheme="majorBidi"/>
          <w:spacing w:val="-6"/>
          <w:sz w:val="28"/>
          <w:szCs w:val="28"/>
        </w:rPr>
        <w:br/>
      </w:r>
      <w:r w:rsidRPr="00873B31">
        <w:rPr>
          <w:rFonts w:asciiTheme="majorBidi" w:hAnsiTheme="majorBidi" w:cstheme="majorBidi" w:hint="cs"/>
          <w:spacing w:val="-6"/>
          <w:sz w:val="28"/>
          <w:szCs w:val="28"/>
          <w:cs/>
        </w:rPr>
        <w:t>ซึ่งดำเนินธุรกิจเกี่ยวกับการให้บริการพื้นที่เก็บของให้เช่า (</w:t>
      </w:r>
      <w:r w:rsidRPr="00873B31">
        <w:rPr>
          <w:rFonts w:asciiTheme="majorBidi" w:hAnsiTheme="majorBidi" w:cstheme="majorBidi" w:hint="cs"/>
          <w:spacing w:val="-6"/>
          <w:sz w:val="28"/>
          <w:szCs w:val="28"/>
        </w:rPr>
        <w:t xml:space="preserve">Self </w:t>
      </w:r>
      <w:proofErr w:type="spellStart"/>
      <w:r w:rsidRPr="00873B31">
        <w:rPr>
          <w:rFonts w:asciiTheme="majorBidi" w:hAnsiTheme="majorBidi" w:cstheme="majorBidi" w:hint="cs"/>
          <w:spacing w:val="-6"/>
          <w:sz w:val="28"/>
          <w:szCs w:val="28"/>
        </w:rPr>
        <w:t>Strorage</w:t>
      </w:r>
      <w:proofErr w:type="spellEnd"/>
      <w:r w:rsidRPr="00873B31">
        <w:rPr>
          <w:rFonts w:asciiTheme="majorBidi" w:hAnsiTheme="majorBidi" w:cstheme="majorBidi" w:hint="cs"/>
          <w:spacing w:val="-6"/>
          <w:sz w:val="28"/>
          <w:szCs w:val="28"/>
        </w:rPr>
        <w:t xml:space="preserve">) </w:t>
      </w:r>
      <w:r w:rsidRPr="00873B31">
        <w:rPr>
          <w:rFonts w:asciiTheme="majorBidi" w:hAnsiTheme="majorBidi" w:cstheme="majorBidi" w:hint="cs"/>
          <w:spacing w:val="-6"/>
          <w:sz w:val="28"/>
          <w:szCs w:val="28"/>
          <w:cs/>
        </w:rPr>
        <w:t>ภายใต้ชื่อ “</w:t>
      </w:r>
      <w:r w:rsidRPr="00873B31">
        <w:rPr>
          <w:rFonts w:asciiTheme="majorBidi" w:hAnsiTheme="majorBidi" w:cstheme="majorBidi" w:hint="cs"/>
          <w:spacing w:val="-6"/>
          <w:sz w:val="28"/>
          <w:szCs w:val="28"/>
        </w:rPr>
        <w:t xml:space="preserve">My Storage Self Storage” </w:t>
      </w:r>
      <w:r w:rsidRPr="00873B31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จำนวนทั้งสิ้น </w:t>
      </w:r>
      <w:r w:rsidRPr="00873B31">
        <w:rPr>
          <w:rFonts w:asciiTheme="majorBidi" w:hAnsiTheme="majorBidi" w:cstheme="majorBidi" w:hint="cs"/>
          <w:spacing w:val="-6"/>
          <w:sz w:val="28"/>
          <w:szCs w:val="28"/>
        </w:rPr>
        <w:t xml:space="preserve">45,000 </w:t>
      </w:r>
      <w:r w:rsidRPr="00873B31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หุ้น หรือคิดเป็นร้อยละ </w:t>
      </w:r>
      <w:r w:rsidRPr="00873B31">
        <w:rPr>
          <w:rFonts w:asciiTheme="majorBidi" w:hAnsiTheme="majorBidi" w:cstheme="majorBidi" w:hint="cs"/>
          <w:spacing w:val="-6"/>
          <w:sz w:val="28"/>
          <w:szCs w:val="28"/>
        </w:rPr>
        <w:t xml:space="preserve">99.99 </w:t>
      </w:r>
      <w:r w:rsidRPr="00873B31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ของทุนที่ออกและชำระแล้วของบริษัทดังกล่าวรวมเป็นจำนวนเงิน </w:t>
      </w:r>
      <w:r w:rsidRPr="00873B31">
        <w:rPr>
          <w:rFonts w:asciiTheme="majorBidi" w:hAnsiTheme="majorBidi" w:cstheme="majorBidi" w:hint="cs"/>
          <w:spacing w:val="-6"/>
          <w:sz w:val="28"/>
          <w:szCs w:val="28"/>
        </w:rPr>
        <w:t xml:space="preserve">15 </w:t>
      </w:r>
      <w:r w:rsidRPr="00873B31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</w:t>
      </w:r>
    </w:p>
    <w:p w14:paraId="28A4C015" w14:textId="77777777" w:rsidR="00145E34" w:rsidRPr="00145E34" w:rsidRDefault="00145E34" w:rsidP="00145E34">
      <w:pPr>
        <w:autoSpaceDE w:val="0"/>
        <w:autoSpaceDN w:val="0"/>
        <w:ind w:left="540"/>
        <w:rPr>
          <w:rFonts w:asciiTheme="majorBidi" w:hAnsiTheme="majorBidi" w:cstheme="majorBidi"/>
          <w:spacing w:val="-6"/>
          <w:sz w:val="28"/>
          <w:szCs w:val="28"/>
        </w:rPr>
      </w:pPr>
    </w:p>
    <w:p w14:paraId="33FC3BD8" w14:textId="61A84426" w:rsidR="00CA5118" w:rsidRDefault="00CA5118" w:rsidP="00CA5118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CA5118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Pr="00CA5118">
        <w:rPr>
          <w:rFonts w:asciiTheme="majorBidi" w:hAnsiTheme="majorBidi" w:cstheme="majorBidi"/>
          <w:spacing w:val="-6"/>
          <w:sz w:val="28"/>
          <w:szCs w:val="28"/>
        </w:rPr>
        <w:t xml:space="preserve">19 </w:t>
      </w:r>
      <w:r w:rsidRPr="00CA5118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ตุลาคม </w:t>
      </w:r>
      <w:r w:rsidRPr="00CA5118">
        <w:rPr>
          <w:rFonts w:asciiTheme="majorBidi" w:hAnsiTheme="majorBidi" w:cstheme="majorBidi"/>
          <w:spacing w:val="-6"/>
          <w:sz w:val="28"/>
          <w:szCs w:val="28"/>
        </w:rPr>
        <w:t xml:space="preserve">2563 </w:t>
      </w:r>
      <w:r w:rsidRPr="00CA5118">
        <w:rPr>
          <w:rFonts w:asciiTheme="majorBidi" w:hAnsiTheme="majorBidi" w:cstheme="majorBidi"/>
          <w:spacing w:val="-6"/>
          <w:sz w:val="28"/>
          <w:szCs w:val="28"/>
          <w:cs/>
        </w:rPr>
        <w:t>บริษัทย่อยแห่งหนึ่ง (</w:t>
      </w:r>
      <w:r w:rsidR="00673BD2" w:rsidRPr="00873B31">
        <w:rPr>
          <w:rFonts w:asciiTheme="majorBidi" w:hAnsiTheme="majorBidi" w:cstheme="majorBidi" w:hint="cs"/>
          <w:spacing w:val="-6"/>
          <w:sz w:val="28"/>
          <w:szCs w:val="28"/>
          <w:cs/>
        </w:rPr>
        <w:t>“</w:t>
      </w:r>
      <w:r w:rsidRPr="00CA5118">
        <w:rPr>
          <w:rFonts w:asciiTheme="majorBidi" w:hAnsiTheme="majorBidi" w:cstheme="majorBidi"/>
          <w:spacing w:val="-6"/>
          <w:sz w:val="28"/>
          <w:szCs w:val="28"/>
          <w:cs/>
        </w:rPr>
        <w:t>บริษัท แปซิฟิค ห้องเย็น จำกัด</w:t>
      </w:r>
      <w:r w:rsidR="00673BD2" w:rsidRPr="00873B31">
        <w:rPr>
          <w:rFonts w:asciiTheme="majorBidi" w:hAnsiTheme="majorBidi" w:cstheme="majorBidi" w:hint="cs"/>
          <w:spacing w:val="-6"/>
          <w:sz w:val="28"/>
          <w:szCs w:val="28"/>
        </w:rPr>
        <w:t>”</w:t>
      </w:r>
      <w:r w:rsidRPr="00CA5118">
        <w:rPr>
          <w:rFonts w:asciiTheme="majorBidi" w:hAnsiTheme="majorBidi" w:cstheme="majorBidi"/>
          <w:spacing w:val="-6"/>
          <w:sz w:val="28"/>
          <w:szCs w:val="28"/>
          <w:cs/>
        </w:rPr>
        <w:t>) ได้จัดตั้งบริษัท แปซิฟิค เอ็ม โคลด์ สโตเรจ จำกัด (</w:t>
      </w:r>
      <w:r w:rsidR="00673BD2" w:rsidRPr="00873B31">
        <w:rPr>
          <w:rFonts w:asciiTheme="majorBidi" w:hAnsiTheme="majorBidi" w:cstheme="majorBidi" w:hint="cs"/>
          <w:spacing w:val="-6"/>
          <w:sz w:val="28"/>
          <w:szCs w:val="28"/>
          <w:cs/>
        </w:rPr>
        <w:t>“</w:t>
      </w:r>
      <w:r w:rsidRPr="00CA5118">
        <w:rPr>
          <w:rFonts w:asciiTheme="majorBidi" w:hAnsiTheme="majorBidi" w:cstheme="majorBidi"/>
          <w:spacing w:val="-6"/>
          <w:sz w:val="28"/>
          <w:szCs w:val="28"/>
        </w:rPr>
        <w:t>PACM</w:t>
      </w:r>
      <w:r w:rsidR="00673BD2" w:rsidRPr="00873B31">
        <w:rPr>
          <w:rFonts w:asciiTheme="majorBidi" w:hAnsiTheme="majorBidi" w:cstheme="majorBidi" w:hint="cs"/>
          <w:spacing w:val="-6"/>
          <w:sz w:val="28"/>
          <w:szCs w:val="28"/>
        </w:rPr>
        <w:t>”</w:t>
      </w:r>
      <w:r w:rsidRPr="00CA5118">
        <w:rPr>
          <w:rFonts w:asciiTheme="majorBidi" w:hAnsiTheme="majorBidi" w:cstheme="majorBidi"/>
          <w:spacing w:val="-6"/>
          <w:sz w:val="28"/>
          <w:szCs w:val="28"/>
        </w:rPr>
        <w:t xml:space="preserve">) </w:t>
      </w:r>
      <w:r w:rsidRPr="00CA5118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มีทุนจดทะเบียน </w:t>
      </w:r>
      <w:r w:rsidRPr="00CA5118">
        <w:rPr>
          <w:rFonts w:asciiTheme="majorBidi" w:hAnsiTheme="majorBidi" w:cstheme="majorBidi"/>
          <w:spacing w:val="-6"/>
          <w:sz w:val="28"/>
          <w:szCs w:val="28"/>
        </w:rPr>
        <w:t xml:space="preserve">1 </w:t>
      </w:r>
      <w:r w:rsidRPr="00CA5118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ซึ่งลงทุนร่วมกันกับกลุ่มบุคคลที่เกี่ยวข้องกันและกลุ่มบุคคลอื่นเพื่อดำเนินการก่อสร้างคลังสินค้าห้องเย็นสำหรับรองรับการจัดเก็บวัตถุดิบของบริษัทเอกชนแห่งหนึ่ง บริษัทย่อยดังกล่าวและกลุ่มบุคคลที่เกี่ยวข้องกันถือหุ้นจำนวน </w:t>
      </w:r>
      <w:r w:rsidRPr="00CA5118">
        <w:rPr>
          <w:rFonts w:asciiTheme="majorBidi" w:hAnsiTheme="majorBidi" w:cstheme="majorBidi"/>
          <w:spacing w:val="-6"/>
          <w:sz w:val="28"/>
          <w:szCs w:val="28"/>
        </w:rPr>
        <w:t xml:space="preserve">4,000 </w:t>
      </w:r>
      <w:r w:rsidRPr="00CA5118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หุ้น และ </w:t>
      </w:r>
      <w:r w:rsidRPr="00CA5118">
        <w:rPr>
          <w:rFonts w:asciiTheme="majorBidi" w:hAnsiTheme="majorBidi" w:cstheme="majorBidi"/>
          <w:spacing w:val="-6"/>
          <w:sz w:val="28"/>
          <w:szCs w:val="28"/>
        </w:rPr>
        <w:t xml:space="preserve">1,500 </w:t>
      </w:r>
      <w:r w:rsidRPr="00CA5118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หุ้น ตามลำดับ หรือคิดเป็นร้อยละ </w:t>
      </w:r>
      <w:r w:rsidRPr="00CA5118">
        <w:rPr>
          <w:rFonts w:asciiTheme="majorBidi" w:hAnsiTheme="majorBidi" w:cstheme="majorBidi"/>
          <w:spacing w:val="-6"/>
          <w:sz w:val="28"/>
          <w:szCs w:val="28"/>
        </w:rPr>
        <w:t xml:space="preserve">40 </w:t>
      </w:r>
      <w:r w:rsidRPr="00CA5118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ร้อยละ </w:t>
      </w:r>
      <w:r w:rsidRPr="00CA5118">
        <w:rPr>
          <w:rFonts w:asciiTheme="majorBidi" w:hAnsiTheme="majorBidi" w:cstheme="majorBidi"/>
          <w:spacing w:val="-6"/>
          <w:sz w:val="28"/>
          <w:szCs w:val="28"/>
        </w:rPr>
        <w:t xml:space="preserve">15 </w:t>
      </w:r>
      <w:r w:rsidRPr="00CA5118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ตามลำดับ รวมจำนวนทั้งสิ้น </w:t>
      </w:r>
      <w:r w:rsidRPr="00CA5118">
        <w:rPr>
          <w:rFonts w:asciiTheme="majorBidi" w:hAnsiTheme="majorBidi" w:cstheme="majorBidi"/>
          <w:spacing w:val="-6"/>
          <w:sz w:val="28"/>
          <w:szCs w:val="28"/>
        </w:rPr>
        <w:t xml:space="preserve">5,500 </w:t>
      </w:r>
      <w:r w:rsidRPr="00CA5118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หุ้น หรือคิดเป็นร้อยละ </w:t>
      </w:r>
      <w:r w:rsidRPr="00CA5118">
        <w:rPr>
          <w:rFonts w:asciiTheme="majorBidi" w:hAnsiTheme="majorBidi" w:cstheme="majorBidi"/>
          <w:spacing w:val="-6"/>
          <w:sz w:val="28"/>
          <w:szCs w:val="28"/>
        </w:rPr>
        <w:t xml:space="preserve">55 </w:t>
      </w:r>
      <w:r w:rsidRPr="00CA5118">
        <w:rPr>
          <w:rFonts w:asciiTheme="majorBidi" w:hAnsiTheme="majorBidi" w:cstheme="majorBidi"/>
          <w:spacing w:val="-6"/>
          <w:sz w:val="28"/>
          <w:szCs w:val="28"/>
          <w:cs/>
        </w:rPr>
        <w:t>ของทุนจดทะเบียนที่ออกและชำระแล้ว</w:t>
      </w:r>
    </w:p>
    <w:p w14:paraId="7A115EB1" w14:textId="076AB6D9" w:rsidR="00E32971" w:rsidRDefault="00E32971" w:rsidP="00CA5118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E4465BE" w14:textId="77777777" w:rsidR="008F0860" w:rsidRPr="008F0860" w:rsidRDefault="008F0860" w:rsidP="008F0860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8F086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เมื่อวันที่ </w:t>
      </w:r>
      <w:r w:rsidRPr="008F0860">
        <w:rPr>
          <w:rFonts w:asciiTheme="majorBidi" w:hAnsiTheme="majorBidi" w:cstheme="majorBidi" w:hint="cs"/>
          <w:spacing w:val="-6"/>
          <w:sz w:val="28"/>
          <w:szCs w:val="28"/>
        </w:rPr>
        <w:t xml:space="preserve">12 </w:t>
      </w:r>
      <w:r w:rsidRPr="008F086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พฤศจิกายน </w:t>
      </w:r>
      <w:r w:rsidRPr="008F0860">
        <w:rPr>
          <w:rFonts w:asciiTheme="majorBidi" w:hAnsiTheme="majorBidi" w:cstheme="majorBidi" w:hint="cs"/>
          <w:spacing w:val="-6"/>
          <w:sz w:val="28"/>
          <w:szCs w:val="28"/>
        </w:rPr>
        <w:t xml:space="preserve">2563 </w:t>
      </w:r>
      <w:r w:rsidRPr="008F086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ที่ประชุมคณะกรรมการของบริษัทมีมติอนุมัติการออกและเสนอขายหุ้นกู้ไม่ด้อยสิทธิ และอายุไม่เกิน </w:t>
      </w:r>
      <w:r w:rsidRPr="008F0860">
        <w:rPr>
          <w:rFonts w:asciiTheme="majorBidi" w:hAnsiTheme="majorBidi" w:cstheme="majorBidi" w:hint="cs"/>
          <w:spacing w:val="-6"/>
          <w:sz w:val="28"/>
          <w:szCs w:val="28"/>
        </w:rPr>
        <w:t xml:space="preserve">5 </w:t>
      </w:r>
      <w:r w:rsidRPr="008F0860">
        <w:rPr>
          <w:rFonts w:asciiTheme="majorBidi" w:hAnsiTheme="majorBidi" w:cstheme="majorBidi" w:hint="cs"/>
          <w:spacing w:val="-6"/>
          <w:sz w:val="28"/>
          <w:szCs w:val="28"/>
          <w:cs/>
        </w:rPr>
        <w:t>ปี</w:t>
      </w:r>
      <w:r w:rsidRPr="008F0860">
        <w:rPr>
          <w:rFonts w:asciiTheme="majorBidi" w:hAnsiTheme="majorBidi" w:cstheme="majorBidi" w:hint="cs"/>
          <w:spacing w:val="-6"/>
          <w:sz w:val="28"/>
          <w:szCs w:val="28"/>
        </w:rPr>
        <w:t xml:space="preserve"> </w:t>
      </w:r>
      <w:r w:rsidRPr="008F086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ในจำนวนเงินรวมไม่เกิน </w:t>
      </w:r>
      <w:r w:rsidRPr="008F0860">
        <w:rPr>
          <w:rFonts w:asciiTheme="majorBidi" w:hAnsiTheme="majorBidi" w:cstheme="majorBidi" w:hint="cs"/>
          <w:spacing w:val="-6"/>
          <w:sz w:val="28"/>
          <w:szCs w:val="28"/>
        </w:rPr>
        <w:t xml:space="preserve">500 </w:t>
      </w:r>
      <w:r w:rsidRPr="008F0860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 และการแต่งตั้งผู้จัดการการจัดจำหน่ายหุ้นกู้</w:t>
      </w:r>
    </w:p>
    <w:p w14:paraId="77E51383" w14:textId="36C72054" w:rsidR="00B016A6" w:rsidRDefault="00B0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9AD4DD7" w14:textId="6C07A446" w:rsidR="00222200" w:rsidRPr="007F4BE0" w:rsidRDefault="00C862D9" w:rsidP="00222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F4BE0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21</w:t>
      </w:r>
      <w:r w:rsidRPr="007F4BE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22200" w:rsidRPr="007F4BE0">
        <w:rPr>
          <w:rFonts w:asciiTheme="majorBidi" w:hAnsiTheme="majorBidi" w:cstheme="majorBidi"/>
          <w:b/>
          <w:bCs/>
          <w:sz w:val="28"/>
          <w:szCs w:val="28"/>
          <w:cs/>
        </w:rPr>
        <w:t>การจัดประเภทรายการใหม่</w:t>
      </w:r>
      <w:r w:rsidR="00BD0B0C" w:rsidRPr="007F4BE0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</w:p>
    <w:p w14:paraId="477CB701" w14:textId="77777777" w:rsidR="009B4F09" w:rsidRPr="007F4BE0" w:rsidRDefault="009B4F09" w:rsidP="009B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E505A6B" w14:textId="7C11B349" w:rsidR="00222200" w:rsidRPr="007F4BE0" w:rsidRDefault="00222200" w:rsidP="0022220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F4BE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รายการบางรายการในงบแสดงฐานะการเงิน ณ วันที่ </w:t>
      </w:r>
      <w:r w:rsidR="00BF0225" w:rsidRPr="007F4BE0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F4BE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="00BF0225" w:rsidRPr="007F4BE0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7F4BE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และงบกำไรขาดทุนเบ็ดเสร็จสำหรับงวดสามเดือน</w:t>
      </w:r>
      <w:r w:rsidR="00A90E6B" w:rsidRPr="007F4BE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</w:t>
      </w:r>
      <w:r w:rsidR="005D6CB8" w:rsidRPr="007F4BE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</w:t>
      </w:r>
      <w:r w:rsidR="00A90E6B" w:rsidRPr="007F4BE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</w:t>
      </w:r>
      <w:r w:rsidR="005D6CB8" w:rsidRPr="007F4BE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้า</w:t>
      </w:r>
      <w:r w:rsidR="00A90E6B" w:rsidRPr="007F4BE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เดือน</w:t>
      </w:r>
      <w:r w:rsidRPr="007F4BE0">
        <w:rPr>
          <w:rFonts w:asciiTheme="majorBidi" w:hAnsiTheme="majorBidi" w:cstheme="majorBidi"/>
          <w:sz w:val="28"/>
          <w:szCs w:val="28"/>
          <w:cs/>
          <w:lang w:val="en-US" w:bidi="th-TH"/>
        </w:rPr>
        <w:t>สิ้นสุดวันที่</w:t>
      </w:r>
      <w:r w:rsidR="00AA1CF4" w:rsidRPr="007F4BE0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C07DD5" w:rsidRPr="007F4BE0">
        <w:rPr>
          <w:rFonts w:asciiTheme="majorBidi" w:hAnsiTheme="majorBidi" w:cstheme="majorBidi"/>
          <w:sz w:val="28"/>
          <w:szCs w:val="28"/>
        </w:rPr>
        <w:t>30</w:t>
      </w:r>
      <w:r w:rsidR="00C07DD5" w:rsidRPr="007F4BE0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5D6CB8" w:rsidRPr="007F4BE0">
        <w:rPr>
          <w:rFonts w:asciiTheme="majorBidi" w:hAnsiTheme="majorBidi" w:cstheme="majorBidi" w:hint="cs"/>
          <w:sz w:val="28"/>
          <w:szCs w:val="28"/>
          <w:cs/>
          <w:lang w:bidi="th-TH"/>
        </w:rPr>
        <w:t>กันยา</w:t>
      </w:r>
      <w:r w:rsidR="00C07DD5" w:rsidRPr="007F4BE0">
        <w:rPr>
          <w:rFonts w:asciiTheme="majorBidi" w:hAnsiTheme="majorBidi" w:cstheme="majorBidi" w:hint="cs"/>
          <w:sz w:val="28"/>
          <w:szCs w:val="28"/>
          <w:cs/>
          <w:lang w:bidi="th-TH"/>
        </w:rPr>
        <w:t>ยน</w:t>
      </w:r>
      <w:r w:rsidR="00C07DD5" w:rsidRPr="007F4BE0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BF0225" w:rsidRPr="007F4BE0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50F90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7F4BE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ซึ่งรวมอยู่ในงบการเงินระหว่างกาลปี </w:t>
      </w:r>
      <w:r w:rsidR="00BF0225" w:rsidRPr="007F4BE0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7F4BE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ได้มีการจัดประเภทรายการใหม่เพื่อให้สอดคล้องกับการนำเสนองบการเงินระหว่างกาลปี </w:t>
      </w:r>
      <w:r w:rsidR="00BF0225" w:rsidRPr="007F4BE0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7F4BE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F4BE0">
        <w:rPr>
          <w:rFonts w:asciiTheme="majorBidi" w:hAnsiTheme="majorBidi" w:cstheme="majorBidi"/>
          <w:sz w:val="28"/>
          <w:szCs w:val="28"/>
          <w:cs/>
          <w:lang w:val="en-US" w:bidi="th-TH"/>
        </w:rPr>
        <w:t>ดังนี้</w:t>
      </w:r>
    </w:p>
    <w:p w14:paraId="3BA9752A" w14:textId="77777777" w:rsidR="00222200" w:rsidRPr="007F4BE0" w:rsidRDefault="00222200" w:rsidP="009B4F09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162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12"/>
        <w:gridCol w:w="1710"/>
        <w:gridCol w:w="450"/>
        <w:gridCol w:w="1530"/>
        <w:gridCol w:w="540"/>
        <w:gridCol w:w="1620"/>
      </w:tblGrid>
      <w:tr w:rsidR="00222200" w:rsidRPr="007F4BE0" w14:paraId="2A2D6DCB" w14:textId="77777777" w:rsidTr="00BE5B97">
        <w:trPr>
          <w:trHeight w:val="421"/>
          <w:tblHeader/>
        </w:trPr>
        <w:tc>
          <w:tcPr>
            <w:tcW w:w="3312" w:type="dxa"/>
          </w:tcPr>
          <w:p w14:paraId="6F00B23C" w14:textId="77777777" w:rsidR="00222200" w:rsidRPr="007F4BE0" w:rsidRDefault="00222200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08C289CF" w14:textId="53030F2D" w:rsidR="00222200" w:rsidRPr="007F4BE0" w:rsidRDefault="00BF0225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2830BD" w:rsidRPr="007F4BE0" w14:paraId="35AAF200" w14:textId="77777777" w:rsidTr="00BE5B97">
        <w:trPr>
          <w:trHeight w:val="410"/>
          <w:tblHeader/>
        </w:trPr>
        <w:tc>
          <w:tcPr>
            <w:tcW w:w="3312" w:type="dxa"/>
          </w:tcPr>
          <w:p w14:paraId="2BD9C2F0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1841E2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830BD" w:rsidRPr="007F4BE0" w14:paraId="302636B9" w14:textId="77777777" w:rsidTr="00BE5B97">
        <w:trPr>
          <w:trHeight w:val="164"/>
          <w:tblHeader/>
        </w:trPr>
        <w:tc>
          <w:tcPr>
            <w:tcW w:w="3312" w:type="dxa"/>
          </w:tcPr>
          <w:p w14:paraId="70DF19D3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9EEA2D9" w14:textId="16312F4B" w:rsidR="002830BD" w:rsidRPr="007F4BE0" w:rsidRDefault="002830BD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12EA2797" w14:textId="77777777" w:rsidR="002830BD" w:rsidRPr="007F4BE0" w:rsidRDefault="002830BD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3BFD8DA5" w14:textId="069A5753" w:rsidR="002830BD" w:rsidRPr="007F4BE0" w:rsidRDefault="002830BD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092FB8DA" w14:textId="77777777" w:rsidR="002830BD" w:rsidRPr="007F4BE0" w:rsidRDefault="002830BD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</w:tcPr>
          <w:p w14:paraId="06D348BC" w14:textId="72E1BFE7" w:rsidR="002830BD" w:rsidRPr="007F4BE0" w:rsidRDefault="002830BD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222200" w:rsidRPr="007F4BE0" w14:paraId="78042EA6" w14:textId="77777777" w:rsidTr="00BE5B97">
        <w:trPr>
          <w:trHeight w:val="400"/>
          <w:tblHeader/>
        </w:trPr>
        <w:tc>
          <w:tcPr>
            <w:tcW w:w="3312" w:type="dxa"/>
          </w:tcPr>
          <w:p w14:paraId="63237645" w14:textId="77777777" w:rsidR="00222200" w:rsidRPr="007F4BE0" w:rsidRDefault="00222200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627D326B" w14:textId="77777777" w:rsidR="00222200" w:rsidRPr="007F4BE0" w:rsidRDefault="00222200" w:rsidP="00E825E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30BD" w:rsidRPr="007F4BE0" w14:paraId="699A79D5" w14:textId="77777777" w:rsidTr="00E825E2">
        <w:trPr>
          <w:trHeight w:val="56"/>
        </w:trPr>
        <w:tc>
          <w:tcPr>
            <w:tcW w:w="3312" w:type="dxa"/>
            <w:hideMark/>
          </w:tcPr>
          <w:p w14:paraId="537E9934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14:paraId="3AC84651" w14:textId="77777777" w:rsidR="002830BD" w:rsidRPr="007F4BE0" w:rsidRDefault="002830BD" w:rsidP="00E825E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03E76E1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7636D54" w14:textId="77777777" w:rsidR="002830BD" w:rsidRPr="007F4BE0" w:rsidRDefault="002830BD" w:rsidP="00E825E2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C661651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373035C" w14:textId="77777777" w:rsidR="002830BD" w:rsidRPr="007F4BE0" w:rsidRDefault="002830BD" w:rsidP="00E825E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0BD" w:rsidRPr="007F4BE0" w14:paraId="278B8A21" w14:textId="77777777" w:rsidTr="00E825E2">
        <w:trPr>
          <w:trHeight w:val="56"/>
        </w:trPr>
        <w:tc>
          <w:tcPr>
            <w:tcW w:w="3312" w:type="dxa"/>
          </w:tcPr>
          <w:p w14:paraId="6640C95A" w14:textId="7ADCFADD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BF0225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BF0225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5E796DE4" w14:textId="77777777" w:rsidR="002830BD" w:rsidRPr="007F4BE0" w:rsidRDefault="002830BD" w:rsidP="00E825E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7379A8C1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1D4BE7A8" w14:textId="77777777" w:rsidR="002830BD" w:rsidRPr="007F4BE0" w:rsidRDefault="002830BD" w:rsidP="00E825E2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0402CF1C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AD005B0" w14:textId="77777777" w:rsidR="002830BD" w:rsidRPr="007F4BE0" w:rsidRDefault="002830BD" w:rsidP="00E825E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0BD" w:rsidRPr="007F4BE0" w14:paraId="6793CACA" w14:textId="77777777" w:rsidTr="00BE5B97">
        <w:trPr>
          <w:trHeight w:val="400"/>
        </w:trPr>
        <w:tc>
          <w:tcPr>
            <w:tcW w:w="3312" w:type="dxa"/>
            <w:hideMark/>
          </w:tcPr>
          <w:p w14:paraId="2F3ECDE9" w14:textId="143B7A8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10" w:type="dxa"/>
          </w:tcPr>
          <w:p w14:paraId="176E26C8" w14:textId="4EB380EA" w:rsidR="002830BD" w:rsidRPr="007F4BE0" w:rsidRDefault="00BF0225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919</w:t>
            </w:r>
            <w:r w:rsidR="002830BD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450" w:type="dxa"/>
          </w:tcPr>
          <w:p w14:paraId="77D296E7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F40A5C" w14:textId="1959B749" w:rsidR="002830BD" w:rsidRPr="007F4BE0" w:rsidRDefault="002830BD" w:rsidP="008D7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D7942" w:rsidRPr="007F4BE0">
              <w:rPr>
                <w:rFonts w:asciiTheme="majorBidi" w:hAnsiTheme="majorBidi" w:cstheme="majorBidi"/>
                <w:sz w:val="28"/>
                <w:szCs w:val="28"/>
              </w:rPr>
              <w:t>603,270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013E61BD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1383BDE" w14:textId="67BDBB22" w:rsidR="002830BD" w:rsidRPr="007F4BE0" w:rsidRDefault="008D7942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316,094</w:t>
            </w:r>
          </w:p>
        </w:tc>
      </w:tr>
      <w:tr w:rsidR="002830BD" w:rsidRPr="007F4BE0" w14:paraId="225DA33F" w14:textId="77777777" w:rsidTr="00E825E2">
        <w:trPr>
          <w:trHeight w:val="56"/>
        </w:trPr>
        <w:tc>
          <w:tcPr>
            <w:tcW w:w="3312" w:type="dxa"/>
          </w:tcPr>
          <w:p w14:paraId="2BD78DA9" w14:textId="264B27E0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</w:tcPr>
          <w:p w14:paraId="076263EA" w14:textId="5D8C3EAA" w:rsidR="002830BD" w:rsidRPr="007F4BE0" w:rsidRDefault="00BF0225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830BD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2830BD" w:rsidRPr="007F4B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450" w:type="dxa"/>
          </w:tcPr>
          <w:p w14:paraId="649FC17A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E4B5F" w14:textId="21561082" w:rsidR="002830BD" w:rsidRPr="007F4BE0" w:rsidRDefault="008D7942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603,270</w:t>
            </w:r>
          </w:p>
        </w:tc>
        <w:tc>
          <w:tcPr>
            <w:tcW w:w="540" w:type="dxa"/>
          </w:tcPr>
          <w:p w14:paraId="082E647D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6D1D53E" w14:textId="7396E68F" w:rsidR="002830BD" w:rsidRPr="007F4BE0" w:rsidRDefault="008D7942" w:rsidP="008D7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3,001,986</w:t>
            </w:r>
          </w:p>
        </w:tc>
      </w:tr>
      <w:tr w:rsidR="002830BD" w:rsidRPr="007F4BE0" w14:paraId="46294230" w14:textId="77777777" w:rsidTr="00BE5B97">
        <w:trPr>
          <w:trHeight w:val="400"/>
        </w:trPr>
        <w:tc>
          <w:tcPr>
            <w:tcW w:w="3312" w:type="dxa"/>
          </w:tcPr>
          <w:p w14:paraId="7D4C6D1E" w14:textId="5B2AE8A1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80311CE" w14:textId="77777777" w:rsidR="002830BD" w:rsidRPr="007F4BE0" w:rsidRDefault="002830BD" w:rsidP="00E825E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8CEFA0F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5BCC6B" w14:textId="303933D9" w:rsidR="002830BD" w:rsidRPr="007F4BE0" w:rsidRDefault="002830BD" w:rsidP="00E825E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540" w:type="dxa"/>
          </w:tcPr>
          <w:p w14:paraId="07BDFCD7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E998106" w14:textId="77777777" w:rsidR="002830BD" w:rsidRPr="007F4BE0" w:rsidRDefault="002830BD" w:rsidP="00E825E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5AB7" w:rsidRPr="007F4BE0" w14:paraId="4841A5B6" w14:textId="77777777" w:rsidTr="00BE5B97">
        <w:trPr>
          <w:trHeight w:val="152"/>
        </w:trPr>
        <w:tc>
          <w:tcPr>
            <w:tcW w:w="3312" w:type="dxa"/>
          </w:tcPr>
          <w:p w14:paraId="6E9AEED6" w14:textId="77777777" w:rsidR="007D5AB7" w:rsidRPr="007F4BE0" w:rsidRDefault="007D5AB7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8C96C98" w14:textId="77777777" w:rsidR="007D5AB7" w:rsidRPr="007F4BE0" w:rsidRDefault="007D5AB7" w:rsidP="00E825E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7257EFF0" w14:textId="77777777" w:rsidR="007D5AB7" w:rsidRPr="007F4BE0" w:rsidRDefault="007D5AB7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9CB988" w14:textId="77777777" w:rsidR="007D5AB7" w:rsidRPr="007F4BE0" w:rsidRDefault="007D5AB7" w:rsidP="00E825E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41866D40" w14:textId="77777777" w:rsidR="007D5AB7" w:rsidRPr="007F4BE0" w:rsidRDefault="007D5AB7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D19F7BB" w14:textId="77777777" w:rsidR="007D5AB7" w:rsidRPr="007F4BE0" w:rsidRDefault="007D5AB7" w:rsidP="00E825E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BF54927" w14:textId="483EB5E9" w:rsidR="008A78EA" w:rsidRPr="002226DB" w:rsidRDefault="008A78EA">
      <w:pPr>
        <w:rPr>
          <w:rFonts w:cstheme="minorBidi"/>
          <w:cs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710"/>
        <w:gridCol w:w="450"/>
        <w:gridCol w:w="1530"/>
        <w:gridCol w:w="540"/>
        <w:gridCol w:w="1620"/>
      </w:tblGrid>
      <w:tr w:rsidR="008A78EA" w:rsidRPr="007F4BE0" w14:paraId="78E24580" w14:textId="77777777" w:rsidTr="00CE3A09">
        <w:trPr>
          <w:trHeight w:val="421"/>
          <w:tblHeader/>
        </w:trPr>
        <w:tc>
          <w:tcPr>
            <w:tcW w:w="3312" w:type="dxa"/>
          </w:tcPr>
          <w:p w14:paraId="2AD1F415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538D9036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8A78EA" w:rsidRPr="007F4BE0" w14:paraId="1743D5D6" w14:textId="77777777" w:rsidTr="00CE3A09">
        <w:trPr>
          <w:trHeight w:val="410"/>
          <w:tblHeader/>
        </w:trPr>
        <w:tc>
          <w:tcPr>
            <w:tcW w:w="3312" w:type="dxa"/>
          </w:tcPr>
          <w:p w14:paraId="1B913032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F2A8D6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A78EA" w:rsidRPr="007F4BE0" w14:paraId="7E517186" w14:textId="77777777" w:rsidTr="00CE3A09">
        <w:trPr>
          <w:trHeight w:val="164"/>
          <w:tblHeader/>
        </w:trPr>
        <w:tc>
          <w:tcPr>
            <w:tcW w:w="3312" w:type="dxa"/>
          </w:tcPr>
          <w:p w14:paraId="206F4025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6FC9744" w14:textId="77777777" w:rsidR="008A78EA" w:rsidRPr="007F4BE0" w:rsidRDefault="008A78EA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03440504" w14:textId="77777777" w:rsidR="008A78EA" w:rsidRPr="007F4BE0" w:rsidRDefault="008A78EA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638120D9" w14:textId="77777777" w:rsidR="008A78EA" w:rsidRPr="007F4BE0" w:rsidRDefault="008A78EA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6BD62017" w14:textId="77777777" w:rsidR="008A78EA" w:rsidRPr="007F4BE0" w:rsidRDefault="008A78EA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</w:tcPr>
          <w:p w14:paraId="1099FB7C" w14:textId="77777777" w:rsidR="008A78EA" w:rsidRPr="007F4BE0" w:rsidRDefault="008A78EA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8A78EA" w:rsidRPr="007F4BE0" w14:paraId="36C3F0BD" w14:textId="77777777" w:rsidTr="00CE3A09">
        <w:trPr>
          <w:trHeight w:val="400"/>
          <w:tblHeader/>
        </w:trPr>
        <w:tc>
          <w:tcPr>
            <w:tcW w:w="3312" w:type="dxa"/>
          </w:tcPr>
          <w:p w14:paraId="157D2BB3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7E023BFA" w14:textId="77777777" w:rsidR="008A78EA" w:rsidRPr="007F4BE0" w:rsidRDefault="008A78EA" w:rsidP="00E825E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30BD" w:rsidRPr="007F4BE0" w14:paraId="29ABE881" w14:textId="77777777" w:rsidTr="00AF1E95">
        <w:trPr>
          <w:trHeight w:val="400"/>
        </w:trPr>
        <w:tc>
          <w:tcPr>
            <w:tcW w:w="3312" w:type="dxa"/>
          </w:tcPr>
          <w:p w14:paraId="2B010097" w14:textId="7FBE209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608065F0" w14:textId="77777777" w:rsidR="002830BD" w:rsidRPr="007F4BE0" w:rsidRDefault="002830BD" w:rsidP="00E825E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8D39429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7E7B8EB" w14:textId="77777777" w:rsidR="002830BD" w:rsidRPr="007F4BE0" w:rsidRDefault="002830BD" w:rsidP="00E825E2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7FADE8E8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CD0ECE" w14:textId="77777777" w:rsidR="002830BD" w:rsidRPr="007F4BE0" w:rsidRDefault="002830BD" w:rsidP="00E825E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0BD" w:rsidRPr="007F4BE0" w14:paraId="22D29965" w14:textId="77777777" w:rsidTr="00AF1E95">
        <w:trPr>
          <w:trHeight w:val="400"/>
        </w:trPr>
        <w:tc>
          <w:tcPr>
            <w:tcW w:w="3312" w:type="dxa"/>
          </w:tcPr>
          <w:p w14:paraId="43036BFD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710" w:type="dxa"/>
          </w:tcPr>
          <w:p w14:paraId="75529B8E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7D267DD5" w14:textId="77777777" w:rsidR="002830BD" w:rsidRPr="007F4BE0" w:rsidRDefault="002830BD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8B66045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179815B4" w14:textId="77777777" w:rsidR="002830BD" w:rsidRPr="007F4BE0" w:rsidRDefault="002830BD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0855DAD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0BD" w:rsidRPr="007F4BE0" w14:paraId="6EEED644" w14:textId="77777777" w:rsidTr="00AF1E95">
        <w:trPr>
          <w:trHeight w:val="400"/>
        </w:trPr>
        <w:tc>
          <w:tcPr>
            <w:tcW w:w="3312" w:type="dxa"/>
          </w:tcPr>
          <w:p w14:paraId="04537463" w14:textId="47394314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C07DD5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C07DD5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D6CB8"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C07DD5"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="00C07DD5"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90E6B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10A4B264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95C5131" w14:textId="77777777" w:rsidR="002830BD" w:rsidRPr="007F4BE0" w:rsidRDefault="002830BD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5A37462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6AB49430" w14:textId="77777777" w:rsidR="002830BD" w:rsidRPr="007F4BE0" w:rsidRDefault="002830BD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A5E54F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0BD" w:rsidRPr="007F4BE0" w14:paraId="4819D982" w14:textId="77777777" w:rsidTr="00AF1E95">
        <w:trPr>
          <w:trHeight w:val="400"/>
        </w:trPr>
        <w:tc>
          <w:tcPr>
            <w:tcW w:w="3312" w:type="dxa"/>
          </w:tcPr>
          <w:p w14:paraId="5B9EEAC8" w14:textId="788B7286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710" w:type="dxa"/>
          </w:tcPr>
          <w:p w14:paraId="7AA1F310" w14:textId="11619F59" w:rsidR="002830BD" w:rsidRPr="007F4BE0" w:rsidRDefault="008F5CA5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883,573</w:t>
            </w:r>
          </w:p>
        </w:tc>
        <w:tc>
          <w:tcPr>
            <w:tcW w:w="450" w:type="dxa"/>
          </w:tcPr>
          <w:p w14:paraId="31F6A90B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EBFEB21" w14:textId="3F2EF89E" w:rsidR="002830BD" w:rsidRPr="007F4BE0" w:rsidRDefault="008D7942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(14</w:t>
            </w:r>
            <w:r w:rsidR="00EE441F">
              <w:rPr>
                <w:rFonts w:asciiTheme="majorBidi" w:hAnsiTheme="majorBidi" w:cstheme="majorBidi"/>
                <w:sz w:val="28"/>
                <w:szCs w:val="28"/>
              </w:rPr>
              <w:t>1,220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03AC2C8E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F35F5B6" w14:textId="328CCB4D" w:rsidR="002830BD" w:rsidRPr="007F4BE0" w:rsidRDefault="008F5CA5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EE441F">
              <w:rPr>
                <w:rFonts w:asciiTheme="majorBidi" w:hAnsiTheme="majorBidi" w:cstheme="majorBidi"/>
                <w:sz w:val="28"/>
                <w:szCs w:val="28"/>
              </w:rPr>
              <w:t>2,353</w:t>
            </w:r>
          </w:p>
        </w:tc>
      </w:tr>
      <w:tr w:rsidR="002830BD" w:rsidRPr="007F4BE0" w14:paraId="13FAE0AE" w14:textId="77777777" w:rsidTr="00AF1E95">
        <w:trPr>
          <w:trHeight w:val="400"/>
        </w:trPr>
        <w:tc>
          <w:tcPr>
            <w:tcW w:w="3312" w:type="dxa"/>
          </w:tcPr>
          <w:p w14:paraId="22BA2BDE" w14:textId="0F05D261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10" w:type="dxa"/>
            <w:vAlign w:val="bottom"/>
          </w:tcPr>
          <w:p w14:paraId="5B319CBE" w14:textId="692ACF34" w:rsidR="002830BD" w:rsidRPr="007F4BE0" w:rsidRDefault="008F5CA5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19570E9A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BD7DACD" w14:textId="3C8BE1D8" w:rsidR="002830BD" w:rsidRPr="007F4BE0" w:rsidRDefault="008D7942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143,784</w:t>
            </w:r>
          </w:p>
        </w:tc>
        <w:tc>
          <w:tcPr>
            <w:tcW w:w="540" w:type="dxa"/>
          </w:tcPr>
          <w:p w14:paraId="62F1AE6E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CBDA87F" w14:textId="4A2EA74A" w:rsidR="002830BD" w:rsidRPr="007F4BE0" w:rsidRDefault="008F5CA5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143,784</w:t>
            </w:r>
          </w:p>
        </w:tc>
      </w:tr>
      <w:tr w:rsidR="00143F49" w:rsidRPr="007F4BE0" w14:paraId="764B04B5" w14:textId="77777777" w:rsidTr="00AF1E95">
        <w:trPr>
          <w:trHeight w:val="400"/>
        </w:trPr>
        <w:tc>
          <w:tcPr>
            <w:tcW w:w="3312" w:type="dxa"/>
          </w:tcPr>
          <w:p w14:paraId="782A2CE7" w14:textId="54C71CD0" w:rsidR="00143F49" w:rsidRPr="007F4BE0" w:rsidRDefault="00143F49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  <w:vAlign w:val="bottom"/>
          </w:tcPr>
          <w:p w14:paraId="05099F38" w14:textId="2A1E6BFC" w:rsidR="00143F49" w:rsidRPr="007F4BE0" w:rsidRDefault="008F5CA5" w:rsidP="008F5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10,13</w:t>
            </w:r>
            <w:r w:rsidR="00EE441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50" w:type="dxa"/>
          </w:tcPr>
          <w:p w14:paraId="5D2DE036" w14:textId="77777777" w:rsidR="00143F49" w:rsidRPr="007F4BE0" w:rsidRDefault="00143F49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3FF72A6" w14:textId="34EC421C" w:rsidR="00143F49" w:rsidRPr="007F4BE0" w:rsidRDefault="008F5CA5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41F">
              <w:rPr>
                <w:rFonts w:asciiTheme="majorBidi" w:hAnsiTheme="majorBidi" w:cstheme="majorBidi"/>
                <w:sz w:val="28"/>
                <w:szCs w:val="28"/>
              </w:rPr>
              <w:t>2,564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39DE2DE3" w14:textId="77777777" w:rsidR="00143F49" w:rsidRPr="007F4BE0" w:rsidRDefault="00143F49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93204E" w14:textId="45D3AA72" w:rsidR="00143F49" w:rsidRPr="007F4BE0" w:rsidRDefault="00EE441F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7,574</w:t>
            </w:r>
          </w:p>
        </w:tc>
      </w:tr>
      <w:tr w:rsidR="002830BD" w:rsidRPr="007F4BE0" w14:paraId="43349992" w14:textId="77777777" w:rsidTr="00AF1E95">
        <w:trPr>
          <w:trHeight w:val="400"/>
        </w:trPr>
        <w:tc>
          <w:tcPr>
            <w:tcW w:w="3312" w:type="dxa"/>
          </w:tcPr>
          <w:p w14:paraId="7BF87013" w14:textId="25D5A06F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ต้นทุนการให้เช่าและบริการ</w:t>
            </w:r>
          </w:p>
        </w:tc>
        <w:tc>
          <w:tcPr>
            <w:tcW w:w="1710" w:type="dxa"/>
          </w:tcPr>
          <w:p w14:paraId="04F0861D" w14:textId="5956B0F2" w:rsidR="002830BD" w:rsidRPr="007F4BE0" w:rsidRDefault="008F5CA5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646,2</w:t>
            </w:r>
            <w:r w:rsidR="00EE441F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450" w:type="dxa"/>
          </w:tcPr>
          <w:p w14:paraId="1A55A7BB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3107651" w14:textId="3E55F4E7" w:rsidR="002830BD" w:rsidRPr="007F4BE0" w:rsidRDefault="008D7942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(14</w:t>
            </w:r>
            <w:r w:rsidR="008F5CA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E441F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0997E2E9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E8C430" w14:textId="5FFDC094" w:rsidR="002830BD" w:rsidRPr="007F4BE0" w:rsidRDefault="008F5CA5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EE441F">
              <w:rPr>
                <w:rFonts w:asciiTheme="majorBidi" w:hAnsiTheme="majorBidi" w:cstheme="majorBidi"/>
                <w:sz w:val="28"/>
                <w:szCs w:val="28"/>
              </w:rPr>
              <w:t>5,034</w:t>
            </w:r>
          </w:p>
        </w:tc>
      </w:tr>
      <w:tr w:rsidR="002830BD" w:rsidRPr="007F4BE0" w14:paraId="0C1623DF" w14:textId="77777777" w:rsidTr="00830B87">
        <w:trPr>
          <w:trHeight w:val="400"/>
        </w:trPr>
        <w:tc>
          <w:tcPr>
            <w:tcW w:w="3312" w:type="dxa"/>
          </w:tcPr>
          <w:p w14:paraId="1A8A3513" w14:textId="608BA795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10" w:type="dxa"/>
          </w:tcPr>
          <w:p w14:paraId="4322E6C7" w14:textId="440D1E1B" w:rsidR="002830BD" w:rsidRPr="007F4BE0" w:rsidRDefault="008F5CA5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2CFC4812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565A3F8" w14:textId="50F17E5C" w:rsidR="002830BD" w:rsidRPr="007F4BE0" w:rsidRDefault="008D7942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142,259</w:t>
            </w:r>
          </w:p>
        </w:tc>
        <w:tc>
          <w:tcPr>
            <w:tcW w:w="540" w:type="dxa"/>
          </w:tcPr>
          <w:p w14:paraId="07503B3C" w14:textId="77777777" w:rsidR="002830BD" w:rsidRPr="007F4BE0" w:rsidRDefault="002830BD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FD33FB" w14:textId="5FD8C22A" w:rsidR="002830BD" w:rsidRPr="007F4BE0" w:rsidRDefault="008F5CA5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142,259</w:t>
            </w:r>
          </w:p>
        </w:tc>
      </w:tr>
      <w:tr w:rsidR="008F5CA5" w:rsidRPr="007F4BE0" w14:paraId="3454EE6B" w14:textId="77777777" w:rsidTr="00CC0CD8">
        <w:trPr>
          <w:trHeight w:val="400"/>
        </w:trPr>
        <w:tc>
          <w:tcPr>
            <w:tcW w:w="3312" w:type="dxa"/>
          </w:tcPr>
          <w:p w14:paraId="5266F35E" w14:textId="651EA9D6" w:rsidR="008F5CA5" w:rsidRPr="007F4BE0" w:rsidRDefault="008F5CA5" w:rsidP="008F5CA5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auto"/>
          </w:tcPr>
          <w:p w14:paraId="52933843" w14:textId="301C9FC9" w:rsidR="008F5CA5" w:rsidRPr="007F4BE0" w:rsidRDefault="008F5CA5" w:rsidP="008F5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151,0</w:t>
            </w:r>
            <w:r w:rsidR="00EE441F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450" w:type="dxa"/>
            <w:shd w:val="clear" w:color="auto" w:fill="auto"/>
          </w:tcPr>
          <w:p w14:paraId="74E23761" w14:textId="77777777" w:rsidR="008F5CA5" w:rsidRPr="007F4BE0" w:rsidRDefault="008F5CA5" w:rsidP="008F5CA5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5738AA9" w14:textId="565FE59A" w:rsidR="008F5CA5" w:rsidRPr="007F4BE0" w:rsidRDefault="008F5CA5" w:rsidP="008F5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E441F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5C9B4A23" w14:textId="77777777" w:rsidR="008F5CA5" w:rsidRPr="007F4BE0" w:rsidRDefault="008F5CA5" w:rsidP="008F5CA5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C780B43" w14:textId="6C932243" w:rsidR="008F5CA5" w:rsidRPr="007F4BE0" w:rsidRDefault="008F5CA5" w:rsidP="008F5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E441F">
              <w:rPr>
                <w:rFonts w:asciiTheme="majorBidi" w:hAnsiTheme="majorBidi" w:cstheme="majorBidi"/>
                <w:sz w:val="28"/>
                <w:szCs w:val="28"/>
              </w:rPr>
              <w:t>50,280</w:t>
            </w:r>
          </w:p>
        </w:tc>
      </w:tr>
      <w:tr w:rsidR="00EE441F" w:rsidRPr="007F4BE0" w14:paraId="77D3AB15" w14:textId="77777777" w:rsidTr="00745BE3">
        <w:trPr>
          <w:trHeight w:val="400"/>
        </w:trPr>
        <w:tc>
          <w:tcPr>
            <w:tcW w:w="3312" w:type="dxa"/>
          </w:tcPr>
          <w:p w14:paraId="36A3580F" w14:textId="79BD6140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ขาดทุนจากการประมาณการหนี้สิน</w:t>
            </w:r>
          </w:p>
        </w:tc>
        <w:tc>
          <w:tcPr>
            <w:tcW w:w="1710" w:type="dxa"/>
            <w:shd w:val="clear" w:color="auto" w:fill="auto"/>
          </w:tcPr>
          <w:p w14:paraId="337618A2" w14:textId="69325567" w:rsidR="00EE441F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1,060</w:t>
            </w:r>
          </w:p>
        </w:tc>
        <w:tc>
          <w:tcPr>
            <w:tcW w:w="450" w:type="dxa"/>
            <w:shd w:val="clear" w:color="auto" w:fill="auto"/>
          </w:tcPr>
          <w:p w14:paraId="549BC8E1" w14:textId="77777777" w:rsidR="00EE441F" w:rsidRPr="007F4BE0" w:rsidRDefault="00EE441F" w:rsidP="00EE441F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7764B42" w14:textId="1588053E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(1,060)</w:t>
            </w:r>
          </w:p>
        </w:tc>
        <w:tc>
          <w:tcPr>
            <w:tcW w:w="540" w:type="dxa"/>
            <w:shd w:val="clear" w:color="auto" w:fill="auto"/>
          </w:tcPr>
          <w:p w14:paraId="103215EB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C7FA46C" w14:textId="0A534E9B" w:rsidR="00EE441F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441F" w:rsidRPr="007F4BE0" w14:paraId="6E9559A5" w14:textId="77777777" w:rsidTr="00CC0CD8">
        <w:trPr>
          <w:trHeight w:val="400"/>
        </w:trPr>
        <w:tc>
          <w:tcPr>
            <w:tcW w:w="3312" w:type="dxa"/>
          </w:tcPr>
          <w:p w14:paraId="402B5C8D" w14:textId="5AC0AD55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shd w:val="clear" w:color="auto" w:fill="auto"/>
          </w:tcPr>
          <w:p w14:paraId="5A8A54C7" w14:textId="73C7C738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27,713</w:t>
            </w:r>
          </w:p>
        </w:tc>
        <w:tc>
          <w:tcPr>
            <w:tcW w:w="450" w:type="dxa"/>
            <w:shd w:val="clear" w:color="auto" w:fill="auto"/>
          </w:tcPr>
          <w:p w14:paraId="07E3420B" w14:textId="77777777" w:rsidR="00EE441F" w:rsidRPr="007F4BE0" w:rsidRDefault="00EE441F" w:rsidP="00EE441F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4695B1E" w14:textId="22DED5B3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540" w:type="dxa"/>
            <w:shd w:val="clear" w:color="auto" w:fill="auto"/>
          </w:tcPr>
          <w:p w14:paraId="48D94D70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37C9CB9" w14:textId="0FD2D0FE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28,514</w:t>
            </w:r>
          </w:p>
        </w:tc>
      </w:tr>
      <w:tr w:rsidR="00EE441F" w:rsidRPr="007F4BE0" w14:paraId="73564054" w14:textId="77777777" w:rsidTr="007D5AB7">
        <w:trPr>
          <w:trHeight w:val="400"/>
        </w:trPr>
        <w:tc>
          <w:tcPr>
            <w:tcW w:w="3312" w:type="dxa"/>
          </w:tcPr>
          <w:p w14:paraId="486AE06D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7309B33" w14:textId="77777777" w:rsidR="00EE441F" w:rsidRPr="007F4BE0" w:rsidRDefault="00EE441F" w:rsidP="00EE441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EBED90E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9CCA5" w14:textId="59B90181" w:rsidR="00EE441F" w:rsidRPr="007F4BE0" w:rsidRDefault="00EE441F" w:rsidP="00EE441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294CB8A0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F538E10" w14:textId="77777777" w:rsidR="00EE441F" w:rsidRPr="007F4BE0" w:rsidRDefault="00EE441F" w:rsidP="00EE441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441F" w:rsidRPr="007F4BE0" w14:paraId="37D46995" w14:textId="77777777" w:rsidTr="007D5AB7">
        <w:trPr>
          <w:trHeight w:val="152"/>
        </w:trPr>
        <w:tc>
          <w:tcPr>
            <w:tcW w:w="3312" w:type="dxa"/>
          </w:tcPr>
          <w:p w14:paraId="364E7B03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BD1E0BA" w14:textId="77777777" w:rsidR="00EE441F" w:rsidRPr="007F4BE0" w:rsidRDefault="00EE441F" w:rsidP="00EE441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DA73A14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6BEA81" w14:textId="77777777" w:rsidR="00EE441F" w:rsidRPr="007F4BE0" w:rsidRDefault="00EE441F" w:rsidP="00EE441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6E103D83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014C4F4" w14:textId="77777777" w:rsidR="00EE441F" w:rsidRPr="007F4BE0" w:rsidRDefault="00EE441F" w:rsidP="00EE441F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441F" w:rsidRPr="007F4BE0" w14:paraId="74B9EB50" w14:textId="77777777" w:rsidTr="004F5A56">
        <w:trPr>
          <w:trHeight w:val="400"/>
        </w:trPr>
        <w:tc>
          <w:tcPr>
            <w:tcW w:w="3312" w:type="dxa"/>
          </w:tcPr>
          <w:p w14:paraId="2B7DC654" w14:textId="7228EA94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สำหรับงวด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710" w:type="dxa"/>
          </w:tcPr>
          <w:p w14:paraId="132E3FC9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7051CF7E" w14:textId="77777777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D920DF0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372D58B9" w14:textId="77777777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B1954F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441F" w:rsidRPr="007F4BE0" w14:paraId="11B4D717" w14:textId="77777777" w:rsidTr="004F5A56">
        <w:trPr>
          <w:trHeight w:val="400"/>
        </w:trPr>
        <w:tc>
          <w:tcPr>
            <w:tcW w:w="3312" w:type="dxa"/>
          </w:tcPr>
          <w:p w14:paraId="1B854052" w14:textId="73BB09FB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62013EC3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64D1A8C9" w14:textId="77777777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A452114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2912D1FC" w14:textId="77777777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20E8298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441F" w:rsidRPr="007F4BE0" w14:paraId="01A0F9B7" w14:textId="77777777" w:rsidTr="004F5A56">
        <w:trPr>
          <w:trHeight w:val="400"/>
        </w:trPr>
        <w:tc>
          <w:tcPr>
            <w:tcW w:w="3312" w:type="dxa"/>
          </w:tcPr>
          <w:p w14:paraId="61AC46F9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710" w:type="dxa"/>
          </w:tcPr>
          <w:p w14:paraId="292BB273" w14:textId="2EF08B28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2,592,426</w:t>
            </w:r>
          </w:p>
        </w:tc>
        <w:tc>
          <w:tcPr>
            <w:tcW w:w="450" w:type="dxa"/>
          </w:tcPr>
          <w:p w14:paraId="0C69A026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B319863" w14:textId="50FC7D7C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0,513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48AFEBDA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FF7D487" w14:textId="76C5E29A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2,171,913</w:t>
            </w:r>
          </w:p>
        </w:tc>
      </w:tr>
      <w:tr w:rsidR="00EE441F" w:rsidRPr="007F4BE0" w14:paraId="70B3C4E7" w14:textId="77777777" w:rsidTr="004F5A56">
        <w:trPr>
          <w:trHeight w:val="400"/>
        </w:trPr>
        <w:tc>
          <w:tcPr>
            <w:tcW w:w="3312" w:type="dxa"/>
          </w:tcPr>
          <w:p w14:paraId="17989D93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10" w:type="dxa"/>
            <w:vAlign w:val="bottom"/>
          </w:tcPr>
          <w:p w14:paraId="54E1DDCE" w14:textId="5D173B7F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7806FF29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F77CFD1" w14:textId="74D7CAF7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423,077</w:t>
            </w:r>
          </w:p>
        </w:tc>
        <w:tc>
          <w:tcPr>
            <w:tcW w:w="540" w:type="dxa"/>
          </w:tcPr>
          <w:p w14:paraId="726C4B95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F9C77FC" w14:textId="0789A1C7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423,077</w:t>
            </w:r>
          </w:p>
        </w:tc>
      </w:tr>
      <w:tr w:rsidR="00EE441F" w:rsidRPr="007F4BE0" w14:paraId="67406717" w14:textId="77777777" w:rsidTr="00E934FF">
        <w:trPr>
          <w:trHeight w:val="400"/>
        </w:trPr>
        <w:tc>
          <w:tcPr>
            <w:tcW w:w="3312" w:type="dxa"/>
          </w:tcPr>
          <w:p w14:paraId="682632CB" w14:textId="3C25F386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1C77883D" w14:textId="17DE6A7A" w:rsidR="00EE441F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32,007</w:t>
            </w:r>
          </w:p>
        </w:tc>
        <w:tc>
          <w:tcPr>
            <w:tcW w:w="450" w:type="dxa"/>
          </w:tcPr>
          <w:p w14:paraId="30B2549E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464FDAD" w14:textId="04090C5D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(2,564)</w:t>
            </w:r>
          </w:p>
        </w:tc>
        <w:tc>
          <w:tcPr>
            <w:tcW w:w="540" w:type="dxa"/>
          </w:tcPr>
          <w:p w14:paraId="7164AC3D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E308A8F" w14:textId="2246500F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29,443</w:t>
            </w:r>
          </w:p>
        </w:tc>
      </w:tr>
      <w:tr w:rsidR="00EE441F" w:rsidRPr="007F4BE0" w14:paraId="007100D1" w14:textId="77777777" w:rsidTr="00830B87">
        <w:trPr>
          <w:trHeight w:val="400"/>
        </w:trPr>
        <w:tc>
          <w:tcPr>
            <w:tcW w:w="3312" w:type="dxa"/>
          </w:tcPr>
          <w:p w14:paraId="3B95C143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ต้นทุนการให้เช่าและบริการ</w:t>
            </w:r>
          </w:p>
        </w:tc>
        <w:tc>
          <w:tcPr>
            <w:tcW w:w="1710" w:type="dxa"/>
          </w:tcPr>
          <w:p w14:paraId="7B23FE2E" w14:textId="568ED1F2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1,876,011</w:t>
            </w:r>
          </w:p>
        </w:tc>
        <w:tc>
          <w:tcPr>
            <w:tcW w:w="450" w:type="dxa"/>
          </w:tcPr>
          <w:p w14:paraId="2EDB188F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649E484" w14:textId="66EB9AD1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(39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3,044</w:t>
            </w:r>
            <w:r w:rsidRPr="007F4BE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7BD06920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5DF447" w14:textId="6EA04018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1,482,967</w:t>
            </w:r>
          </w:p>
        </w:tc>
      </w:tr>
      <w:tr w:rsidR="00EE441F" w:rsidRPr="007F4BE0" w14:paraId="5A920C6A" w14:textId="77777777" w:rsidTr="00830B87">
        <w:trPr>
          <w:trHeight w:val="400"/>
        </w:trPr>
        <w:tc>
          <w:tcPr>
            <w:tcW w:w="3312" w:type="dxa"/>
          </w:tcPr>
          <w:p w14:paraId="0A390E2C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10" w:type="dxa"/>
          </w:tcPr>
          <w:p w14:paraId="49E162F6" w14:textId="476A1C3F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669E4674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101B272" w14:textId="0F3DCFCF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394,108</w:t>
            </w:r>
          </w:p>
        </w:tc>
        <w:tc>
          <w:tcPr>
            <w:tcW w:w="540" w:type="dxa"/>
          </w:tcPr>
          <w:p w14:paraId="1927A53F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0FB0F98" w14:textId="1FFBB4FA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394,108</w:t>
            </w:r>
          </w:p>
        </w:tc>
      </w:tr>
      <w:tr w:rsidR="00EE441F" w:rsidRPr="007F4BE0" w14:paraId="719BFE21" w14:textId="77777777" w:rsidTr="00830B87">
        <w:trPr>
          <w:trHeight w:val="400"/>
        </w:trPr>
        <w:tc>
          <w:tcPr>
            <w:tcW w:w="3312" w:type="dxa"/>
          </w:tcPr>
          <w:p w14:paraId="32DD0FEA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</w:tcPr>
          <w:p w14:paraId="65B86590" w14:textId="534946E4" w:rsidR="00EE441F" w:rsidRPr="007F4BE0" w:rsidRDefault="00EE441F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472,125</w:t>
            </w:r>
          </w:p>
        </w:tc>
        <w:tc>
          <w:tcPr>
            <w:tcW w:w="450" w:type="dxa"/>
          </w:tcPr>
          <w:p w14:paraId="6E1D322E" w14:textId="77777777" w:rsidR="00EE441F" w:rsidRPr="007F4BE0" w:rsidRDefault="00EE441F" w:rsidP="00EE441F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11B0BFD" w14:textId="1B177E77" w:rsidR="00EE441F" w:rsidRPr="007F4BE0" w:rsidRDefault="00274A80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  <w:tc>
          <w:tcPr>
            <w:tcW w:w="540" w:type="dxa"/>
          </w:tcPr>
          <w:p w14:paraId="35A7DDB9" w14:textId="77777777" w:rsidR="00EE441F" w:rsidRPr="007F4BE0" w:rsidRDefault="00EE441F" w:rsidP="00EE441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3F1E2F2" w14:textId="05ABB181" w:rsidR="00EE441F" w:rsidRPr="007F4BE0" w:rsidRDefault="00274A80" w:rsidP="00EE4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473,007</w:t>
            </w:r>
          </w:p>
        </w:tc>
      </w:tr>
      <w:tr w:rsidR="000F7814" w:rsidRPr="007F4BE0" w14:paraId="64500E8B" w14:textId="77777777" w:rsidTr="00830B87">
        <w:trPr>
          <w:trHeight w:val="400"/>
        </w:trPr>
        <w:tc>
          <w:tcPr>
            <w:tcW w:w="3312" w:type="dxa"/>
          </w:tcPr>
          <w:p w14:paraId="412F2798" w14:textId="52A84624" w:rsidR="000F7814" w:rsidRPr="007F4BE0" w:rsidRDefault="000F7814" w:rsidP="000F781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ขาดทุนจากการประมาณการหนี้สิน</w:t>
            </w:r>
          </w:p>
        </w:tc>
        <w:tc>
          <w:tcPr>
            <w:tcW w:w="1710" w:type="dxa"/>
          </w:tcPr>
          <w:p w14:paraId="490ECB88" w14:textId="780612C4" w:rsidR="000F7814" w:rsidRDefault="000F7814" w:rsidP="000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3,146</w:t>
            </w:r>
          </w:p>
        </w:tc>
        <w:tc>
          <w:tcPr>
            <w:tcW w:w="450" w:type="dxa"/>
          </w:tcPr>
          <w:p w14:paraId="57A30E06" w14:textId="77777777" w:rsidR="000F7814" w:rsidRPr="007F4BE0" w:rsidRDefault="000F7814" w:rsidP="000F7814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55DF26B" w14:textId="4E4988B5" w:rsidR="000F7814" w:rsidRDefault="000F7814" w:rsidP="000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(3,146)</w:t>
            </w:r>
          </w:p>
        </w:tc>
        <w:tc>
          <w:tcPr>
            <w:tcW w:w="540" w:type="dxa"/>
          </w:tcPr>
          <w:p w14:paraId="2029BE7A" w14:textId="77777777" w:rsidR="000F7814" w:rsidRPr="007F4BE0" w:rsidRDefault="000F7814" w:rsidP="000F781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C7D0C5C" w14:textId="2467419F" w:rsidR="000F7814" w:rsidRDefault="000F7814" w:rsidP="000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7814" w:rsidRPr="007F4BE0" w14:paraId="78C52046" w14:textId="77777777" w:rsidTr="00CE3A09">
        <w:trPr>
          <w:trHeight w:val="400"/>
        </w:trPr>
        <w:tc>
          <w:tcPr>
            <w:tcW w:w="3312" w:type="dxa"/>
          </w:tcPr>
          <w:p w14:paraId="08713C3E" w14:textId="77777777" w:rsidR="000F7814" w:rsidRPr="007F4BE0" w:rsidRDefault="000F7814" w:rsidP="000F781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14:paraId="7B20BA90" w14:textId="06657457" w:rsidR="000F7814" w:rsidRPr="007F4BE0" w:rsidRDefault="000F7814" w:rsidP="000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79,423</w:t>
            </w:r>
          </w:p>
        </w:tc>
        <w:tc>
          <w:tcPr>
            <w:tcW w:w="450" w:type="dxa"/>
          </w:tcPr>
          <w:p w14:paraId="31A20E50" w14:textId="77777777" w:rsidR="000F7814" w:rsidRPr="007F4BE0" w:rsidRDefault="000F7814" w:rsidP="000F7814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10BF166" w14:textId="6D3ED0BB" w:rsidR="000F7814" w:rsidRPr="007F4BE0" w:rsidRDefault="000F7814" w:rsidP="000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540" w:type="dxa"/>
          </w:tcPr>
          <w:p w14:paraId="3238A3D5" w14:textId="77777777" w:rsidR="000F7814" w:rsidRPr="007F4BE0" w:rsidRDefault="000F7814" w:rsidP="000F781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1F1EAAF" w14:textId="53ED332D" w:rsidR="000F7814" w:rsidRPr="007F4BE0" w:rsidRDefault="000F7814" w:rsidP="000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80,623</w:t>
            </w:r>
          </w:p>
        </w:tc>
      </w:tr>
      <w:tr w:rsidR="000F7814" w:rsidRPr="007F4BE0" w14:paraId="625D8D7A" w14:textId="77777777" w:rsidTr="004F5A56">
        <w:trPr>
          <w:trHeight w:val="400"/>
        </w:trPr>
        <w:tc>
          <w:tcPr>
            <w:tcW w:w="3312" w:type="dxa"/>
          </w:tcPr>
          <w:p w14:paraId="2FF32250" w14:textId="77777777" w:rsidR="000F7814" w:rsidRPr="007F4BE0" w:rsidRDefault="000F7814" w:rsidP="000F781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D782ECE" w14:textId="77777777" w:rsidR="000F7814" w:rsidRPr="007F4BE0" w:rsidRDefault="000F7814" w:rsidP="000F7814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6A86336" w14:textId="77777777" w:rsidR="000F7814" w:rsidRPr="007F4BE0" w:rsidRDefault="000F7814" w:rsidP="000F781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F2E84F" w14:textId="6393D2E2" w:rsidR="000F7814" w:rsidRPr="007F4BE0" w:rsidRDefault="000F7814" w:rsidP="000F781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540" w:type="dxa"/>
          </w:tcPr>
          <w:p w14:paraId="15C6E270" w14:textId="77777777" w:rsidR="000F7814" w:rsidRPr="007F4BE0" w:rsidRDefault="000F7814" w:rsidP="000F781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9E99DF6" w14:textId="77777777" w:rsidR="000F7814" w:rsidRPr="007F4BE0" w:rsidRDefault="000F7814" w:rsidP="000F7814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814" w:rsidRPr="007F4BE0" w14:paraId="733A75B4" w14:textId="77777777" w:rsidTr="007D5AB7">
        <w:trPr>
          <w:trHeight w:val="400"/>
        </w:trPr>
        <w:tc>
          <w:tcPr>
            <w:tcW w:w="3312" w:type="dxa"/>
          </w:tcPr>
          <w:p w14:paraId="08FDB12D" w14:textId="77777777" w:rsidR="000F7814" w:rsidRPr="007F4BE0" w:rsidRDefault="000F7814" w:rsidP="000F781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782B430" w14:textId="77777777" w:rsidR="000F7814" w:rsidRPr="007F4BE0" w:rsidRDefault="000F7814" w:rsidP="000F7814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C4748B0" w14:textId="77777777" w:rsidR="000F7814" w:rsidRPr="007F4BE0" w:rsidRDefault="000F7814" w:rsidP="000F781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BC6B12" w14:textId="77777777" w:rsidR="000F7814" w:rsidRPr="007F4BE0" w:rsidRDefault="000F7814" w:rsidP="000F781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786450ED" w14:textId="77777777" w:rsidR="000F7814" w:rsidRPr="007F4BE0" w:rsidRDefault="000F7814" w:rsidP="000F781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B818790" w14:textId="77777777" w:rsidR="000F7814" w:rsidRPr="007F4BE0" w:rsidRDefault="000F7814" w:rsidP="000F7814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CD9E9AE" w14:textId="61B361C9" w:rsidR="00DA088C" w:rsidRPr="007F4BE0" w:rsidRDefault="00DA088C" w:rsidP="009B4F0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theme="minorBidi"/>
          <w:sz w:val="28"/>
          <w:szCs w:val="28"/>
        </w:rPr>
      </w:pPr>
    </w:p>
    <w:p w14:paraId="39BB594D" w14:textId="77777777" w:rsidR="00DA088C" w:rsidRPr="007F4BE0" w:rsidRDefault="00DA0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28"/>
          <w:szCs w:val="28"/>
        </w:rPr>
      </w:pPr>
      <w:r w:rsidRPr="007F4BE0">
        <w:rPr>
          <w:rFonts w:ascii="Angsana New" w:hAnsi="Angsana New" w:cstheme="minorBidi"/>
          <w:sz w:val="28"/>
          <w:szCs w:val="28"/>
        </w:rPr>
        <w:br w:type="page"/>
      </w: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710"/>
        <w:gridCol w:w="450"/>
        <w:gridCol w:w="1530"/>
        <w:gridCol w:w="540"/>
        <w:gridCol w:w="1620"/>
      </w:tblGrid>
      <w:tr w:rsidR="008A78EA" w:rsidRPr="007F4BE0" w14:paraId="2296F367" w14:textId="77777777" w:rsidTr="00CE3A09">
        <w:trPr>
          <w:trHeight w:val="421"/>
          <w:tblHeader/>
        </w:trPr>
        <w:tc>
          <w:tcPr>
            <w:tcW w:w="3312" w:type="dxa"/>
          </w:tcPr>
          <w:p w14:paraId="1500DDEC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5D4E5EC7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8A78EA" w:rsidRPr="007F4BE0" w14:paraId="59AB004B" w14:textId="77777777" w:rsidTr="00CE3A09">
        <w:trPr>
          <w:trHeight w:val="410"/>
          <w:tblHeader/>
        </w:trPr>
        <w:tc>
          <w:tcPr>
            <w:tcW w:w="3312" w:type="dxa"/>
          </w:tcPr>
          <w:p w14:paraId="14047A9B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E04B07" w14:textId="03F51C21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F4B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A78EA" w:rsidRPr="007F4BE0" w14:paraId="4536FF61" w14:textId="77777777" w:rsidTr="00CE3A09">
        <w:trPr>
          <w:trHeight w:val="164"/>
          <w:tblHeader/>
        </w:trPr>
        <w:tc>
          <w:tcPr>
            <w:tcW w:w="3312" w:type="dxa"/>
          </w:tcPr>
          <w:p w14:paraId="1037124B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C580F1" w14:textId="77777777" w:rsidR="008A78EA" w:rsidRPr="007F4BE0" w:rsidRDefault="008A78EA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52F07225" w14:textId="77777777" w:rsidR="008A78EA" w:rsidRPr="007F4BE0" w:rsidRDefault="008A78EA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6D57D20D" w14:textId="77777777" w:rsidR="008A78EA" w:rsidRPr="007F4BE0" w:rsidRDefault="008A78EA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5D222A0B" w14:textId="77777777" w:rsidR="008A78EA" w:rsidRPr="007F4BE0" w:rsidRDefault="008A78EA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</w:tcPr>
          <w:p w14:paraId="02B3C270" w14:textId="77777777" w:rsidR="008A78EA" w:rsidRPr="007F4BE0" w:rsidRDefault="008A78EA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8A78EA" w:rsidRPr="007F4BE0" w14:paraId="164BDBA9" w14:textId="77777777" w:rsidTr="00CE3A09">
        <w:trPr>
          <w:trHeight w:val="400"/>
          <w:tblHeader/>
        </w:trPr>
        <w:tc>
          <w:tcPr>
            <w:tcW w:w="3312" w:type="dxa"/>
          </w:tcPr>
          <w:p w14:paraId="69F00B06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38E3CD68" w14:textId="77777777" w:rsidR="008A78EA" w:rsidRPr="007F4BE0" w:rsidRDefault="008A78EA" w:rsidP="00E825E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A78EA" w:rsidRPr="007F4BE0" w14:paraId="27DB77C1" w14:textId="77777777" w:rsidTr="00CE3A09">
        <w:trPr>
          <w:trHeight w:val="400"/>
        </w:trPr>
        <w:tc>
          <w:tcPr>
            <w:tcW w:w="3312" w:type="dxa"/>
          </w:tcPr>
          <w:p w14:paraId="7736A3CE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063705A2" w14:textId="77777777" w:rsidR="008A78EA" w:rsidRPr="007F4BE0" w:rsidRDefault="008A78EA" w:rsidP="00E825E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07DFCBA1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F93A6AC" w14:textId="77777777" w:rsidR="008A78EA" w:rsidRPr="007F4BE0" w:rsidRDefault="008A78EA" w:rsidP="00E825E2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E6DDD64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7D3150D" w14:textId="77777777" w:rsidR="008A78EA" w:rsidRPr="007F4BE0" w:rsidRDefault="008A78EA" w:rsidP="00E825E2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A78EA" w:rsidRPr="007F4BE0" w14:paraId="0E193781" w14:textId="77777777" w:rsidTr="00CE3A09">
        <w:trPr>
          <w:trHeight w:val="400"/>
        </w:trPr>
        <w:tc>
          <w:tcPr>
            <w:tcW w:w="3312" w:type="dxa"/>
          </w:tcPr>
          <w:p w14:paraId="298DED66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710" w:type="dxa"/>
          </w:tcPr>
          <w:p w14:paraId="44D92411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59497AFD" w14:textId="77777777" w:rsidR="008A78EA" w:rsidRPr="007F4BE0" w:rsidRDefault="008A78EA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3001B71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6629AE97" w14:textId="77777777" w:rsidR="008A78EA" w:rsidRPr="007F4BE0" w:rsidRDefault="008A78EA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81BD076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EA" w:rsidRPr="007F4BE0" w14:paraId="1D95FEDB" w14:textId="77777777" w:rsidTr="00CE3A09">
        <w:trPr>
          <w:trHeight w:val="400"/>
        </w:trPr>
        <w:tc>
          <w:tcPr>
            <w:tcW w:w="3312" w:type="dxa"/>
          </w:tcPr>
          <w:p w14:paraId="78731445" w14:textId="5C40F5B9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D6CB8"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71DD950C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5CABE279" w14:textId="77777777" w:rsidR="008A78EA" w:rsidRPr="007F4BE0" w:rsidRDefault="008A78EA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91C1233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54F30AFD" w14:textId="77777777" w:rsidR="008A78EA" w:rsidRPr="007F4BE0" w:rsidRDefault="008A78EA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AF96B4C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EA" w:rsidRPr="007F4BE0" w14:paraId="5BCDA7FF" w14:textId="77777777" w:rsidTr="00CE3A09">
        <w:trPr>
          <w:trHeight w:val="400"/>
        </w:trPr>
        <w:tc>
          <w:tcPr>
            <w:tcW w:w="3312" w:type="dxa"/>
          </w:tcPr>
          <w:p w14:paraId="39661489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auto"/>
          </w:tcPr>
          <w:p w14:paraId="1C2EA46A" w14:textId="3ED6815E" w:rsidR="008A78EA" w:rsidRPr="007F4BE0" w:rsidRDefault="00BB7782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65078">
              <w:rPr>
                <w:rFonts w:asciiTheme="majorBidi" w:hAnsiTheme="majorBidi" w:cstheme="majorBidi"/>
                <w:sz w:val="28"/>
                <w:szCs w:val="28"/>
              </w:rPr>
              <w:t>1,166</w:t>
            </w:r>
          </w:p>
        </w:tc>
        <w:tc>
          <w:tcPr>
            <w:tcW w:w="450" w:type="dxa"/>
            <w:shd w:val="clear" w:color="auto" w:fill="auto"/>
          </w:tcPr>
          <w:p w14:paraId="4466256A" w14:textId="77777777" w:rsidR="008A78EA" w:rsidRPr="007F4BE0" w:rsidRDefault="008A78EA" w:rsidP="00E825E2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DB6221C" w14:textId="006CEEB0" w:rsidR="008A78EA" w:rsidRPr="007F4BE0" w:rsidRDefault="00D65078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540" w:type="dxa"/>
            <w:shd w:val="clear" w:color="auto" w:fill="auto"/>
          </w:tcPr>
          <w:p w14:paraId="6F475466" w14:textId="77777777" w:rsidR="008A78EA" w:rsidRPr="007F4BE0" w:rsidRDefault="008A78EA" w:rsidP="00E825E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E7DD128" w14:textId="6FF9E65B" w:rsidR="008A78EA" w:rsidRPr="007F4BE0" w:rsidRDefault="00BB7782" w:rsidP="00E8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 w:rsidR="00D65078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</w:tr>
      <w:tr w:rsidR="00D65078" w:rsidRPr="007F4BE0" w14:paraId="02991DF7" w14:textId="77777777" w:rsidTr="00CE3A09">
        <w:trPr>
          <w:trHeight w:val="400"/>
        </w:trPr>
        <w:tc>
          <w:tcPr>
            <w:tcW w:w="3312" w:type="dxa"/>
          </w:tcPr>
          <w:p w14:paraId="6EB0A7F9" w14:textId="27A1AAE0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ขาดทุนจากการประมาณการหนี้สิน</w:t>
            </w:r>
          </w:p>
        </w:tc>
        <w:tc>
          <w:tcPr>
            <w:tcW w:w="1710" w:type="dxa"/>
            <w:shd w:val="clear" w:color="auto" w:fill="auto"/>
          </w:tcPr>
          <w:p w14:paraId="0A28FD29" w14:textId="5FC85BD2" w:rsidR="00D65078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1,060</w:t>
            </w:r>
          </w:p>
        </w:tc>
        <w:tc>
          <w:tcPr>
            <w:tcW w:w="450" w:type="dxa"/>
            <w:shd w:val="clear" w:color="auto" w:fill="auto"/>
          </w:tcPr>
          <w:p w14:paraId="6184D18E" w14:textId="77777777" w:rsidR="00D65078" w:rsidRPr="007F4BE0" w:rsidRDefault="00D65078" w:rsidP="00D65078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F680F40" w14:textId="7803A3C4" w:rsidR="00D65078" w:rsidRPr="007F4BE0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(1,060)</w:t>
            </w:r>
          </w:p>
        </w:tc>
        <w:tc>
          <w:tcPr>
            <w:tcW w:w="540" w:type="dxa"/>
            <w:shd w:val="clear" w:color="auto" w:fill="auto"/>
          </w:tcPr>
          <w:p w14:paraId="161DDBDA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287E642" w14:textId="27EAEF4B" w:rsidR="00D65078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5078" w:rsidRPr="007F4BE0" w14:paraId="5EDC9C95" w14:textId="77777777" w:rsidTr="00CE3A09">
        <w:trPr>
          <w:trHeight w:val="400"/>
        </w:trPr>
        <w:tc>
          <w:tcPr>
            <w:tcW w:w="3312" w:type="dxa"/>
          </w:tcPr>
          <w:p w14:paraId="7BB2D1E0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shd w:val="clear" w:color="auto" w:fill="auto"/>
          </w:tcPr>
          <w:p w14:paraId="162A8254" w14:textId="17ADFBAD" w:rsidR="00D65078" w:rsidRPr="007F4BE0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19,310</w:t>
            </w:r>
          </w:p>
        </w:tc>
        <w:tc>
          <w:tcPr>
            <w:tcW w:w="450" w:type="dxa"/>
            <w:shd w:val="clear" w:color="auto" w:fill="auto"/>
          </w:tcPr>
          <w:p w14:paraId="77D67F0B" w14:textId="77777777" w:rsidR="00D65078" w:rsidRPr="007F4BE0" w:rsidRDefault="00D65078" w:rsidP="00D65078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AD4C17A" w14:textId="0CB6D749" w:rsidR="00D65078" w:rsidRPr="007F4BE0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540" w:type="dxa"/>
            <w:shd w:val="clear" w:color="auto" w:fill="auto"/>
          </w:tcPr>
          <w:p w14:paraId="4F0F6885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D299242" w14:textId="2710E515" w:rsidR="00D65078" w:rsidRPr="007F4BE0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20,111</w:t>
            </w:r>
          </w:p>
        </w:tc>
      </w:tr>
      <w:tr w:rsidR="00D65078" w:rsidRPr="007F4BE0" w14:paraId="7A335FDC" w14:textId="77777777" w:rsidTr="00CE3A09">
        <w:trPr>
          <w:trHeight w:val="400"/>
        </w:trPr>
        <w:tc>
          <w:tcPr>
            <w:tcW w:w="3312" w:type="dxa"/>
          </w:tcPr>
          <w:p w14:paraId="506FD938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DED120E" w14:textId="77777777" w:rsidR="00D65078" w:rsidRPr="007F4BE0" w:rsidRDefault="00D65078" w:rsidP="00D6507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ADAA5B0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131B7D" w14:textId="5D6DC54A" w:rsidR="00D65078" w:rsidRPr="007F4BE0" w:rsidRDefault="00D65078" w:rsidP="00D6507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0512805A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1D2AC93" w14:textId="77777777" w:rsidR="00D65078" w:rsidRPr="007F4BE0" w:rsidRDefault="00D65078" w:rsidP="00D6507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078" w:rsidRPr="007F4BE0" w14:paraId="527D9C73" w14:textId="77777777" w:rsidTr="00CE3A09">
        <w:trPr>
          <w:trHeight w:val="152"/>
        </w:trPr>
        <w:tc>
          <w:tcPr>
            <w:tcW w:w="3312" w:type="dxa"/>
          </w:tcPr>
          <w:p w14:paraId="1FF180AC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EE202CE" w14:textId="77777777" w:rsidR="00D65078" w:rsidRPr="007F4BE0" w:rsidRDefault="00D65078" w:rsidP="00D6507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F9254C8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CB3C1E" w14:textId="77777777" w:rsidR="00D65078" w:rsidRPr="007F4BE0" w:rsidRDefault="00D65078" w:rsidP="00D6507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3ECE4555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A46A03B" w14:textId="77777777" w:rsidR="00D65078" w:rsidRPr="007F4BE0" w:rsidRDefault="00D65078" w:rsidP="00D6507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078" w:rsidRPr="007F4BE0" w14:paraId="71388F24" w14:textId="77777777" w:rsidTr="00CE3A09">
        <w:trPr>
          <w:trHeight w:val="400"/>
        </w:trPr>
        <w:tc>
          <w:tcPr>
            <w:tcW w:w="3312" w:type="dxa"/>
          </w:tcPr>
          <w:p w14:paraId="37E7B747" w14:textId="49A9AE02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710" w:type="dxa"/>
          </w:tcPr>
          <w:p w14:paraId="4F6EEDEB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6DAA2304" w14:textId="77777777" w:rsidR="00D65078" w:rsidRPr="007F4BE0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30E37B5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437BD9EB" w14:textId="77777777" w:rsidR="00D65078" w:rsidRPr="007F4BE0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163EAEF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078" w:rsidRPr="007F4BE0" w14:paraId="3742E93E" w14:textId="77777777" w:rsidTr="00CE3A09">
        <w:trPr>
          <w:trHeight w:val="400"/>
        </w:trPr>
        <w:tc>
          <w:tcPr>
            <w:tcW w:w="3312" w:type="dxa"/>
          </w:tcPr>
          <w:p w14:paraId="21D83A63" w14:textId="033A8E43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7F44B2F7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992A71E" w14:textId="77777777" w:rsidR="00D65078" w:rsidRPr="007F4BE0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A21E743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61B1EC79" w14:textId="77777777" w:rsidR="00D65078" w:rsidRPr="007F4BE0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1C9D6D2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078" w:rsidRPr="007F4BE0" w14:paraId="38DC58BC" w14:textId="77777777" w:rsidTr="00CE3A09">
        <w:trPr>
          <w:trHeight w:val="400"/>
        </w:trPr>
        <w:tc>
          <w:tcPr>
            <w:tcW w:w="3312" w:type="dxa"/>
          </w:tcPr>
          <w:p w14:paraId="4D584FDD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</w:tcPr>
          <w:p w14:paraId="4FFCAFD8" w14:textId="52D57FB8" w:rsidR="00D65078" w:rsidRPr="007F4BE0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137,971</w:t>
            </w:r>
          </w:p>
        </w:tc>
        <w:tc>
          <w:tcPr>
            <w:tcW w:w="450" w:type="dxa"/>
          </w:tcPr>
          <w:p w14:paraId="2BF2D427" w14:textId="77777777" w:rsidR="00D65078" w:rsidRPr="007F4BE0" w:rsidRDefault="00D65078" w:rsidP="00D65078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DC1981D" w14:textId="2120D439" w:rsidR="00D65078" w:rsidRPr="007F4BE0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1,946</w:t>
            </w:r>
          </w:p>
        </w:tc>
        <w:tc>
          <w:tcPr>
            <w:tcW w:w="540" w:type="dxa"/>
          </w:tcPr>
          <w:p w14:paraId="26F55000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0AE412" w14:textId="3BC4A3B8" w:rsidR="00D65078" w:rsidRPr="007F4BE0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139,917</w:t>
            </w:r>
          </w:p>
        </w:tc>
      </w:tr>
      <w:tr w:rsidR="00D65078" w:rsidRPr="007F4BE0" w14:paraId="2710A824" w14:textId="77777777" w:rsidTr="00CE3A09">
        <w:trPr>
          <w:trHeight w:val="400"/>
        </w:trPr>
        <w:tc>
          <w:tcPr>
            <w:tcW w:w="3312" w:type="dxa"/>
          </w:tcPr>
          <w:p w14:paraId="0D9B3FDA" w14:textId="48D11C48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ขาดทุนจากการประมาณการหนี้สิน</w:t>
            </w:r>
          </w:p>
        </w:tc>
        <w:tc>
          <w:tcPr>
            <w:tcW w:w="1710" w:type="dxa"/>
          </w:tcPr>
          <w:p w14:paraId="17ED4C2A" w14:textId="5811BE90" w:rsidR="00D65078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3,146</w:t>
            </w:r>
          </w:p>
        </w:tc>
        <w:tc>
          <w:tcPr>
            <w:tcW w:w="450" w:type="dxa"/>
          </w:tcPr>
          <w:p w14:paraId="058FA30E" w14:textId="77777777" w:rsidR="00D65078" w:rsidRPr="007F4BE0" w:rsidRDefault="00D65078" w:rsidP="00D65078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26F019C" w14:textId="2FA11500" w:rsidR="00D65078" w:rsidRPr="007F4BE0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(3,146)</w:t>
            </w:r>
          </w:p>
        </w:tc>
        <w:tc>
          <w:tcPr>
            <w:tcW w:w="540" w:type="dxa"/>
          </w:tcPr>
          <w:p w14:paraId="279DC059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9E8E7C7" w14:textId="07D6DF93" w:rsidR="00D65078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5078" w:rsidRPr="007F4BE0" w14:paraId="5DA3F593" w14:textId="77777777" w:rsidTr="00CE3A09">
        <w:trPr>
          <w:trHeight w:val="400"/>
        </w:trPr>
        <w:tc>
          <w:tcPr>
            <w:tcW w:w="3312" w:type="dxa"/>
          </w:tcPr>
          <w:p w14:paraId="78450819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14:paraId="0B54A531" w14:textId="162EF87B" w:rsidR="00D65078" w:rsidRPr="007F4BE0" w:rsidRDefault="003C373B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D650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450" w:type="dxa"/>
          </w:tcPr>
          <w:p w14:paraId="4951F0E3" w14:textId="77777777" w:rsidR="00D65078" w:rsidRPr="007F4BE0" w:rsidRDefault="00D65078" w:rsidP="00D65078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793151F" w14:textId="5BC07F9D" w:rsidR="00D65078" w:rsidRPr="007F4BE0" w:rsidRDefault="00D65078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540" w:type="dxa"/>
          </w:tcPr>
          <w:p w14:paraId="109E2C3E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F14022B" w14:textId="58F2025D" w:rsidR="00D65078" w:rsidRPr="007F4BE0" w:rsidRDefault="003C373B" w:rsidP="00D65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D650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</w:tr>
      <w:tr w:rsidR="00D65078" w:rsidRPr="00222200" w14:paraId="632AAA30" w14:textId="77777777" w:rsidTr="00CE3A09">
        <w:trPr>
          <w:trHeight w:val="400"/>
        </w:trPr>
        <w:tc>
          <w:tcPr>
            <w:tcW w:w="3312" w:type="dxa"/>
          </w:tcPr>
          <w:p w14:paraId="7610ECF4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25F43B5" w14:textId="77777777" w:rsidR="00D65078" w:rsidRPr="007F4BE0" w:rsidRDefault="00D65078" w:rsidP="00D6507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BB51BFF" w14:textId="77777777" w:rsidR="00D65078" w:rsidRPr="007F4BE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FFC3AF" w14:textId="02EC80E2" w:rsidR="00D65078" w:rsidRPr="007F4BE0" w:rsidRDefault="00D65078" w:rsidP="00D6507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2802C3FA" w14:textId="77777777" w:rsidR="00D65078" w:rsidRPr="0022220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D251887" w14:textId="77777777" w:rsidR="00D65078" w:rsidRPr="00222200" w:rsidRDefault="00D65078" w:rsidP="00D6507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078" w:rsidRPr="00222200" w14:paraId="2094A94A" w14:textId="77777777" w:rsidTr="00CE3A09">
        <w:trPr>
          <w:trHeight w:val="400"/>
        </w:trPr>
        <w:tc>
          <w:tcPr>
            <w:tcW w:w="3312" w:type="dxa"/>
          </w:tcPr>
          <w:p w14:paraId="76CFE7A6" w14:textId="77777777" w:rsidR="00D65078" w:rsidRPr="0022220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0F6C0F2" w14:textId="77777777" w:rsidR="00D65078" w:rsidRPr="00222200" w:rsidRDefault="00D65078" w:rsidP="00D6507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554BE49" w14:textId="77777777" w:rsidR="00D65078" w:rsidRPr="0022220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14BD1B" w14:textId="77777777" w:rsidR="00D65078" w:rsidRDefault="00D65078" w:rsidP="00D6507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29A76C55" w14:textId="77777777" w:rsidR="00D65078" w:rsidRPr="00222200" w:rsidRDefault="00D65078" w:rsidP="00D6507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6F3C336" w14:textId="77777777" w:rsidR="00D65078" w:rsidRPr="00222200" w:rsidRDefault="00D65078" w:rsidP="00D6507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97B29D6" w14:textId="77777777" w:rsidR="008A78EA" w:rsidRPr="004F1891" w:rsidRDefault="008A78EA" w:rsidP="009B4F0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theme="minorBidi"/>
          <w:sz w:val="28"/>
          <w:szCs w:val="28"/>
        </w:rPr>
      </w:pPr>
    </w:p>
    <w:sectPr w:rsidR="008A78EA" w:rsidRPr="004F1891" w:rsidSect="00C75749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4620A" w14:textId="77777777" w:rsidR="000537FB" w:rsidRDefault="000537FB">
      <w:r>
        <w:separator/>
      </w:r>
    </w:p>
  </w:endnote>
  <w:endnote w:type="continuationSeparator" w:id="0">
    <w:p w14:paraId="4F2D3998" w14:textId="77777777" w:rsidR="000537FB" w:rsidRDefault="0005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49846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7226CA7" w14:textId="3CC63157" w:rsidR="00DC7652" w:rsidRPr="005147CB" w:rsidRDefault="00DC7652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5147C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147CB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147CB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147CB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147C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F767B" w14:textId="27B1AC99" w:rsidR="00DC7652" w:rsidRPr="00C827F6" w:rsidRDefault="00DC765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0C73FD">
      <w:rPr>
        <w:rFonts w:ascii="Angsana New" w:hAnsi="Angsana New"/>
        <w:noProof/>
        <w:sz w:val="30"/>
        <w:szCs w:val="30"/>
        <w:lang w:val="fr-FR"/>
      </w:rPr>
      <w:t>JWD Draft FS Q320 TH Rev3 10.11.20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BF0225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DC7652" w:rsidRPr="00C827F6" w:rsidRDefault="00DC7652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E0D56" w14:textId="6BEC93E9" w:rsidR="00DC7652" w:rsidRPr="00C827F6" w:rsidRDefault="00DC765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0C73FD">
      <w:rPr>
        <w:rFonts w:ascii="Angsana New" w:hAnsi="Angsana New"/>
        <w:noProof/>
        <w:sz w:val="30"/>
        <w:szCs w:val="30"/>
        <w:lang w:val="fr-FR"/>
      </w:rPr>
      <w:t>JWD Draft FS Q320 TH Rev3 10.11.20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BF0225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DC7652" w:rsidRPr="00C827F6" w:rsidRDefault="00DC7652">
    <w:pPr>
      <w:pStyle w:val="Footer"/>
      <w:rPr>
        <w:lang w:val="fr-FR"/>
      </w:rPr>
    </w:pPr>
  </w:p>
  <w:p w14:paraId="34F930A6" w14:textId="77777777" w:rsidR="00DC7652" w:rsidRDefault="00DC765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8FAC1" w14:textId="77777777" w:rsidR="000537FB" w:rsidRDefault="000537FB">
      <w:r>
        <w:separator/>
      </w:r>
    </w:p>
  </w:footnote>
  <w:footnote w:type="continuationSeparator" w:id="0">
    <w:p w14:paraId="21858B23" w14:textId="77777777" w:rsidR="000537FB" w:rsidRDefault="00053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C31B0" w14:textId="77777777" w:rsidR="00DC7652" w:rsidRPr="007D32A3" w:rsidRDefault="00DC7652" w:rsidP="00654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37EB0787" w14:textId="77777777" w:rsidR="00DC7652" w:rsidRPr="007D32A3" w:rsidRDefault="00DC7652" w:rsidP="00654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4E8C90AC" w14:textId="77777777" w:rsidR="00DC7652" w:rsidRPr="007D32A3" w:rsidRDefault="00DC7652" w:rsidP="0065475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ก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7D32A3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7D32A3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D32A3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4C672E21" w14:textId="77777777" w:rsidR="00DC7652" w:rsidRPr="00654751" w:rsidRDefault="00DC7652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D0AB4" w14:textId="3C651424" w:rsidR="00DC7652" w:rsidRPr="0025022B" w:rsidRDefault="00DC7652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1B506A38" w14:textId="77777777" w:rsidR="00DC7652" w:rsidRPr="0025022B" w:rsidRDefault="00DC7652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7079D1D" w14:textId="4F7BD1CA" w:rsidR="00DC7652" w:rsidRPr="0025022B" w:rsidRDefault="00DC7652" w:rsidP="00451710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ก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(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7A235944" w14:textId="77777777" w:rsidR="00DC7652" w:rsidRPr="00410770" w:rsidRDefault="00DC765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BC147" w14:textId="49316CEF" w:rsidR="00DC7652" w:rsidRPr="007D32A3" w:rsidRDefault="00DC765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2B526AAE" w14:textId="77777777" w:rsidR="00DC7652" w:rsidRPr="007D32A3" w:rsidRDefault="00DC7652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13D35D4C" w14:textId="081C559E" w:rsidR="00DC7652" w:rsidRPr="007D32A3" w:rsidRDefault="00DC765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ก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7D32A3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7D32A3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D32A3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2EAED60C" w14:textId="77777777" w:rsidR="00DC7652" w:rsidRPr="00410770" w:rsidRDefault="00DC765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F30CE" w14:textId="77777777" w:rsidR="00DC7652" w:rsidRPr="00FA7747" w:rsidRDefault="00DC765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DC7652" w:rsidRPr="00FA7747" w:rsidRDefault="00DC765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67161A6F" w:rsidR="00DC7652" w:rsidRPr="00074891" w:rsidRDefault="00DC7652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BF0225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BF0225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6ED08" w14:textId="77777777" w:rsidR="00DC7652" w:rsidRPr="007D32A3" w:rsidRDefault="00DC7652" w:rsidP="00654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160FF784" w14:textId="77777777" w:rsidR="00DC7652" w:rsidRPr="007D32A3" w:rsidRDefault="00DC7652" w:rsidP="00654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7D9751DA" w14:textId="77777777" w:rsidR="00DC7652" w:rsidRPr="007D32A3" w:rsidRDefault="00DC7652" w:rsidP="0065475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ก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7D32A3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7D32A3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D32A3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71D8AA45" w14:textId="77777777" w:rsidR="00DC7652" w:rsidRPr="00654751" w:rsidRDefault="00DC765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D7C06" w14:textId="77777777" w:rsidR="00DC7652" w:rsidRDefault="00DC7652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131CF" w14:textId="77777777" w:rsidR="00DC7652" w:rsidRPr="00FA7747" w:rsidRDefault="00DC765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DC7652" w:rsidRPr="00FA7747" w:rsidRDefault="00DC765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584A665E" w:rsidR="00DC7652" w:rsidRPr="00410770" w:rsidRDefault="00DC7652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BF0225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BF0225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DC7652" w:rsidRPr="00074891" w:rsidRDefault="00DC7652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C07CD" w14:textId="77777777" w:rsidR="00DC7652" w:rsidRPr="007D32A3" w:rsidRDefault="00DC7652" w:rsidP="00654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01341F6A" w14:textId="77777777" w:rsidR="00DC7652" w:rsidRPr="007D32A3" w:rsidRDefault="00DC7652" w:rsidP="00654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47A5D41D" w14:textId="77777777" w:rsidR="00DC7652" w:rsidRPr="007D32A3" w:rsidRDefault="00DC7652" w:rsidP="0065475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ก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7D32A3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7D32A3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D32A3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18659A13" w14:textId="77777777" w:rsidR="00DC7652" w:rsidRPr="00654751" w:rsidRDefault="00DC765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E1587" w14:textId="77777777" w:rsidR="00DC7652" w:rsidRDefault="00DC7652" w:rsidP="00713C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735A0" w14:textId="77777777" w:rsidR="00DC7652" w:rsidRPr="007D32A3" w:rsidRDefault="00DC7652" w:rsidP="00654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58611F4E" w14:textId="77777777" w:rsidR="00DC7652" w:rsidRPr="007D32A3" w:rsidRDefault="00DC7652" w:rsidP="00654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20FAC78F" w14:textId="77777777" w:rsidR="00DC7652" w:rsidRPr="007D32A3" w:rsidRDefault="00DC7652" w:rsidP="0065475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ก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7D32A3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7D32A3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D32A3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09DE0060" w14:textId="77777777" w:rsidR="00DC7652" w:rsidRPr="00654751" w:rsidRDefault="00DC765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672B8" w14:textId="77777777" w:rsidR="00DC7652" w:rsidRPr="007D32A3" w:rsidRDefault="00DC7652" w:rsidP="00654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0B2BD869" w14:textId="77777777" w:rsidR="00DC7652" w:rsidRPr="007D32A3" w:rsidRDefault="00DC7652" w:rsidP="00654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2C19E646" w14:textId="77777777" w:rsidR="00DC7652" w:rsidRPr="007D32A3" w:rsidRDefault="00DC7652" w:rsidP="0065475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ก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7D32A3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7D32A3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D32A3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726E70C0" w14:textId="77777777" w:rsidR="00DC7652" w:rsidRPr="00654751" w:rsidRDefault="00DC765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1333"/>
        </w:tabs>
        <w:ind w:left="1333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C9950D9"/>
    <w:multiLevelType w:val="hybridMultilevel"/>
    <w:tmpl w:val="9FA856DC"/>
    <w:lvl w:ilvl="0" w:tplc="D8920B1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A5D7844"/>
    <w:multiLevelType w:val="hybridMultilevel"/>
    <w:tmpl w:val="4858C9A4"/>
    <w:lvl w:ilvl="0" w:tplc="E12E5226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D4087"/>
    <w:multiLevelType w:val="singleLevel"/>
    <w:tmpl w:val="04090001"/>
    <w:lvl w:ilvl="0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47263C93"/>
    <w:multiLevelType w:val="multilevel"/>
    <w:tmpl w:val="169013B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756D245D"/>
    <w:multiLevelType w:val="hybridMultilevel"/>
    <w:tmpl w:val="5F62C56A"/>
    <w:lvl w:ilvl="0" w:tplc="2234A8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9"/>
  </w:num>
  <w:num w:numId="6">
    <w:abstractNumId w:val="10"/>
  </w:num>
  <w:num w:numId="7">
    <w:abstractNumId w:val="3"/>
  </w:num>
  <w:num w:numId="8">
    <w:abstractNumId w:val="5"/>
  </w:num>
  <w:num w:numId="9">
    <w:abstractNumId w:val="0"/>
  </w:num>
  <w:num w:numId="10">
    <w:abstractNumId w:val="0"/>
  </w:num>
  <w:num w:numId="11">
    <w:abstractNumId w:val="0"/>
  </w:num>
  <w:num w:numId="12">
    <w:abstractNumId w:val="7"/>
  </w:num>
  <w:num w:numId="13">
    <w:abstractNumId w:val="4"/>
  </w:num>
  <w:num w:numId="14">
    <w:abstractNumId w:val="6"/>
  </w:num>
  <w:num w:numId="1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2B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390"/>
    <w:rsid w:val="000034F2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17C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6EE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5D55"/>
    <w:rsid w:val="000160A4"/>
    <w:rsid w:val="00016768"/>
    <w:rsid w:val="000167EF"/>
    <w:rsid w:val="00016879"/>
    <w:rsid w:val="00016C90"/>
    <w:rsid w:val="00016E14"/>
    <w:rsid w:val="0001707F"/>
    <w:rsid w:val="00017563"/>
    <w:rsid w:val="000179F5"/>
    <w:rsid w:val="00020021"/>
    <w:rsid w:val="00020144"/>
    <w:rsid w:val="0002055E"/>
    <w:rsid w:val="00020700"/>
    <w:rsid w:val="000207B3"/>
    <w:rsid w:val="00020882"/>
    <w:rsid w:val="00020D97"/>
    <w:rsid w:val="00020E2A"/>
    <w:rsid w:val="00020E35"/>
    <w:rsid w:val="00020F08"/>
    <w:rsid w:val="00021255"/>
    <w:rsid w:val="000214E9"/>
    <w:rsid w:val="00021A4A"/>
    <w:rsid w:val="00021FCB"/>
    <w:rsid w:val="0002207C"/>
    <w:rsid w:val="00022087"/>
    <w:rsid w:val="000221F6"/>
    <w:rsid w:val="000222A3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3C9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3F6"/>
    <w:rsid w:val="000307E4"/>
    <w:rsid w:val="000307FB"/>
    <w:rsid w:val="00030C23"/>
    <w:rsid w:val="00031583"/>
    <w:rsid w:val="000315C3"/>
    <w:rsid w:val="000316A7"/>
    <w:rsid w:val="0003173A"/>
    <w:rsid w:val="00031980"/>
    <w:rsid w:val="00031A44"/>
    <w:rsid w:val="00031ADE"/>
    <w:rsid w:val="00031F4C"/>
    <w:rsid w:val="00031F52"/>
    <w:rsid w:val="000324D0"/>
    <w:rsid w:val="0003250C"/>
    <w:rsid w:val="00032812"/>
    <w:rsid w:val="00032ABF"/>
    <w:rsid w:val="00032DB7"/>
    <w:rsid w:val="000331E0"/>
    <w:rsid w:val="0003340E"/>
    <w:rsid w:val="00033483"/>
    <w:rsid w:val="00033950"/>
    <w:rsid w:val="000339D5"/>
    <w:rsid w:val="00033D3C"/>
    <w:rsid w:val="00033EFB"/>
    <w:rsid w:val="0003464D"/>
    <w:rsid w:val="00034A8A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258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37F5E"/>
    <w:rsid w:val="0004018B"/>
    <w:rsid w:val="00040331"/>
    <w:rsid w:val="000404E2"/>
    <w:rsid w:val="00040549"/>
    <w:rsid w:val="00040791"/>
    <w:rsid w:val="000407EC"/>
    <w:rsid w:val="00040952"/>
    <w:rsid w:val="00040B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8B4"/>
    <w:rsid w:val="00042ACF"/>
    <w:rsid w:val="00042B99"/>
    <w:rsid w:val="00042C2B"/>
    <w:rsid w:val="00042ED5"/>
    <w:rsid w:val="00042F74"/>
    <w:rsid w:val="0004334B"/>
    <w:rsid w:val="00043355"/>
    <w:rsid w:val="000434F1"/>
    <w:rsid w:val="000435C0"/>
    <w:rsid w:val="0004366C"/>
    <w:rsid w:val="000437CB"/>
    <w:rsid w:val="000438FF"/>
    <w:rsid w:val="00043DA7"/>
    <w:rsid w:val="00043DDD"/>
    <w:rsid w:val="00043EF5"/>
    <w:rsid w:val="000440BA"/>
    <w:rsid w:val="0004445C"/>
    <w:rsid w:val="000444A8"/>
    <w:rsid w:val="00044500"/>
    <w:rsid w:val="00044872"/>
    <w:rsid w:val="00044DAA"/>
    <w:rsid w:val="00045154"/>
    <w:rsid w:val="00045740"/>
    <w:rsid w:val="00045BC3"/>
    <w:rsid w:val="00045DCC"/>
    <w:rsid w:val="00045E6A"/>
    <w:rsid w:val="000463AC"/>
    <w:rsid w:val="00046429"/>
    <w:rsid w:val="00046A19"/>
    <w:rsid w:val="00046B89"/>
    <w:rsid w:val="00047017"/>
    <w:rsid w:val="000477AB"/>
    <w:rsid w:val="0005031A"/>
    <w:rsid w:val="000505AE"/>
    <w:rsid w:val="0005062C"/>
    <w:rsid w:val="00050862"/>
    <w:rsid w:val="0005087C"/>
    <w:rsid w:val="000508D7"/>
    <w:rsid w:val="00050935"/>
    <w:rsid w:val="00050BEF"/>
    <w:rsid w:val="00050C98"/>
    <w:rsid w:val="00050DDE"/>
    <w:rsid w:val="00050FA1"/>
    <w:rsid w:val="00051417"/>
    <w:rsid w:val="000518C8"/>
    <w:rsid w:val="00051E25"/>
    <w:rsid w:val="00051F69"/>
    <w:rsid w:val="00052251"/>
    <w:rsid w:val="000524EF"/>
    <w:rsid w:val="000528EF"/>
    <w:rsid w:val="000529F4"/>
    <w:rsid w:val="00052EB3"/>
    <w:rsid w:val="00052FF6"/>
    <w:rsid w:val="00053483"/>
    <w:rsid w:val="000537FB"/>
    <w:rsid w:val="00054026"/>
    <w:rsid w:val="0005437F"/>
    <w:rsid w:val="00054433"/>
    <w:rsid w:val="00054663"/>
    <w:rsid w:val="000553C1"/>
    <w:rsid w:val="0005542F"/>
    <w:rsid w:val="00055589"/>
    <w:rsid w:val="000555B9"/>
    <w:rsid w:val="000558C4"/>
    <w:rsid w:val="00055ED0"/>
    <w:rsid w:val="00055F34"/>
    <w:rsid w:val="0005638A"/>
    <w:rsid w:val="00056664"/>
    <w:rsid w:val="000569A6"/>
    <w:rsid w:val="00056A0A"/>
    <w:rsid w:val="00056DFE"/>
    <w:rsid w:val="00056F2D"/>
    <w:rsid w:val="000570A0"/>
    <w:rsid w:val="0005782A"/>
    <w:rsid w:val="00057A0E"/>
    <w:rsid w:val="00057AD1"/>
    <w:rsid w:val="00060AB1"/>
    <w:rsid w:val="00060F87"/>
    <w:rsid w:val="00061623"/>
    <w:rsid w:val="0006165F"/>
    <w:rsid w:val="000616BD"/>
    <w:rsid w:val="000617F2"/>
    <w:rsid w:val="00061955"/>
    <w:rsid w:val="00061A77"/>
    <w:rsid w:val="00061B0E"/>
    <w:rsid w:val="00061CDD"/>
    <w:rsid w:val="00061E0B"/>
    <w:rsid w:val="000620F4"/>
    <w:rsid w:val="00062766"/>
    <w:rsid w:val="0006276B"/>
    <w:rsid w:val="0006291E"/>
    <w:rsid w:val="000629BD"/>
    <w:rsid w:val="00062B25"/>
    <w:rsid w:val="0006324D"/>
    <w:rsid w:val="000632B1"/>
    <w:rsid w:val="000632F6"/>
    <w:rsid w:val="000639A9"/>
    <w:rsid w:val="00063A6E"/>
    <w:rsid w:val="00063C4C"/>
    <w:rsid w:val="00063DC3"/>
    <w:rsid w:val="000640C2"/>
    <w:rsid w:val="000641F4"/>
    <w:rsid w:val="000643EC"/>
    <w:rsid w:val="000645F7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106"/>
    <w:rsid w:val="00066331"/>
    <w:rsid w:val="0006644C"/>
    <w:rsid w:val="0006646D"/>
    <w:rsid w:val="00066654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6CC"/>
    <w:rsid w:val="0007075C"/>
    <w:rsid w:val="000708C8"/>
    <w:rsid w:val="000708D6"/>
    <w:rsid w:val="00070C82"/>
    <w:rsid w:val="00070D1D"/>
    <w:rsid w:val="00071539"/>
    <w:rsid w:val="000719EE"/>
    <w:rsid w:val="00071C80"/>
    <w:rsid w:val="00071E82"/>
    <w:rsid w:val="00072132"/>
    <w:rsid w:val="0007245E"/>
    <w:rsid w:val="00072552"/>
    <w:rsid w:val="000726DB"/>
    <w:rsid w:val="00072A47"/>
    <w:rsid w:val="00072D65"/>
    <w:rsid w:val="00073076"/>
    <w:rsid w:val="000732DB"/>
    <w:rsid w:val="00073367"/>
    <w:rsid w:val="000736E0"/>
    <w:rsid w:val="00073A04"/>
    <w:rsid w:val="00073C23"/>
    <w:rsid w:val="00073ED1"/>
    <w:rsid w:val="00074621"/>
    <w:rsid w:val="00074727"/>
    <w:rsid w:val="0007481A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A6F"/>
    <w:rsid w:val="00075BC1"/>
    <w:rsid w:val="00075D21"/>
    <w:rsid w:val="00075FFE"/>
    <w:rsid w:val="00076170"/>
    <w:rsid w:val="00076211"/>
    <w:rsid w:val="00076943"/>
    <w:rsid w:val="00076BDC"/>
    <w:rsid w:val="00076E25"/>
    <w:rsid w:val="00077245"/>
    <w:rsid w:val="00077C5C"/>
    <w:rsid w:val="00077E11"/>
    <w:rsid w:val="00077F9C"/>
    <w:rsid w:val="00080A1E"/>
    <w:rsid w:val="00080A5F"/>
    <w:rsid w:val="0008106E"/>
    <w:rsid w:val="0008157C"/>
    <w:rsid w:val="00081947"/>
    <w:rsid w:val="000819B2"/>
    <w:rsid w:val="00081D57"/>
    <w:rsid w:val="00081EDC"/>
    <w:rsid w:val="00081F3B"/>
    <w:rsid w:val="00081F88"/>
    <w:rsid w:val="00082092"/>
    <w:rsid w:val="000821A0"/>
    <w:rsid w:val="00082360"/>
    <w:rsid w:val="000823EC"/>
    <w:rsid w:val="000826F9"/>
    <w:rsid w:val="00082881"/>
    <w:rsid w:val="00082944"/>
    <w:rsid w:val="00082B4E"/>
    <w:rsid w:val="00082EAE"/>
    <w:rsid w:val="00082F4B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09"/>
    <w:rsid w:val="00085EAB"/>
    <w:rsid w:val="00085F5F"/>
    <w:rsid w:val="000861BA"/>
    <w:rsid w:val="00086220"/>
    <w:rsid w:val="00086754"/>
    <w:rsid w:val="00086A86"/>
    <w:rsid w:val="00086EB9"/>
    <w:rsid w:val="0008735C"/>
    <w:rsid w:val="000874B9"/>
    <w:rsid w:val="00087633"/>
    <w:rsid w:val="00087679"/>
    <w:rsid w:val="00087870"/>
    <w:rsid w:val="00087928"/>
    <w:rsid w:val="00087DEC"/>
    <w:rsid w:val="00087F67"/>
    <w:rsid w:val="00087FC1"/>
    <w:rsid w:val="000900D2"/>
    <w:rsid w:val="000901E2"/>
    <w:rsid w:val="000902EE"/>
    <w:rsid w:val="00090425"/>
    <w:rsid w:val="000904B7"/>
    <w:rsid w:val="00090737"/>
    <w:rsid w:val="00090A18"/>
    <w:rsid w:val="00090C40"/>
    <w:rsid w:val="00090EBA"/>
    <w:rsid w:val="00090F48"/>
    <w:rsid w:val="0009107D"/>
    <w:rsid w:val="000911C3"/>
    <w:rsid w:val="000913A0"/>
    <w:rsid w:val="000916A5"/>
    <w:rsid w:val="00091984"/>
    <w:rsid w:val="00091AE9"/>
    <w:rsid w:val="00091CA0"/>
    <w:rsid w:val="00092224"/>
    <w:rsid w:val="000926A7"/>
    <w:rsid w:val="000928C3"/>
    <w:rsid w:val="00092A8B"/>
    <w:rsid w:val="00092B09"/>
    <w:rsid w:val="00092EEE"/>
    <w:rsid w:val="00093026"/>
    <w:rsid w:val="0009316C"/>
    <w:rsid w:val="000932B5"/>
    <w:rsid w:val="000933E3"/>
    <w:rsid w:val="0009353D"/>
    <w:rsid w:val="00093AFC"/>
    <w:rsid w:val="00093B30"/>
    <w:rsid w:val="00093B78"/>
    <w:rsid w:val="00093D9D"/>
    <w:rsid w:val="000941C0"/>
    <w:rsid w:val="0009470A"/>
    <w:rsid w:val="00094BAF"/>
    <w:rsid w:val="00094D1B"/>
    <w:rsid w:val="00094FB4"/>
    <w:rsid w:val="000953A9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23"/>
    <w:rsid w:val="000A1458"/>
    <w:rsid w:val="000A15E3"/>
    <w:rsid w:val="000A171A"/>
    <w:rsid w:val="000A1E4E"/>
    <w:rsid w:val="000A1F12"/>
    <w:rsid w:val="000A2199"/>
    <w:rsid w:val="000A2225"/>
    <w:rsid w:val="000A26A7"/>
    <w:rsid w:val="000A2832"/>
    <w:rsid w:val="000A28AB"/>
    <w:rsid w:val="000A2BEC"/>
    <w:rsid w:val="000A2DC6"/>
    <w:rsid w:val="000A3093"/>
    <w:rsid w:val="000A35BF"/>
    <w:rsid w:val="000A37E2"/>
    <w:rsid w:val="000A390B"/>
    <w:rsid w:val="000A398B"/>
    <w:rsid w:val="000A4114"/>
    <w:rsid w:val="000A42BF"/>
    <w:rsid w:val="000A42D3"/>
    <w:rsid w:val="000A4553"/>
    <w:rsid w:val="000A4968"/>
    <w:rsid w:val="000A4B0B"/>
    <w:rsid w:val="000A4C2E"/>
    <w:rsid w:val="000A4C7F"/>
    <w:rsid w:val="000A4D19"/>
    <w:rsid w:val="000A534B"/>
    <w:rsid w:val="000A5401"/>
    <w:rsid w:val="000A56C5"/>
    <w:rsid w:val="000A590E"/>
    <w:rsid w:val="000A60BF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07"/>
    <w:rsid w:val="000B0188"/>
    <w:rsid w:val="000B02D6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1A3"/>
    <w:rsid w:val="000B33FE"/>
    <w:rsid w:val="000B360F"/>
    <w:rsid w:val="000B3CF5"/>
    <w:rsid w:val="000B3DCD"/>
    <w:rsid w:val="000B44E3"/>
    <w:rsid w:val="000B4564"/>
    <w:rsid w:val="000B46F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4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AC0"/>
    <w:rsid w:val="000C0077"/>
    <w:rsid w:val="000C00BB"/>
    <w:rsid w:val="000C0354"/>
    <w:rsid w:val="000C0362"/>
    <w:rsid w:val="000C08E3"/>
    <w:rsid w:val="000C09D7"/>
    <w:rsid w:val="000C0B62"/>
    <w:rsid w:val="000C0CBF"/>
    <w:rsid w:val="000C0CD4"/>
    <w:rsid w:val="000C0D1C"/>
    <w:rsid w:val="000C0DBC"/>
    <w:rsid w:val="000C0F33"/>
    <w:rsid w:val="000C1276"/>
    <w:rsid w:val="000C135C"/>
    <w:rsid w:val="000C1365"/>
    <w:rsid w:val="000C13EE"/>
    <w:rsid w:val="000C1421"/>
    <w:rsid w:val="000C1494"/>
    <w:rsid w:val="000C154D"/>
    <w:rsid w:val="000C1616"/>
    <w:rsid w:val="000C1784"/>
    <w:rsid w:val="000C180A"/>
    <w:rsid w:val="000C18F1"/>
    <w:rsid w:val="000C199A"/>
    <w:rsid w:val="000C1A2B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00D"/>
    <w:rsid w:val="000C605E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3FD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26C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7E9"/>
    <w:rsid w:val="000D2D38"/>
    <w:rsid w:val="000D2EF9"/>
    <w:rsid w:val="000D30D7"/>
    <w:rsid w:val="000D31E5"/>
    <w:rsid w:val="000D3327"/>
    <w:rsid w:val="000D33F9"/>
    <w:rsid w:val="000D348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462"/>
    <w:rsid w:val="000D6590"/>
    <w:rsid w:val="000D6696"/>
    <w:rsid w:val="000D66BA"/>
    <w:rsid w:val="000D6971"/>
    <w:rsid w:val="000D6C14"/>
    <w:rsid w:val="000D6FB3"/>
    <w:rsid w:val="000D7072"/>
    <w:rsid w:val="000D71CC"/>
    <w:rsid w:val="000D7C7C"/>
    <w:rsid w:val="000D7FEC"/>
    <w:rsid w:val="000E015E"/>
    <w:rsid w:val="000E0629"/>
    <w:rsid w:val="000E069E"/>
    <w:rsid w:val="000E0B67"/>
    <w:rsid w:val="000E0BB8"/>
    <w:rsid w:val="000E0E86"/>
    <w:rsid w:val="000E0ED2"/>
    <w:rsid w:val="000E0EDC"/>
    <w:rsid w:val="000E0F5D"/>
    <w:rsid w:val="000E10DB"/>
    <w:rsid w:val="000E14C0"/>
    <w:rsid w:val="000E16D7"/>
    <w:rsid w:val="000E1BF7"/>
    <w:rsid w:val="000E23F3"/>
    <w:rsid w:val="000E256C"/>
    <w:rsid w:val="000E28E6"/>
    <w:rsid w:val="000E2C49"/>
    <w:rsid w:val="000E2C83"/>
    <w:rsid w:val="000E2EAF"/>
    <w:rsid w:val="000E2F85"/>
    <w:rsid w:val="000E3283"/>
    <w:rsid w:val="000E3890"/>
    <w:rsid w:val="000E39D3"/>
    <w:rsid w:val="000E3C99"/>
    <w:rsid w:val="000E41ED"/>
    <w:rsid w:val="000E42B7"/>
    <w:rsid w:val="000E4370"/>
    <w:rsid w:val="000E44BF"/>
    <w:rsid w:val="000E4BC8"/>
    <w:rsid w:val="000E4BD7"/>
    <w:rsid w:val="000E5233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C5A"/>
    <w:rsid w:val="000E6DE5"/>
    <w:rsid w:val="000E73E7"/>
    <w:rsid w:val="000E7766"/>
    <w:rsid w:val="000E7AEE"/>
    <w:rsid w:val="000E7E5A"/>
    <w:rsid w:val="000F0217"/>
    <w:rsid w:val="000F021D"/>
    <w:rsid w:val="000F0637"/>
    <w:rsid w:val="000F07BE"/>
    <w:rsid w:val="000F0832"/>
    <w:rsid w:val="000F08E2"/>
    <w:rsid w:val="000F0BC6"/>
    <w:rsid w:val="000F1364"/>
    <w:rsid w:val="000F1493"/>
    <w:rsid w:val="000F16A3"/>
    <w:rsid w:val="000F172B"/>
    <w:rsid w:val="000F173C"/>
    <w:rsid w:val="000F1765"/>
    <w:rsid w:val="000F1A6F"/>
    <w:rsid w:val="000F1BC9"/>
    <w:rsid w:val="000F1C55"/>
    <w:rsid w:val="000F1F1E"/>
    <w:rsid w:val="000F2239"/>
    <w:rsid w:val="000F2622"/>
    <w:rsid w:val="000F2770"/>
    <w:rsid w:val="000F28C8"/>
    <w:rsid w:val="000F2C64"/>
    <w:rsid w:val="000F2D2C"/>
    <w:rsid w:val="000F2DC7"/>
    <w:rsid w:val="000F2EE7"/>
    <w:rsid w:val="000F2F52"/>
    <w:rsid w:val="000F30C3"/>
    <w:rsid w:val="000F3123"/>
    <w:rsid w:val="000F3B1D"/>
    <w:rsid w:val="000F412F"/>
    <w:rsid w:val="000F48BF"/>
    <w:rsid w:val="000F4C73"/>
    <w:rsid w:val="000F4CA1"/>
    <w:rsid w:val="000F4D71"/>
    <w:rsid w:val="000F5352"/>
    <w:rsid w:val="000F55F7"/>
    <w:rsid w:val="000F59B5"/>
    <w:rsid w:val="000F603B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51A"/>
    <w:rsid w:val="000F7814"/>
    <w:rsid w:val="00100142"/>
    <w:rsid w:val="0010049A"/>
    <w:rsid w:val="001004B1"/>
    <w:rsid w:val="0010067E"/>
    <w:rsid w:val="0010079F"/>
    <w:rsid w:val="00100A6A"/>
    <w:rsid w:val="00100F95"/>
    <w:rsid w:val="001011B7"/>
    <w:rsid w:val="00101A27"/>
    <w:rsid w:val="00101A8B"/>
    <w:rsid w:val="00101CFC"/>
    <w:rsid w:val="00101DCE"/>
    <w:rsid w:val="00101DD6"/>
    <w:rsid w:val="00101E1D"/>
    <w:rsid w:val="001028C1"/>
    <w:rsid w:val="00102FFC"/>
    <w:rsid w:val="001031F9"/>
    <w:rsid w:val="00103224"/>
    <w:rsid w:val="00103304"/>
    <w:rsid w:val="00103853"/>
    <w:rsid w:val="001038AB"/>
    <w:rsid w:val="001038C6"/>
    <w:rsid w:val="00103DD6"/>
    <w:rsid w:val="00103FE9"/>
    <w:rsid w:val="001045CD"/>
    <w:rsid w:val="001046F0"/>
    <w:rsid w:val="001046FC"/>
    <w:rsid w:val="00104960"/>
    <w:rsid w:val="00104BE9"/>
    <w:rsid w:val="0010503C"/>
    <w:rsid w:val="00105BF0"/>
    <w:rsid w:val="00105E0E"/>
    <w:rsid w:val="00105E29"/>
    <w:rsid w:val="001060B0"/>
    <w:rsid w:val="00106136"/>
    <w:rsid w:val="00106190"/>
    <w:rsid w:val="001063D4"/>
    <w:rsid w:val="001067E5"/>
    <w:rsid w:val="00107004"/>
    <w:rsid w:val="0010767C"/>
    <w:rsid w:val="00107B8A"/>
    <w:rsid w:val="00107EA8"/>
    <w:rsid w:val="00107F38"/>
    <w:rsid w:val="0011021A"/>
    <w:rsid w:val="00110B7B"/>
    <w:rsid w:val="00110C30"/>
    <w:rsid w:val="001111E1"/>
    <w:rsid w:val="00111498"/>
    <w:rsid w:val="00111815"/>
    <w:rsid w:val="001118E3"/>
    <w:rsid w:val="00111928"/>
    <w:rsid w:val="00111978"/>
    <w:rsid w:val="00111B59"/>
    <w:rsid w:val="00111B99"/>
    <w:rsid w:val="00111EE6"/>
    <w:rsid w:val="00112235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6F5"/>
    <w:rsid w:val="0012182C"/>
    <w:rsid w:val="00121944"/>
    <w:rsid w:val="0012295A"/>
    <w:rsid w:val="001229DD"/>
    <w:rsid w:val="00122A8E"/>
    <w:rsid w:val="00122B08"/>
    <w:rsid w:val="00122BAF"/>
    <w:rsid w:val="00122D3A"/>
    <w:rsid w:val="001234C7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5BFC"/>
    <w:rsid w:val="00126137"/>
    <w:rsid w:val="00126193"/>
    <w:rsid w:val="00126474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639"/>
    <w:rsid w:val="00131892"/>
    <w:rsid w:val="00131B88"/>
    <w:rsid w:val="00131C8D"/>
    <w:rsid w:val="00131EB2"/>
    <w:rsid w:val="00131F78"/>
    <w:rsid w:val="00131FEB"/>
    <w:rsid w:val="0013215D"/>
    <w:rsid w:val="00132222"/>
    <w:rsid w:val="00132980"/>
    <w:rsid w:val="00132B37"/>
    <w:rsid w:val="00132B72"/>
    <w:rsid w:val="00132F57"/>
    <w:rsid w:val="0013307B"/>
    <w:rsid w:val="001333FA"/>
    <w:rsid w:val="00133659"/>
    <w:rsid w:val="0013387D"/>
    <w:rsid w:val="00133AF3"/>
    <w:rsid w:val="00133FEA"/>
    <w:rsid w:val="00134349"/>
    <w:rsid w:val="001345D6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69B6"/>
    <w:rsid w:val="00136FA6"/>
    <w:rsid w:val="00137083"/>
    <w:rsid w:val="0013717D"/>
    <w:rsid w:val="0013742A"/>
    <w:rsid w:val="00137583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182"/>
    <w:rsid w:val="00141A20"/>
    <w:rsid w:val="00141A3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5C6"/>
    <w:rsid w:val="00143746"/>
    <w:rsid w:val="00143A1A"/>
    <w:rsid w:val="00143A89"/>
    <w:rsid w:val="00143AF0"/>
    <w:rsid w:val="00143F40"/>
    <w:rsid w:val="00143F49"/>
    <w:rsid w:val="001441A1"/>
    <w:rsid w:val="001447D3"/>
    <w:rsid w:val="00144B7A"/>
    <w:rsid w:val="00144D37"/>
    <w:rsid w:val="00144F79"/>
    <w:rsid w:val="0014507B"/>
    <w:rsid w:val="0014517B"/>
    <w:rsid w:val="0014529A"/>
    <w:rsid w:val="001452F7"/>
    <w:rsid w:val="00145522"/>
    <w:rsid w:val="001455E8"/>
    <w:rsid w:val="001457CD"/>
    <w:rsid w:val="001458F8"/>
    <w:rsid w:val="00145B06"/>
    <w:rsid w:val="00145CBB"/>
    <w:rsid w:val="00145D01"/>
    <w:rsid w:val="00145E34"/>
    <w:rsid w:val="00146334"/>
    <w:rsid w:val="00146815"/>
    <w:rsid w:val="0014683D"/>
    <w:rsid w:val="0014694E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0A03"/>
    <w:rsid w:val="00151146"/>
    <w:rsid w:val="0015162A"/>
    <w:rsid w:val="00151734"/>
    <w:rsid w:val="00151AD7"/>
    <w:rsid w:val="00151CA8"/>
    <w:rsid w:val="001520E7"/>
    <w:rsid w:val="001525FB"/>
    <w:rsid w:val="0015288D"/>
    <w:rsid w:val="00152942"/>
    <w:rsid w:val="0015294C"/>
    <w:rsid w:val="00152E00"/>
    <w:rsid w:val="00152E38"/>
    <w:rsid w:val="001533B6"/>
    <w:rsid w:val="00153A70"/>
    <w:rsid w:val="00153B37"/>
    <w:rsid w:val="00153B4E"/>
    <w:rsid w:val="00153B92"/>
    <w:rsid w:val="00153E26"/>
    <w:rsid w:val="00153F25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5A"/>
    <w:rsid w:val="001569A1"/>
    <w:rsid w:val="00156D01"/>
    <w:rsid w:val="001572A8"/>
    <w:rsid w:val="001573FD"/>
    <w:rsid w:val="00157412"/>
    <w:rsid w:val="00157662"/>
    <w:rsid w:val="0015779B"/>
    <w:rsid w:val="0015787A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350"/>
    <w:rsid w:val="00162451"/>
    <w:rsid w:val="001628F9"/>
    <w:rsid w:val="00162E35"/>
    <w:rsid w:val="00162E95"/>
    <w:rsid w:val="00162FFC"/>
    <w:rsid w:val="001634A2"/>
    <w:rsid w:val="0016373D"/>
    <w:rsid w:val="001639BA"/>
    <w:rsid w:val="00163F77"/>
    <w:rsid w:val="00163FB1"/>
    <w:rsid w:val="001644CC"/>
    <w:rsid w:val="00164709"/>
    <w:rsid w:val="001647E3"/>
    <w:rsid w:val="00164BF3"/>
    <w:rsid w:val="00164FA7"/>
    <w:rsid w:val="00164FF7"/>
    <w:rsid w:val="0016501A"/>
    <w:rsid w:val="0016556C"/>
    <w:rsid w:val="001657B2"/>
    <w:rsid w:val="00165A2C"/>
    <w:rsid w:val="00165AFD"/>
    <w:rsid w:val="00165CD4"/>
    <w:rsid w:val="00166027"/>
    <w:rsid w:val="0016607D"/>
    <w:rsid w:val="001662EE"/>
    <w:rsid w:val="00166925"/>
    <w:rsid w:val="00166B7A"/>
    <w:rsid w:val="0016760F"/>
    <w:rsid w:val="00167632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47"/>
    <w:rsid w:val="00171351"/>
    <w:rsid w:val="00171361"/>
    <w:rsid w:val="001713B2"/>
    <w:rsid w:val="001715CF"/>
    <w:rsid w:val="00171730"/>
    <w:rsid w:val="001717D4"/>
    <w:rsid w:val="00171880"/>
    <w:rsid w:val="001719AF"/>
    <w:rsid w:val="00171D71"/>
    <w:rsid w:val="00171D7E"/>
    <w:rsid w:val="001723F7"/>
    <w:rsid w:val="00172429"/>
    <w:rsid w:val="001728D0"/>
    <w:rsid w:val="00172BE0"/>
    <w:rsid w:val="00172D26"/>
    <w:rsid w:val="00173059"/>
    <w:rsid w:val="00173116"/>
    <w:rsid w:val="0017353F"/>
    <w:rsid w:val="00173659"/>
    <w:rsid w:val="00173786"/>
    <w:rsid w:val="0017380E"/>
    <w:rsid w:val="00173A66"/>
    <w:rsid w:val="00173D47"/>
    <w:rsid w:val="00173EB4"/>
    <w:rsid w:val="00173F9B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BF3"/>
    <w:rsid w:val="00175C89"/>
    <w:rsid w:val="00175E89"/>
    <w:rsid w:val="00175F1A"/>
    <w:rsid w:val="0017670E"/>
    <w:rsid w:val="001768D4"/>
    <w:rsid w:val="00176C9D"/>
    <w:rsid w:val="00176FCE"/>
    <w:rsid w:val="001771A7"/>
    <w:rsid w:val="0017765D"/>
    <w:rsid w:val="00177EE2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483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5E3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818"/>
    <w:rsid w:val="0018795F"/>
    <w:rsid w:val="001879C1"/>
    <w:rsid w:val="00187AB1"/>
    <w:rsid w:val="00187C40"/>
    <w:rsid w:val="00187C92"/>
    <w:rsid w:val="00187D20"/>
    <w:rsid w:val="00187E26"/>
    <w:rsid w:val="00190035"/>
    <w:rsid w:val="001902EA"/>
    <w:rsid w:val="00190404"/>
    <w:rsid w:val="00190501"/>
    <w:rsid w:val="00190538"/>
    <w:rsid w:val="00190568"/>
    <w:rsid w:val="001906D8"/>
    <w:rsid w:val="00190CD1"/>
    <w:rsid w:val="00190D01"/>
    <w:rsid w:val="00190F96"/>
    <w:rsid w:val="00191077"/>
    <w:rsid w:val="001914D8"/>
    <w:rsid w:val="00191564"/>
    <w:rsid w:val="00191823"/>
    <w:rsid w:val="00191940"/>
    <w:rsid w:val="0019198D"/>
    <w:rsid w:val="00191B7A"/>
    <w:rsid w:val="00191E5F"/>
    <w:rsid w:val="0019210D"/>
    <w:rsid w:val="001921AD"/>
    <w:rsid w:val="001921AF"/>
    <w:rsid w:val="00192946"/>
    <w:rsid w:val="00192F3E"/>
    <w:rsid w:val="00193035"/>
    <w:rsid w:val="00193725"/>
    <w:rsid w:val="00193BFA"/>
    <w:rsid w:val="00193E21"/>
    <w:rsid w:val="00193EE8"/>
    <w:rsid w:val="00193F4D"/>
    <w:rsid w:val="0019403B"/>
    <w:rsid w:val="001940EA"/>
    <w:rsid w:val="0019437F"/>
    <w:rsid w:val="00194739"/>
    <w:rsid w:val="00194847"/>
    <w:rsid w:val="001949BC"/>
    <w:rsid w:val="00194B15"/>
    <w:rsid w:val="00194B87"/>
    <w:rsid w:val="00194D35"/>
    <w:rsid w:val="00194D7B"/>
    <w:rsid w:val="00194DD2"/>
    <w:rsid w:val="00195149"/>
    <w:rsid w:val="001951B0"/>
    <w:rsid w:val="00195304"/>
    <w:rsid w:val="001953B7"/>
    <w:rsid w:val="00195516"/>
    <w:rsid w:val="00195741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6FC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411"/>
    <w:rsid w:val="001A1C23"/>
    <w:rsid w:val="001A1FC0"/>
    <w:rsid w:val="001A269D"/>
    <w:rsid w:val="001A2944"/>
    <w:rsid w:val="001A2ACE"/>
    <w:rsid w:val="001A2BD3"/>
    <w:rsid w:val="001A2DCC"/>
    <w:rsid w:val="001A3281"/>
    <w:rsid w:val="001A35BC"/>
    <w:rsid w:val="001A442F"/>
    <w:rsid w:val="001A4825"/>
    <w:rsid w:val="001A4840"/>
    <w:rsid w:val="001A485D"/>
    <w:rsid w:val="001A4A19"/>
    <w:rsid w:val="001A5CAA"/>
    <w:rsid w:val="001A5E35"/>
    <w:rsid w:val="001A61B6"/>
    <w:rsid w:val="001A65B3"/>
    <w:rsid w:val="001A69AF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A"/>
    <w:rsid w:val="001B087C"/>
    <w:rsid w:val="001B09BC"/>
    <w:rsid w:val="001B0CF7"/>
    <w:rsid w:val="001B0F87"/>
    <w:rsid w:val="001B127F"/>
    <w:rsid w:val="001B1480"/>
    <w:rsid w:val="001B15BE"/>
    <w:rsid w:val="001B1625"/>
    <w:rsid w:val="001B178A"/>
    <w:rsid w:val="001B17FF"/>
    <w:rsid w:val="001B1B48"/>
    <w:rsid w:val="001B1BE6"/>
    <w:rsid w:val="001B1D5B"/>
    <w:rsid w:val="001B1EB9"/>
    <w:rsid w:val="001B1EFC"/>
    <w:rsid w:val="001B21CD"/>
    <w:rsid w:val="001B24DE"/>
    <w:rsid w:val="001B27CE"/>
    <w:rsid w:val="001B28B1"/>
    <w:rsid w:val="001B2937"/>
    <w:rsid w:val="001B2A75"/>
    <w:rsid w:val="001B2BFC"/>
    <w:rsid w:val="001B2CD4"/>
    <w:rsid w:val="001B33F9"/>
    <w:rsid w:val="001B375C"/>
    <w:rsid w:val="001B37F6"/>
    <w:rsid w:val="001B4233"/>
    <w:rsid w:val="001B49E6"/>
    <w:rsid w:val="001B4AD5"/>
    <w:rsid w:val="001B4F5D"/>
    <w:rsid w:val="001B4F5E"/>
    <w:rsid w:val="001B514E"/>
    <w:rsid w:val="001B53FA"/>
    <w:rsid w:val="001B5774"/>
    <w:rsid w:val="001B5871"/>
    <w:rsid w:val="001B5928"/>
    <w:rsid w:val="001B59A2"/>
    <w:rsid w:val="001B5D2C"/>
    <w:rsid w:val="001B5F0C"/>
    <w:rsid w:val="001B5FAE"/>
    <w:rsid w:val="001B662B"/>
    <w:rsid w:val="001B6A47"/>
    <w:rsid w:val="001B6CBF"/>
    <w:rsid w:val="001B6D32"/>
    <w:rsid w:val="001B6DC0"/>
    <w:rsid w:val="001B6E98"/>
    <w:rsid w:val="001B70E3"/>
    <w:rsid w:val="001B71ED"/>
    <w:rsid w:val="001B7266"/>
    <w:rsid w:val="001B733B"/>
    <w:rsid w:val="001B7369"/>
    <w:rsid w:val="001B749F"/>
    <w:rsid w:val="001B764F"/>
    <w:rsid w:val="001B7900"/>
    <w:rsid w:val="001B7B73"/>
    <w:rsid w:val="001B7E1F"/>
    <w:rsid w:val="001C00AC"/>
    <w:rsid w:val="001C036A"/>
    <w:rsid w:val="001C069E"/>
    <w:rsid w:val="001C0B25"/>
    <w:rsid w:val="001C0CE9"/>
    <w:rsid w:val="001C1415"/>
    <w:rsid w:val="001C1823"/>
    <w:rsid w:val="001C1A36"/>
    <w:rsid w:val="001C1B7E"/>
    <w:rsid w:val="001C1C2B"/>
    <w:rsid w:val="001C2034"/>
    <w:rsid w:val="001C2102"/>
    <w:rsid w:val="001C2307"/>
    <w:rsid w:val="001C246C"/>
    <w:rsid w:val="001C264C"/>
    <w:rsid w:val="001C28A3"/>
    <w:rsid w:val="001C2CD6"/>
    <w:rsid w:val="001C2FF9"/>
    <w:rsid w:val="001C330C"/>
    <w:rsid w:val="001C351A"/>
    <w:rsid w:val="001C35E0"/>
    <w:rsid w:val="001C367A"/>
    <w:rsid w:val="001C3B09"/>
    <w:rsid w:val="001C3C91"/>
    <w:rsid w:val="001C3C97"/>
    <w:rsid w:val="001C4325"/>
    <w:rsid w:val="001C4995"/>
    <w:rsid w:val="001C4A99"/>
    <w:rsid w:val="001C50F2"/>
    <w:rsid w:val="001C53C8"/>
    <w:rsid w:val="001C5927"/>
    <w:rsid w:val="001C5939"/>
    <w:rsid w:val="001C59DB"/>
    <w:rsid w:val="001C5B91"/>
    <w:rsid w:val="001C615F"/>
    <w:rsid w:val="001C619F"/>
    <w:rsid w:val="001C65F2"/>
    <w:rsid w:val="001C6956"/>
    <w:rsid w:val="001C69F5"/>
    <w:rsid w:val="001C6A84"/>
    <w:rsid w:val="001C6B2D"/>
    <w:rsid w:val="001C6D27"/>
    <w:rsid w:val="001C6D57"/>
    <w:rsid w:val="001C7210"/>
    <w:rsid w:val="001C7218"/>
    <w:rsid w:val="001C74C6"/>
    <w:rsid w:val="001D0217"/>
    <w:rsid w:val="001D0324"/>
    <w:rsid w:val="001D077A"/>
    <w:rsid w:val="001D0DFC"/>
    <w:rsid w:val="001D0EFA"/>
    <w:rsid w:val="001D0FFF"/>
    <w:rsid w:val="001D13A9"/>
    <w:rsid w:val="001D1638"/>
    <w:rsid w:val="001D16B4"/>
    <w:rsid w:val="001D174E"/>
    <w:rsid w:val="001D17BF"/>
    <w:rsid w:val="001D1889"/>
    <w:rsid w:val="001D21B1"/>
    <w:rsid w:val="001D2332"/>
    <w:rsid w:val="001D2824"/>
    <w:rsid w:val="001D2C80"/>
    <w:rsid w:val="001D2FEC"/>
    <w:rsid w:val="001D38AB"/>
    <w:rsid w:val="001D3DA4"/>
    <w:rsid w:val="001D3DFA"/>
    <w:rsid w:val="001D4174"/>
    <w:rsid w:val="001D43C9"/>
    <w:rsid w:val="001D4855"/>
    <w:rsid w:val="001D5075"/>
    <w:rsid w:val="001D522E"/>
    <w:rsid w:val="001D5645"/>
    <w:rsid w:val="001D5D99"/>
    <w:rsid w:val="001D65E4"/>
    <w:rsid w:val="001D6F41"/>
    <w:rsid w:val="001D7056"/>
    <w:rsid w:val="001D73E2"/>
    <w:rsid w:val="001D7434"/>
    <w:rsid w:val="001D74D9"/>
    <w:rsid w:val="001D792D"/>
    <w:rsid w:val="001D7DA1"/>
    <w:rsid w:val="001E0976"/>
    <w:rsid w:val="001E0CE4"/>
    <w:rsid w:val="001E152F"/>
    <w:rsid w:val="001E16E3"/>
    <w:rsid w:val="001E177F"/>
    <w:rsid w:val="001E185E"/>
    <w:rsid w:val="001E1C32"/>
    <w:rsid w:val="001E1CD2"/>
    <w:rsid w:val="001E1F36"/>
    <w:rsid w:val="001E20AB"/>
    <w:rsid w:val="001E21B4"/>
    <w:rsid w:val="001E221E"/>
    <w:rsid w:val="001E24EC"/>
    <w:rsid w:val="001E2593"/>
    <w:rsid w:val="001E2AE6"/>
    <w:rsid w:val="001E2B92"/>
    <w:rsid w:val="001E2C14"/>
    <w:rsid w:val="001E2FAD"/>
    <w:rsid w:val="001E3697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C7D"/>
    <w:rsid w:val="001E7EBB"/>
    <w:rsid w:val="001E7EF8"/>
    <w:rsid w:val="001F043A"/>
    <w:rsid w:val="001F04DE"/>
    <w:rsid w:val="001F0508"/>
    <w:rsid w:val="001F0A56"/>
    <w:rsid w:val="001F0B07"/>
    <w:rsid w:val="001F0D28"/>
    <w:rsid w:val="001F0EFA"/>
    <w:rsid w:val="001F101E"/>
    <w:rsid w:val="001F12CF"/>
    <w:rsid w:val="001F134A"/>
    <w:rsid w:val="001F13AC"/>
    <w:rsid w:val="001F160F"/>
    <w:rsid w:val="001F186C"/>
    <w:rsid w:val="001F18CF"/>
    <w:rsid w:val="001F1A85"/>
    <w:rsid w:val="001F1C27"/>
    <w:rsid w:val="001F1D3F"/>
    <w:rsid w:val="001F1EF5"/>
    <w:rsid w:val="001F1F39"/>
    <w:rsid w:val="001F1FA6"/>
    <w:rsid w:val="001F2043"/>
    <w:rsid w:val="001F21B2"/>
    <w:rsid w:val="001F21C6"/>
    <w:rsid w:val="001F2293"/>
    <w:rsid w:val="001F2343"/>
    <w:rsid w:val="001F248C"/>
    <w:rsid w:val="001F2870"/>
    <w:rsid w:val="001F2E68"/>
    <w:rsid w:val="001F2E8C"/>
    <w:rsid w:val="001F2ECD"/>
    <w:rsid w:val="001F2F27"/>
    <w:rsid w:val="001F2F98"/>
    <w:rsid w:val="001F3562"/>
    <w:rsid w:val="001F3A53"/>
    <w:rsid w:val="001F3CD1"/>
    <w:rsid w:val="001F3D49"/>
    <w:rsid w:val="001F47CB"/>
    <w:rsid w:val="001F4ABA"/>
    <w:rsid w:val="001F568E"/>
    <w:rsid w:val="001F5B18"/>
    <w:rsid w:val="001F5C19"/>
    <w:rsid w:val="001F5C3D"/>
    <w:rsid w:val="001F6027"/>
    <w:rsid w:val="001F607A"/>
    <w:rsid w:val="001F624B"/>
    <w:rsid w:val="001F624C"/>
    <w:rsid w:val="001F6556"/>
    <w:rsid w:val="001F663E"/>
    <w:rsid w:val="001F680F"/>
    <w:rsid w:val="001F69AD"/>
    <w:rsid w:val="001F6CED"/>
    <w:rsid w:val="001F6D67"/>
    <w:rsid w:val="001F6DAD"/>
    <w:rsid w:val="001F71A3"/>
    <w:rsid w:val="001F73D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3B1"/>
    <w:rsid w:val="00201484"/>
    <w:rsid w:val="002014D4"/>
    <w:rsid w:val="00201552"/>
    <w:rsid w:val="0020157D"/>
    <w:rsid w:val="002015A0"/>
    <w:rsid w:val="002018DF"/>
    <w:rsid w:val="00201AA0"/>
    <w:rsid w:val="00201CF8"/>
    <w:rsid w:val="00201D87"/>
    <w:rsid w:val="00201FB1"/>
    <w:rsid w:val="0020222C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652"/>
    <w:rsid w:val="0020690E"/>
    <w:rsid w:val="00206926"/>
    <w:rsid w:val="00206CB0"/>
    <w:rsid w:val="00206DEC"/>
    <w:rsid w:val="00206F4C"/>
    <w:rsid w:val="002070C0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0D45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2E26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E55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2C7"/>
    <w:rsid w:val="002153E0"/>
    <w:rsid w:val="0021589E"/>
    <w:rsid w:val="002158F7"/>
    <w:rsid w:val="00215947"/>
    <w:rsid w:val="00215A71"/>
    <w:rsid w:val="00215D9C"/>
    <w:rsid w:val="00216313"/>
    <w:rsid w:val="0021661A"/>
    <w:rsid w:val="00216ADD"/>
    <w:rsid w:val="00216B9D"/>
    <w:rsid w:val="00217196"/>
    <w:rsid w:val="002175E4"/>
    <w:rsid w:val="00217890"/>
    <w:rsid w:val="0021790A"/>
    <w:rsid w:val="00217945"/>
    <w:rsid w:val="00217ABA"/>
    <w:rsid w:val="00217AC3"/>
    <w:rsid w:val="00217AF6"/>
    <w:rsid w:val="00217C0A"/>
    <w:rsid w:val="00217E08"/>
    <w:rsid w:val="00217F39"/>
    <w:rsid w:val="00220035"/>
    <w:rsid w:val="0022014A"/>
    <w:rsid w:val="00220201"/>
    <w:rsid w:val="0022048A"/>
    <w:rsid w:val="00220777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200"/>
    <w:rsid w:val="00222360"/>
    <w:rsid w:val="002223E2"/>
    <w:rsid w:val="00222558"/>
    <w:rsid w:val="00222634"/>
    <w:rsid w:val="002226DB"/>
    <w:rsid w:val="00222793"/>
    <w:rsid w:val="0022283B"/>
    <w:rsid w:val="00222A37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E52"/>
    <w:rsid w:val="00223F8E"/>
    <w:rsid w:val="002241CE"/>
    <w:rsid w:val="002249DE"/>
    <w:rsid w:val="00224BB2"/>
    <w:rsid w:val="00224D67"/>
    <w:rsid w:val="002254D7"/>
    <w:rsid w:val="00225627"/>
    <w:rsid w:val="002256F3"/>
    <w:rsid w:val="00225CB7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D5C"/>
    <w:rsid w:val="00232F4A"/>
    <w:rsid w:val="002333C8"/>
    <w:rsid w:val="002335BC"/>
    <w:rsid w:val="002338AE"/>
    <w:rsid w:val="00233F08"/>
    <w:rsid w:val="00234014"/>
    <w:rsid w:val="0023412E"/>
    <w:rsid w:val="00234B12"/>
    <w:rsid w:val="00234E22"/>
    <w:rsid w:val="0023559E"/>
    <w:rsid w:val="002359D4"/>
    <w:rsid w:val="00235F79"/>
    <w:rsid w:val="00236096"/>
    <w:rsid w:val="00236552"/>
    <w:rsid w:val="0023659A"/>
    <w:rsid w:val="0023687A"/>
    <w:rsid w:val="00236D58"/>
    <w:rsid w:val="00236EFF"/>
    <w:rsid w:val="00236F74"/>
    <w:rsid w:val="00237122"/>
    <w:rsid w:val="00237317"/>
    <w:rsid w:val="00237580"/>
    <w:rsid w:val="00237BE2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551"/>
    <w:rsid w:val="00243648"/>
    <w:rsid w:val="0024399A"/>
    <w:rsid w:val="00243C61"/>
    <w:rsid w:val="002442ED"/>
    <w:rsid w:val="002443B7"/>
    <w:rsid w:val="00244679"/>
    <w:rsid w:val="002447E4"/>
    <w:rsid w:val="00244A50"/>
    <w:rsid w:val="00244B90"/>
    <w:rsid w:val="0024507B"/>
    <w:rsid w:val="00245271"/>
    <w:rsid w:val="00245379"/>
    <w:rsid w:val="00245AA3"/>
    <w:rsid w:val="00245BEA"/>
    <w:rsid w:val="0024616C"/>
    <w:rsid w:val="002463B9"/>
    <w:rsid w:val="002469A7"/>
    <w:rsid w:val="00246C27"/>
    <w:rsid w:val="00246C64"/>
    <w:rsid w:val="00246EB1"/>
    <w:rsid w:val="0024704D"/>
    <w:rsid w:val="002470E8"/>
    <w:rsid w:val="002479F3"/>
    <w:rsid w:val="00247D36"/>
    <w:rsid w:val="00247E7D"/>
    <w:rsid w:val="00247EE4"/>
    <w:rsid w:val="0025022B"/>
    <w:rsid w:val="00250290"/>
    <w:rsid w:val="002502F0"/>
    <w:rsid w:val="00250423"/>
    <w:rsid w:val="00250A7F"/>
    <w:rsid w:val="00250B66"/>
    <w:rsid w:val="0025105F"/>
    <w:rsid w:val="0025142D"/>
    <w:rsid w:val="0025164D"/>
    <w:rsid w:val="00251BB8"/>
    <w:rsid w:val="00251BEC"/>
    <w:rsid w:val="00251C52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868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0F9"/>
    <w:rsid w:val="002603B1"/>
    <w:rsid w:val="0026085C"/>
    <w:rsid w:val="002608C3"/>
    <w:rsid w:val="00260911"/>
    <w:rsid w:val="0026092F"/>
    <w:rsid w:val="00260AAB"/>
    <w:rsid w:val="00260CA0"/>
    <w:rsid w:val="00260F18"/>
    <w:rsid w:val="00261074"/>
    <w:rsid w:val="002610C5"/>
    <w:rsid w:val="00261DAB"/>
    <w:rsid w:val="00261E9B"/>
    <w:rsid w:val="0026227B"/>
    <w:rsid w:val="00262497"/>
    <w:rsid w:val="0026256A"/>
    <w:rsid w:val="002626C0"/>
    <w:rsid w:val="00262ADE"/>
    <w:rsid w:val="00262AFD"/>
    <w:rsid w:val="00263041"/>
    <w:rsid w:val="00263417"/>
    <w:rsid w:val="00263795"/>
    <w:rsid w:val="00263A09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628"/>
    <w:rsid w:val="00266762"/>
    <w:rsid w:val="0026680E"/>
    <w:rsid w:val="00266CD1"/>
    <w:rsid w:val="00266CF3"/>
    <w:rsid w:val="00267877"/>
    <w:rsid w:val="00267B76"/>
    <w:rsid w:val="00267F98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09A"/>
    <w:rsid w:val="0027215C"/>
    <w:rsid w:val="00272342"/>
    <w:rsid w:val="002726AD"/>
    <w:rsid w:val="002728C3"/>
    <w:rsid w:val="002729A7"/>
    <w:rsid w:val="00272A2B"/>
    <w:rsid w:val="00272C03"/>
    <w:rsid w:val="00272C1B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A80"/>
    <w:rsid w:val="00274B49"/>
    <w:rsid w:val="00275103"/>
    <w:rsid w:val="002759A8"/>
    <w:rsid w:val="00275AD1"/>
    <w:rsid w:val="00275B69"/>
    <w:rsid w:val="00275CD4"/>
    <w:rsid w:val="00275D10"/>
    <w:rsid w:val="00275E19"/>
    <w:rsid w:val="0027604B"/>
    <w:rsid w:val="0027615D"/>
    <w:rsid w:val="00276171"/>
    <w:rsid w:val="00276423"/>
    <w:rsid w:val="00276AF2"/>
    <w:rsid w:val="00276F0F"/>
    <w:rsid w:val="0027703D"/>
    <w:rsid w:val="0027724F"/>
    <w:rsid w:val="002773C2"/>
    <w:rsid w:val="0027745D"/>
    <w:rsid w:val="002775DC"/>
    <w:rsid w:val="0027789B"/>
    <w:rsid w:val="00277F1C"/>
    <w:rsid w:val="00280092"/>
    <w:rsid w:val="0028029D"/>
    <w:rsid w:val="002803F6"/>
    <w:rsid w:val="002807E8"/>
    <w:rsid w:val="00280AB1"/>
    <w:rsid w:val="00280B2C"/>
    <w:rsid w:val="00280CB6"/>
    <w:rsid w:val="00280FFC"/>
    <w:rsid w:val="002811B8"/>
    <w:rsid w:val="00281317"/>
    <w:rsid w:val="00281D4E"/>
    <w:rsid w:val="00282528"/>
    <w:rsid w:val="00282600"/>
    <w:rsid w:val="002826FE"/>
    <w:rsid w:val="00282798"/>
    <w:rsid w:val="00282A34"/>
    <w:rsid w:val="00282AE8"/>
    <w:rsid w:val="00282E28"/>
    <w:rsid w:val="002830BD"/>
    <w:rsid w:val="00283130"/>
    <w:rsid w:val="00283275"/>
    <w:rsid w:val="0028327B"/>
    <w:rsid w:val="002835F6"/>
    <w:rsid w:val="00284070"/>
    <w:rsid w:val="0028410A"/>
    <w:rsid w:val="00284E05"/>
    <w:rsid w:val="00284FE0"/>
    <w:rsid w:val="002853AE"/>
    <w:rsid w:val="00285442"/>
    <w:rsid w:val="0028559F"/>
    <w:rsid w:val="002858DA"/>
    <w:rsid w:val="00285AF5"/>
    <w:rsid w:val="00285F75"/>
    <w:rsid w:val="002865F4"/>
    <w:rsid w:val="00286617"/>
    <w:rsid w:val="00286671"/>
    <w:rsid w:val="00286A81"/>
    <w:rsid w:val="00287416"/>
    <w:rsid w:val="0028799B"/>
    <w:rsid w:val="00287BD2"/>
    <w:rsid w:val="00287FD5"/>
    <w:rsid w:val="002900A6"/>
    <w:rsid w:val="002900E7"/>
    <w:rsid w:val="002904B9"/>
    <w:rsid w:val="002907CC"/>
    <w:rsid w:val="00291306"/>
    <w:rsid w:val="002917D4"/>
    <w:rsid w:val="002917DD"/>
    <w:rsid w:val="0029199E"/>
    <w:rsid w:val="00291A03"/>
    <w:rsid w:val="00291D68"/>
    <w:rsid w:val="00291FC2"/>
    <w:rsid w:val="0029204D"/>
    <w:rsid w:val="002925F7"/>
    <w:rsid w:val="002926C9"/>
    <w:rsid w:val="002928D3"/>
    <w:rsid w:val="00292B91"/>
    <w:rsid w:val="00292E76"/>
    <w:rsid w:val="00293041"/>
    <w:rsid w:val="002930AE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182"/>
    <w:rsid w:val="0029640F"/>
    <w:rsid w:val="0029672F"/>
    <w:rsid w:val="002968DE"/>
    <w:rsid w:val="00296A92"/>
    <w:rsid w:val="00296B10"/>
    <w:rsid w:val="002970C9"/>
    <w:rsid w:val="002975B1"/>
    <w:rsid w:val="0029772E"/>
    <w:rsid w:val="002977F9"/>
    <w:rsid w:val="0029797B"/>
    <w:rsid w:val="00297BE8"/>
    <w:rsid w:val="00297D7A"/>
    <w:rsid w:val="002A000B"/>
    <w:rsid w:val="002A0047"/>
    <w:rsid w:val="002A03F0"/>
    <w:rsid w:val="002A09C2"/>
    <w:rsid w:val="002A11D5"/>
    <w:rsid w:val="002A1252"/>
    <w:rsid w:val="002A1256"/>
    <w:rsid w:val="002A13A6"/>
    <w:rsid w:val="002A13CA"/>
    <w:rsid w:val="002A16E9"/>
    <w:rsid w:val="002A1922"/>
    <w:rsid w:val="002A1F87"/>
    <w:rsid w:val="002A2198"/>
    <w:rsid w:val="002A27D5"/>
    <w:rsid w:val="002A28E1"/>
    <w:rsid w:val="002A2D02"/>
    <w:rsid w:val="002A2D24"/>
    <w:rsid w:val="002A2DBB"/>
    <w:rsid w:val="002A370B"/>
    <w:rsid w:val="002A37C9"/>
    <w:rsid w:val="002A37CB"/>
    <w:rsid w:val="002A3A01"/>
    <w:rsid w:val="002A3DA2"/>
    <w:rsid w:val="002A3E74"/>
    <w:rsid w:val="002A443C"/>
    <w:rsid w:val="002A4469"/>
    <w:rsid w:val="002A447F"/>
    <w:rsid w:val="002A495F"/>
    <w:rsid w:val="002A4B3E"/>
    <w:rsid w:val="002A4C02"/>
    <w:rsid w:val="002A539F"/>
    <w:rsid w:val="002A5647"/>
    <w:rsid w:val="002A6176"/>
    <w:rsid w:val="002A6302"/>
    <w:rsid w:val="002A644B"/>
    <w:rsid w:val="002A6736"/>
    <w:rsid w:val="002A689B"/>
    <w:rsid w:val="002A6908"/>
    <w:rsid w:val="002A6930"/>
    <w:rsid w:val="002A6B2E"/>
    <w:rsid w:val="002A6B9A"/>
    <w:rsid w:val="002A6C0B"/>
    <w:rsid w:val="002A6C58"/>
    <w:rsid w:val="002A7162"/>
    <w:rsid w:val="002A7271"/>
    <w:rsid w:val="002A7516"/>
    <w:rsid w:val="002A7603"/>
    <w:rsid w:val="002A78B6"/>
    <w:rsid w:val="002A7BA5"/>
    <w:rsid w:val="002A7D0F"/>
    <w:rsid w:val="002A7D8F"/>
    <w:rsid w:val="002A7E48"/>
    <w:rsid w:val="002A7E5D"/>
    <w:rsid w:val="002A7FE4"/>
    <w:rsid w:val="002B002D"/>
    <w:rsid w:val="002B0878"/>
    <w:rsid w:val="002B13F0"/>
    <w:rsid w:val="002B1773"/>
    <w:rsid w:val="002B1A76"/>
    <w:rsid w:val="002B1AAD"/>
    <w:rsid w:val="002B1C30"/>
    <w:rsid w:val="002B2354"/>
    <w:rsid w:val="002B238F"/>
    <w:rsid w:val="002B243E"/>
    <w:rsid w:val="002B245C"/>
    <w:rsid w:val="002B268B"/>
    <w:rsid w:val="002B2B6C"/>
    <w:rsid w:val="002B2C8C"/>
    <w:rsid w:val="002B2E0A"/>
    <w:rsid w:val="002B3096"/>
    <w:rsid w:val="002B351C"/>
    <w:rsid w:val="002B35D8"/>
    <w:rsid w:val="002B35E0"/>
    <w:rsid w:val="002B361E"/>
    <w:rsid w:val="002B3735"/>
    <w:rsid w:val="002B3B74"/>
    <w:rsid w:val="002B3CB7"/>
    <w:rsid w:val="002B3CF6"/>
    <w:rsid w:val="002B3EC7"/>
    <w:rsid w:val="002B3FF8"/>
    <w:rsid w:val="002B41AE"/>
    <w:rsid w:val="002B422F"/>
    <w:rsid w:val="002B42FB"/>
    <w:rsid w:val="002B480F"/>
    <w:rsid w:val="002B4F5D"/>
    <w:rsid w:val="002B5240"/>
    <w:rsid w:val="002B52F1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C29"/>
    <w:rsid w:val="002B6DED"/>
    <w:rsid w:val="002B6E2D"/>
    <w:rsid w:val="002B6EBE"/>
    <w:rsid w:val="002B7001"/>
    <w:rsid w:val="002B71F8"/>
    <w:rsid w:val="002B749D"/>
    <w:rsid w:val="002B750B"/>
    <w:rsid w:val="002B75DA"/>
    <w:rsid w:val="002B7981"/>
    <w:rsid w:val="002B7C5A"/>
    <w:rsid w:val="002B7D43"/>
    <w:rsid w:val="002C03D9"/>
    <w:rsid w:val="002C05C4"/>
    <w:rsid w:val="002C0607"/>
    <w:rsid w:val="002C08A2"/>
    <w:rsid w:val="002C0D6B"/>
    <w:rsid w:val="002C0D6C"/>
    <w:rsid w:val="002C0E74"/>
    <w:rsid w:val="002C0EED"/>
    <w:rsid w:val="002C1287"/>
    <w:rsid w:val="002C155B"/>
    <w:rsid w:val="002C17F3"/>
    <w:rsid w:val="002C22BA"/>
    <w:rsid w:val="002C23D0"/>
    <w:rsid w:val="002C2471"/>
    <w:rsid w:val="002C25B7"/>
    <w:rsid w:val="002C25C9"/>
    <w:rsid w:val="002C26CC"/>
    <w:rsid w:val="002C284C"/>
    <w:rsid w:val="002C2921"/>
    <w:rsid w:val="002C2954"/>
    <w:rsid w:val="002C29E4"/>
    <w:rsid w:val="002C35F7"/>
    <w:rsid w:val="002C36F6"/>
    <w:rsid w:val="002C3C07"/>
    <w:rsid w:val="002C3C1D"/>
    <w:rsid w:val="002C3EDF"/>
    <w:rsid w:val="002C4417"/>
    <w:rsid w:val="002C461D"/>
    <w:rsid w:val="002C4AF6"/>
    <w:rsid w:val="002C519B"/>
    <w:rsid w:val="002C5778"/>
    <w:rsid w:val="002C57C6"/>
    <w:rsid w:val="002C583E"/>
    <w:rsid w:val="002C5C56"/>
    <w:rsid w:val="002C5F67"/>
    <w:rsid w:val="002C60A7"/>
    <w:rsid w:val="002C6243"/>
    <w:rsid w:val="002C650D"/>
    <w:rsid w:val="002C6B82"/>
    <w:rsid w:val="002C7217"/>
    <w:rsid w:val="002C72F6"/>
    <w:rsid w:val="002C7739"/>
    <w:rsid w:val="002C7A26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3E1"/>
    <w:rsid w:val="002D16AB"/>
    <w:rsid w:val="002D1894"/>
    <w:rsid w:val="002D18B5"/>
    <w:rsid w:val="002D19F2"/>
    <w:rsid w:val="002D1C3F"/>
    <w:rsid w:val="002D27BD"/>
    <w:rsid w:val="002D2979"/>
    <w:rsid w:val="002D2CA1"/>
    <w:rsid w:val="002D304C"/>
    <w:rsid w:val="002D3165"/>
    <w:rsid w:val="002D3453"/>
    <w:rsid w:val="002D3582"/>
    <w:rsid w:val="002D369B"/>
    <w:rsid w:val="002D456F"/>
    <w:rsid w:val="002D45A1"/>
    <w:rsid w:val="002D4A98"/>
    <w:rsid w:val="002D4B58"/>
    <w:rsid w:val="002D4D22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0E8"/>
    <w:rsid w:val="002E0128"/>
    <w:rsid w:val="002E02A1"/>
    <w:rsid w:val="002E07B3"/>
    <w:rsid w:val="002E0A88"/>
    <w:rsid w:val="002E0A98"/>
    <w:rsid w:val="002E100B"/>
    <w:rsid w:val="002E101D"/>
    <w:rsid w:val="002E1088"/>
    <w:rsid w:val="002E10A1"/>
    <w:rsid w:val="002E10F4"/>
    <w:rsid w:val="002E1140"/>
    <w:rsid w:val="002E1150"/>
    <w:rsid w:val="002E12CB"/>
    <w:rsid w:val="002E1455"/>
    <w:rsid w:val="002E14B2"/>
    <w:rsid w:val="002E15C5"/>
    <w:rsid w:val="002E1748"/>
    <w:rsid w:val="002E1CD5"/>
    <w:rsid w:val="002E1F81"/>
    <w:rsid w:val="002E22BF"/>
    <w:rsid w:val="002E2783"/>
    <w:rsid w:val="002E29E9"/>
    <w:rsid w:val="002E2AD3"/>
    <w:rsid w:val="002E2B73"/>
    <w:rsid w:val="002E2B9C"/>
    <w:rsid w:val="002E2C49"/>
    <w:rsid w:val="002E2D67"/>
    <w:rsid w:val="002E3010"/>
    <w:rsid w:val="002E301A"/>
    <w:rsid w:val="002E30DD"/>
    <w:rsid w:val="002E361D"/>
    <w:rsid w:val="002E38A6"/>
    <w:rsid w:val="002E3A36"/>
    <w:rsid w:val="002E3B80"/>
    <w:rsid w:val="002E3C5F"/>
    <w:rsid w:val="002E3FC1"/>
    <w:rsid w:val="002E433B"/>
    <w:rsid w:val="002E4442"/>
    <w:rsid w:val="002E4A9D"/>
    <w:rsid w:val="002E4C88"/>
    <w:rsid w:val="002E4D02"/>
    <w:rsid w:val="002E50A6"/>
    <w:rsid w:val="002E519D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D73"/>
    <w:rsid w:val="002E6F62"/>
    <w:rsid w:val="002E71A4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ED9"/>
    <w:rsid w:val="002F0F2C"/>
    <w:rsid w:val="002F141F"/>
    <w:rsid w:val="002F16A8"/>
    <w:rsid w:val="002F182A"/>
    <w:rsid w:val="002F1907"/>
    <w:rsid w:val="002F1A01"/>
    <w:rsid w:val="002F1A0B"/>
    <w:rsid w:val="002F1CBD"/>
    <w:rsid w:val="002F1CCE"/>
    <w:rsid w:val="002F1D40"/>
    <w:rsid w:val="002F1F54"/>
    <w:rsid w:val="002F22BB"/>
    <w:rsid w:val="002F22DA"/>
    <w:rsid w:val="002F33BD"/>
    <w:rsid w:val="002F373D"/>
    <w:rsid w:val="002F3F31"/>
    <w:rsid w:val="002F48A4"/>
    <w:rsid w:val="002F4B48"/>
    <w:rsid w:val="002F4C49"/>
    <w:rsid w:val="002F516A"/>
    <w:rsid w:val="002F51C7"/>
    <w:rsid w:val="002F5220"/>
    <w:rsid w:val="002F54D6"/>
    <w:rsid w:val="002F54DF"/>
    <w:rsid w:val="002F573C"/>
    <w:rsid w:val="002F593C"/>
    <w:rsid w:val="002F5E95"/>
    <w:rsid w:val="002F6148"/>
    <w:rsid w:val="002F65EA"/>
    <w:rsid w:val="002F664E"/>
    <w:rsid w:val="002F665E"/>
    <w:rsid w:val="002F675E"/>
    <w:rsid w:val="002F6A3A"/>
    <w:rsid w:val="002F6B1D"/>
    <w:rsid w:val="002F6CA2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3C"/>
    <w:rsid w:val="00301DFD"/>
    <w:rsid w:val="0030205F"/>
    <w:rsid w:val="0030209C"/>
    <w:rsid w:val="00302130"/>
    <w:rsid w:val="0030214A"/>
    <w:rsid w:val="003021AC"/>
    <w:rsid w:val="0030230B"/>
    <w:rsid w:val="00302395"/>
    <w:rsid w:val="003023AD"/>
    <w:rsid w:val="00302E85"/>
    <w:rsid w:val="00302EE6"/>
    <w:rsid w:val="00303409"/>
    <w:rsid w:val="003034E8"/>
    <w:rsid w:val="003035D9"/>
    <w:rsid w:val="00303D44"/>
    <w:rsid w:val="00303DFD"/>
    <w:rsid w:val="0030490B"/>
    <w:rsid w:val="00304911"/>
    <w:rsid w:val="00304997"/>
    <w:rsid w:val="00304D2A"/>
    <w:rsid w:val="00304D39"/>
    <w:rsid w:val="00305255"/>
    <w:rsid w:val="00305581"/>
    <w:rsid w:val="003055F1"/>
    <w:rsid w:val="003056F8"/>
    <w:rsid w:val="003058D4"/>
    <w:rsid w:val="00305B15"/>
    <w:rsid w:val="00305B63"/>
    <w:rsid w:val="00305BB1"/>
    <w:rsid w:val="00305D07"/>
    <w:rsid w:val="00306038"/>
    <w:rsid w:val="0030636F"/>
    <w:rsid w:val="00306552"/>
    <w:rsid w:val="00306676"/>
    <w:rsid w:val="0030698E"/>
    <w:rsid w:val="00306DA0"/>
    <w:rsid w:val="00307352"/>
    <w:rsid w:val="003075E8"/>
    <w:rsid w:val="00307627"/>
    <w:rsid w:val="00307BC3"/>
    <w:rsid w:val="00307C65"/>
    <w:rsid w:val="00307EA0"/>
    <w:rsid w:val="00307F22"/>
    <w:rsid w:val="003101DD"/>
    <w:rsid w:val="0031089B"/>
    <w:rsid w:val="00310B22"/>
    <w:rsid w:val="00310BAA"/>
    <w:rsid w:val="00310C13"/>
    <w:rsid w:val="00310C8F"/>
    <w:rsid w:val="00310CC6"/>
    <w:rsid w:val="0031107C"/>
    <w:rsid w:val="00311143"/>
    <w:rsid w:val="0031116E"/>
    <w:rsid w:val="0031155B"/>
    <w:rsid w:val="00311BDD"/>
    <w:rsid w:val="00311DC6"/>
    <w:rsid w:val="00311F22"/>
    <w:rsid w:val="00312238"/>
    <w:rsid w:val="003125CC"/>
    <w:rsid w:val="00312CDE"/>
    <w:rsid w:val="00312D54"/>
    <w:rsid w:val="003130E3"/>
    <w:rsid w:val="00313116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AE2"/>
    <w:rsid w:val="00314B8A"/>
    <w:rsid w:val="00314D92"/>
    <w:rsid w:val="00314E84"/>
    <w:rsid w:val="0031542A"/>
    <w:rsid w:val="00315F19"/>
    <w:rsid w:val="003161E3"/>
    <w:rsid w:val="00316517"/>
    <w:rsid w:val="003166A7"/>
    <w:rsid w:val="003166CD"/>
    <w:rsid w:val="003168AE"/>
    <w:rsid w:val="00316A40"/>
    <w:rsid w:val="00316B91"/>
    <w:rsid w:val="00316DC3"/>
    <w:rsid w:val="003177CF"/>
    <w:rsid w:val="00317A6E"/>
    <w:rsid w:val="00317C3A"/>
    <w:rsid w:val="00317D07"/>
    <w:rsid w:val="00317D45"/>
    <w:rsid w:val="00317E7E"/>
    <w:rsid w:val="0032044C"/>
    <w:rsid w:val="00320792"/>
    <w:rsid w:val="0032083B"/>
    <w:rsid w:val="003209F0"/>
    <w:rsid w:val="003216F1"/>
    <w:rsid w:val="00321924"/>
    <w:rsid w:val="00322774"/>
    <w:rsid w:val="0032281B"/>
    <w:rsid w:val="0032287A"/>
    <w:rsid w:val="003228CC"/>
    <w:rsid w:val="00322BB6"/>
    <w:rsid w:val="00322CC6"/>
    <w:rsid w:val="00322E3E"/>
    <w:rsid w:val="003230CE"/>
    <w:rsid w:val="00323554"/>
    <w:rsid w:val="0032361C"/>
    <w:rsid w:val="00323A26"/>
    <w:rsid w:val="00323B28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66B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1ECC"/>
    <w:rsid w:val="003322E7"/>
    <w:rsid w:val="0033276F"/>
    <w:rsid w:val="00332962"/>
    <w:rsid w:val="00332A0C"/>
    <w:rsid w:val="00332D2E"/>
    <w:rsid w:val="00333482"/>
    <w:rsid w:val="0033396E"/>
    <w:rsid w:val="00333BEB"/>
    <w:rsid w:val="00333CEF"/>
    <w:rsid w:val="00333E30"/>
    <w:rsid w:val="00333E34"/>
    <w:rsid w:val="00333F5A"/>
    <w:rsid w:val="00333F6D"/>
    <w:rsid w:val="00334526"/>
    <w:rsid w:val="0033481B"/>
    <w:rsid w:val="0033534A"/>
    <w:rsid w:val="003353E4"/>
    <w:rsid w:val="00335950"/>
    <w:rsid w:val="00335D0D"/>
    <w:rsid w:val="00335DEA"/>
    <w:rsid w:val="00335DF3"/>
    <w:rsid w:val="003363E9"/>
    <w:rsid w:val="003365E6"/>
    <w:rsid w:val="0033663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7A5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3BD8"/>
    <w:rsid w:val="00344210"/>
    <w:rsid w:val="003448E6"/>
    <w:rsid w:val="00344BA3"/>
    <w:rsid w:val="00344E37"/>
    <w:rsid w:val="0034500C"/>
    <w:rsid w:val="0034504C"/>
    <w:rsid w:val="00345374"/>
    <w:rsid w:val="0034562C"/>
    <w:rsid w:val="0034571E"/>
    <w:rsid w:val="0034576D"/>
    <w:rsid w:val="00345C9E"/>
    <w:rsid w:val="00345D2B"/>
    <w:rsid w:val="00345FDC"/>
    <w:rsid w:val="00346051"/>
    <w:rsid w:val="003463C0"/>
    <w:rsid w:val="003468CF"/>
    <w:rsid w:val="003469B9"/>
    <w:rsid w:val="00346AF1"/>
    <w:rsid w:val="00346CD7"/>
    <w:rsid w:val="003470F8"/>
    <w:rsid w:val="003473A4"/>
    <w:rsid w:val="003475AD"/>
    <w:rsid w:val="003475D0"/>
    <w:rsid w:val="00347618"/>
    <w:rsid w:val="00347769"/>
    <w:rsid w:val="00347A5E"/>
    <w:rsid w:val="00347B16"/>
    <w:rsid w:val="00347C1D"/>
    <w:rsid w:val="003501A3"/>
    <w:rsid w:val="003502D7"/>
    <w:rsid w:val="003503BC"/>
    <w:rsid w:val="00350981"/>
    <w:rsid w:val="00350C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50E"/>
    <w:rsid w:val="0035281F"/>
    <w:rsid w:val="003533B9"/>
    <w:rsid w:val="00353649"/>
    <w:rsid w:val="003536CF"/>
    <w:rsid w:val="00353730"/>
    <w:rsid w:val="00353BDC"/>
    <w:rsid w:val="00353E4D"/>
    <w:rsid w:val="00353EE4"/>
    <w:rsid w:val="00353FFB"/>
    <w:rsid w:val="00354205"/>
    <w:rsid w:val="0035424A"/>
    <w:rsid w:val="00354621"/>
    <w:rsid w:val="0035467C"/>
    <w:rsid w:val="00354699"/>
    <w:rsid w:val="003547D7"/>
    <w:rsid w:val="00354899"/>
    <w:rsid w:val="003549F5"/>
    <w:rsid w:val="00354A33"/>
    <w:rsid w:val="00354FD5"/>
    <w:rsid w:val="00355252"/>
    <w:rsid w:val="0035564A"/>
    <w:rsid w:val="0035585D"/>
    <w:rsid w:val="00355913"/>
    <w:rsid w:val="00355CA1"/>
    <w:rsid w:val="00355CA7"/>
    <w:rsid w:val="00355F44"/>
    <w:rsid w:val="003563D0"/>
    <w:rsid w:val="003563FC"/>
    <w:rsid w:val="00356530"/>
    <w:rsid w:val="00356539"/>
    <w:rsid w:val="0035688B"/>
    <w:rsid w:val="00357151"/>
    <w:rsid w:val="003572B2"/>
    <w:rsid w:val="003573C0"/>
    <w:rsid w:val="003573DD"/>
    <w:rsid w:val="003574C6"/>
    <w:rsid w:val="00357553"/>
    <w:rsid w:val="00357985"/>
    <w:rsid w:val="00357B5B"/>
    <w:rsid w:val="00357C5A"/>
    <w:rsid w:val="0036011A"/>
    <w:rsid w:val="00360124"/>
    <w:rsid w:val="00360161"/>
    <w:rsid w:val="00360658"/>
    <w:rsid w:val="0036067A"/>
    <w:rsid w:val="00360B28"/>
    <w:rsid w:val="00360C38"/>
    <w:rsid w:val="00360CFD"/>
    <w:rsid w:val="00360D7C"/>
    <w:rsid w:val="00360FC1"/>
    <w:rsid w:val="003610A2"/>
    <w:rsid w:val="003613CA"/>
    <w:rsid w:val="00361401"/>
    <w:rsid w:val="003614E0"/>
    <w:rsid w:val="00361530"/>
    <w:rsid w:val="00361892"/>
    <w:rsid w:val="00361B11"/>
    <w:rsid w:val="00361B35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3E2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2BB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7A1"/>
    <w:rsid w:val="00366869"/>
    <w:rsid w:val="00366CF3"/>
    <w:rsid w:val="00367325"/>
    <w:rsid w:val="00367606"/>
    <w:rsid w:val="003676C6"/>
    <w:rsid w:val="0036784A"/>
    <w:rsid w:val="003679C0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652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13C"/>
    <w:rsid w:val="00373258"/>
    <w:rsid w:val="003732D7"/>
    <w:rsid w:val="003732E8"/>
    <w:rsid w:val="0037352F"/>
    <w:rsid w:val="0037354E"/>
    <w:rsid w:val="003735D3"/>
    <w:rsid w:val="00373B0B"/>
    <w:rsid w:val="00373B9E"/>
    <w:rsid w:val="00373BAD"/>
    <w:rsid w:val="00373DBC"/>
    <w:rsid w:val="00373ED9"/>
    <w:rsid w:val="003743F7"/>
    <w:rsid w:val="0037448C"/>
    <w:rsid w:val="003744FD"/>
    <w:rsid w:val="003748AA"/>
    <w:rsid w:val="00374AD2"/>
    <w:rsid w:val="00374B66"/>
    <w:rsid w:val="00374C40"/>
    <w:rsid w:val="00374DD8"/>
    <w:rsid w:val="003752ED"/>
    <w:rsid w:val="0037559B"/>
    <w:rsid w:val="003757C3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628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2B6"/>
    <w:rsid w:val="0038139A"/>
    <w:rsid w:val="00381ACE"/>
    <w:rsid w:val="00381B6A"/>
    <w:rsid w:val="00381C16"/>
    <w:rsid w:val="00382179"/>
    <w:rsid w:val="003821E0"/>
    <w:rsid w:val="003828A8"/>
    <w:rsid w:val="00382906"/>
    <w:rsid w:val="00382B8A"/>
    <w:rsid w:val="00382BA0"/>
    <w:rsid w:val="00382C43"/>
    <w:rsid w:val="00382D35"/>
    <w:rsid w:val="003830F0"/>
    <w:rsid w:val="00383118"/>
    <w:rsid w:val="00383184"/>
    <w:rsid w:val="00383390"/>
    <w:rsid w:val="00383858"/>
    <w:rsid w:val="00383A98"/>
    <w:rsid w:val="00383CA0"/>
    <w:rsid w:val="0038403E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5F2F"/>
    <w:rsid w:val="0038609D"/>
    <w:rsid w:val="0038642A"/>
    <w:rsid w:val="0038654D"/>
    <w:rsid w:val="003865CD"/>
    <w:rsid w:val="003865F6"/>
    <w:rsid w:val="003869CF"/>
    <w:rsid w:val="00386C2C"/>
    <w:rsid w:val="00386EBB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BE7"/>
    <w:rsid w:val="00390FD4"/>
    <w:rsid w:val="003913A6"/>
    <w:rsid w:val="00391515"/>
    <w:rsid w:val="00391A73"/>
    <w:rsid w:val="00391AC0"/>
    <w:rsid w:val="00391B41"/>
    <w:rsid w:val="00391CD1"/>
    <w:rsid w:val="00392195"/>
    <w:rsid w:val="00392306"/>
    <w:rsid w:val="003923AC"/>
    <w:rsid w:val="00392AA4"/>
    <w:rsid w:val="00392BAB"/>
    <w:rsid w:val="0039387A"/>
    <w:rsid w:val="00393D4F"/>
    <w:rsid w:val="00393EA9"/>
    <w:rsid w:val="00394116"/>
    <w:rsid w:val="00394291"/>
    <w:rsid w:val="0039456C"/>
    <w:rsid w:val="00394C1B"/>
    <w:rsid w:val="00394C4C"/>
    <w:rsid w:val="003950C5"/>
    <w:rsid w:val="0039558C"/>
    <w:rsid w:val="003955B1"/>
    <w:rsid w:val="003959E1"/>
    <w:rsid w:val="00395C0E"/>
    <w:rsid w:val="00395D09"/>
    <w:rsid w:val="00396074"/>
    <w:rsid w:val="003964E8"/>
    <w:rsid w:val="00396930"/>
    <w:rsid w:val="003969E7"/>
    <w:rsid w:val="00396D52"/>
    <w:rsid w:val="00396DDB"/>
    <w:rsid w:val="003975C2"/>
    <w:rsid w:val="003976EF"/>
    <w:rsid w:val="00397B22"/>
    <w:rsid w:val="003A000F"/>
    <w:rsid w:val="003A00DB"/>
    <w:rsid w:val="003A01DA"/>
    <w:rsid w:val="003A02A1"/>
    <w:rsid w:val="003A0936"/>
    <w:rsid w:val="003A0B4F"/>
    <w:rsid w:val="003A0E2D"/>
    <w:rsid w:val="003A0EF4"/>
    <w:rsid w:val="003A1095"/>
    <w:rsid w:val="003A10CE"/>
    <w:rsid w:val="003A1105"/>
    <w:rsid w:val="003A110D"/>
    <w:rsid w:val="003A1425"/>
    <w:rsid w:val="003A15A2"/>
    <w:rsid w:val="003A1648"/>
    <w:rsid w:val="003A1700"/>
    <w:rsid w:val="003A1DAF"/>
    <w:rsid w:val="003A1E92"/>
    <w:rsid w:val="003A1FE0"/>
    <w:rsid w:val="003A20B0"/>
    <w:rsid w:val="003A234D"/>
    <w:rsid w:val="003A24E7"/>
    <w:rsid w:val="003A263E"/>
    <w:rsid w:val="003A2785"/>
    <w:rsid w:val="003A2800"/>
    <w:rsid w:val="003A28C9"/>
    <w:rsid w:val="003A2A67"/>
    <w:rsid w:val="003A2E84"/>
    <w:rsid w:val="003A3354"/>
    <w:rsid w:val="003A3567"/>
    <w:rsid w:val="003A3575"/>
    <w:rsid w:val="003A35A4"/>
    <w:rsid w:val="003A3763"/>
    <w:rsid w:val="003A3924"/>
    <w:rsid w:val="003A3B2C"/>
    <w:rsid w:val="003A3C1F"/>
    <w:rsid w:val="003A40E3"/>
    <w:rsid w:val="003A412D"/>
    <w:rsid w:val="003A42F1"/>
    <w:rsid w:val="003A4598"/>
    <w:rsid w:val="003A484F"/>
    <w:rsid w:val="003A4876"/>
    <w:rsid w:val="003A49D9"/>
    <w:rsid w:val="003A4C7C"/>
    <w:rsid w:val="003A4CF9"/>
    <w:rsid w:val="003A4FF8"/>
    <w:rsid w:val="003A52E8"/>
    <w:rsid w:val="003A53A6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3F5"/>
    <w:rsid w:val="003B059C"/>
    <w:rsid w:val="003B075D"/>
    <w:rsid w:val="003B08CE"/>
    <w:rsid w:val="003B0A78"/>
    <w:rsid w:val="003B0AC2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0E"/>
    <w:rsid w:val="003B2B49"/>
    <w:rsid w:val="003B2CA7"/>
    <w:rsid w:val="003B314F"/>
    <w:rsid w:val="003B37EC"/>
    <w:rsid w:val="003B392D"/>
    <w:rsid w:val="003B3FDB"/>
    <w:rsid w:val="003B41F1"/>
    <w:rsid w:val="003B5005"/>
    <w:rsid w:val="003B507A"/>
    <w:rsid w:val="003B50D2"/>
    <w:rsid w:val="003B532E"/>
    <w:rsid w:val="003B5403"/>
    <w:rsid w:val="003B580C"/>
    <w:rsid w:val="003B5936"/>
    <w:rsid w:val="003B6232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32E"/>
    <w:rsid w:val="003C18B0"/>
    <w:rsid w:val="003C18F3"/>
    <w:rsid w:val="003C19A4"/>
    <w:rsid w:val="003C19C3"/>
    <w:rsid w:val="003C1B73"/>
    <w:rsid w:val="003C1BBC"/>
    <w:rsid w:val="003C1CC6"/>
    <w:rsid w:val="003C2133"/>
    <w:rsid w:val="003C2172"/>
    <w:rsid w:val="003C29AF"/>
    <w:rsid w:val="003C2F0C"/>
    <w:rsid w:val="003C2FD0"/>
    <w:rsid w:val="003C30A8"/>
    <w:rsid w:val="003C30BF"/>
    <w:rsid w:val="003C30FC"/>
    <w:rsid w:val="003C312D"/>
    <w:rsid w:val="003C3236"/>
    <w:rsid w:val="003C32AE"/>
    <w:rsid w:val="003C373B"/>
    <w:rsid w:val="003C37B1"/>
    <w:rsid w:val="003C39D9"/>
    <w:rsid w:val="003C3AA1"/>
    <w:rsid w:val="003C3DA2"/>
    <w:rsid w:val="003C3DF1"/>
    <w:rsid w:val="003C3F7C"/>
    <w:rsid w:val="003C414D"/>
    <w:rsid w:val="003C41EF"/>
    <w:rsid w:val="003C513B"/>
    <w:rsid w:val="003C5426"/>
    <w:rsid w:val="003C5F0F"/>
    <w:rsid w:val="003C602B"/>
    <w:rsid w:val="003C617E"/>
    <w:rsid w:val="003C62CC"/>
    <w:rsid w:val="003C675C"/>
    <w:rsid w:val="003C681F"/>
    <w:rsid w:val="003C6D9F"/>
    <w:rsid w:val="003C7096"/>
    <w:rsid w:val="003C71E0"/>
    <w:rsid w:val="003C7367"/>
    <w:rsid w:val="003C7386"/>
    <w:rsid w:val="003C763B"/>
    <w:rsid w:val="003C78F0"/>
    <w:rsid w:val="003C7FBB"/>
    <w:rsid w:val="003D08E1"/>
    <w:rsid w:val="003D0CEE"/>
    <w:rsid w:val="003D0DA6"/>
    <w:rsid w:val="003D0FDE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AAE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683"/>
    <w:rsid w:val="003D5B91"/>
    <w:rsid w:val="003D5F01"/>
    <w:rsid w:val="003D6828"/>
    <w:rsid w:val="003D6BA4"/>
    <w:rsid w:val="003D7150"/>
    <w:rsid w:val="003D77F5"/>
    <w:rsid w:val="003D78FA"/>
    <w:rsid w:val="003D79DF"/>
    <w:rsid w:val="003D7CE4"/>
    <w:rsid w:val="003D7D08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3C17"/>
    <w:rsid w:val="003E4295"/>
    <w:rsid w:val="003E44C3"/>
    <w:rsid w:val="003E45EC"/>
    <w:rsid w:val="003E4800"/>
    <w:rsid w:val="003E5835"/>
    <w:rsid w:val="003E5ADC"/>
    <w:rsid w:val="003E5C63"/>
    <w:rsid w:val="003E5CA4"/>
    <w:rsid w:val="003E5D73"/>
    <w:rsid w:val="003E63A3"/>
    <w:rsid w:val="003E6709"/>
    <w:rsid w:val="003E67CA"/>
    <w:rsid w:val="003E6A17"/>
    <w:rsid w:val="003E6A5C"/>
    <w:rsid w:val="003E6CC1"/>
    <w:rsid w:val="003E6D58"/>
    <w:rsid w:val="003E71ED"/>
    <w:rsid w:val="003E7613"/>
    <w:rsid w:val="003E7D98"/>
    <w:rsid w:val="003F022D"/>
    <w:rsid w:val="003F03B6"/>
    <w:rsid w:val="003F0524"/>
    <w:rsid w:val="003F06E0"/>
    <w:rsid w:val="003F078A"/>
    <w:rsid w:val="003F0C1C"/>
    <w:rsid w:val="003F0CE8"/>
    <w:rsid w:val="003F1162"/>
    <w:rsid w:val="003F148A"/>
    <w:rsid w:val="003F1579"/>
    <w:rsid w:val="003F1951"/>
    <w:rsid w:val="003F1F53"/>
    <w:rsid w:val="003F226E"/>
    <w:rsid w:val="003F2371"/>
    <w:rsid w:val="003F23A2"/>
    <w:rsid w:val="003F2751"/>
    <w:rsid w:val="003F2DC4"/>
    <w:rsid w:val="003F2FB2"/>
    <w:rsid w:val="003F31F5"/>
    <w:rsid w:val="003F3228"/>
    <w:rsid w:val="003F3325"/>
    <w:rsid w:val="003F34B6"/>
    <w:rsid w:val="003F3BF0"/>
    <w:rsid w:val="003F3C83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5EE"/>
    <w:rsid w:val="003F5A18"/>
    <w:rsid w:val="003F5A7F"/>
    <w:rsid w:val="003F5ED7"/>
    <w:rsid w:val="003F61FA"/>
    <w:rsid w:val="003F62FF"/>
    <w:rsid w:val="003F691F"/>
    <w:rsid w:val="003F6AA0"/>
    <w:rsid w:val="003F6B7A"/>
    <w:rsid w:val="003F6F38"/>
    <w:rsid w:val="003F72DB"/>
    <w:rsid w:val="003F759B"/>
    <w:rsid w:val="003F7692"/>
    <w:rsid w:val="003F7FB3"/>
    <w:rsid w:val="003F7FCC"/>
    <w:rsid w:val="004003D7"/>
    <w:rsid w:val="0040073A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171"/>
    <w:rsid w:val="0040229D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5D95"/>
    <w:rsid w:val="004062E3"/>
    <w:rsid w:val="00406373"/>
    <w:rsid w:val="004065C3"/>
    <w:rsid w:val="00406A0B"/>
    <w:rsid w:val="00406B6D"/>
    <w:rsid w:val="00406BBA"/>
    <w:rsid w:val="00406C22"/>
    <w:rsid w:val="00406D0B"/>
    <w:rsid w:val="00406E82"/>
    <w:rsid w:val="00407035"/>
    <w:rsid w:val="00407303"/>
    <w:rsid w:val="004076E0"/>
    <w:rsid w:val="00407B9E"/>
    <w:rsid w:val="00407E51"/>
    <w:rsid w:val="004104E3"/>
    <w:rsid w:val="00410770"/>
    <w:rsid w:val="0041089C"/>
    <w:rsid w:val="00410966"/>
    <w:rsid w:val="00410E02"/>
    <w:rsid w:val="0041106F"/>
    <w:rsid w:val="00411269"/>
    <w:rsid w:val="00411924"/>
    <w:rsid w:val="004119BC"/>
    <w:rsid w:val="00411B67"/>
    <w:rsid w:val="004123F4"/>
    <w:rsid w:val="00412542"/>
    <w:rsid w:val="00412856"/>
    <w:rsid w:val="0041295F"/>
    <w:rsid w:val="0041299E"/>
    <w:rsid w:val="00412B1C"/>
    <w:rsid w:val="00412D7B"/>
    <w:rsid w:val="00413666"/>
    <w:rsid w:val="00413945"/>
    <w:rsid w:val="00413E23"/>
    <w:rsid w:val="00413F17"/>
    <w:rsid w:val="00414347"/>
    <w:rsid w:val="00414698"/>
    <w:rsid w:val="004146E0"/>
    <w:rsid w:val="00414843"/>
    <w:rsid w:val="004148AE"/>
    <w:rsid w:val="00414BD3"/>
    <w:rsid w:val="0041541C"/>
    <w:rsid w:val="004156EF"/>
    <w:rsid w:val="004157CA"/>
    <w:rsid w:val="00415BA7"/>
    <w:rsid w:val="00415DFA"/>
    <w:rsid w:val="00415E1A"/>
    <w:rsid w:val="00415E3E"/>
    <w:rsid w:val="00416123"/>
    <w:rsid w:val="004161FE"/>
    <w:rsid w:val="004162A1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76E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C45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3AB8"/>
    <w:rsid w:val="00423E3A"/>
    <w:rsid w:val="00424154"/>
    <w:rsid w:val="00424279"/>
    <w:rsid w:val="0042436C"/>
    <w:rsid w:val="004243A9"/>
    <w:rsid w:val="0042444C"/>
    <w:rsid w:val="0042468B"/>
    <w:rsid w:val="0042491D"/>
    <w:rsid w:val="00424A76"/>
    <w:rsid w:val="00424E34"/>
    <w:rsid w:val="00424FCC"/>
    <w:rsid w:val="0042534C"/>
    <w:rsid w:val="0042587C"/>
    <w:rsid w:val="00425A7C"/>
    <w:rsid w:val="00426127"/>
    <w:rsid w:val="0042657F"/>
    <w:rsid w:val="004266B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071"/>
    <w:rsid w:val="004301E6"/>
    <w:rsid w:val="00430C52"/>
    <w:rsid w:val="00430D53"/>
    <w:rsid w:val="00430D70"/>
    <w:rsid w:val="00431917"/>
    <w:rsid w:val="004319EC"/>
    <w:rsid w:val="00431EC7"/>
    <w:rsid w:val="00432663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029"/>
    <w:rsid w:val="0043416E"/>
    <w:rsid w:val="00434231"/>
    <w:rsid w:val="004342D5"/>
    <w:rsid w:val="0043508A"/>
    <w:rsid w:val="004350AE"/>
    <w:rsid w:val="0043526D"/>
    <w:rsid w:val="0043593E"/>
    <w:rsid w:val="00435C4D"/>
    <w:rsid w:val="00435DC0"/>
    <w:rsid w:val="00436BA2"/>
    <w:rsid w:val="00436E1F"/>
    <w:rsid w:val="0043728C"/>
    <w:rsid w:val="004372CF"/>
    <w:rsid w:val="0043737C"/>
    <w:rsid w:val="0043740F"/>
    <w:rsid w:val="004374F2"/>
    <w:rsid w:val="00437BA7"/>
    <w:rsid w:val="00437BA9"/>
    <w:rsid w:val="00440002"/>
    <w:rsid w:val="00440222"/>
    <w:rsid w:val="004402DF"/>
    <w:rsid w:val="004403B5"/>
    <w:rsid w:val="00440684"/>
    <w:rsid w:val="004406AA"/>
    <w:rsid w:val="00440816"/>
    <w:rsid w:val="00440A6D"/>
    <w:rsid w:val="00440D2C"/>
    <w:rsid w:val="00440E84"/>
    <w:rsid w:val="004412A1"/>
    <w:rsid w:val="0044143C"/>
    <w:rsid w:val="004414A1"/>
    <w:rsid w:val="00441706"/>
    <w:rsid w:val="00441C4C"/>
    <w:rsid w:val="00441D7D"/>
    <w:rsid w:val="00441E8F"/>
    <w:rsid w:val="004424A2"/>
    <w:rsid w:val="0044274C"/>
    <w:rsid w:val="0044275B"/>
    <w:rsid w:val="00442AFD"/>
    <w:rsid w:val="0044312A"/>
    <w:rsid w:val="004434E0"/>
    <w:rsid w:val="004434FD"/>
    <w:rsid w:val="0044411B"/>
    <w:rsid w:val="00444262"/>
    <w:rsid w:val="004442DF"/>
    <w:rsid w:val="004445E1"/>
    <w:rsid w:val="004448EA"/>
    <w:rsid w:val="00444939"/>
    <w:rsid w:val="00444A7C"/>
    <w:rsid w:val="00444AA2"/>
    <w:rsid w:val="00445196"/>
    <w:rsid w:val="004451AA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7E4"/>
    <w:rsid w:val="00446BE4"/>
    <w:rsid w:val="00446DBB"/>
    <w:rsid w:val="004471CA"/>
    <w:rsid w:val="0044723A"/>
    <w:rsid w:val="004474F9"/>
    <w:rsid w:val="00447BB8"/>
    <w:rsid w:val="00447D84"/>
    <w:rsid w:val="00447DC2"/>
    <w:rsid w:val="00447FE5"/>
    <w:rsid w:val="00450012"/>
    <w:rsid w:val="004500F2"/>
    <w:rsid w:val="00450237"/>
    <w:rsid w:val="00450590"/>
    <w:rsid w:val="00450AFA"/>
    <w:rsid w:val="004511FA"/>
    <w:rsid w:val="0045141E"/>
    <w:rsid w:val="00451545"/>
    <w:rsid w:val="00451710"/>
    <w:rsid w:val="00451857"/>
    <w:rsid w:val="00451BC0"/>
    <w:rsid w:val="00452011"/>
    <w:rsid w:val="0045203F"/>
    <w:rsid w:val="0045204D"/>
    <w:rsid w:val="0045207E"/>
    <w:rsid w:val="0045211C"/>
    <w:rsid w:val="00453583"/>
    <w:rsid w:val="00453CB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BF0"/>
    <w:rsid w:val="00456C36"/>
    <w:rsid w:val="00456D39"/>
    <w:rsid w:val="004570BD"/>
    <w:rsid w:val="0045716D"/>
    <w:rsid w:val="00457178"/>
    <w:rsid w:val="004573DB"/>
    <w:rsid w:val="00457A9C"/>
    <w:rsid w:val="00460722"/>
    <w:rsid w:val="00460739"/>
    <w:rsid w:val="00460898"/>
    <w:rsid w:val="00460B20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215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63B"/>
    <w:rsid w:val="004666EC"/>
    <w:rsid w:val="00466AD9"/>
    <w:rsid w:val="00466B47"/>
    <w:rsid w:val="00466BA5"/>
    <w:rsid w:val="00466D8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0EC4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0D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4C5B"/>
    <w:rsid w:val="00475357"/>
    <w:rsid w:val="00475803"/>
    <w:rsid w:val="004758D4"/>
    <w:rsid w:val="00476322"/>
    <w:rsid w:val="00476655"/>
    <w:rsid w:val="004768BE"/>
    <w:rsid w:val="00476FA6"/>
    <w:rsid w:val="0047722A"/>
    <w:rsid w:val="00477345"/>
    <w:rsid w:val="00477656"/>
    <w:rsid w:val="0047777E"/>
    <w:rsid w:val="00477904"/>
    <w:rsid w:val="00477AC0"/>
    <w:rsid w:val="00477C36"/>
    <w:rsid w:val="00480163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359"/>
    <w:rsid w:val="004836C5"/>
    <w:rsid w:val="004837B8"/>
    <w:rsid w:val="00483CAD"/>
    <w:rsid w:val="004840A6"/>
    <w:rsid w:val="00484B3E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BE5"/>
    <w:rsid w:val="00487F3F"/>
    <w:rsid w:val="00490624"/>
    <w:rsid w:val="00490F5C"/>
    <w:rsid w:val="004910CA"/>
    <w:rsid w:val="0049138A"/>
    <w:rsid w:val="00491395"/>
    <w:rsid w:val="00491B2A"/>
    <w:rsid w:val="00491DCF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3C2"/>
    <w:rsid w:val="00493862"/>
    <w:rsid w:val="00493C57"/>
    <w:rsid w:val="00493EEC"/>
    <w:rsid w:val="00493FE9"/>
    <w:rsid w:val="0049401E"/>
    <w:rsid w:val="0049427C"/>
    <w:rsid w:val="00494348"/>
    <w:rsid w:val="00495214"/>
    <w:rsid w:val="004952F4"/>
    <w:rsid w:val="004953F4"/>
    <w:rsid w:val="00495765"/>
    <w:rsid w:val="0049602D"/>
    <w:rsid w:val="004963B9"/>
    <w:rsid w:val="004967CB"/>
    <w:rsid w:val="0049688E"/>
    <w:rsid w:val="00496913"/>
    <w:rsid w:val="00496B61"/>
    <w:rsid w:val="00496C62"/>
    <w:rsid w:val="00497162"/>
    <w:rsid w:val="0049732C"/>
    <w:rsid w:val="004973AB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51D"/>
    <w:rsid w:val="004A18D8"/>
    <w:rsid w:val="004A195A"/>
    <w:rsid w:val="004A2083"/>
    <w:rsid w:val="004A249F"/>
    <w:rsid w:val="004A25D2"/>
    <w:rsid w:val="004A2623"/>
    <w:rsid w:val="004A2683"/>
    <w:rsid w:val="004A276A"/>
    <w:rsid w:val="004A2BD8"/>
    <w:rsid w:val="004A2D51"/>
    <w:rsid w:val="004A339F"/>
    <w:rsid w:val="004A351E"/>
    <w:rsid w:val="004A3819"/>
    <w:rsid w:val="004A4359"/>
    <w:rsid w:val="004A4778"/>
    <w:rsid w:val="004A4792"/>
    <w:rsid w:val="004A48D8"/>
    <w:rsid w:val="004A51EC"/>
    <w:rsid w:val="004A5300"/>
    <w:rsid w:val="004A533C"/>
    <w:rsid w:val="004A536C"/>
    <w:rsid w:val="004A5392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93"/>
    <w:rsid w:val="004A71C1"/>
    <w:rsid w:val="004A72D3"/>
    <w:rsid w:val="004A75CD"/>
    <w:rsid w:val="004A7838"/>
    <w:rsid w:val="004A79A3"/>
    <w:rsid w:val="004A7B84"/>
    <w:rsid w:val="004A7CDE"/>
    <w:rsid w:val="004A7CF8"/>
    <w:rsid w:val="004A7D06"/>
    <w:rsid w:val="004A7E59"/>
    <w:rsid w:val="004A7EC2"/>
    <w:rsid w:val="004B030F"/>
    <w:rsid w:val="004B076E"/>
    <w:rsid w:val="004B0A87"/>
    <w:rsid w:val="004B0CFB"/>
    <w:rsid w:val="004B0DE7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2BC"/>
    <w:rsid w:val="004B492A"/>
    <w:rsid w:val="004B4A25"/>
    <w:rsid w:val="004B4A44"/>
    <w:rsid w:val="004B4B6B"/>
    <w:rsid w:val="004B4C8D"/>
    <w:rsid w:val="004B4D43"/>
    <w:rsid w:val="004B4E06"/>
    <w:rsid w:val="004B5280"/>
    <w:rsid w:val="004B5302"/>
    <w:rsid w:val="004B54A9"/>
    <w:rsid w:val="004B5840"/>
    <w:rsid w:val="004B5B8D"/>
    <w:rsid w:val="004B5C1C"/>
    <w:rsid w:val="004B5E95"/>
    <w:rsid w:val="004B5EF7"/>
    <w:rsid w:val="004B63B8"/>
    <w:rsid w:val="004B6776"/>
    <w:rsid w:val="004B67A3"/>
    <w:rsid w:val="004B6BB8"/>
    <w:rsid w:val="004B6C07"/>
    <w:rsid w:val="004B6C3B"/>
    <w:rsid w:val="004B6C51"/>
    <w:rsid w:val="004B6DD6"/>
    <w:rsid w:val="004B7296"/>
    <w:rsid w:val="004B7350"/>
    <w:rsid w:val="004B74D6"/>
    <w:rsid w:val="004B7684"/>
    <w:rsid w:val="004B76A4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81A"/>
    <w:rsid w:val="004C3E0C"/>
    <w:rsid w:val="004C3E2A"/>
    <w:rsid w:val="004C3F86"/>
    <w:rsid w:val="004C446A"/>
    <w:rsid w:val="004C44DC"/>
    <w:rsid w:val="004C455E"/>
    <w:rsid w:val="004C4660"/>
    <w:rsid w:val="004C4861"/>
    <w:rsid w:val="004C48A2"/>
    <w:rsid w:val="004C49B3"/>
    <w:rsid w:val="004C49F7"/>
    <w:rsid w:val="004C4AD8"/>
    <w:rsid w:val="004C4B6E"/>
    <w:rsid w:val="004C4C74"/>
    <w:rsid w:val="004C4D89"/>
    <w:rsid w:val="004C4DC5"/>
    <w:rsid w:val="004C4F7C"/>
    <w:rsid w:val="004C5026"/>
    <w:rsid w:val="004C50B5"/>
    <w:rsid w:val="004C521B"/>
    <w:rsid w:val="004C5723"/>
    <w:rsid w:val="004C5C7E"/>
    <w:rsid w:val="004C6179"/>
    <w:rsid w:val="004C6184"/>
    <w:rsid w:val="004C64F4"/>
    <w:rsid w:val="004C6642"/>
    <w:rsid w:val="004C6A57"/>
    <w:rsid w:val="004C6B7E"/>
    <w:rsid w:val="004C6DDF"/>
    <w:rsid w:val="004C7020"/>
    <w:rsid w:val="004C7B51"/>
    <w:rsid w:val="004D01C2"/>
    <w:rsid w:val="004D0255"/>
    <w:rsid w:val="004D051D"/>
    <w:rsid w:val="004D07F5"/>
    <w:rsid w:val="004D0808"/>
    <w:rsid w:val="004D09B2"/>
    <w:rsid w:val="004D0BEB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47A"/>
    <w:rsid w:val="004D2606"/>
    <w:rsid w:val="004D28AB"/>
    <w:rsid w:val="004D2947"/>
    <w:rsid w:val="004D2F54"/>
    <w:rsid w:val="004D303B"/>
    <w:rsid w:val="004D38EF"/>
    <w:rsid w:val="004D3953"/>
    <w:rsid w:val="004D3FA0"/>
    <w:rsid w:val="004D4008"/>
    <w:rsid w:val="004D45EB"/>
    <w:rsid w:val="004D478A"/>
    <w:rsid w:val="004D4C0F"/>
    <w:rsid w:val="004D4FCD"/>
    <w:rsid w:val="004D5277"/>
    <w:rsid w:val="004D52CF"/>
    <w:rsid w:val="004D5762"/>
    <w:rsid w:val="004D69E8"/>
    <w:rsid w:val="004D6E63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19AA"/>
    <w:rsid w:val="004E1CA1"/>
    <w:rsid w:val="004E2078"/>
    <w:rsid w:val="004E2131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0B5"/>
    <w:rsid w:val="004F0116"/>
    <w:rsid w:val="004F03FB"/>
    <w:rsid w:val="004F04EA"/>
    <w:rsid w:val="004F06BB"/>
    <w:rsid w:val="004F0810"/>
    <w:rsid w:val="004F11F7"/>
    <w:rsid w:val="004F13B3"/>
    <w:rsid w:val="004F1647"/>
    <w:rsid w:val="004F16EF"/>
    <w:rsid w:val="004F17E7"/>
    <w:rsid w:val="004F1891"/>
    <w:rsid w:val="004F1D7C"/>
    <w:rsid w:val="004F1E7F"/>
    <w:rsid w:val="004F2227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A56"/>
    <w:rsid w:val="004F5C8C"/>
    <w:rsid w:val="004F6397"/>
    <w:rsid w:val="004F63BB"/>
    <w:rsid w:val="004F67F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A3D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C2D"/>
    <w:rsid w:val="00506248"/>
    <w:rsid w:val="0050643C"/>
    <w:rsid w:val="00506504"/>
    <w:rsid w:val="005068F2"/>
    <w:rsid w:val="005070F2"/>
    <w:rsid w:val="0050724E"/>
    <w:rsid w:val="0050744D"/>
    <w:rsid w:val="0050796D"/>
    <w:rsid w:val="00507CE0"/>
    <w:rsid w:val="0051012E"/>
    <w:rsid w:val="005101CC"/>
    <w:rsid w:val="00510272"/>
    <w:rsid w:val="00510665"/>
    <w:rsid w:val="00510CCA"/>
    <w:rsid w:val="00510E28"/>
    <w:rsid w:val="0051161C"/>
    <w:rsid w:val="00511CF3"/>
    <w:rsid w:val="00511F29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42D"/>
    <w:rsid w:val="00514626"/>
    <w:rsid w:val="005147CB"/>
    <w:rsid w:val="00514AF2"/>
    <w:rsid w:val="0051507A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99"/>
    <w:rsid w:val="005216B0"/>
    <w:rsid w:val="005218A5"/>
    <w:rsid w:val="00521933"/>
    <w:rsid w:val="00521E1E"/>
    <w:rsid w:val="00521F4C"/>
    <w:rsid w:val="00521F7F"/>
    <w:rsid w:val="00522124"/>
    <w:rsid w:val="005221EB"/>
    <w:rsid w:val="0052270A"/>
    <w:rsid w:val="00522BB3"/>
    <w:rsid w:val="00522CFB"/>
    <w:rsid w:val="00522F35"/>
    <w:rsid w:val="00522FB2"/>
    <w:rsid w:val="005230C4"/>
    <w:rsid w:val="00523228"/>
    <w:rsid w:val="005237D8"/>
    <w:rsid w:val="00523DA1"/>
    <w:rsid w:val="00523DF7"/>
    <w:rsid w:val="005240BF"/>
    <w:rsid w:val="005242CE"/>
    <w:rsid w:val="005245C2"/>
    <w:rsid w:val="0052466E"/>
    <w:rsid w:val="005249ED"/>
    <w:rsid w:val="00524B6E"/>
    <w:rsid w:val="00524CC1"/>
    <w:rsid w:val="005250BE"/>
    <w:rsid w:val="0052527F"/>
    <w:rsid w:val="00525463"/>
    <w:rsid w:val="00525BB3"/>
    <w:rsid w:val="00526741"/>
    <w:rsid w:val="00526BFD"/>
    <w:rsid w:val="00526E2F"/>
    <w:rsid w:val="0052765D"/>
    <w:rsid w:val="00527C1A"/>
    <w:rsid w:val="00530411"/>
    <w:rsid w:val="00530BAE"/>
    <w:rsid w:val="00530D8F"/>
    <w:rsid w:val="00530DC1"/>
    <w:rsid w:val="00530FAC"/>
    <w:rsid w:val="0053154E"/>
    <w:rsid w:val="00531665"/>
    <w:rsid w:val="005319C4"/>
    <w:rsid w:val="005319FF"/>
    <w:rsid w:val="00531A02"/>
    <w:rsid w:val="00531B44"/>
    <w:rsid w:val="00531BF4"/>
    <w:rsid w:val="00531D37"/>
    <w:rsid w:val="005321B6"/>
    <w:rsid w:val="00532356"/>
    <w:rsid w:val="00532874"/>
    <w:rsid w:val="005328EE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4F77"/>
    <w:rsid w:val="005351A4"/>
    <w:rsid w:val="005355FE"/>
    <w:rsid w:val="005357DA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37E62"/>
    <w:rsid w:val="0054021D"/>
    <w:rsid w:val="0054080D"/>
    <w:rsid w:val="00540A38"/>
    <w:rsid w:val="00540AF3"/>
    <w:rsid w:val="0054148D"/>
    <w:rsid w:val="0054155F"/>
    <w:rsid w:val="00541A47"/>
    <w:rsid w:val="00541A72"/>
    <w:rsid w:val="00541B64"/>
    <w:rsid w:val="00541D7B"/>
    <w:rsid w:val="00541DCE"/>
    <w:rsid w:val="00541EC7"/>
    <w:rsid w:val="00542104"/>
    <w:rsid w:val="0054218D"/>
    <w:rsid w:val="005423A1"/>
    <w:rsid w:val="00542549"/>
    <w:rsid w:val="005425D6"/>
    <w:rsid w:val="00542903"/>
    <w:rsid w:val="00542E8E"/>
    <w:rsid w:val="005432F4"/>
    <w:rsid w:val="00543436"/>
    <w:rsid w:val="005434C7"/>
    <w:rsid w:val="00543611"/>
    <w:rsid w:val="0054375A"/>
    <w:rsid w:val="00543E07"/>
    <w:rsid w:val="00544099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6E31"/>
    <w:rsid w:val="00547042"/>
    <w:rsid w:val="005473D4"/>
    <w:rsid w:val="00547495"/>
    <w:rsid w:val="005474CF"/>
    <w:rsid w:val="005475D4"/>
    <w:rsid w:val="00547671"/>
    <w:rsid w:val="005476F5"/>
    <w:rsid w:val="005478A2"/>
    <w:rsid w:val="005478B5"/>
    <w:rsid w:val="005479FA"/>
    <w:rsid w:val="00547CB2"/>
    <w:rsid w:val="0055005D"/>
    <w:rsid w:val="00550267"/>
    <w:rsid w:val="00550519"/>
    <w:rsid w:val="00550851"/>
    <w:rsid w:val="005508B2"/>
    <w:rsid w:val="0055096F"/>
    <w:rsid w:val="00550B2A"/>
    <w:rsid w:val="00550B8A"/>
    <w:rsid w:val="00550C5E"/>
    <w:rsid w:val="00551221"/>
    <w:rsid w:val="00551353"/>
    <w:rsid w:val="00551C78"/>
    <w:rsid w:val="00551FB4"/>
    <w:rsid w:val="00552099"/>
    <w:rsid w:val="005526C1"/>
    <w:rsid w:val="005528DF"/>
    <w:rsid w:val="00552C6E"/>
    <w:rsid w:val="00552E3F"/>
    <w:rsid w:val="005530FC"/>
    <w:rsid w:val="0055337A"/>
    <w:rsid w:val="00553986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6E7E"/>
    <w:rsid w:val="00557086"/>
    <w:rsid w:val="00557203"/>
    <w:rsid w:val="0055747F"/>
    <w:rsid w:val="0055768F"/>
    <w:rsid w:val="005578E0"/>
    <w:rsid w:val="00557B07"/>
    <w:rsid w:val="00557C9C"/>
    <w:rsid w:val="00557E92"/>
    <w:rsid w:val="00560059"/>
    <w:rsid w:val="005606B7"/>
    <w:rsid w:val="005609B3"/>
    <w:rsid w:val="00561060"/>
    <w:rsid w:val="00561125"/>
    <w:rsid w:val="00561430"/>
    <w:rsid w:val="005614B8"/>
    <w:rsid w:val="00561524"/>
    <w:rsid w:val="0056195B"/>
    <w:rsid w:val="00561C66"/>
    <w:rsid w:val="00561C99"/>
    <w:rsid w:val="00561E4B"/>
    <w:rsid w:val="00561E71"/>
    <w:rsid w:val="00562187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A6"/>
    <w:rsid w:val="005642BC"/>
    <w:rsid w:val="005643F2"/>
    <w:rsid w:val="0056449C"/>
    <w:rsid w:val="0056454E"/>
    <w:rsid w:val="00564934"/>
    <w:rsid w:val="00564985"/>
    <w:rsid w:val="00564B30"/>
    <w:rsid w:val="005654C0"/>
    <w:rsid w:val="0056581F"/>
    <w:rsid w:val="005661F6"/>
    <w:rsid w:val="005662B9"/>
    <w:rsid w:val="005663B3"/>
    <w:rsid w:val="0056643C"/>
    <w:rsid w:val="0056697F"/>
    <w:rsid w:val="00566DA0"/>
    <w:rsid w:val="00567058"/>
    <w:rsid w:val="00567442"/>
    <w:rsid w:val="0056750E"/>
    <w:rsid w:val="00567C81"/>
    <w:rsid w:val="00567D07"/>
    <w:rsid w:val="00567FD6"/>
    <w:rsid w:val="00570123"/>
    <w:rsid w:val="00570159"/>
    <w:rsid w:val="00570DF9"/>
    <w:rsid w:val="00570E22"/>
    <w:rsid w:val="005712C6"/>
    <w:rsid w:val="005715CF"/>
    <w:rsid w:val="0057161B"/>
    <w:rsid w:val="005716CB"/>
    <w:rsid w:val="00571D76"/>
    <w:rsid w:val="00571D9F"/>
    <w:rsid w:val="0057213F"/>
    <w:rsid w:val="00572333"/>
    <w:rsid w:val="0057240D"/>
    <w:rsid w:val="005724E1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998"/>
    <w:rsid w:val="00574A0F"/>
    <w:rsid w:val="00574CEA"/>
    <w:rsid w:val="00575241"/>
    <w:rsid w:val="00575302"/>
    <w:rsid w:val="0057547F"/>
    <w:rsid w:val="005754FE"/>
    <w:rsid w:val="00575591"/>
    <w:rsid w:val="00575839"/>
    <w:rsid w:val="0057590C"/>
    <w:rsid w:val="00575EE3"/>
    <w:rsid w:val="005764CC"/>
    <w:rsid w:val="005767C8"/>
    <w:rsid w:val="00576A47"/>
    <w:rsid w:val="00576CFD"/>
    <w:rsid w:val="00576DD3"/>
    <w:rsid w:val="00576E93"/>
    <w:rsid w:val="00577291"/>
    <w:rsid w:val="00577331"/>
    <w:rsid w:val="005774E2"/>
    <w:rsid w:val="00577769"/>
    <w:rsid w:val="00577B93"/>
    <w:rsid w:val="00577DE1"/>
    <w:rsid w:val="0058029F"/>
    <w:rsid w:val="005804B6"/>
    <w:rsid w:val="00580C31"/>
    <w:rsid w:val="0058170F"/>
    <w:rsid w:val="00581A14"/>
    <w:rsid w:val="00581AAF"/>
    <w:rsid w:val="00581BA4"/>
    <w:rsid w:val="00581C95"/>
    <w:rsid w:val="00581F2B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881"/>
    <w:rsid w:val="00585A2B"/>
    <w:rsid w:val="00585D3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9FE"/>
    <w:rsid w:val="00591A8D"/>
    <w:rsid w:val="00591B10"/>
    <w:rsid w:val="00591EEF"/>
    <w:rsid w:val="0059240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5F47"/>
    <w:rsid w:val="005967D1"/>
    <w:rsid w:val="005968BA"/>
    <w:rsid w:val="00596934"/>
    <w:rsid w:val="0059697A"/>
    <w:rsid w:val="0059698A"/>
    <w:rsid w:val="00596CA5"/>
    <w:rsid w:val="00596D27"/>
    <w:rsid w:val="00597128"/>
    <w:rsid w:val="0059781B"/>
    <w:rsid w:val="005978E5"/>
    <w:rsid w:val="005979E3"/>
    <w:rsid w:val="00597D00"/>
    <w:rsid w:val="00597F53"/>
    <w:rsid w:val="00597FDD"/>
    <w:rsid w:val="005A0266"/>
    <w:rsid w:val="005A0990"/>
    <w:rsid w:val="005A1021"/>
    <w:rsid w:val="005A1437"/>
    <w:rsid w:val="005A1978"/>
    <w:rsid w:val="005A1F71"/>
    <w:rsid w:val="005A21F3"/>
    <w:rsid w:val="005A2349"/>
    <w:rsid w:val="005A2674"/>
    <w:rsid w:val="005A2C97"/>
    <w:rsid w:val="005A2CC4"/>
    <w:rsid w:val="005A2E8C"/>
    <w:rsid w:val="005A356F"/>
    <w:rsid w:val="005A362D"/>
    <w:rsid w:val="005A364F"/>
    <w:rsid w:val="005A388C"/>
    <w:rsid w:val="005A38B2"/>
    <w:rsid w:val="005A39FC"/>
    <w:rsid w:val="005A3E5F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291"/>
    <w:rsid w:val="005A6414"/>
    <w:rsid w:val="005A65AF"/>
    <w:rsid w:val="005A662A"/>
    <w:rsid w:val="005A6673"/>
    <w:rsid w:val="005A69E9"/>
    <w:rsid w:val="005A6A70"/>
    <w:rsid w:val="005A6C9D"/>
    <w:rsid w:val="005A7400"/>
    <w:rsid w:val="005A7402"/>
    <w:rsid w:val="005A7500"/>
    <w:rsid w:val="005A7679"/>
    <w:rsid w:val="005A7BB3"/>
    <w:rsid w:val="005A7FD8"/>
    <w:rsid w:val="005B04D0"/>
    <w:rsid w:val="005B0A35"/>
    <w:rsid w:val="005B0F57"/>
    <w:rsid w:val="005B0F64"/>
    <w:rsid w:val="005B112E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0B6"/>
    <w:rsid w:val="005B293A"/>
    <w:rsid w:val="005B294D"/>
    <w:rsid w:val="005B2A16"/>
    <w:rsid w:val="005B2BBB"/>
    <w:rsid w:val="005B2D66"/>
    <w:rsid w:val="005B2DE1"/>
    <w:rsid w:val="005B32BD"/>
    <w:rsid w:val="005B3304"/>
    <w:rsid w:val="005B33F5"/>
    <w:rsid w:val="005B352A"/>
    <w:rsid w:val="005B353C"/>
    <w:rsid w:val="005B35AB"/>
    <w:rsid w:val="005B3852"/>
    <w:rsid w:val="005B3B56"/>
    <w:rsid w:val="005B3CE9"/>
    <w:rsid w:val="005B40EA"/>
    <w:rsid w:val="005B4286"/>
    <w:rsid w:val="005B42A0"/>
    <w:rsid w:val="005B4420"/>
    <w:rsid w:val="005B459C"/>
    <w:rsid w:val="005B45C5"/>
    <w:rsid w:val="005B4701"/>
    <w:rsid w:val="005B49CC"/>
    <w:rsid w:val="005B4A00"/>
    <w:rsid w:val="005B4DA4"/>
    <w:rsid w:val="005B537B"/>
    <w:rsid w:val="005B5466"/>
    <w:rsid w:val="005B5476"/>
    <w:rsid w:val="005B5837"/>
    <w:rsid w:val="005B5840"/>
    <w:rsid w:val="005B5C62"/>
    <w:rsid w:val="005B64A8"/>
    <w:rsid w:val="005B6585"/>
    <w:rsid w:val="005B677E"/>
    <w:rsid w:val="005B696F"/>
    <w:rsid w:val="005B6B6A"/>
    <w:rsid w:val="005B6E1D"/>
    <w:rsid w:val="005B6E9F"/>
    <w:rsid w:val="005B6EE0"/>
    <w:rsid w:val="005B6F5D"/>
    <w:rsid w:val="005B7007"/>
    <w:rsid w:val="005B730D"/>
    <w:rsid w:val="005B7577"/>
    <w:rsid w:val="005B762D"/>
    <w:rsid w:val="005B76D1"/>
    <w:rsid w:val="005B7A78"/>
    <w:rsid w:val="005B7CBC"/>
    <w:rsid w:val="005B7D2B"/>
    <w:rsid w:val="005C00AF"/>
    <w:rsid w:val="005C0329"/>
    <w:rsid w:val="005C0AA0"/>
    <w:rsid w:val="005C0C9E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85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5F06"/>
    <w:rsid w:val="005C60BC"/>
    <w:rsid w:val="005C6135"/>
    <w:rsid w:val="005C61A5"/>
    <w:rsid w:val="005C6436"/>
    <w:rsid w:val="005C650A"/>
    <w:rsid w:val="005C6590"/>
    <w:rsid w:val="005C6663"/>
    <w:rsid w:val="005C68BA"/>
    <w:rsid w:val="005C68F0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6A9"/>
    <w:rsid w:val="005D1A55"/>
    <w:rsid w:val="005D21E3"/>
    <w:rsid w:val="005D2931"/>
    <w:rsid w:val="005D2E2B"/>
    <w:rsid w:val="005D36EC"/>
    <w:rsid w:val="005D3838"/>
    <w:rsid w:val="005D3C0E"/>
    <w:rsid w:val="005D438D"/>
    <w:rsid w:val="005D465E"/>
    <w:rsid w:val="005D4981"/>
    <w:rsid w:val="005D4ED9"/>
    <w:rsid w:val="005D4F41"/>
    <w:rsid w:val="005D5503"/>
    <w:rsid w:val="005D5661"/>
    <w:rsid w:val="005D5728"/>
    <w:rsid w:val="005D585D"/>
    <w:rsid w:val="005D5FD6"/>
    <w:rsid w:val="005D6004"/>
    <w:rsid w:val="005D606D"/>
    <w:rsid w:val="005D6132"/>
    <w:rsid w:val="005D6278"/>
    <w:rsid w:val="005D68B5"/>
    <w:rsid w:val="005D6B8D"/>
    <w:rsid w:val="005D6CB8"/>
    <w:rsid w:val="005D70E6"/>
    <w:rsid w:val="005D79B8"/>
    <w:rsid w:val="005E00D2"/>
    <w:rsid w:val="005E0682"/>
    <w:rsid w:val="005E07DC"/>
    <w:rsid w:val="005E0B4B"/>
    <w:rsid w:val="005E0D26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770"/>
    <w:rsid w:val="005E28E2"/>
    <w:rsid w:val="005E30D5"/>
    <w:rsid w:val="005E3306"/>
    <w:rsid w:val="005E347D"/>
    <w:rsid w:val="005E39E2"/>
    <w:rsid w:val="005E3EB0"/>
    <w:rsid w:val="005E4112"/>
    <w:rsid w:val="005E44EB"/>
    <w:rsid w:val="005E47BB"/>
    <w:rsid w:val="005E4848"/>
    <w:rsid w:val="005E4C1E"/>
    <w:rsid w:val="005E4DC2"/>
    <w:rsid w:val="005E51C3"/>
    <w:rsid w:val="005E5773"/>
    <w:rsid w:val="005E578A"/>
    <w:rsid w:val="005E5A12"/>
    <w:rsid w:val="005E5A71"/>
    <w:rsid w:val="005E5B33"/>
    <w:rsid w:val="005E5BD9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1D"/>
    <w:rsid w:val="005F1B80"/>
    <w:rsid w:val="005F1C5A"/>
    <w:rsid w:val="005F1CC2"/>
    <w:rsid w:val="005F1E8D"/>
    <w:rsid w:val="005F243E"/>
    <w:rsid w:val="005F25DA"/>
    <w:rsid w:val="005F2FB8"/>
    <w:rsid w:val="005F347B"/>
    <w:rsid w:val="005F3A05"/>
    <w:rsid w:val="005F3B70"/>
    <w:rsid w:val="005F3BF1"/>
    <w:rsid w:val="005F3E86"/>
    <w:rsid w:val="005F436A"/>
    <w:rsid w:val="005F4495"/>
    <w:rsid w:val="005F47CA"/>
    <w:rsid w:val="005F4AEB"/>
    <w:rsid w:val="005F4C47"/>
    <w:rsid w:val="005F4D0A"/>
    <w:rsid w:val="005F53C4"/>
    <w:rsid w:val="005F578D"/>
    <w:rsid w:val="005F58DE"/>
    <w:rsid w:val="005F5AAC"/>
    <w:rsid w:val="005F5D64"/>
    <w:rsid w:val="005F5DDB"/>
    <w:rsid w:val="005F61CD"/>
    <w:rsid w:val="005F6587"/>
    <w:rsid w:val="005F68DF"/>
    <w:rsid w:val="005F6B83"/>
    <w:rsid w:val="005F6F6F"/>
    <w:rsid w:val="005F7038"/>
    <w:rsid w:val="005F70A6"/>
    <w:rsid w:val="005F74ED"/>
    <w:rsid w:val="005F77DB"/>
    <w:rsid w:val="005F786D"/>
    <w:rsid w:val="005F7A59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1FF8"/>
    <w:rsid w:val="006021B7"/>
    <w:rsid w:val="00602343"/>
    <w:rsid w:val="00602B2C"/>
    <w:rsid w:val="00603102"/>
    <w:rsid w:val="00603295"/>
    <w:rsid w:val="00603A65"/>
    <w:rsid w:val="006040AC"/>
    <w:rsid w:val="006040EA"/>
    <w:rsid w:val="00604343"/>
    <w:rsid w:val="006046AE"/>
    <w:rsid w:val="00604821"/>
    <w:rsid w:val="00604858"/>
    <w:rsid w:val="00604977"/>
    <w:rsid w:val="00604DEE"/>
    <w:rsid w:val="00604FE8"/>
    <w:rsid w:val="006051C7"/>
    <w:rsid w:val="006055A7"/>
    <w:rsid w:val="00605758"/>
    <w:rsid w:val="006057E5"/>
    <w:rsid w:val="00605A61"/>
    <w:rsid w:val="00605E2D"/>
    <w:rsid w:val="006065B7"/>
    <w:rsid w:val="00606970"/>
    <w:rsid w:val="00606B89"/>
    <w:rsid w:val="006071CC"/>
    <w:rsid w:val="006073CA"/>
    <w:rsid w:val="00607480"/>
    <w:rsid w:val="00607534"/>
    <w:rsid w:val="00607A83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1DB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4E12"/>
    <w:rsid w:val="00614E89"/>
    <w:rsid w:val="00615052"/>
    <w:rsid w:val="00615233"/>
    <w:rsid w:val="006156CC"/>
    <w:rsid w:val="00615754"/>
    <w:rsid w:val="006159DD"/>
    <w:rsid w:val="00615B0D"/>
    <w:rsid w:val="00615BEC"/>
    <w:rsid w:val="00615C4C"/>
    <w:rsid w:val="00615D6B"/>
    <w:rsid w:val="00615E7B"/>
    <w:rsid w:val="00615F52"/>
    <w:rsid w:val="00616581"/>
    <w:rsid w:val="0061679B"/>
    <w:rsid w:val="00616D01"/>
    <w:rsid w:val="00616D82"/>
    <w:rsid w:val="00617354"/>
    <w:rsid w:val="00617370"/>
    <w:rsid w:val="006179C5"/>
    <w:rsid w:val="00617B41"/>
    <w:rsid w:val="00620094"/>
    <w:rsid w:val="00620341"/>
    <w:rsid w:val="00620564"/>
    <w:rsid w:val="0062071B"/>
    <w:rsid w:val="00620955"/>
    <w:rsid w:val="00620E1D"/>
    <w:rsid w:val="00621012"/>
    <w:rsid w:val="00621781"/>
    <w:rsid w:val="00621FF2"/>
    <w:rsid w:val="00622540"/>
    <w:rsid w:val="0062261D"/>
    <w:rsid w:val="0062292C"/>
    <w:rsid w:val="00622933"/>
    <w:rsid w:val="00622A8D"/>
    <w:rsid w:val="00622AD3"/>
    <w:rsid w:val="00622FCE"/>
    <w:rsid w:val="006230F8"/>
    <w:rsid w:val="00624027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477"/>
    <w:rsid w:val="00626618"/>
    <w:rsid w:val="00626B5A"/>
    <w:rsid w:val="00627162"/>
    <w:rsid w:val="00627184"/>
    <w:rsid w:val="00627223"/>
    <w:rsid w:val="0062743D"/>
    <w:rsid w:val="0062748B"/>
    <w:rsid w:val="0062761F"/>
    <w:rsid w:val="0062771A"/>
    <w:rsid w:val="00627C7B"/>
    <w:rsid w:val="00627E26"/>
    <w:rsid w:val="006301F2"/>
    <w:rsid w:val="0063022F"/>
    <w:rsid w:val="00630245"/>
    <w:rsid w:val="00630451"/>
    <w:rsid w:val="00630C48"/>
    <w:rsid w:val="00630CCC"/>
    <w:rsid w:val="00631000"/>
    <w:rsid w:val="006311AA"/>
    <w:rsid w:val="006311F1"/>
    <w:rsid w:val="0063134C"/>
    <w:rsid w:val="0063146B"/>
    <w:rsid w:val="00631852"/>
    <w:rsid w:val="006318DA"/>
    <w:rsid w:val="006319CA"/>
    <w:rsid w:val="00631B03"/>
    <w:rsid w:val="00631CA8"/>
    <w:rsid w:val="006323E4"/>
    <w:rsid w:val="00632FF1"/>
    <w:rsid w:val="00633964"/>
    <w:rsid w:val="00633DDC"/>
    <w:rsid w:val="00634010"/>
    <w:rsid w:val="00634118"/>
    <w:rsid w:val="00634258"/>
    <w:rsid w:val="006345AA"/>
    <w:rsid w:val="00634BB6"/>
    <w:rsid w:val="00634C65"/>
    <w:rsid w:val="00634C7D"/>
    <w:rsid w:val="00634CFC"/>
    <w:rsid w:val="00634F15"/>
    <w:rsid w:val="00635521"/>
    <w:rsid w:val="006355C0"/>
    <w:rsid w:val="006356C3"/>
    <w:rsid w:val="00635746"/>
    <w:rsid w:val="00635BD3"/>
    <w:rsid w:val="00635D8A"/>
    <w:rsid w:val="00636039"/>
    <w:rsid w:val="006360FB"/>
    <w:rsid w:val="006361F4"/>
    <w:rsid w:val="00636374"/>
    <w:rsid w:val="006363D6"/>
    <w:rsid w:val="006364DA"/>
    <w:rsid w:val="006365A9"/>
    <w:rsid w:val="006366C3"/>
    <w:rsid w:val="00636995"/>
    <w:rsid w:val="006369CB"/>
    <w:rsid w:val="00636BAD"/>
    <w:rsid w:val="00636D59"/>
    <w:rsid w:val="00636DD8"/>
    <w:rsid w:val="00637294"/>
    <w:rsid w:val="00637573"/>
    <w:rsid w:val="00637578"/>
    <w:rsid w:val="00637766"/>
    <w:rsid w:val="006378B1"/>
    <w:rsid w:val="006378D3"/>
    <w:rsid w:val="00637970"/>
    <w:rsid w:val="00637A87"/>
    <w:rsid w:val="00637D2D"/>
    <w:rsid w:val="0064030E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726"/>
    <w:rsid w:val="00641B33"/>
    <w:rsid w:val="00641E08"/>
    <w:rsid w:val="00641E6F"/>
    <w:rsid w:val="0064235C"/>
    <w:rsid w:val="006426F2"/>
    <w:rsid w:val="006427AD"/>
    <w:rsid w:val="00642E57"/>
    <w:rsid w:val="006431DA"/>
    <w:rsid w:val="006433DD"/>
    <w:rsid w:val="006436BE"/>
    <w:rsid w:val="006439E4"/>
    <w:rsid w:val="00643A5B"/>
    <w:rsid w:val="00643C41"/>
    <w:rsid w:val="00643D35"/>
    <w:rsid w:val="00643E5C"/>
    <w:rsid w:val="00643EBA"/>
    <w:rsid w:val="00643F0D"/>
    <w:rsid w:val="006440B2"/>
    <w:rsid w:val="00644354"/>
    <w:rsid w:val="00644B04"/>
    <w:rsid w:val="00644E8D"/>
    <w:rsid w:val="00644FE7"/>
    <w:rsid w:val="0064503A"/>
    <w:rsid w:val="00645069"/>
    <w:rsid w:val="00645243"/>
    <w:rsid w:val="00645A78"/>
    <w:rsid w:val="00645EA9"/>
    <w:rsid w:val="00646221"/>
    <w:rsid w:val="00646486"/>
    <w:rsid w:val="006464B6"/>
    <w:rsid w:val="006466BA"/>
    <w:rsid w:val="006469D5"/>
    <w:rsid w:val="00646B74"/>
    <w:rsid w:val="00646EB1"/>
    <w:rsid w:val="00646FCA"/>
    <w:rsid w:val="0064744B"/>
    <w:rsid w:val="006475F3"/>
    <w:rsid w:val="00647930"/>
    <w:rsid w:val="00647BE1"/>
    <w:rsid w:val="00647D38"/>
    <w:rsid w:val="00647E57"/>
    <w:rsid w:val="00650006"/>
    <w:rsid w:val="0065033C"/>
    <w:rsid w:val="00650B17"/>
    <w:rsid w:val="00650D47"/>
    <w:rsid w:val="00651289"/>
    <w:rsid w:val="00651313"/>
    <w:rsid w:val="006513C5"/>
    <w:rsid w:val="00651410"/>
    <w:rsid w:val="00651BE5"/>
    <w:rsid w:val="00651C2C"/>
    <w:rsid w:val="00651E4F"/>
    <w:rsid w:val="00651E53"/>
    <w:rsid w:val="00652571"/>
    <w:rsid w:val="00652742"/>
    <w:rsid w:val="00652C79"/>
    <w:rsid w:val="0065301E"/>
    <w:rsid w:val="0065304C"/>
    <w:rsid w:val="006530AB"/>
    <w:rsid w:val="00653284"/>
    <w:rsid w:val="006535BC"/>
    <w:rsid w:val="00653674"/>
    <w:rsid w:val="00653930"/>
    <w:rsid w:val="00654355"/>
    <w:rsid w:val="006543DD"/>
    <w:rsid w:val="0065459B"/>
    <w:rsid w:val="0065473B"/>
    <w:rsid w:val="00654751"/>
    <w:rsid w:val="0065490D"/>
    <w:rsid w:val="00654A44"/>
    <w:rsid w:val="00654A8B"/>
    <w:rsid w:val="00654FAC"/>
    <w:rsid w:val="00655179"/>
    <w:rsid w:val="006552CD"/>
    <w:rsid w:val="006558F1"/>
    <w:rsid w:val="006558FD"/>
    <w:rsid w:val="006559B3"/>
    <w:rsid w:val="006559B4"/>
    <w:rsid w:val="006561BE"/>
    <w:rsid w:val="00656218"/>
    <w:rsid w:val="006564E9"/>
    <w:rsid w:val="0065659A"/>
    <w:rsid w:val="0065663B"/>
    <w:rsid w:val="00656684"/>
    <w:rsid w:val="0065686E"/>
    <w:rsid w:val="00656B0B"/>
    <w:rsid w:val="00656CBA"/>
    <w:rsid w:val="00657017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1F96"/>
    <w:rsid w:val="00662173"/>
    <w:rsid w:val="006621D3"/>
    <w:rsid w:val="006622F6"/>
    <w:rsid w:val="00662401"/>
    <w:rsid w:val="006626AF"/>
    <w:rsid w:val="006628A7"/>
    <w:rsid w:val="006629F0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B81"/>
    <w:rsid w:val="00664C33"/>
    <w:rsid w:val="006650DA"/>
    <w:rsid w:val="00665120"/>
    <w:rsid w:val="006654B7"/>
    <w:rsid w:val="00665596"/>
    <w:rsid w:val="006656A0"/>
    <w:rsid w:val="00665FA7"/>
    <w:rsid w:val="0066608D"/>
    <w:rsid w:val="0066608E"/>
    <w:rsid w:val="00666276"/>
    <w:rsid w:val="0066643F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2F"/>
    <w:rsid w:val="006715B2"/>
    <w:rsid w:val="006715BF"/>
    <w:rsid w:val="00671822"/>
    <w:rsid w:val="00671CEB"/>
    <w:rsid w:val="006720D4"/>
    <w:rsid w:val="00672746"/>
    <w:rsid w:val="00672BC4"/>
    <w:rsid w:val="00672E94"/>
    <w:rsid w:val="00673438"/>
    <w:rsid w:val="00673582"/>
    <w:rsid w:val="006735DA"/>
    <w:rsid w:val="006736B9"/>
    <w:rsid w:val="006737C8"/>
    <w:rsid w:val="00673842"/>
    <w:rsid w:val="00673BD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476"/>
    <w:rsid w:val="0067584C"/>
    <w:rsid w:val="00675C8F"/>
    <w:rsid w:val="00675D39"/>
    <w:rsid w:val="00675E25"/>
    <w:rsid w:val="0067606B"/>
    <w:rsid w:val="006760FE"/>
    <w:rsid w:val="00676197"/>
    <w:rsid w:val="006764FA"/>
    <w:rsid w:val="00676683"/>
    <w:rsid w:val="006766F8"/>
    <w:rsid w:val="006768BA"/>
    <w:rsid w:val="00676DE9"/>
    <w:rsid w:val="00676F65"/>
    <w:rsid w:val="00677171"/>
    <w:rsid w:val="00677216"/>
    <w:rsid w:val="0067738D"/>
    <w:rsid w:val="006776B0"/>
    <w:rsid w:val="0067782D"/>
    <w:rsid w:val="00677C9B"/>
    <w:rsid w:val="00677F93"/>
    <w:rsid w:val="0068018E"/>
    <w:rsid w:val="00680326"/>
    <w:rsid w:val="006803CE"/>
    <w:rsid w:val="0068049D"/>
    <w:rsid w:val="006804CF"/>
    <w:rsid w:val="006804E2"/>
    <w:rsid w:val="006807C8"/>
    <w:rsid w:val="00680C1E"/>
    <w:rsid w:val="00680E9A"/>
    <w:rsid w:val="00680F6D"/>
    <w:rsid w:val="00681003"/>
    <w:rsid w:val="0068128C"/>
    <w:rsid w:val="006812E8"/>
    <w:rsid w:val="006813C1"/>
    <w:rsid w:val="0068156C"/>
    <w:rsid w:val="0068160F"/>
    <w:rsid w:val="00681696"/>
    <w:rsid w:val="00681FC8"/>
    <w:rsid w:val="0068229C"/>
    <w:rsid w:val="00682877"/>
    <w:rsid w:val="00682982"/>
    <w:rsid w:val="00682A48"/>
    <w:rsid w:val="00682AE3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BBF"/>
    <w:rsid w:val="00684F1C"/>
    <w:rsid w:val="00684F65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18F"/>
    <w:rsid w:val="00686FE7"/>
    <w:rsid w:val="0068742A"/>
    <w:rsid w:val="00687859"/>
    <w:rsid w:val="00687AB4"/>
    <w:rsid w:val="00687BB0"/>
    <w:rsid w:val="00687BFD"/>
    <w:rsid w:val="00687E1C"/>
    <w:rsid w:val="00687E5F"/>
    <w:rsid w:val="00687EBF"/>
    <w:rsid w:val="00687FBF"/>
    <w:rsid w:val="006900D8"/>
    <w:rsid w:val="00690293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1C7B"/>
    <w:rsid w:val="00692082"/>
    <w:rsid w:val="006921D8"/>
    <w:rsid w:val="0069256D"/>
    <w:rsid w:val="006927FD"/>
    <w:rsid w:val="00692882"/>
    <w:rsid w:val="006928DC"/>
    <w:rsid w:val="00692E15"/>
    <w:rsid w:val="00692E75"/>
    <w:rsid w:val="00692EC8"/>
    <w:rsid w:val="00693147"/>
    <w:rsid w:val="0069353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C7D"/>
    <w:rsid w:val="00694F4D"/>
    <w:rsid w:val="00695090"/>
    <w:rsid w:val="00695098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722"/>
    <w:rsid w:val="006A0E0F"/>
    <w:rsid w:val="006A10A5"/>
    <w:rsid w:val="006A14CC"/>
    <w:rsid w:val="006A1667"/>
    <w:rsid w:val="006A18D5"/>
    <w:rsid w:val="006A1B0E"/>
    <w:rsid w:val="006A1B37"/>
    <w:rsid w:val="006A1DD2"/>
    <w:rsid w:val="006A21C6"/>
    <w:rsid w:val="006A2695"/>
    <w:rsid w:val="006A270E"/>
    <w:rsid w:val="006A27E1"/>
    <w:rsid w:val="006A2F21"/>
    <w:rsid w:val="006A3135"/>
    <w:rsid w:val="006A314A"/>
    <w:rsid w:val="006A3427"/>
    <w:rsid w:val="006A34BB"/>
    <w:rsid w:val="006A364D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38F"/>
    <w:rsid w:val="006A551C"/>
    <w:rsid w:val="006A5549"/>
    <w:rsid w:val="006A5B98"/>
    <w:rsid w:val="006A5C5C"/>
    <w:rsid w:val="006A5F54"/>
    <w:rsid w:val="006A6185"/>
    <w:rsid w:val="006A6298"/>
    <w:rsid w:val="006A643D"/>
    <w:rsid w:val="006A6615"/>
    <w:rsid w:val="006A6681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643"/>
    <w:rsid w:val="006B1916"/>
    <w:rsid w:val="006B1C94"/>
    <w:rsid w:val="006B2356"/>
    <w:rsid w:val="006B236E"/>
    <w:rsid w:val="006B24CE"/>
    <w:rsid w:val="006B268E"/>
    <w:rsid w:val="006B27A8"/>
    <w:rsid w:val="006B2AC4"/>
    <w:rsid w:val="006B2F26"/>
    <w:rsid w:val="006B3016"/>
    <w:rsid w:val="006B335F"/>
    <w:rsid w:val="006B3754"/>
    <w:rsid w:val="006B3AF7"/>
    <w:rsid w:val="006B3B4D"/>
    <w:rsid w:val="006B3BE9"/>
    <w:rsid w:val="006B3E7C"/>
    <w:rsid w:val="006B3FC6"/>
    <w:rsid w:val="006B412D"/>
    <w:rsid w:val="006B4638"/>
    <w:rsid w:val="006B4B7E"/>
    <w:rsid w:val="006B4E32"/>
    <w:rsid w:val="006B520E"/>
    <w:rsid w:val="006B5428"/>
    <w:rsid w:val="006B5B69"/>
    <w:rsid w:val="006B5E32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668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1B"/>
    <w:rsid w:val="006C0E2A"/>
    <w:rsid w:val="006C0EDD"/>
    <w:rsid w:val="006C0F0B"/>
    <w:rsid w:val="006C100A"/>
    <w:rsid w:val="006C1241"/>
    <w:rsid w:val="006C1557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35"/>
    <w:rsid w:val="006C5943"/>
    <w:rsid w:val="006C5D8A"/>
    <w:rsid w:val="006C69D4"/>
    <w:rsid w:val="006C6B9A"/>
    <w:rsid w:val="006C6E4C"/>
    <w:rsid w:val="006C753F"/>
    <w:rsid w:val="006C75BB"/>
    <w:rsid w:val="006C7AF0"/>
    <w:rsid w:val="006C7CA6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96C"/>
    <w:rsid w:val="006D1BA6"/>
    <w:rsid w:val="006D1BE6"/>
    <w:rsid w:val="006D1C18"/>
    <w:rsid w:val="006D1D2F"/>
    <w:rsid w:val="006D1DA4"/>
    <w:rsid w:val="006D25B9"/>
    <w:rsid w:val="006D25BB"/>
    <w:rsid w:val="006D2602"/>
    <w:rsid w:val="006D2BEB"/>
    <w:rsid w:val="006D2C41"/>
    <w:rsid w:val="006D2E0A"/>
    <w:rsid w:val="006D3009"/>
    <w:rsid w:val="006D32CA"/>
    <w:rsid w:val="006D32E8"/>
    <w:rsid w:val="006D33EF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934"/>
    <w:rsid w:val="006D6A93"/>
    <w:rsid w:val="006D6BDC"/>
    <w:rsid w:val="006D6F1A"/>
    <w:rsid w:val="006D72BF"/>
    <w:rsid w:val="006D742F"/>
    <w:rsid w:val="006D7611"/>
    <w:rsid w:val="006D7705"/>
    <w:rsid w:val="006D7DD8"/>
    <w:rsid w:val="006D7E58"/>
    <w:rsid w:val="006D7E97"/>
    <w:rsid w:val="006E0758"/>
    <w:rsid w:val="006E0A5A"/>
    <w:rsid w:val="006E0BC5"/>
    <w:rsid w:val="006E1138"/>
    <w:rsid w:val="006E141D"/>
    <w:rsid w:val="006E1428"/>
    <w:rsid w:val="006E1B98"/>
    <w:rsid w:val="006E1C63"/>
    <w:rsid w:val="006E1E18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4EB"/>
    <w:rsid w:val="006E3658"/>
    <w:rsid w:val="006E3AC6"/>
    <w:rsid w:val="006E3AE1"/>
    <w:rsid w:val="006E3C77"/>
    <w:rsid w:val="006E3D8C"/>
    <w:rsid w:val="006E401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698"/>
    <w:rsid w:val="006E66A2"/>
    <w:rsid w:val="006E6A4A"/>
    <w:rsid w:val="006E6E5A"/>
    <w:rsid w:val="006E75A5"/>
    <w:rsid w:val="006E7736"/>
    <w:rsid w:val="006E77BE"/>
    <w:rsid w:val="006E7928"/>
    <w:rsid w:val="006E79B6"/>
    <w:rsid w:val="006E7AA7"/>
    <w:rsid w:val="006E7FF5"/>
    <w:rsid w:val="006F03F0"/>
    <w:rsid w:val="006F063D"/>
    <w:rsid w:val="006F0682"/>
    <w:rsid w:val="006F07C6"/>
    <w:rsid w:val="006F0955"/>
    <w:rsid w:val="006F18C1"/>
    <w:rsid w:val="006F1B26"/>
    <w:rsid w:val="006F1BB5"/>
    <w:rsid w:val="006F23B4"/>
    <w:rsid w:val="006F2672"/>
    <w:rsid w:val="006F2B1E"/>
    <w:rsid w:val="006F2BD6"/>
    <w:rsid w:val="006F2D5F"/>
    <w:rsid w:val="006F2DF9"/>
    <w:rsid w:val="006F2E17"/>
    <w:rsid w:val="006F30BF"/>
    <w:rsid w:val="006F32EC"/>
    <w:rsid w:val="006F347C"/>
    <w:rsid w:val="006F3A73"/>
    <w:rsid w:val="006F41C1"/>
    <w:rsid w:val="006F453E"/>
    <w:rsid w:val="006F4724"/>
    <w:rsid w:val="006F49F7"/>
    <w:rsid w:val="006F4E0D"/>
    <w:rsid w:val="006F4FD7"/>
    <w:rsid w:val="006F514E"/>
    <w:rsid w:val="006F5280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190"/>
    <w:rsid w:val="007024AC"/>
    <w:rsid w:val="0070264A"/>
    <w:rsid w:val="007028FB"/>
    <w:rsid w:val="00702A9F"/>
    <w:rsid w:val="00702B26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4E36"/>
    <w:rsid w:val="00705117"/>
    <w:rsid w:val="00705182"/>
    <w:rsid w:val="0070527A"/>
    <w:rsid w:val="0070555D"/>
    <w:rsid w:val="007055CA"/>
    <w:rsid w:val="0070567E"/>
    <w:rsid w:val="007057D1"/>
    <w:rsid w:val="007059AD"/>
    <w:rsid w:val="00705B3A"/>
    <w:rsid w:val="00705B7F"/>
    <w:rsid w:val="00705BD2"/>
    <w:rsid w:val="00705C96"/>
    <w:rsid w:val="00705CF9"/>
    <w:rsid w:val="00705EFC"/>
    <w:rsid w:val="00705F7F"/>
    <w:rsid w:val="00705F9D"/>
    <w:rsid w:val="00706117"/>
    <w:rsid w:val="00706252"/>
    <w:rsid w:val="007063BB"/>
    <w:rsid w:val="00706534"/>
    <w:rsid w:val="00706CA1"/>
    <w:rsid w:val="00706D04"/>
    <w:rsid w:val="00706D88"/>
    <w:rsid w:val="00706FAA"/>
    <w:rsid w:val="00707107"/>
    <w:rsid w:val="0070727B"/>
    <w:rsid w:val="00707617"/>
    <w:rsid w:val="007076E9"/>
    <w:rsid w:val="0070773F"/>
    <w:rsid w:val="007077B5"/>
    <w:rsid w:val="00707D69"/>
    <w:rsid w:val="00707E1D"/>
    <w:rsid w:val="00707F2F"/>
    <w:rsid w:val="007100B1"/>
    <w:rsid w:val="00710308"/>
    <w:rsid w:val="0071034B"/>
    <w:rsid w:val="00710403"/>
    <w:rsid w:val="007108B1"/>
    <w:rsid w:val="007109F9"/>
    <w:rsid w:val="00710A62"/>
    <w:rsid w:val="00710AA6"/>
    <w:rsid w:val="00710C38"/>
    <w:rsid w:val="00710D29"/>
    <w:rsid w:val="00710F70"/>
    <w:rsid w:val="0071119A"/>
    <w:rsid w:val="007111D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CA6"/>
    <w:rsid w:val="00713D42"/>
    <w:rsid w:val="00713D63"/>
    <w:rsid w:val="00714304"/>
    <w:rsid w:val="007145D9"/>
    <w:rsid w:val="00714CB7"/>
    <w:rsid w:val="00714F05"/>
    <w:rsid w:val="0071500E"/>
    <w:rsid w:val="00715134"/>
    <w:rsid w:val="0071520C"/>
    <w:rsid w:val="00715251"/>
    <w:rsid w:val="00715475"/>
    <w:rsid w:val="00715AE3"/>
    <w:rsid w:val="00715B96"/>
    <w:rsid w:val="00715C66"/>
    <w:rsid w:val="00715D75"/>
    <w:rsid w:val="00715E66"/>
    <w:rsid w:val="00715E8D"/>
    <w:rsid w:val="007168E7"/>
    <w:rsid w:val="007169A9"/>
    <w:rsid w:val="00716A80"/>
    <w:rsid w:val="00716AA2"/>
    <w:rsid w:val="00716C7E"/>
    <w:rsid w:val="00716C88"/>
    <w:rsid w:val="00716DEE"/>
    <w:rsid w:val="00716E81"/>
    <w:rsid w:val="0071715F"/>
    <w:rsid w:val="007173CF"/>
    <w:rsid w:val="00717571"/>
    <w:rsid w:val="00717B70"/>
    <w:rsid w:val="00717CE9"/>
    <w:rsid w:val="00717E4A"/>
    <w:rsid w:val="00717E8E"/>
    <w:rsid w:val="00717FDD"/>
    <w:rsid w:val="007203F5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5BF"/>
    <w:rsid w:val="0072560E"/>
    <w:rsid w:val="00725720"/>
    <w:rsid w:val="007258F7"/>
    <w:rsid w:val="00726220"/>
    <w:rsid w:val="00726447"/>
    <w:rsid w:val="007265B0"/>
    <w:rsid w:val="0072680C"/>
    <w:rsid w:val="00726818"/>
    <w:rsid w:val="0072698B"/>
    <w:rsid w:val="00726A5E"/>
    <w:rsid w:val="00726E70"/>
    <w:rsid w:val="00726EB6"/>
    <w:rsid w:val="007270D8"/>
    <w:rsid w:val="007272AD"/>
    <w:rsid w:val="007275CC"/>
    <w:rsid w:val="00727C3E"/>
    <w:rsid w:val="0073013B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058"/>
    <w:rsid w:val="00731227"/>
    <w:rsid w:val="0073156A"/>
    <w:rsid w:val="00731630"/>
    <w:rsid w:val="007316AD"/>
    <w:rsid w:val="007318F5"/>
    <w:rsid w:val="00731DBF"/>
    <w:rsid w:val="007320B0"/>
    <w:rsid w:val="00732268"/>
    <w:rsid w:val="007326CC"/>
    <w:rsid w:val="0073272A"/>
    <w:rsid w:val="0073278F"/>
    <w:rsid w:val="00732D89"/>
    <w:rsid w:val="0073350B"/>
    <w:rsid w:val="00733882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A4E"/>
    <w:rsid w:val="00735AEC"/>
    <w:rsid w:val="00735C45"/>
    <w:rsid w:val="00735C62"/>
    <w:rsid w:val="00735FA2"/>
    <w:rsid w:val="007360EA"/>
    <w:rsid w:val="00736188"/>
    <w:rsid w:val="007362B4"/>
    <w:rsid w:val="00736598"/>
    <w:rsid w:val="00736801"/>
    <w:rsid w:val="00736B57"/>
    <w:rsid w:val="00736F65"/>
    <w:rsid w:val="00737196"/>
    <w:rsid w:val="007372B7"/>
    <w:rsid w:val="00737909"/>
    <w:rsid w:val="007379C8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43"/>
    <w:rsid w:val="007419BA"/>
    <w:rsid w:val="007419DE"/>
    <w:rsid w:val="00741BE9"/>
    <w:rsid w:val="00741D8F"/>
    <w:rsid w:val="007420A7"/>
    <w:rsid w:val="0074217E"/>
    <w:rsid w:val="00742263"/>
    <w:rsid w:val="00742297"/>
    <w:rsid w:val="007423DA"/>
    <w:rsid w:val="007426DA"/>
    <w:rsid w:val="00742C89"/>
    <w:rsid w:val="00743187"/>
    <w:rsid w:val="0074334F"/>
    <w:rsid w:val="007436C9"/>
    <w:rsid w:val="00743A3C"/>
    <w:rsid w:val="00743ABB"/>
    <w:rsid w:val="00743B34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5BE3"/>
    <w:rsid w:val="007464D0"/>
    <w:rsid w:val="00746634"/>
    <w:rsid w:val="007467B9"/>
    <w:rsid w:val="00746AAD"/>
    <w:rsid w:val="00746C45"/>
    <w:rsid w:val="00746D72"/>
    <w:rsid w:val="00746F04"/>
    <w:rsid w:val="00746FDF"/>
    <w:rsid w:val="007471AB"/>
    <w:rsid w:val="007471D6"/>
    <w:rsid w:val="00747354"/>
    <w:rsid w:val="0074786B"/>
    <w:rsid w:val="0074797D"/>
    <w:rsid w:val="00747D37"/>
    <w:rsid w:val="00747F02"/>
    <w:rsid w:val="007501BE"/>
    <w:rsid w:val="007503E4"/>
    <w:rsid w:val="007508BE"/>
    <w:rsid w:val="00750ADB"/>
    <w:rsid w:val="00750E34"/>
    <w:rsid w:val="00750EC8"/>
    <w:rsid w:val="00750ED8"/>
    <w:rsid w:val="00751058"/>
    <w:rsid w:val="00751BE6"/>
    <w:rsid w:val="0075201B"/>
    <w:rsid w:val="0075232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ED8"/>
    <w:rsid w:val="00754FD8"/>
    <w:rsid w:val="00755249"/>
    <w:rsid w:val="0075526E"/>
    <w:rsid w:val="007552A9"/>
    <w:rsid w:val="00755579"/>
    <w:rsid w:val="00755825"/>
    <w:rsid w:val="007564C5"/>
    <w:rsid w:val="0075676B"/>
    <w:rsid w:val="00756834"/>
    <w:rsid w:val="00756CC1"/>
    <w:rsid w:val="00756FCA"/>
    <w:rsid w:val="00757032"/>
    <w:rsid w:val="007574C2"/>
    <w:rsid w:val="00757547"/>
    <w:rsid w:val="0075760D"/>
    <w:rsid w:val="00757E1B"/>
    <w:rsid w:val="007601A2"/>
    <w:rsid w:val="007604FC"/>
    <w:rsid w:val="007607C0"/>
    <w:rsid w:val="007609F7"/>
    <w:rsid w:val="00760CA4"/>
    <w:rsid w:val="00760F10"/>
    <w:rsid w:val="00761310"/>
    <w:rsid w:val="00761378"/>
    <w:rsid w:val="007614C0"/>
    <w:rsid w:val="0076160F"/>
    <w:rsid w:val="007618E5"/>
    <w:rsid w:val="00761A87"/>
    <w:rsid w:val="00761FCF"/>
    <w:rsid w:val="00762034"/>
    <w:rsid w:val="007622CB"/>
    <w:rsid w:val="00762588"/>
    <w:rsid w:val="00762654"/>
    <w:rsid w:val="0076290E"/>
    <w:rsid w:val="007629CC"/>
    <w:rsid w:val="00762D0F"/>
    <w:rsid w:val="007631A2"/>
    <w:rsid w:val="007632FE"/>
    <w:rsid w:val="007633D6"/>
    <w:rsid w:val="0076385F"/>
    <w:rsid w:val="00763B81"/>
    <w:rsid w:val="007644B1"/>
    <w:rsid w:val="00764726"/>
    <w:rsid w:val="007649DC"/>
    <w:rsid w:val="00765145"/>
    <w:rsid w:val="0076587C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B19"/>
    <w:rsid w:val="00770E7F"/>
    <w:rsid w:val="007711FC"/>
    <w:rsid w:val="007715FA"/>
    <w:rsid w:val="0077184B"/>
    <w:rsid w:val="00771B5D"/>
    <w:rsid w:val="00772168"/>
    <w:rsid w:val="007721DE"/>
    <w:rsid w:val="007722BE"/>
    <w:rsid w:val="00772693"/>
    <w:rsid w:val="0077290C"/>
    <w:rsid w:val="00772B69"/>
    <w:rsid w:val="00772F4F"/>
    <w:rsid w:val="00773246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3B9"/>
    <w:rsid w:val="0077551E"/>
    <w:rsid w:val="007757D8"/>
    <w:rsid w:val="007759D7"/>
    <w:rsid w:val="00775A5A"/>
    <w:rsid w:val="00775C73"/>
    <w:rsid w:val="00775C9F"/>
    <w:rsid w:val="00775E25"/>
    <w:rsid w:val="00775F48"/>
    <w:rsid w:val="0077647D"/>
    <w:rsid w:val="00776D43"/>
    <w:rsid w:val="00776E11"/>
    <w:rsid w:val="00776F07"/>
    <w:rsid w:val="00777195"/>
    <w:rsid w:val="007773CD"/>
    <w:rsid w:val="007774AD"/>
    <w:rsid w:val="00777B68"/>
    <w:rsid w:val="00777BE9"/>
    <w:rsid w:val="00777CB5"/>
    <w:rsid w:val="00777E80"/>
    <w:rsid w:val="00777EA8"/>
    <w:rsid w:val="00777FAD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68D"/>
    <w:rsid w:val="007817F7"/>
    <w:rsid w:val="00781B1E"/>
    <w:rsid w:val="00781F31"/>
    <w:rsid w:val="007823EA"/>
    <w:rsid w:val="0078259F"/>
    <w:rsid w:val="00782642"/>
    <w:rsid w:val="00782B67"/>
    <w:rsid w:val="00782BB6"/>
    <w:rsid w:val="00782D1C"/>
    <w:rsid w:val="00782D89"/>
    <w:rsid w:val="00782EDE"/>
    <w:rsid w:val="00782F39"/>
    <w:rsid w:val="00782FAC"/>
    <w:rsid w:val="0078344B"/>
    <w:rsid w:val="00783963"/>
    <w:rsid w:val="00783B6C"/>
    <w:rsid w:val="007840E5"/>
    <w:rsid w:val="0078456B"/>
    <w:rsid w:val="00784597"/>
    <w:rsid w:val="00784B47"/>
    <w:rsid w:val="00784E75"/>
    <w:rsid w:val="007855B8"/>
    <w:rsid w:val="00785625"/>
    <w:rsid w:val="00785703"/>
    <w:rsid w:val="00785C0F"/>
    <w:rsid w:val="00786018"/>
    <w:rsid w:val="0078614E"/>
    <w:rsid w:val="007863D2"/>
    <w:rsid w:val="0078670E"/>
    <w:rsid w:val="00786729"/>
    <w:rsid w:val="0078692E"/>
    <w:rsid w:val="00787366"/>
    <w:rsid w:val="0078760C"/>
    <w:rsid w:val="007877BE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E28"/>
    <w:rsid w:val="00792F49"/>
    <w:rsid w:val="0079301C"/>
    <w:rsid w:val="00793293"/>
    <w:rsid w:val="007934E7"/>
    <w:rsid w:val="00793522"/>
    <w:rsid w:val="007938B5"/>
    <w:rsid w:val="00793A49"/>
    <w:rsid w:val="00793CC2"/>
    <w:rsid w:val="00793CF0"/>
    <w:rsid w:val="00793FBF"/>
    <w:rsid w:val="0079406C"/>
    <w:rsid w:val="00794259"/>
    <w:rsid w:val="007944E0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B42"/>
    <w:rsid w:val="007A0CA8"/>
    <w:rsid w:val="007A0CB3"/>
    <w:rsid w:val="007A1058"/>
    <w:rsid w:val="007A111D"/>
    <w:rsid w:val="007A1AB1"/>
    <w:rsid w:val="007A1CCC"/>
    <w:rsid w:val="007A1DA3"/>
    <w:rsid w:val="007A1DDE"/>
    <w:rsid w:val="007A2521"/>
    <w:rsid w:val="007A283F"/>
    <w:rsid w:val="007A2B25"/>
    <w:rsid w:val="007A2BED"/>
    <w:rsid w:val="007A31E6"/>
    <w:rsid w:val="007A3770"/>
    <w:rsid w:val="007A3996"/>
    <w:rsid w:val="007A3BA2"/>
    <w:rsid w:val="007A3CD6"/>
    <w:rsid w:val="007A3DD1"/>
    <w:rsid w:val="007A3EDC"/>
    <w:rsid w:val="007A41ED"/>
    <w:rsid w:val="007A4883"/>
    <w:rsid w:val="007A4B8D"/>
    <w:rsid w:val="007A4C09"/>
    <w:rsid w:val="007A4C22"/>
    <w:rsid w:val="007A50F2"/>
    <w:rsid w:val="007A519C"/>
    <w:rsid w:val="007A51EC"/>
    <w:rsid w:val="007A55B2"/>
    <w:rsid w:val="007A56CD"/>
    <w:rsid w:val="007A581F"/>
    <w:rsid w:val="007A5FA5"/>
    <w:rsid w:val="007A626D"/>
    <w:rsid w:val="007A646F"/>
    <w:rsid w:val="007A6725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2E7"/>
    <w:rsid w:val="007B14C5"/>
    <w:rsid w:val="007B1739"/>
    <w:rsid w:val="007B17C4"/>
    <w:rsid w:val="007B17F7"/>
    <w:rsid w:val="007B1801"/>
    <w:rsid w:val="007B1855"/>
    <w:rsid w:val="007B189E"/>
    <w:rsid w:val="007B1AB5"/>
    <w:rsid w:val="007B1CC0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153"/>
    <w:rsid w:val="007B4393"/>
    <w:rsid w:val="007B48C8"/>
    <w:rsid w:val="007B4A6B"/>
    <w:rsid w:val="007B4A8B"/>
    <w:rsid w:val="007B4BE7"/>
    <w:rsid w:val="007B4FC6"/>
    <w:rsid w:val="007B520B"/>
    <w:rsid w:val="007B526F"/>
    <w:rsid w:val="007B5544"/>
    <w:rsid w:val="007B55D7"/>
    <w:rsid w:val="007B585C"/>
    <w:rsid w:val="007B5BCD"/>
    <w:rsid w:val="007B5F61"/>
    <w:rsid w:val="007B603D"/>
    <w:rsid w:val="007B6067"/>
    <w:rsid w:val="007B6323"/>
    <w:rsid w:val="007B6641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1FB"/>
    <w:rsid w:val="007C1364"/>
    <w:rsid w:val="007C14D5"/>
    <w:rsid w:val="007C2014"/>
    <w:rsid w:val="007C2168"/>
    <w:rsid w:val="007C256E"/>
    <w:rsid w:val="007C28B2"/>
    <w:rsid w:val="007C28D3"/>
    <w:rsid w:val="007C2A45"/>
    <w:rsid w:val="007C2CD6"/>
    <w:rsid w:val="007C3061"/>
    <w:rsid w:val="007C307B"/>
    <w:rsid w:val="007C34D0"/>
    <w:rsid w:val="007C38A7"/>
    <w:rsid w:val="007C3CEA"/>
    <w:rsid w:val="007C3E12"/>
    <w:rsid w:val="007C3E93"/>
    <w:rsid w:val="007C3F99"/>
    <w:rsid w:val="007C404B"/>
    <w:rsid w:val="007C413A"/>
    <w:rsid w:val="007C414F"/>
    <w:rsid w:val="007C417C"/>
    <w:rsid w:val="007C4306"/>
    <w:rsid w:val="007C446B"/>
    <w:rsid w:val="007C448F"/>
    <w:rsid w:val="007C4A74"/>
    <w:rsid w:val="007C4B59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504"/>
    <w:rsid w:val="007C771A"/>
    <w:rsid w:val="007C7BC7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1FB0"/>
    <w:rsid w:val="007D2060"/>
    <w:rsid w:val="007D2284"/>
    <w:rsid w:val="007D2364"/>
    <w:rsid w:val="007D2454"/>
    <w:rsid w:val="007D2AFA"/>
    <w:rsid w:val="007D2B1B"/>
    <w:rsid w:val="007D2B7F"/>
    <w:rsid w:val="007D304A"/>
    <w:rsid w:val="007D3285"/>
    <w:rsid w:val="007D32A3"/>
    <w:rsid w:val="007D3715"/>
    <w:rsid w:val="007D390C"/>
    <w:rsid w:val="007D3AE0"/>
    <w:rsid w:val="007D3C2B"/>
    <w:rsid w:val="007D3D1F"/>
    <w:rsid w:val="007D3FC2"/>
    <w:rsid w:val="007D40B6"/>
    <w:rsid w:val="007D4155"/>
    <w:rsid w:val="007D44C3"/>
    <w:rsid w:val="007D4609"/>
    <w:rsid w:val="007D4894"/>
    <w:rsid w:val="007D4B06"/>
    <w:rsid w:val="007D4B78"/>
    <w:rsid w:val="007D4F86"/>
    <w:rsid w:val="007D539A"/>
    <w:rsid w:val="007D552F"/>
    <w:rsid w:val="007D583E"/>
    <w:rsid w:val="007D5AB7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6E2B"/>
    <w:rsid w:val="007D709A"/>
    <w:rsid w:val="007D76F8"/>
    <w:rsid w:val="007D781E"/>
    <w:rsid w:val="007E026B"/>
    <w:rsid w:val="007E03D1"/>
    <w:rsid w:val="007E0578"/>
    <w:rsid w:val="007E0CD3"/>
    <w:rsid w:val="007E0E6D"/>
    <w:rsid w:val="007E0FB0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063"/>
    <w:rsid w:val="007E32E8"/>
    <w:rsid w:val="007E34F2"/>
    <w:rsid w:val="007E35F5"/>
    <w:rsid w:val="007E36E3"/>
    <w:rsid w:val="007E3AEE"/>
    <w:rsid w:val="007E3DEC"/>
    <w:rsid w:val="007E3FF2"/>
    <w:rsid w:val="007E411D"/>
    <w:rsid w:val="007E42FC"/>
    <w:rsid w:val="007E4729"/>
    <w:rsid w:val="007E48D0"/>
    <w:rsid w:val="007E4917"/>
    <w:rsid w:val="007E4A65"/>
    <w:rsid w:val="007E4E13"/>
    <w:rsid w:val="007E5029"/>
    <w:rsid w:val="007E5398"/>
    <w:rsid w:val="007E5777"/>
    <w:rsid w:val="007E5962"/>
    <w:rsid w:val="007E5B6B"/>
    <w:rsid w:val="007E5CC9"/>
    <w:rsid w:val="007E63AD"/>
    <w:rsid w:val="007E6534"/>
    <w:rsid w:val="007E6906"/>
    <w:rsid w:val="007E6B8E"/>
    <w:rsid w:val="007E6F26"/>
    <w:rsid w:val="007E6FA2"/>
    <w:rsid w:val="007E7559"/>
    <w:rsid w:val="007E79C6"/>
    <w:rsid w:val="007E7E60"/>
    <w:rsid w:val="007F010C"/>
    <w:rsid w:val="007F0139"/>
    <w:rsid w:val="007F03E4"/>
    <w:rsid w:val="007F060C"/>
    <w:rsid w:val="007F0659"/>
    <w:rsid w:val="007F0AE3"/>
    <w:rsid w:val="007F0C47"/>
    <w:rsid w:val="007F0F90"/>
    <w:rsid w:val="007F1107"/>
    <w:rsid w:val="007F1282"/>
    <w:rsid w:val="007F1A89"/>
    <w:rsid w:val="007F1C60"/>
    <w:rsid w:val="007F1D57"/>
    <w:rsid w:val="007F27E6"/>
    <w:rsid w:val="007F2C6A"/>
    <w:rsid w:val="007F2E47"/>
    <w:rsid w:val="007F2FF7"/>
    <w:rsid w:val="007F3162"/>
    <w:rsid w:val="007F335A"/>
    <w:rsid w:val="007F35B5"/>
    <w:rsid w:val="007F372E"/>
    <w:rsid w:val="007F39D6"/>
    <w:rsid w:val="007F3CE9"/>
    <w:rsid w:val="007F465D"/>
    <w:rsid w:val="007F46E0"/>
    <w:rsid w:val="007F4A8F"/>
    <w:rsid w:val="007F4ACF"/>
    <w:rsid w:val="007F4BE0"/>
    <w:rsid w:val="007F528A"/>
    <w:rsid w:val="007F5702"/>
    <w:rsid w:val="007F573E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0B25"/>
    <w:rsid w:val="00801BC3"/>
    <w:rsid w:val="00802299"/>
    <w:rsid w:val="0080231E"/>
    <w:rsid w:val="00802769"/>
    <w:rsid w:val="00802A7B"/>
    <w:rsid w:val="00802ACA"/>
    <w:rsid w:val="00802C34"/>
    <w:rsid w:val="00802D92"/>
    <w:rsid w:val="0080375F"/>
    <w:rsid w:val="00803A47"/>
    <w:rsid w:val="00803DEF"/>
    <w:rsid w:val="008040B2"/>
    <w:rsid w:val="00804175"/>
    <w:rsid w:val="008043F2"/>
    <w:rsid w:val="008046B7"/>
    <w:rsid w:val="008048BF"/>
    <w:rsid w:val="00804B9B"/>
    <w:rsid w:val="00804E07"/>
    <w:rsid w:val="0080503D"/>
    <w:rsid w:val="008054F9"/>
    <w:rsid w:val="008059F6"/>
    <w:rsid w:val="00805C4A"/>
    <w:rsid w:val="00805CCA"/>
    <w:rsid w:val="00805D1D"/>
    <w:rsid w:val="00805D93"/>
    <w:rsid w:val="00805EEE"/>
    <w:rsid w:val="00805FB7"/>
    <w:rsid w:val="00806129"/>
    <w:rsid w:val="008063B0"/>
    <w:rsid w:val="00806667"/>
    <w:rsid w:val="00806D3E"/>
    <w:rsid w:val="0080707E"/>
    <w:rsid w:val="00807431"/>
    <w:rsid w:val="008074E9"/>
    <w:rsid w:val="0080757A"/>
    <w:rsid w:val="00807B5A"/>
    <w:rsid w:val="00807C2E"/>
    <w:rsid w:val="00807DCE"/>
    <w:rsid w:val="0081025D"/>
    <w:rsid w:val="008102AE"/>
    <w:rsid w:val="00810596"/>
    <w:rsid w:val="008107C1"/>
    <w:rsid w:val="008108B0"/>
    <w:rsid w:val="0081098C"/>
    <w:rsid w:val="00810B16"/>
    <w:rsid w:val="00810F7C"/>
    <w:rsid w:val="00811524"/>
    <w:rsid w:val="00811551"/>
    <w:rsid w:val="008116EC"/>
    <w:rsid w:val="0081196C"/>
    <w:rsid w:val="008121E7"/>
    <w:rsid w:val="0081249E"/>
    <w:rsid w:val="0081255B"/>
    <w:rsid w:val="00812767"/>
    <w:rsid w:val="0081281F"/>
    <w:rsid w:val="00812A4F"/>
    <w:rsid w:val="00812CF4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A61"/>
    <w:rsid w:val="00815AAE"/>
    <w:rsid w:val="00815BCC"/>
    <w:rsid w:val="00815BE1"/>
    <w:rsid w:val="008162C4"/>
    <w:rsid w:val="00816692"/>
    <w:rsid w:val="00816C38"/>
    <w:rsid w:val="00816CAA"/>
    <w:rsid w:val="00816E11"/>
    <w:rsid w:val="00816F23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2C0"/>
    <w:rsid w:val="008224C2"/>
    <w:rsid w:val="0082261C"/>
    <w:rsid w:val="008227BF"/>
    <w:rsid w:val="008228C4"/>
    <w:rsid w:val="00822989"/>
    <w:rsid w:val="00822D4D"/>
    <w:rsid w:val="00822F74"/>
    <w:rsid w:val="008230DB"/>
    <w:rsid w:val="008232D0"/>
    <w:rsid w:val="00823AC9"/>
    <w:rsid w:val="00823F59"/>
    <w:rsid w:val="0082401E"/>
    <w:rsid w:val="00824769"/>
    <w:rsid w:val="00824B74"/>
    <w:rsid w:val="00824EAE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449"/>
    <w:rsid w:val="0082647A"/>
    <w:rsid w:val="0082668F"/>
    <w:rsid w:val="00826957"/>
    <w:rsid w:val="00826DA1"/>
    <w:rsid w:val="00827243"/>
    <w:rsid w:val="00827324"/>
    <w:rsid w:val="008273A6"/>
    <w:rsid w:val="008274AC"/>
    <w:rsid w:val="00827BC9"/>
    <w:rsid w:val="00827E45"/>
    <w:rsid w:val="00827F45"/>
    <w:rsid w:val="00830608"/>
    <w:rsid w:val="00830B87"/>
    <w:rsid w:val="00830C14"/>
    <w:rsid w:val="00830CCA"/>
    <w:rsid w:val="008311CC"/>
    <w:rsid w:val="008313E4"/>
    <w:rsid w:val="00831B32"/>
    <w:rsid w:val="008324F4"/>
    <w:rsid w:val="008331DC"/>
    <w:rsid w:val="00833BDF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3D5"/>
    <w:rsid w:val="008369CC"/>
    <w:rsid w:val="00836AF3"/>
    <w:rsid w:val="00836C77"/>
    <w:rsid w:val="00837473"/>
    <w:rsid w:val="008375B4"/>
    <w:rsid w:val="00837663"/>
    <w:rsid w:val="00837731"/>
    <w:rsid w:val="00837ED3"/>
    <w:rsid w:val="00837FCA"/>
    <w:rsid w:val="00840435"/>
    <w:rsid w:val="00840532"/>
    <w:rsid w:val="008407D1"/>
    <w:rsid w:val="008409B4"/>
    <w:rsid w:val="008409E1"/>
    <w:rsid w:val="00840BEE"/>
    <w:rsid w:val="00840DDA"/>
    <w:rsid w:val="008410C6"/>
    <w:rsid w:val="008410F9"/>
    <w:rsid w:val="00841324"/>
    <w:rsid w:val="008415F4"/>
    <w:rsid w:val="0084162B"/>
    <w:rsid w:val="00841636"/>
    <w:rsid w:val="008416E3"/>
    <w:rsid w:val="00841A8E"/>
    <w:rsid w:val="00841E6E"/>
    <w:rsid w:val="0084226C"/>
    <w:rsid w:val="0084245F"/>
    <w:rsid w:val="00842534"/>
    <w:rsid w:val="008429E0"/>
    <w:rsid w:val="00842DAC"/>
    <w:rsid w:val="00842DD0"/>
    <w:rsid w:val="00843043"/>
    <w:rsid w:val="008432B4"/>
    <w:rsid w:val="008433BF"/>
    <w:rsid w:val="008435F0"/>
    <w:rsid w:val="008435F4"/>
    <w:rsid w:val="00843B82"/>
    <w:rsid w:val="00843BA4"/>
    <w:rsid w:val="00843D40"/>
    <w:rsid w:val="00843D73"/>
    <w:rsid w:val="0084412D"/>
    <w:rsid w:val="00844579"/>
    <w:rsid w:val="00844611"/>
    <w:rsid w:val="0084473D"/>
    <w:rsid w:val="00844784"/>
    <w:rsid w:val="00845663"/>
    <w:rsid w:val="008456F6"/>
    <w:rsid w:val="0084590A"/>
    <w:rsid w:val="00845D47"/>
    <w:rsid w:val="00845F06"/>
    <w:rsid w:val="00845FF6"/>
    <w:rsid w:val="0084613E"/>
    <w:rsid w:val="00846243"/>
    <w:rsid w:val="0084644E"/>
    <w:rsid w:val="00846506"/>
    <w:rsid w:val="008465CE"/>
    <w:rsid w:val="00846609"/>
    <w:rsid w:val="00846E02"/>
    <w:rsid w:val="00847170"/>
    <w:rsid w:val="00847815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9B3"/>
    <w:rsid w:val="008519D8"/>
    <w:rsid w:val="00851AAD"/>
    <w:rsid w:val="00851C12"/>
    <w:rsid w:val="00851D33"/>
    <w:rsid w:val="00851D9B"/>
    <w:rsid w:val="00851F95"/>
    <w:rsid w:val="00851FF7"/>
    <w:rsid w:val="008520C6"/>
    <w:rsid w:val="008521AC"/>
    <w:rsid w:val="0085249E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3"/>
    <w:rsid w:val="008548C4"/>
    <w:rsid w:val="00854AD5"/>
    <w:rsid w:val="00854BF3"/>
    <w:rsid w:val="00854C42"/>
    <w:rsid w:val="00854E03"/>
    <w:rsid w:val="00855022"/>
    <w:rsid w:val="00855023"/>
    <w:rsid w:val="0085504B"/>
    <w:rsid w:val="008559AE"/>
    <w:rsid w:val="00855A8F"/>
    <w:rsid w:val="00855D53"/>
    <w:rsid w:val="00856312"/>
    <w:rsid w:val="0085643B"/>
    <w:rsid w:val="0085649F"/>
    <w:rsid w:val="008564CD"/>
    <w:rsid w:val="0085663D"/>
    <w:rsid w:val="0085668C"/>
    <w:rsid w:val="0085675A"/>
    <w:rsid w:val="0085693A"/>
    <w:rsid w:val="00856D46"/>
    <w:rsid w:val="00856F0F"/>
    <w:rsid w:val="00856F5C"/>
    <w:rsid w:val="0085718A"/>
    <w:rsid w:val="0085730E"/>
    <w:rsid w:val="008573C8"/>
    <w:rsid w:val="0085758E"/>
    <w:rsid w:val="008576C5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328"/>
    <w:rsid w:val="008623FD"/>
    <w:rsid w:val="00862753"/>
    <w:rsid w:val="0086292C"/>
    <w:rsid w:val="00862A8A"/>
    <w:rsid w:val="00862B3A"/>
    <w:rsid w:val="00862C5F"/>
    <w:rsid w:val="0086328F"/>
    <w:rsid w:val="00863A1B"/>
    <w:rsid w:val="00863AB6"/>
    <w:rsid w:val="00863C19"/>
    <w:rsid w:val="00863CC4"/>
    <w:rsid w:val="0086418B"/>
    <w:rsid w:val="008643B3"/>
    <w:rsid w:val="008644EF"/>
    <w:rsid w:val="008646AD"/>
    <w:rsid w:val="0086471C"/>
    <w:rsid w:val="0086481B"/>
    <w:rsid w:val="00864A67"/>
    <w:rsid w:val="00864BAB"/>
    <w:rsid w:val="00864E4E"/>
    <w:rsid w:val="0086554F"/>
    <w:rsid w:val="008659B6"/>
    <w:rsid w:val="008659BC"/>
    <w:rsid w:val="00865B66"/>
    <w:rsid w:val="00866107"/>
    <w:rsid w:val="00866595"/>
    <w:rsid w:val="00866BA5"/>
    <w:rsid w:val="00866EED"/>
    <w:rsid w:val="00866F52"/>
    <w:rsid w:val="00867C8D"/>
    <w:rsid w:val="0087012C"/>
    <w:rsid w:val="0087099E"/>
    <w:rsid w:val="00870DA6"/>
    <w:rsid w:val="008710EC"/>
    <w:rsid w:val="0087113A"/>
    <w:rsid w:val="00871184"/>
    <w:rsid w:val="008712D9"/>
    <w:rsid w:val="0087135B"/>
    <w:rsid w:val="008714D3"/>
    <w:rsid w:val="008715CA"/>
    <w:rsid w:val="00871879"/>
    <w:rsid w:val="008719F2"/>
    <w:rsid w:val="00871C01"/>
    <w:rsid w:val="00871F4D"/>
    <w:rsid w:val="008720A9"/>
    <w:rsid w:val="0087241D"/>
    <w:rsid w:val="00872921"/>
    <w:rsid w:val="00872944"/>
    <w:rsid w:val="00872BE2"/>
    <w:rsid w:val="00872D05"/>
    <w:rsid w:val="008732D9"/>
    <w:rsid w:val="00873370"/>
    <w:rsid w:val="00873538"/>
    <w:rsid w:val="00873B31"/>
    <w:rsid w:val="00873C66"/>
    <w:rsid w:val="00873FFE"/>
    <w:rsid w:val="0087449A"/>
    <w:rsid w:val="00874729"/>
    <w:rsid w:val="00874923"/>
    <w:rsid w:val="008749BC"/>
    <w:rsid w:val="008749E8"/>
    <w:rsid w:val="00874CB4"/>
    <w:rsid w:val="00874D28"/>
    <w:rsid w:val="008753BF"/>
    <w:rsid w:val="008756A9"/>
    <w:rsid w:val="00875AFB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0F4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CAF"/>
    <w:rsid w:val="00880EF9"/>
    <w:rsid w:val="0088163A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32E2"/>
    <w:rsid w:val="008832ED"/>
    <w:rsid w:val="008834BE"/>
    <w:rsid w:val="0088396D"/>
    <w:rsid w:val="00883D0A"/>
    <w:rsid w:val="008841DC"/>
    <w:rsid w:val="00884310"/>
    <w:rsid w:val="00884721"/>
    <w:rsid w:val="008849A7"/>
    <w:rsid w:val="00884BC6"/>
    <w:rsid w:val="008852FA"/>
    <w:rsid w:val="00885452"/>
    <w:rsid w:val="00885594"/>
    <w:rsid w:val="00885673"/>
    <w:rsid w:val="00885893"/>
    <w:rsid w:val="008858E7"/>
    <w:rsid w:val="00885975"/>
    <w:rsid w:val="008859A5"/>
    <w:rsid w:val="00885B85"/>
    <w:rsid w:val="00885C2B"/>
    <w:rsid w:val="00885DA8"/>
    <w:rsid w:val="00886076"/>
    <w:rsid w:val="00886177"/>
    <w:rsid w:val="008861F9"/>
    <w:rsid w:val="008862AE"/>
    <w:rsid w:val="00886691"/>
    <w:rsid w:val="008867B5"/>
    <w:rsid w:val="00886F5C"/>
    <w:rsid w:val="00887814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3C"/>
    <w:rsid w:val="008911DD"/>
    <w:rsid w:val="00891318"/>
    <w:rsid w:val="008913DC"/>
    <w:rsid w:val="008914B7"/>
    <w:rsid w:val="008914CE"/>
    <w:rsid w:val="008917DC"/>
    <w:rsid w:val="008918B1"/>
    <w:rsid w:val="00891AE3"/>
    <w:rsid w:val="00891E6B"/>
    <w:rsid w:val="00892596"/>
    <w:rsid w:val="008925E3"/>
    <w:rsid w:val="008927FE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A56"/>
    <w:rsid w:val="00894EEE"/>
    <w:rsid w:val="00894FA7"/>
    <w:rsid w:val="0089518D"/>
    <w:rsid w:val="008952C7"/>
    <w:rsid w:val="008952C9"/>
    <w:rsid w:val="00895419"/>
    <w:rsid w:val="00895713"/>
    <w:rsid w:val="008957BE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D55"/>
    <w:rsid w:val="00897F43"/>
    <w:rsid w:val="008A00E4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6A5"/>
    <w:rsid w:val="008A29FD"/>
    <w:rsid w:val="008A2ABB"/>
    <w:rsid w:val="008A2BC7"/>
    <w:rsid w:val="008A2CB2"/>
    <w:rsid w:val="008A2D53"/>
    <w:rsid w:val="008A336B"/>
    <w:rsid w:val="008A352D"/>
    <w:rsid w:val="008A3BFB"/>
    <w:rsid w:val="008A3C4E"/>
    <w:rsid w:val="008A3F84"/>
    <w:rsid w:val="008A4020"/>
    <w:rsid w:val="008A438E"/>
    <w:rsid w:val="008A4604"/>
    <w:rsid w:val="008A4659"/>
    <w:rsid w:val="008A4E04"/>
    <w:rsid w:val="008A4F01"/>
    <w:rsid w:val="008A5A71"/>
    <w:rsid w:val="008A6214"/>
    <w:rsid w:val="008A6608"/>
    <w:rsid w:val="008A663B"/>
    <w:rsid w:val="008A70AA"/>
    <w:rsid w:val="008A717A"/>
    <w:rsid w:val="008A723F"/>
    <w:rsid w:val="008A78EA"/>
    <w:rsid w:val="008A7D7A"/>
    <w:rsid w:val="008B0059"/>
    <w:rsid w:val="008B0062"/>
    <w:rsid w:val="008B025D"/>
    <w:rsid w:val="008B0324"/>
    <w:rsid w:val="008B0430"/>
    <w:rsid w:val="008B04FB"/>
    <w:rsid w:val="008B09A3"/>
    <w:rsid w:val="008B0A14"/>
    <w:rsid w:val="008B0BFF"/>
    <w:rsid w:val="008B0D29"/>
    <w:rsid w:val="008B10F1"/>
    <w:rsid w:val="008B1482"/>
    <w:rsid w:val="008B169A"/>
    <w:rsid w:val="008B1BBE"/>
    <w:rsid w:val="008B1C3A"/>
    <w:rsid w:val="008B1DF8"/>
    <w:rsid w:val="008B224B"/>
    <w:rsid w:val="008B2275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3EA1"/>
    <w:rsid w:val="008B403D"/>
    <w:rsid w:val="008B45C9"/>
    <w:rsid w:val="008B46BC"/>
    <w:rsid w:val="008B4FE6"/>
    <w:rsid w:val="008B5468"/>
    <w:rsid w:val="008B5885"/>
    <w:rsid w:val="008B5E77"/>
    <w:rsid w:val="008B60BE"/>
    <w:rsid w:val="008B6C28"/>
    <w:rsid w:val="008B6D30"/>
    <w:rsid w:val="008B6D6D"/>
    <w:rsid w:val="008B6DD8"/>
    <w:rsid w:val="008B7177"/>
    <w:rsid w:val="008B7328"/>
    <w:rsid w:val="008C0652"/>
    <w:rsid w:val="008C078C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4F96"/>
    <w:rsid w:val="008C50D1"/>
    <w:rsid w:val="008C51C3"/>
    <w:rsid w:val="008C5291"/>
    <w:rsid w:val="008C5458"/>
    <w:rsid w:val="008C54BB"/>
    <w:rsid w:val="008C5647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3C"/>
    <w:rsid w:val="008C6B48"/>
    <w:rsid w:val="008C6B65"/>
    <w:rsid w:val="008C709A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3F7"/>
    <w:rsid w:val="008D14A2"/>
    <w:rsid w:val="008D154F"/>
    <w:rsid w:val="008D163D"/>
    <w:rsid w:val="008D19C7"/>
    <w:rsid w:val="008D1B47"/>
    <w:rsid w:val="008D1CA0"/>
    <w:rsid w:val="008D1D9D"/>
    <w:rsid w:val="008D24D5"/>
    <w:rsid w:val="008D24EE"/>
    <w:rsid w:val="008D2582"/>
    <w:rsid w:val="008D29B8"/>
    <w:rsid w:val="008D29E7"/>
    <w:rsid w:val="008D2A21"/>
    <w:rsid w:val="008D2C15"/>
    <w:rsid w:val="008D2D1E"/>
    <w:rsid w:val="008D3706"/>
    <w:rsid w:val="008D3806"/>
    <w:rsid w:val="008D39F2"/>
    <w:rsid w:val="008D3D3C"/>
    <w:rsid w:val="008D41DA"/>
    <w:rsid w:val="008D42DF"/>
    <w:rsid w:val="008D42EE"/>
    <w:rsid w:val="008D4409"/>
    <w:rsid w:val="008D4894"/>
    <w:rsid w:val="008D4A3D"/>
    <w:rsid w:val="008D4E0F"/>
    <w:rsid w:val="008D4F5E"/>
    <w:rsid w:val="008D51DB"/>
    <w:rsid w:val="008D53FE"/>
    <w:rsid w:val="008D562B"/>
    <w:rsid w:val="008D5693"/>
    <w:rsid w:val="008D5B84"/>
    <w:rsid w:val="008D5DB6"/>
    <w:rsid w:val="008D5EAC"/>
    <w:rsid w:val="008D611E"/>
    <w:rsid w:val="008D61F6"/>
    <w:rsid w:val="008D6387"/>
    <w:rsid w:val="008D6398"/>
    <w:rsid w:val="008D664C"/>
    <w:rsid w:val="008D679C"/>
    <w:rsid w:val="008D6B85"/>
    <w:rsid w:val="008D7942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7F9"/>
    <w:rsid w:val="008E2A44"/>
    <w:rsid w:val="008E3094"/>
    <w:rsid w:val="008E320D"/>
    <w:rsid w:val="008E3B21"/>
    <w:rsid w:val="008E3C1A"/>
    <w:rsid w:val="008E404B"/>
    <w:rsid w:val="008E411C"/>
    <w:rsid w:val="008E43F9"/>
    <w:rsid w:val="008E443A"/>
    <w:rsid w:val="008E4A62"/>
    <w:rsid w:val="008E4E18"/>
    <w:rsid w:val="008E4EC4"/>
    <w:rsid w:val="008E5A95"/>
    <w:rsid w:val="008E5B59"/>
    <w:rsid w:val="008E5D2E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834"/>
    <w:rsid w:val="008E6863"/>
    <w:rsid w:val="008E69B4"/>
    <w:rsid w:val="008E6E0F"/>
    <w:rsid w:val="008E716F"/>
    <w:rsid w:val="008E7298"/>
    <w:rsid w:val="008E72D2"/>
    <w:rsid w:val="008E77FF"/>
    <w:rsid w:val="008E795E"/>
    <w:rsid w:val="008E7DE7"/>
    <w:rsid w:val="008E7F7A"/>
    <w:rsid w:val="008F0860"/>
    <w:rsid w:val="008F09DC"/>
    <w:rsid w:val="008F0B05"/>
    <w:rsid w:val="008F0B59"/>
    <w:rsid w:val="008F0ED8"/>
    <w:rsid w:val="008F1006"/>
    <w:rsid w:val="008F17F3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C76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CA5"/>
    <w:rsid w:val="008F5DB1"/>
    <w:rsid w:val="008F5DF6"/>
    <w:rsid w:val="008F5F17"/>
    <w:rsid w:val="008F604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1F2"/>
    <w:rsid w:val="0090022D"/>
    <w:rsid w:val="009003EB"/>
    <w:rsid w:val="009005EB"/>
    <w:rsid w:val="009009EF"/>
    <w:rsid w:val="009010EC"/>
    <w:rsid w:val="009020C2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416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55D"/>
    <w:rsid w:val="009106AA"/>
    <w:rsid w:val="00910792"/>
    <w:rsid w:val="00910B0F"/>
    <w:rsid w:val="00910D96"/>
    <w:rsid w:val="009110BD"/>
    <w:rsid w:val="0091144B"/>
    <w:rsid w:val="00911699"/>
    <w:rsid w:val="009119E1"/>
    <w:rsid w:val="009119E7"/>
    <w:rsid w:val="00911CEC"/>
    <w:rsid w:val="00911DB1"/>
    <w:rsid w:val="00911EC9"/>
    <w:rsid w:val="009122D0"/>
    <w:rsid w:val="009123A2"/>
    <w:rsid w:val="009123B9"/>
    <w:rsid w:val="009126CD"/>
    <w:rsid w:val="00912CD5"/>
    <w:rsid w:val="00912EEE"/>
    <w:rsid w:val="00913498"/>
    <w:rsid w:val="00913AF3"/>
    <w:rsid w:val="009147DB"/>
    <w:rsid w:val="00914AC7"/>
    <w:rsid w:val="00914BF2"/>
    <w:rsid w:val="00914CE0"/>
    <w:rsid w:val="00914F63"/>
    <w:rsid w:val="00915093"/>
    <w:rsid w:val="00915178"/>
    <w:rsid w:val="00915350"/>
    <w:rsid w:val="0091545C"/>
    <w:rsid w:val="009154FA"/>
    <w:rsid w:val="00915626"/>
    <w:rsid w:val="0091582F"/>
    <w:rsid w:val="00916274"/>
    <w:rsid w:val="009167AB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0F17"/>
    <w:rsid w:val="00921065"/>
    <w:rsid w:val="0092178F"/>
    <w:rsid w:val="009217CE"/>
    <w:rsid w:val="00921858"/>
    <w:rsid w:val="00921C74"/>
    <w:rsid w:val="00921D7D"/>
    <w:rsid w:val="0092251D"/>
    <w:rsid w:val="00922576"/>
    <w:rsid w:val="009225F7"/>
    <w:rsid w:val="009229CD"/>
    <w:rsid w:val="00922A13"/>
    <w:rsid w:val="009230E7"/>
    <w:rsid w:val="0092341B"/>
    <w:rsid w:val="00924343"/>
    <w:rsid w:val="00924365"/>
    <w:rsid w:val="00924A4E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792"/>
    <w:rsid w:val="00926805"/>
    <w:rsid w:val="00926AFC"/>
    <w:rsid w:val="00926FFB"/>
    <w:rsid w:val="0092719E"/>
    <w:rsid w:val="00927635"/>
    <w:rsid w:val="009278C3"/>
    <w:rsid w:val="00927ABD"/>
    <w:rsid w:val="00927CB9"/>
    <w:rsid w:val="00927F84"/>
    <w:rsid w:val="009301E8"/>
    <w:rsid w:val="00930459"/>
    <w:rsid w:val="00930746"/>
    <w:rsid w:val="00930934"/>
    <w:rsid w:val="00930CFA"/>
    <w:rsid w:val="00930EB7"/>
    <w:rsid w:val="00930FA1"/>
    <w:rsid w:val="00931016"/>
    <w:rsid w:val="00931777"/>
    <w:rsid w:val="0093181D"/>
    <w:rsid w:val="00931ABE"/>
    <w:rsid w:val="00931C8F"/>
    <w:rsid w:val="00932050"/>
    <w:rsid w:val="0093210F"/>
    <w:rsid w:val="00932438"/>
    <w:rsid w:val="0093252F"/>
    <w:rsid w:val="0093272B"/>
    <w:rsid w:val="00932E70"/>
    <w:rsid w:val="00932F6B"/>
    <w:rsid w:val="009334D2"/>
    <w:rsid w:val="009337BE"/>
    <w:rsid w:val="009337FE"/>
    <w:rsid w:val="0093391C"/>
    <w:rsid w:val="00933BD7"/>
    <w:rsid w:val="00934048"/>
    <w:rsid w:val="00934127"/>
    <w:rsid w:val="009342F7"/>
    <w:rsid w:val="009342FE"/>
    <w:rsid w:val="0093442A"/>
    <w:rsid w:val="009346A4"/>
    <w:rsid w:val="009347B1"/>
    <w:rsid w:val="00934991"/>
    <w:rsid w:val="00934DC3"/>
    <w:rsid w:val="00934F59"/>
    <w:rsid w:val="009350C9"/>
    <w:rsid w:val="009351B0"/>
    <w:rsid w:val="00935224"/>
    <w:rsid w:val="009353C3"/>
    <w:rsid w:val="009359C5"/>
    <w:rsid w:val="00935D1B"/>
    <w:rsid w:val="00935FF1"/>
    <w:rsid w:val="009368B2"/>
    <w:rsid w:val="00936992"/>
    <w:rsid w:val="00936ADF"/>
    <w:rsid w:val="00936C55"/>
    <w:rsid w:val="00936C89"/>
    <w:rsid w:val="00936E66"/>
    <w:rsid w:val="009375F8"/>
    <w:rsid w:val="00937774"/>
    <w:rsid w:val="0093793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7D"/>
    <w:rsid w:val="009404E1"/>
    <w:rsid w:val="009405A4"/>
    <w:rsid w:val="00940617"/>
    <w:rsid w:val="0094072D"/>
    <w:rsid w:val="009408F1"/>
    <w:rsid w:val="0094096D"/>
    <w:rsid w:val="009409A0"/>
    <w:rsid w:val="00940A59"/>
    <w:rsid w:val="00940C72"/>
    <w:rsid w:val="00940D14"/>
    <w:rsid w:val="0094155C"/>
    <w:rsid w:val="0094165C"/>
    <w:rsid w:val="00941A30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279"/>
    <w:rsid w:val="00943331"/>
    <w:rsid w:val="00943435"/>
    <w:rsid w:val="00943439"/>
    <w:rsid w:val="009435AA"/>
    <w:rsid w:val="009436EF"/>
    <w:rsid w:val="00943A4A"/>
    <w:rsid w:val="00943CCF"/>
    <w:rsid w:val="00943E4C"/>
    <w:rsid w:val="0094408A"/>
    <w:rsid w:val="0094433F"/>
    <w:rsid w:val="00944477"/>
    <w:rsid w:val="009444BA"/>
    <w:rsid w:val="009447D9"/>
    <w:rsid w:val="00944A9F"/>
    <w:rsid w:val="00944AD0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71C"/>
    <w:rsid w:val="00946C8D"/>
    <w:rsid w:val="00946F34"/>
    <w:rsid w:val="00947437"/>
    <w:rsid w:val="00947580"/>
    <w:rsid w:val="0094793C"/>
    <w:rsid w:val="009479CA"/>
    <w:rsid w:val="00947AA2"/>
    <w:rsid w:val="00947C9E"/>
    <w:rsid w:val="00947E39"/>
    <w:rsid w:val="00950015"/>
    <w:rsid w:val="00950029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2FE3"/>
    <w:rsid w:val="0095302A"/>
    <w:rsid w:val="009533D1"/>
    <w:rsid w:val="00953613"/>
    <w:rsid w:val="00953716"/>
    <w:rsid w:val="0095385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9CB"/>
    <w:rsid w:val="00957B02"/>
    <w:rsid w:val="00957BC2"/>
    <w:rsid w:val="00957F1E"/>
    <w:rsid w:val="00957F81"/>
    <w:rsid w:val="00960645"/>
    <w:rsid w:val="009610D0"/>
    <w:rsid w:val="0096119C"/>
    <w:rsid w:val="009611C1"/>
    <w:rsid w:val="009614B8"/>
    <w:rsid w:val="009616AE"/>
    <w:rsid w:val="009616C4"/>
    <w:rsid w:val="009617F8"/>
    <w:rsid w:val="00961853"/>
    <w:rsid w:val="0096189C"/>
    <w:rsid w:val="009622BB"/>
    <w:rsid w:val="0096252B"/>
    <w:rsid w:val="0096265C"/>
    <w:rsid w:val="00962AA5"/>
    <w:rsid w:val="00962B86"/>
    <w:rsid w:val="0096318F"/>
    <w:rsid w:val="00963264"/>
    <w:rsid w:val="0096329C"/>
    <w:rsid w:val="009632CC"/>
    <w:rsid w:val="00963423"/>
    <w:rsid w:val="00963523"/>
    <w:rsid w:val="00963782"/>
    <w:rsid w:val="00963808"/>
    <w:rsid w:val="00964257"/>
    <w:rsid w:val="009642C4"/>
    <w:rsid w:val="0096449D"/>
    <w:rsid w:val="00964774"/>
    <w:rsid w:val="00964B1F"/>
    <w:rsid w:val="00964DCD"/>
    <w:rsid w:val="009651B2"/>
    <w:rsid w:val="0096526B"/>
    <w:rsid w:val="00965493"/>
    <w:rsid w:val="009654B8"/>
    <w:rsid w:val="0096571D"/>
    <w:rsid w:val="009659D7"/>
    <w:rsid w:val="00965EE7"/>
    <w:rsid w:val="0096604D"/>
    <w:rsid w:val="0096673C"/>
    <w:rsid w:val="00966938"/>
    <w:rsid w:val="00966BE1"/>
    <w:rsid w:val="00966C0B"/>
    <w:rsid w:val="00967476"/>
    <w:rsid w:val="00967608"/>
    <w:rsid w:val="00967700"/>
    <w:rsid w:val="00967B14"/>
    <w:rsid w:val="00967B27"/>
    <w:rsid w:val="009704F5"/>
    <w:rsid w:val="009709AD"/>
    <w:rsid w:val="00970A58"/>
    <w:rsid w:val="00970BB9"/>
    <w:rsid w:val="009713EE"/>
    <w:rsid w:val="00971A94"/>
    <w:rsid w:val="00971BB0"/>
    <w:rsid w:val="00971F7E"/>
    <w:rsid w:val="00972154"/>
    <w:rsid w:val="009723D3"/>
    <w:rsid w:val="0097260E"/>
    <w:rsid w:val="009726A6"/>
    <w:rsid w:val="009728D3"/>
    <w:rsid w:val="00972B5A"/>
    <w:rsid w:val="00972CC9"/>
    <w:rsid w:val="00972ECF"/>
    <w:rsid w:val="0097305F"/>
    <w:rsid w:val="00973A74"/>
    <w:rsid w:val="00973C1A"/>
    <w:rsid w:val="00974514"/>
    <w:rsid w:val="0097458D"/>
    <w:rsid w:val="00974AB7"/>
    <w:rsid w:val="00974B5C"/>
    <w:rsid w:val="00974C8D"/>
    <w:rsid w:val="0097506E"/>
    <w:rsid w:val="00975247"/>
    <w:rsid w:val="009756C4"/>
    <w:rsid w:val="00975769"/>
    <w:rsid w:val="009761F6"/>
    <w:rsid w:val="00976A1E"/>
    <w:rsid w:val="00976DF4"/>
    <w:rsid w:val="00976ED2"/>
    <w:rsid w:val="00976F32"/>
    <w:rsid w:val="00977017"/>
    <w:rsid w:val="009777AF"/>
    <w:rsid w:val="0097788C"/>
    <w:rsid w:val="009778DF"/>
    <w:rsid w:val="0097797E"/>
    <w:rsid w:val="00977AEC"/>
    <w:rsid w:val="00977F07"/>
    <w:rsid w:val="009801AA"/>
    <w:rsid w:val="00980495"/>
    <w:rsid w:val="009804D4"/>
    <w:rsid w:val="009809C9"/>
    <w:rsid w:val="00980B2B"/>
    <w:rsid w:val="00980C4A"/>
    <w:rsid w:val="00981383"/>
    <w:rsid w:val="00981477"/>
    <w:rsid w:val="009816AA"/>
    <w:rsid w:val="0098192E"/>
    <w:rsid w:val="00981B9E"/>
    <w:rsid w:val="00981D05"/>
    <w:rsid w:val="00981E0A"/>
    <w:rsid w:val="00981F80"/>
    <w:rsid w:val="009822C5"/>
    <w:rsid w:val="00982385"/>
    <w:rsid w:val="00982C19"/>
    <w:rsid w:val="0098319B"/>
    <w:rsid w:val="009831B1"/>
    <w:rsid w:val="00983693"/>
    <w:rsid w:val="009838D9"/>
    <w:rsid w:val="00983AA5"/>
    <w:rsid w:val="00983ABA"/>
    <w:rsid w:val="00983B44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A43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03B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218"/>
    <w:rsid w:val="009949BE"/>
    <w:rsid w:val="00994D83"/>
    <w:rsid w:val="00994F06"/>
    <w:rsid w:val="00994FA8"/>
    <w:rsid w:val="009955E2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78A"/>
    <w:rsid w:val="00997FF9"/>
    <w:rsid w:val="009A0429"/>
    <w:rsid w:val="009A08F2"/>
    <w:rsid w:val="009A0AA6"/>
    <w:rsid w:val="009A0BB6"/>
    <w:rsid w:val="009A0E16"/>
    <w:rsid w:val="009A0E1E"/>
    <w:rsid w:val="009A0E33"/>
    <w:rsid w:val="009A1035"/>
    <w:rsid w:val="009A11A4"/>
    <w:rsid w:val="009A1244"/>
    <w:rsid w:val="009A15C0"/>
    <w:rsid w:val="009A17E6"/>
    <w:rsid w:val="009A1A9E"/>
    <w:rsid w:val="009A1C69"/>
    <w:rsid w:val="009A1D19"/>
    <w:rsid w:val="009A22AB"/>
    <w:rsid w:val="009A267F"/>
    <w:rsid w:val="009A26A1"/>
    <w:rsid w:val="009A2867"/>
    <w:rsid w:val="009A295C"/>
    <w:rsid w:val="009A2978"/>
    <w:rsid w:val="009A29F8"/>
    <w:rsid w:val="009A2E97"/>
    <w:rsid w:val="009A2F00"/>
    <w:rsid w:val="009A3295"/>
    <w:rsid w:val="009A3330"/>
    <w:rsid w:val="009A3353"/>
    <w:rsid w:val="009A3A41"/>
    <w:rsid w:val="009A3B8B"/>
    <w:rsid w:val="009A401E"/>
    <w:rsid w:val="009A4328"/>
    <w:rsid w:val="009A441A"/>
    <w:rsid w:val="009A44CF"/>
    <w:rsid w:val="009A4CA7"/>
    <w:rsid w:val="009A4CD3"/>
    <w:rsid w:val="009A569D"/>
    <w:rsid w:val="009A57B8"/>
    <w:rsid w:val="009A5A1D"/>
    <w:rsid w:val="009A5B16"/>
    <w:rsid w:val="009A5BC0"/>
    <w:rsid w:val="009A60C4"/>
    <w:rsid w:val="009A6189"/>
    <w:rsid w:val="009A661F"/>
    <w:rsid w:val="009A6C6C"/>
    <w:rsid w:val="009A6E31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9D"/>
    <w:rsid w:val="009B0351"/>
    <w:rsid w:val="009B0CA1"/>
    <w:rsid w:val="009B0E72"/>
    <w:rsid w:val="009B1196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235"/>
    <w:rsid w:val="009B32C8"/>
    <w:rsid w:val="009B34D6"/>
    <w:rsid w:val="009B34DB"/>
    <w:rsid w:val="009B3909"/>
    <w:rsid w:val="009B398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4F09"/>
    <w:rsid w:val="009B50AA"/>
    <w:rsid w:val="009B517D"/>
    <w:rsid w:val="009B56FF"/>
    <w:rsid w:val="009B5A84"/>
    <w:rsid w:val="009B5B17"/>
    <w:rsid w:val="009B5D72"/>
    <w:rsid w:val="009B60B7"/>
    <w:rsid w:val="009B61AB"/>
    <w:rsid w:val="009B6341"/>
    <w:rsid w:val="009B648F"/>
    <w:rsid w:val="009B64F2"/>
    <w:rsid w:val="009B65F6"/>
    <w:rsid w:val="009B6722"/>
    <w:rsid w:val="009B69C8"/>
    <w:rsid w:val="009B6BDE"/>
    <w:rsid w:val="009B6DB6"/>
    <w:rsid w:val="009B6E99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1B"/>
    <w:rsid w:val="009C0FC6"/>
    <w:rsid w:val="009C10A4"/>
    <w:rsid w:val="009C14CC"/>
    <w:rsid w:val="009C170F"/>
    <w:rsid w:val="009C1C22"/>
    <w:rsid w:val="009C1FCE"/>
    <w:rsid w:val="009C21E0"/>
    <w:rsid w:val="009C2518"/>
    <w:rsid w:val="009C27D4"/>
    <w:rsid w:val="009C2DA9"/>
    <w:rsid w:val="009C30EC"/>
    <w:rsid w:val="009C3287"/>
    <w:rsid w:val="009C3534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40B"/>
    <w:rsid w:val="009C6540"/>
    <w:rsid w:val="009C665B"/>
    <w:rsid w:val="009C6786"/>
    <w:rsid w:val="009C69EB"/>
    <w:rsid w:val="009C6A49"/>
    <w:rsid w:val="009C6DF7"/>
    <w:rsid w:val="009C7504"/>
    <w:rsid w:val="009C77B4"/>
    <w:rsid w:val="009C7A60"/>
    <w:rsid w:val="009C7CC6"/>
    <w:rsid w:val="009C7DDD"/>
    <w:rsid w:val="009D01B6"/>
    <w:rsid w:val="009D04F1"/>
    <w:rsid w:val="009D051D"/>
    <w:rsid w:val="009D06B0"/>
    <w:rsid w:val="009D06C2"/>
    <w:rsid w:val="009D06E0"/>
    <w:rsid w:val="009D07F9"/>
    <w:rsid w:val="009D0E17"/>
    <w:rsid w:val="009D0FB6"/>
    <w:rsid w:val="009D16A3"/>
    <w:rsid w:val="009D170B"/>
    <w:rsid w:val="009D182E"/>
    <w:rsid w:val="009D195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BFA"/>
    <w:rsid w:val="009D2C68"/>
    <w:rsid w:val="009D2E49"/>
    <w:rsid w:val="009D3602"/>
    <w:rsid w:val="009D39FC"/>
    <w:rsid w:val="009D3B01"/>
    <w:rsid w:val="009D4135"/>
    <w:rsid w:val="009D465F"/>
    <w:rsid w:val="009D4749"/>
    <w:rsid w:val="009D4DE2"/>
    <w:rsid w:val="009D4E38"/>
    <w:rsid w:val="009D51BE"/>
    <w:rsid w:val="009D54F4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1F8"/>
    <w:rsid w:val="009D72D0"/>
    <w:rsid w:val="009D733E"/>
    <w:rsid w:val="009D7795"/>
    <w:rsid w:val="009D7A5C"/>
    <w:rsid w:val="009D7E85"/>
    <w:rsid w:val="009E0057"/>
    <w:rsid w:val="009E021A"/>
    <w:rsid w:val="009E043E"/>
    <w:rsid w:val="009E0BB7"/>
    <w:rsid w:val="009E0C0B"/>
    <w:rsid w:val="009E0C5C"/>
    <w:rsid w:val="009E0CB6"/>
    <w:rsid w:val="009E0CD8"/>
    <w:rsid w:val="009E0E04"/>
    <w:rsid w:val="009E1249"/>
    <w:rsid w:val="009E17AE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965"/>
    <w:rsid w:val="009E3A1A"/>
    <w:rsid w:val="009E3C7C"/>
    <w:rsid w:val="009E3D85"/>
    <w:rsid w:val="009E3D8E"/>
    <w:rsid w:val="009E404B"/>
    <w:rsid w:val="009E42B1"/>
    <w:rsid w:val="009E43A6"/>
    <w:rsid w:val="009E4444"/>
    <w:rsid w:val="009E4611"/>
    <w:rsid w:val="009E4771"/>
    <w:rsid w:val="009E491C"/>
    <w:rsid w:val="009E4CE9"/>
    <w:rsid w:val="009E4F0F"/>
    <w:rsid w:val="009E5328"/>
    <w:rsid w:val="009E573D"/>
    <w:rsid w:val="009E5CCE"/>
    <w:rsid w:val="009E5DA7"/>
    <w:rsid w:val="009E5E64"/>
    <w:rsid w:val="009E60BF"/>
    <w:rsid w:val="009E6117"/>
    <w:rsid w:val="009E63D3"/>
    <w:rsid w:val="009E640E"/>
    <w:rsid w:val="009E6D31"/>
    <w:rsid w:val="009E6EA9"/>
    <w:rsid w:val="009E709E"/>
    <w:rsid w:val="009E70F5"/>
    <w:rsid w:val="009E719C"/>
    <w:rsid w:val="009E7306"/>
    <w:rsid w:val="009E7762"/>
    <w:rsid w:val="009E7818"/>
    <w:rsid w:val="009E78CB"/>
    <w:rsid w:val="009E78D5"/>
    <w:rsid w:val="009E7A12"/>
    <w:rsid w:val="009E7E22"/>
    <w:rsid w:val="009E7E2E"/>
    <w:rsid w:val="009F0516"/>
    <w:rsid w:val="009F0986"/>
    <w:rsid w:val="009F0D1F"/>
    <w:rsid w:val="009F12BD"/>
    <w:rsid w:val="009F12BE"/>
    <w:rsid w:val="009F1433"/>
    <w:rsid w:val="009F184D"/>
    <w:rsid w:val="009F1971"/>
    <w:rsid w:val="009F1D7F"/>
    <w:rsid w:val="009F1DB5"/>
    <w:rsid w:val="009F22DD"/>
    <w:rsid w:val="009F2421"/>
    <w:rsid w:val="009F2503"/>
    <w:rsid w:val="009F2C92"/>
    <w:rsid w:val="009F2DE0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4F16"/>
    <w:rsid w:val="009F503C"/>
    <w:rsid w:val="009F51D5"/>
    <w:rsid w:val="009F51E8"/>
    <w:rsid w:val="009F53B5"/>
    <w:rsid w:val="009F56FE"/>
    <w:rsid w:val="009F5724"/>
    <w:rsid w:val="009F5BED"/>
    <w:rsid w:val="009F61F4"/>
    <w:rsid w:val="009F6763"/>
    <w:rsid w:val="009F6826"/>
    <w:rsid w:val="009F6835"/>
    <w:rsid w:val="009F69D3"/>
    <w:rsid w:val="009F6A28"/>
    <w:rsid w:val="009F6AC3"/>
    <w:rsid w:val="009F6BB4"/>
    <w:rsid w:val="009F6C4F"/>
    <w:rsid w:val="009F703B"/>
    <w:rsid w:val="009F721D"/>
    <w:rsid w:val="009F755A"/>
    <w:rsid w:val="009F7801"/>
    <w:rsid w:val="009F79DB"/>
    <w:rsid w:val="009F7B63"/>
    <w:rsid w:val="00A00B77"/>
    <w:rsid w:val="00A00F21"/>
    <w:rsid w:val="00A00FB2"/>
    <w:rsid w:val="00A01130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B19"/>
    <w:rsid w:val="00A02CF7"/>
    <w:rsid w:val="00A031E2"/>
    <w:rsid w:val="00A03290"/>
    <w:rsid w:val="00A03C44"/>
    <w:rsid w:val="00A04037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E73"/>
    <w:rsid w:val="00A06F53"/>
    <w:rsid w:val="00A06FA5"/>
    <w:rsid w:val="00A0707C"/>
    <w:rsid w:val="00A07099"/>
    <w:rsid w:val="00A070B7"/>
    <w:rsid w:val="00A0753A"/>
    <w:rsid w:val="00A07802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0EE1"/>
    <w:rsid w:val="00A11329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68A"/>
    <w:rsid w:val="00A13931"/>
    <w:rsid w:val="00A13D5D"/>
    <w:rsid w:val="00A140E3"/>
    <w:rsid w:val="00A1443E"/>
    <w:rsid w:val="00A14949"/>
    <w:rsid w:val="00A14D84"/>
    <w:rsid w:val="00A152FB"/>
    <w:rsid w:val="00A1544E"/>
    <w:rsid w:val="00A15691"/>
    <w:rsid w:val="00A158B2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13"/>
    <w:rsid w:val="00A203B3"/>
    <w:rsid w:val="00A20844"/>
    <w:rsid w:val="00A20A0A"/>
    <w:rsid w:val="00A21078"/>
    <w:rsid w:val="00A21200"/>
    <w:rsid w:val="00A215FE"/>
    <w:rsid w:val="00A21B2C"/>
    <w:rsid w:val="00A21CF7"/>
    <w:rsid w:val="00A21D4E"/>
    <w:rsid w:val="00A21D7B"/>
    <w:rsid w:val="00A21EFF"/>
    <w:rsid w:val="00A21F29"/>
    <w:rsid w:val="00A21F59"/>
    <w:rsid w:val="00A220A5"/>
    <w:rsid w:val="00A220C9"/>
    <w:rsid w:val="00A2215F"/>
    <w:rsid w:val="00A22430"/>
    <w:rsid w:val="00A2268E"/>
    <w:rsid w:val="00A228EF"/>
    <w:rsid w:val="00A22B96"/>
    <w:rsid w:val="00A22CEE"/>
    <w:rsid w:val="00A22EE9"/>
    <w:rsid w:val="00A2301D"/>
    <w:rsid w:val="00A23093"/>
    <w:rsid w:val="00A23218"/>
    <w:rsid w:val="00A2338F"/>
    <w:rsid w:val="00A234F3"/>
    <w:rsid w:val="00A23D21"/>
    <w:rsid w:val="00A23EFD"/>
    <w:rsid w:val="00A24078"/>
    <w:rsid w:val="00A2483A"/>
    <w:rsid w:val="00A24897"/>
    <w:rsid w:val="00A24C4E"/>
    <w:rsid w:val="00A24E99"/>
    <w:rsid w:val="00A253B9"/>
    <w:rsid w:val="00A25418"/>
    <w:rsid w:val="00A254BD"/>
    <w:rsid w:val="00A256BB"/>
    <w:rsid w:val="00A25738"/>
    <w:rsid w:val="00A2584E"/>
    <w:rsid w:val="00A25911"/>
    <w:rsid w:val="00A25DD6"/>
    <w:rsid w:val="00A26007"/>
    <w:rsid w:val="00A265CC"/>
    <w:rsid w:val="00A265FB"/>
    <w:rsid w:val="00A2669D"/>
    <w:rsid w:val="00A27240"/>
    <w:rsid w:val="00A278FA"/>
    <w:rsid w:val="00A279B1"/>
    <w:rsid w:val="00A27A9E"/>
    <w:rsid w:val="00A27AC2"/>
    <w:rsid w:val="00A300AC"/>
    <w:rsid w:val="00A300F5"/>
    <w:rsid w:val="00A30160"/>
    <w:rsid w:val="00A301AA"/>
    <w:rsid w:val="00A30200"/>
    <w:rsid w:val="00A30308"/>
    <w:rsid w:val="00A3084A"/>
    <w:rsid w:val="00A308B0"/>
    <w:rsid w:val="00A30CAB"/>
    <w:rsid w:val="00A3108F"/>
    <w:rsid w:val="00A317EE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8B6"/>
    <w:rsid w:val="00A33E19"/>
    <w:rsid w:val="00A33F56"/>
    <w:rsid w:val="00A33FEF"/>
    <w:rsid w:val="00A34498"/>
    <w:rsid w:val="00A34CE9"/>
    <w:rsid w:val="00A34D66"/>
    <w:rsid w:val="00A34E7F"/>
    <w:rsid w:val="00A34ED6"/>
    <w:rsid w:val="00A350AA"/>
    <w:rsid w:val="00A35448"/>
    <w:rsid w:val="00A35803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48"/>
    <w:rsid w:val="00A37552"/>
    <w:rsid w:val="00A3764D"/>
    <w:rsid w:val="00A3773E"/>
    <w:rsid w:val="00A37941"/>
    <w:rsid w:val="00A37C7F"/>
    <w:rsid w:val="00A4007F"/>
    <w:rsid w:val="00A40396"/>
    <w:rsid w:val="00A404C4"/>
    <w:rsid w:val="00A407A5"/>
    <w:rsid w:val="00A408D6"/>
    <w:rsid w:val="00A40A4A"/>
    <w:rsid w:val="00A40AEB"/>
    <w:rsid w:val="00A41074"/>
    <w:rsid w:val="00A413D6"/>
    <w:rsid w:val="00A41630"/>
    <w:rsid w:val="00A41E61"/>
    <w:rsid w:val="00A4230F"/>
    <w:rsid w:val="00A42376"/>
    <w:rsid w:val="00A4250C"/>
    <w:rsid w:val="00A42EEA"/>
    <w:rsid w:val="00A43434"/>
    <w:rsid w:val="00A43ADA"/>
    <w:rsid w:val="00A43F2C"/>
    <w:rsid w:val="00A43F7E"/>
    <w:rsid w:val="00A44536"/>
    <w:rsid w:val="00A445EB"/>
    <w:rsid w:val="00A446FC"/>
    <w:rsid w:val="00A44AA2"/>
    <w:rsid w:val="00A44C38"/>
    <w:rsid w:val="00A44CDC"/>
    <w:rsid w:val="00A44EE2"/>
    <w:rsid w:val="00A44EEE"/>
    <w:rsid w:val="00A45425"/>
    <w:rsid w:val="00A4542E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5E"/>
    <w:rsid w:val="00A4649A"/>
    <w:rsid w:val="00A46657"/>
    <w:rsid w:val="00A469FD"/>
    <w:rsid w:val="00A46A81"/>
    <w:rsid w:val="00A46B65"/>
    <w:rsid w:val="00A46E07"/>
    <w:rsid w:val="00A47079"/>
    <w:rsid w:val="00A471F1"/>
    <w:rsid w:val="00A47312"/>
    <w:rsid w:val="00A47371"/>
    <w:rsid w:val="00A474A2"/>
    <w:rsid w:val="00A474BE"/>
    <w:rsid w:val="00A50766"/>
    <w:rsid w:val="00A513CE"/>
    <w:rsid w:val="00A517F2"/>
    <w:rsid w:val="00A51994"/>
    <w:rsid w:val="00A51AD3"/>
    <w:rsid w:val="00A51B78"/>
    <w:rsid w:val="00A5200A"/>
    <w:rsid w:val="00A520E3"/>
    <w:rsid w:val="00A52184"/>
    <w:rsid w:val="00A528C8"/>
    <w:rsid w:val="00A52AB3"/>
    <w:rsid w:val="00A52B64"/>
    <w:rsid w:val="00A52E9C"/>
    <w:rsid w:val="00A52F36"/>
    <w:rsid w:val="00A53070"/>
    <w:rsid w:val="00A530B4"/>
    <w:rsid w:val="00A53306"/>
    <w:rsid w:val="00A53548"/>
    <w:rsid w:val="00A535B6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4CC4"/>
    <w:rsid w:val="00A5536E"/>
    <w:rsid w:val="00A553BB"/>
    <w:rsid w:val="00A553BE"/>
    <w:rsid w:val="00A55490"/>
    <w:rsid w:val="00A557C1"/>
    <w:rsid w:val="00A56306"/>
    <w:rsid w:val="00A564AE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32A"/>
    <w:rsid w:val="00A61497"/>
    <w:rsid w:val="00A6152D"/>
    <w:rsid w:val="00A615FE"/>
    <w:rsid w:val="00A616C6"/>
    <w:rsid w:val="00A61712"/>
    <w:rsid w:val="00A61A25"/>
    <w:rsid w:val="00A61A76"/>
    <w:rsid w:val="00A61DB9"/>
    <w:rsid w:val="00A61DEF"/>
    <w:rsid w:val="00A61EBC"/>
    <w:rsid w:val="00A62017"/>
    <w:rsid w:val="00A63007"/>
    <w:rsid w:val="00A630B5"/>
    <w:rsid w:val="00A632A2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87F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66BF"/>
    <w:rsid w:val="00A66B59"/>
    <w:rsid w:val="00A66D49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A82"/>
    <w:rsid w:val="00A72BD2"/>
    <w:rsid w:val="00A72CA4"/>
    <w:rsid w:val="00A72D19"/>
    <w:rsid w:val="00A72F50"/>
    <w:rsid w:val="00A72FBA"/>
    <w:rsid w:val="00A73955"/>
    <w:rsid w:val="00A73AB7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5EAB"/>
    <w:rsid w:val="00A75EE9"/>
    <w:rsid w:val="00A764D0"/>
    <w:rsid w:val="00A76663"/>
    <w:rsid w:val="00A766CE"/>
    <w:rsid w:val="00A76D48"/>
    <w:rsid w:val="00A77559"/>
    <w:rsid w:val="00A77B4C"/>
    <w:rsid w:val="00A77B4E"/>
    <w:rsid w:val="00A77B4F"/>
    <w:rsid w:val="00A77C15"/>
    <w:rsid w:val="00A77CB9"/>
    <w:rsid w:val="00A77E88"/>
    <w:rsid w:val="00A8007F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7E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49D"/>
    <w:rsid w:val="00A836C8"/>
    <w:rsid w:val="00A83726"/>
    <w:rsid w:val="00A8374B"/>
    <w:rsid w:val="00A83A6D"/>
    <w:rsid w:val="00A8429A"/>
    <w:rsid w:val="00A84419"/>
    <w:rsid w:val="00A8472B"/>
    <w:rsid w:val="00A8494E"/>
    <w:rsid w:val="00A849A8"/>
    <w:rsid w:val="00A84AD4"/>
    <w:rsid w:val="00A84B2C"/>
    <w:rsid w:val="00A85D30"/>
    <w:rsid w:val="00A86270"/>
    <w:rsid w:val="00A862AB"/>
    <w:rsid w:val="00A8674C"/>
    <w:rsid w:val="00A86A05"/>
    <w:rsid w:val="00A86B25"/>
    <w:rsid w:val="00A86B46"/>
    <w:rsid w:val="00A86C1B"/>
    <w:rsid w:val="00A86D37"/>
    <w:rsid w:val="00A86E27"/>
    <w:rsid w:val="00A873A0"/>
    <w:rsid w:val="00A8747F"/>
    <w:rsid w:val="00A87A34"/>
    <w:rsid w:val="00A87E3C"/>
    <w:rsid w:val="00A87F98"/>
    <w:rsid w:val="00A90059"/>
    <w:rsid w:val="00A90287"/>
    <w:rsid w:val="00A90312"/>
    <w:rsid w:val="00A903CB"/>
    <w:rsid w:val="00A9042C"/>
    <w:rsid w:val="00A904E0"/>
    <w:rsid w:val="00A90552"/>
    <w:rsid w:val="00A90693"/>
    <w:rsid w:val="00A9093E"/>
    <w:rsid w:val="00A90B6E"/>
    <w:rsid w:val="00A90E6B"/>
    <w:rsid w:val="00A90F31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9F3"/>
    <w:rsid w:val="00A92A50"/>
    <w:rsid w:val="00A92EA7"/>
    <w:rsid w:val="00A931ED"/>
    <w:rsid w:val="00A9329F"/>
    <w:rsid w:val="00A93382"/>
    <w:rsid w:val="00A9348F"/>
    <w:rsid w:val="00A93504"/>
    <w:rsid w:val="00A935F0"/>
    <w:rsid w:val="00A9380F"/>
    <w:rsid w:val="00A93858"/>
    <w:rsid w:val="00A93B63"/>
    <w:rsid w:val="00A93E97"/>
    <w:rsid w:val="00A94329"/>
    <w:rsid w:val="00A94477"/>
    <w:rsid w:val="00A948B4"/>
    <w:rsid w:val="00A94B1A"/>
    <w:rsid w:val="00A94B5B"/>
    <w:rsid w:val="00A950DC"/>
    <w:rsid w:val="00A95165"/>
    <w:rsid w:val="00A95376"/>
    <w:rsid w:val="00A954BA"/>
    <w:rsid w:val="00A959AE"/>
    <w:rsid w:val="00A95A0A"/>
    <w:rsid w:val="00A95A91"/>
    <w:rsid w:val="00A95C1E"/>
    <w:rsid w:val="00A95DBD"/>
    <w:rsid w:val="00A95DE7"/>
    <w:rsid w:val="00A95EDA"/>
    <w:rsid w:val="00A960EF"/>
    <w:rsid w:val="00A96333"/>
    <w:rsid w:val="00A96507"/>
    <w:rsid w:val="00A966EB"/>
    <w:rsid w:val="00A96859"/>
    <w:rsid w:val="00A96BDD"/>
    <w:rsid w:val="00A96BE8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99"/>
    <w:rsid w:val="00AA0DF7"/>
    <w:rsid w:val="00AA1314"/>
    <w:rsid w:val="00AA14A3"/>
    <w:rsid w:val="00AA186B"/>
    <w:rsid w:val="00AA1A60"/>
    <w:rsid w:val="00AA1C99"/>
    <w:rsid w:val="00AA1CF4"/>
    <w:rsid w:val="00AA1D8A"/>
    <w:rsid w:val="00AA2019"/>
    <w:rsid w:val="00AA20E2"/>
    <w:rsid w:val="00AA261F"/>
    <w:rsid w:val="00AA284E"/>
    <w:rsid w:val="00AA28E1"/>
    <w:rsid w:val="00AA2ABA"/>
    <w:rsid w:val="00AA3169"/>
    <w:rsid w:val="00AA342C"/>
    <w:rsid w:val="00AA3477"/>
    <w:rsid w:val="00AA3C9F"/>
    <w:rsid w:val="00AA3F7C"/>
    <w:rsid w:val="00AA3F9D"/>
    <w:rsid w:val="00AA41C7"/>
    <w:rsid w:val="00AA43EE"/>
    <w:rsid w:val="00AA4563"/>
    <w:rsid w:val="00AA4B08"/>
    <w:rsid w:val="00AA4FE4"/>
    <w:rsid w:val="00AA5263"/>
    <w:rsid w:val="00AA60CF"/>
    <w:rsid w:val="00AA61A9"/>
    <w:rsid w:val="00AA65D2"/>
    <w:rsid w:val="00AA6956"/>
    <w:rsid w:val="00AA6B6C"/>
    <w:rsid w:val="00AA6B7A"/>
    <w:rsid w:val="00AA6E41"/>
    <w:rsid w:val="00AA6EDF"/>
    <w:rsid w:val="00AA704D"/>
    <w:rsid w:val="00AA706A"/>
    <w:rsid w:val="00AA7325"/>
    <w:rsid w:val="00AA7590"/>
    <w:rsid w:val="00AA7664"/>
    <w:rsid w:val="00AA76D5"/>
    <w:rsid w:val="00AA7782"/>
    <w:rsid w:val="00AA7834"/>
    <w:rsid w:val="00AA7B8A"/>
    <w:rsid w:val="00AA7C7B"/>
    <w:rsid w:val="00AB0319"/>
    <w:rsid w:val="00AB070D"/>
    <w:rsid w:val="00AB07C1"/>
    <w:rsid w:val="00AB08D7"/>
    <w:rsid w:val="00AB0925"/>
    <w:rsid w:val="00AB0DB2"/>
    <w:rsid w:val="00AB0E72"/>
    <w:rsid w:val="00AB0F32"/>
    <w:rsid w:val="00AB0F6C"/>
    <w:rsid w:val="00AB0F92"/>
    <w:rsid w:val="00AB1713"/>
    <w:rsid w:val="00AB212D"/>
    <w:rsid w:val="00AB2393"/>
    <w:rsid w:val="00AB26FC"/>
    <w:rsid w:val="00AB2A42"/>
    <w:rsid w:val="00AB336D"/>
    <w:rsid w:val="00AB3C9D"/>
    <w:rsid w:val="00AB3FD1"/>
    <w:rsid w:val="00AB4004"/>
    <w:rsid w:val="00AB4279"/>
    <w:rsid w:val="00AB46F2"/>
    <w:rsid w:val="00AB4F0F"/>
    <w:rsid w:val="00AB505B"/>
    <w:rsid w:val="00AB5300"/>
    <w:rsid w:val="00AB543B"/>
    <w:rsid w:val="00AB545A"/>
    <w:rsid w:val="00AB59C0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CB"/>
    <w:rsid w:val="00AB7EDA"/>
    <w:rsid w:val="00AC000B"/>
    <w:rsid w:val="00AC005A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16"/>
    <w:rsid w:val="00AC2050"/>
    <w:rsid w:val="00AC23AE"/>
    <w:rsid w:val="00AC2BE9"/>
    <w:rsid w:val="00AC2CBF"/>
    <w:rsid w:val="00AC30B4"/>
    <w:rsid w:val="00AC31F8"/>
    <w:rsid w:val="00AC3520"/>
    <w:rsid w:val="00AC3622"/>
    <w:rsid w:val="00AC375F"/>
    <w:rsid w:val="00AC389B"/>
    <w:rsid w:val="00AC39A7"/>
    <w:rsid w:val="00AC3B24"/>
    <w:rsid w:val="00AC3C4A"/>
    <w:rsid w:val="00AC3CC5"/>
    <w:rsid w:val="00AC3EEB"/>
    <w:rsid w:val="00AC3F12"/>
    <w:rsid w:val="00AC3FAC"/>
    <w:rsid w:val="00AC408A"/>
    <w:rsid w:val="00AC4260"/>
    <w:rsid w:val="00AC4402"/>
    <w:rsid w:val="00AC44E5"/>
    <w:rsid w:val="00AC492D"/>
    <w:rsid w:val="00AC4F8C"/>
    <w:rsid w:val="00AC5038"/>
    <w:rsid w:val="00AC54F3"/>
    <w:rsid w:val="00AC5673"/>
    <w:rsid w:val="00AC57C9"/>
    <w:rsid w:val="00AC5AEE"/>
    <w:rsid w:val="00AC5F44"/>
    <w:rsid w:val="00AC6072"/>
    <w:rsid w:val="00AC6167"/>
    <w:rsid w:val="00AC6218"/>
    <w:rsid w:val="00AC64B4"/>
    <w:rsid w:val="00AC64B5"/>
    <w:rsid w:val="00AC6D94"/>
    <w:rsid w:val="00AD01D3"/>
    <w:rsid w:val="00AD01E3"/>
    <w:rsid w:val="00AD0387"/>
    <w:rsid w:val="00AD05AA"/>
    <w:rsid w:val="00AD0844"/>
    <w:rsid w:val="00AD0C61"/>
    <w:rsid w:val="00AD0D93"/>
    <w:rsid w:val="00AD1002"/>
    <w:rsid w:val="00AD105D"/>
    <w:rsid w:val="00AD1127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8D2"/>
    <w:rsid w:val="00AD2A42"/>
    <w:rsid w:val="00AD2CF6"/>
    <w:rsid w:val="00AD3001"/>
    <w:rsid w:val="00AD31F9"/>
    <w:rsid w:val="00AD3248"/>
    <w:rsid w:val="00AD3338"/>
    <w:rsid w:val="00AD3699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444"/>
    <w:rsid w:val="00AD6493"/>
    <w:rsid w:val="00AD6797"/>
    <w:rsid w:val="00AD6AB8"/>
    <w:rsid w:val="00AD6C4F"/>
    <w:rsid w:val="00AD6F74"/>
    <w:rsid w:val="00AD7029"/>
    <w:rsid w:val="00AD7100"/>
    <w:rsid w:val="00AD713D"/>
    <w:rsid w:val="00AD729C"/>
    <w:rsid w:val="00AD7766"/>
    <w:rsid w:val="00AD77F0"/>
    <w:rsid w:val="00AD78DF"/>
    <w:rsid w:val="00AD7FFC"/>
    <w:rsid w:val="00AE0021"/>
    <w:rsid w:val="00AE003C"/>
    <w:rsid w:val="00AE02C6"/>
    <w:rsid w:val="00AE0428"/>
    <w:rsid w:val="00AE0553"/>
    <w:rsid w:val="00AE06D8"/>
    <w:rsid w:val="00AE095A"/>
    <w:rsid w:val="00AE099B"/>
    <w:rsid w:val="00AE0B17"/>
    <w:rsid w:val="00AE0CD8"/>
    <w:rsid w:val="00AE0FDE"/>
    <w:rsid w:val="00AE104D"/>
    <w:rsid w:val="00AE13E6"/>
    <w:rsid w:val="00AE180A"/>
    <w:rsid w:val="00AE22AE"/>
    <w:rsid w:val="00AE23E2"/>
    <w:rsid w:val="00AE260B"/>
    <w:rsid w:val="00AE2782"/>
    <w:rsid w:val="00AE2842"/>
    <w:rsid w:val="00AE2B3E"/>
    <w:rsid w:val="00AE2BA8"/>
    <w:rsid w:val="00AE2FEA"/>
    <w:rsid w:val="00AE3254"/>
    <w:rsid w:val="00AE344D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29"/>
    <w:rsid w:val="00AF0FAA"/>
    <w:rsid w:val="00AF1105"/>
    <w:rsid w:val="00AF1250"/>
    <w:rsid w:val="00AF161B"/>
    <w:rsid w:val="00AF17C0"/>
    <w:rsid w:val="00AF1852"/>
    <w:rsid w:val="00AF18FF"/>
    <w:rsid w:val="00AF19A5"/>
    <w:rsid w:val="00AF1B73"/>
    <w:rsid w:val="00AF1C2E"/>
    <w:rsid w:val="00AF1CAC"/>
    <w:rsid w:val="00AF1E95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483"/>
    <w:rsid w:val="00AF35D9"/>
    <w:rsid w:val="00AF367B"/>
    <w:rsid w:val="00AF3705"/>
    <w:rsid w:val="00AF371D"/>
    <w:rsid w:val="00AF3CD5"/>
    <w:rsid w:val="00AF41CC"/>
    <w:rsid w:val="00AF42A4"/>
    <w:rsid w:val="00AF4489"/>
    <w:rsid w:val="00AF44E6"/>
    <w:rsid w:val="00AF45E2"/>
    <w:rsid w:val="00AF4971"/>
    <w:rsid w:val="00AF4B6F"/>
    <w:rsid w:val="00AF4E28"/>
    <w:rsid w:val="00AF505C"/>
    <w:rsid w:val="00AF5089"/>
    <w:rsid w:val="00AF5268"/>
    <w:rsid w:val="00AF590A"/>
    <w:rsid w:val="00AF5C00"/>
    <w:rsid w:val="00AF5D33"/>
    <w:rsid w:val="00AF6175"/>
    <w:rsid w:val="00AF6384"/>
    <w:rsid w:val="00AF682C"/>
    <w:rsid w:val="00AF6C72"/>
    <w:rsid w:val="00AF6F22"/>
    <w:rsid w:val="00AF7056"/>
    <w:rsid w:val="00AF725F"/>
    <w:rsid w:val="00AF766F"/>
    <w:rsid w:val="00AF777B"/>
    <w:rsid w:val="00AF77C9"/>
    <w:rsid w:val="00AF79E0"/>
    <w:rsid w:val="00AF7D14"/>
    <w:rsid w:val="00AF7FDA"/>
    <w:rsid w:val="00B00119"/>
    <w:rsid w:val="00B001DF"/>
    <w:rsid w:val="00B00260"/>
    <w:rsid w:val="00B003F6"/>
    <w:rsid w:val="00B004BE"/>
    <w:rsid w:val="00B00667"/>
    <w:rsid w:val="00B00A3E"/>
    <w:rsid w:val="00B00C33"/>
    <w:rsid w:val="00B00D26"/>
    <w:rsid w:val="00B00E8F"/>
    <w:rsid w:val="00B00FC4"/>
    <w:rsid w:val="00B0101B"/>
    <w:rsid w:val="00B01345"/>
    <w:rsid w:val="00B013FB"/>
    <w:rsid w:val="00B016A6"/>
    <w:rsid w:val="00B016FF"/>
    <w:rsid w:val="00B0177D"/>
    <w:rsid w:val="00B02323"/>
    <w:rsid w:val="00B02437"/>
    <w:rsid w:val="00B02705"/>
    <w:rsid w:val="00B0297E"/>
    <w:rsid w:val="00B02B42"/>
    <w:rsid w:val="00B02C22"/>
    <w:rsid w:val="00B032B1"/>
    <w:rsid w:val="00B03318"/>
    <w:rsid w:val="00B034D6"/>
    <w:rsid w:val="00B03725"/>
    <w:rsid w:val="00B03BF5"/>
    <w:rsid w:val="00B03FC9"/>
    <w:rsid w:val="00B0423B"/>
    <w:rsid w:val="00B044E0"/>
    <w:rsid w:val="00B04523"/>
    <w:rsid w:val="00B045DA"/>
    <w:rsid w:val="00B048DB"/>
    <w:rsid w:val="00B04DB7"/>
    <w:rsid w:val="00B04DC2"/>
    <w:rsid w:val="00B0511F"/>
    <w:rsid w:val="00B052B2"/>
    <w:rsid w:val="00B05316"/>
    <w:rsid w:val="00B05467"/>
    <w:rsid w:val="00B057FA"/>
    <w:rsid w:val="00B05E5B"/>
    <w:rsid w:val="00B061EE"/>
    <w:rsid w:val="00B06475"/>
    <w:rsid w:val="00B06733"/>
    <w:rsid w:val="00B06C38"/>
    <w:rsid w:val="00B071DB"/>
    <w:rsid w:val="00B07FCE"/>
    <w:rsid w:val="00B10004"/>
    <w:rsid w:val="00B10278"/>
    <w:rsid w:val="00B102FA"/>
    <w:rsid w:val="00B10327"/>
    <w:rsid w:val="00B10542"/>
    <w:rsid w:val="00B1071D"/>
    <w:rsid w:val="00B108ED"/>
    <w:rsid w:val="00B10AC2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1F05"/>
    <w:rsid w:val="00B11F89"/>
    <w:rsid w:val="00B1224D"/>
    <w:rsid w:val="00B122B2"/>
    <w:rsid w:val="00B12319"/>
    <w:rsid w:val="00B1295C"/>
    <w:rsid w:val="00B12AC4"/>
    <w:rsid w:val="00B12C6E"/>
    <w:rsid w:val="00B12E07"/>
    <w:rsid w:val="00B12FC0"/>
    <w:rsid w:val="00B133DE"/>
    <w:rsid w:val="00B13444"/>
    <w:rsid w:val="00B1346D"/>
    <w:rsid w:val="00B134E2"/>
    <w:rsid w:val="00B136BA"/>
    <w:rsid w:val="00B13B2B"/>
    <w:rsid w:val="00B13BC5"/>
    <w:rsid w:val="00B13C3F"/>
    <w:rsid w:val="00B13D58"/>
    <w:rsid w:val="00B13EE0"/>
    <w:rsid w:val="00B1401C"/>
    <w:rsid w:val="00B140F3"/>
    <w:rsid w:val="00B14162"/>
    <w:rsid w:val="00B144BD"/>
    <w:rsid w:val="00B1486A"/>
    <w:rsid w:val="00B14FAE"/>
    <w:rsid w:val="00B14FD9"/>
    <w:rsid w:val="00B15053"/>
    <w:rsid w:val="00B1576D"/>
    <w:rsid w:val="00B1591A"/>
    <w:rsid w:val="00B15F66"/>
    <w:rsid w:val="00B15FA8"/>
    <w:rsid w:val="00B160F5"/>
    <w:rsid w:val="00B166E7"/>
    <w:rsid w:val="00B16700"/>
    <w:rsid w:val="00B16898"/>
    <w:rsid w:val="00B16D1C"/>
    <w:rsid w:val="00B16E03"/>
    <w:rsid w:val="00B17120"/>
    <w:rsid w:val="00B17178"/>
    <w:rsid w:val="00B171EF"/>
    <w:rsid w:val="00B17677"/>
    <w:rsid w:val="00B179F9"/>
    <w:rsid w:val="00B17C59"/>
    <w:rsid w:val="00B17D53"/>
    <w:rsid w:val="00B20424"/>
    <w:rsid w:val="00B20772"/>
    <w:rsid w:val="00B20C61"/>
    <w:rsid w:val="00B20D54"/>
    <w:rsid w:val="00B20D8E"/>
    <w:rsid w:val="00B20FCB"/>
    <w:rsid w:val="00B213E6"/>
    <w:rsid w:val="00B214CA"/>
    <w:rsid w:val="00B218BD"/>
    <w:rsid w:val="00B219FD"/>
    <w:rsid w:val="00B21D3F"/>
    <w:rsid w:val="00B22308"/>
    <w:rsid w:val="00B2249B"/>
    <w:rsid w:val="00B22555"/>
    <w:rsid w:val="00B23046"/>
    <w:rsid w:val="00B232AF"/>
    <w:rsid w:val="00B234ED"/>
    <w:rsid w:val="00B23934"/>
    <w:rsid w:val="00B2399B"/>
    <w:rsid w:val="00B23C95"/>
    <w:rsid w:val="00B2441C"/>
    <w:rsid w:val="00B246A7"/>
    <w:rsid w:val="00B24975"/>
    <w:rsid w:val="00B24AA4"/>
    <w:rsid w:val="00B24D16"/>
    <w:rsid w:val="00B24EB8"/>
    <w:rsid w:val="00B25118"/>
    <w:rsid w:val="00B2562E"/>
    <w:rsid w:val="00B259A4"/>
    <w:rsid w:val="00B25BD6"/>
    <w:rsid w:val="00B26093"/>
    <w:rsid w:val="00B260AA"/>
    <w:rsid w:val="00B264F7"/>
    <w:rsid w:val="00B26709"/>
    <w:rsid w:val="00B269DF"/>
    <w:rsid w:val="00B26B3F"/>
    <w:rsid w:val="00B26EC6"/>
    <w:rsid w:val="00B2785B"/>
    <w:rsid w:val="00B27934"/>
    <w:rsid w:val="00B27962"/>
    <w:rsid w:val="00B27E47"/>
    <w:rsid w:val="00B27F53"/>
    <w:rsid w:val="00B27FA1"/>
    <w:rsid w:val="00B3089B"/>
    <w:rsid w:val="00B30AF3"/>
    <w:rsid w:val="00B30DE6"/>
    <w:rsid w:val="00B30EED"/>
    <w:rsid w:val="00B30F9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BB0"/>
    <w:rsid w:val="00B33BE2"/>
    <w:rsid w:val="00B33E8C"/>
    <w:rsid w:val="00B34031"/>
    <w:rsid w:val="00B34A48"/>
    <w:rsid w:val="00B34B59"/>
    <w:rsid w:val="00B34B8A"/>
    <w:rsid w:val="00B34FDA"/>
    <w:rsid w:val="00B35052"/>
    <w:rsid w:val="00B35690"/>
    <w:rsid w:val="00B357DF"/>
    <w:rsid w:val="00B35ACC"/>
    <w:rsid w:val="00B36135"/>
    <w:rsid w:val="00B36387"/>
    <w:rsid w:val="00B36414"/>
    <w:rsid w:val="00B36604"/>
    <w:rsid w:val="00B36681"/>
    <w:rsid w:val="00B36A5C"/>
    <w:rsid w:val="00B36AC4"/>
    <w:rsid w:val="00B36ACB"/>
    <w:rsid w:val="00B36AD2"/>
    <w:rsid w:val="00B36C29"/>
    <w:rsid w:val="00B36E8C"/>
    <w:rsid w:val="00B36FCA"/>
    <w:rsid w:val="00B4004D"/>
    <w:rsid w:val="00B400C5"/>
    <w:rsid w:val="00B400D5"/>
    <w:rsid w:val="00B4016F"/>
    <w:rsid w:val="00B40697"/>
    <w:rsid w:val="00B4075C"/>
    <w:rsid w:val="00B40B7F"/>
    <w:rsid w:val="00B40BF9"/>
    <w:rsid w:val="00B40D65"/>
    <w:rsid w:val="00B41646"/>
    <w:rsid w:val="00B41660"/>
    <w:rsid w:val="00B41A36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2F86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7E1"/>
    <w:rsid w:val="00B448B1"/>
    <w:rsid w:val="00B44F7B"/>
    <w:rsid w:val="00B44FBF"/>
    <w:rsid w:val="00B450E4"/>
    <w:rsid w:val="00B45292"/>
    <w:rsid w:val="00B45295"/>
    <w:rsid w:val="00B45719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AA1"/>
    <w:rsid w:val="00B50D2D"/>
    <w:rsid w:val="00B51054"/>
    <w:rsid w:val="00B515CB"/>
    <w:rsid w:val="00B52216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E0A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AC0"/>
    <w:rsid w:val="00B55B6E"/>
    <w:rsid w:val="00B5641B"/>
    <w:rsid w:val="00B566CF"/>
    <w:rsid w:val="00B56784"/>
    <w:rsid w:val="00B56BF5"/>
    <w:rsid w:val="00B56C2A"/>
    <w:rsid w:val="00B56C55"/>
    <w:rsid w:val="00B56D68"/>
    <w:rsid w:val="00B56DE1"/>
    <w:rsid w:val="00B56E9F"/>
    <w:rsid w:val="00B56F32"/>
    <w:rsid w:val="00B57415"/>
    <w:rsid w:val="00B574CE"/>
    <w:rsid w:val="00B579FC"/>
    <w:rsid w:val="00B6022A"/>
    <w:rsid w:val="00B606EC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9F2"/>
    <w:rsid w:val="00B64ABC"/>
    <w:rsid w:val="00B64C6B"/>
    <w:rsid w:val="00B65B2E"/>
    <w:rsid w:val="00B65C55"/>
    <w:rsid w:val="00B65CDF"/>
    <w:rsid w:val="00B660A8"/>
    <w:rsid w:val="00B661BE"/>
    <w:rsid w:val="00B662A4"/>
    <w:rsid w:val="00B66380"/>
    <w:rsid w:val="00B66862"/>
    <w:rsid w:val="00B66B61"/>
    <w:rsid w:val="00B66DDB"/>
    <w:rsid w:val="00B6730B"/>
    <w:rsid w:val="00B67668"/>
    <w:rsid w:val="00B6769B"/>
    <w:rsid w:val="00B677D5"/>
    <w:rsid w:val="00B677DA"/>
    <w:rsid w:val="00B678C0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AA"/>
    <w:rsid w:val="00B71C54"/>
    <w:rsid w:val="00B71E2A"/>
    <w:rsid w:val="00B72040"/>
    <w:rsid w:val="00B721CE"/>
    <w:rsid w:val="00B721EC"/>
    <w:rsid w:val="00B72364"/>
    <w:rsid w:val="00B7236E"/>
    <w:rsid w:val="00B72686"/>
    <w:rsid w:val="00B7287C"/>
    <w:rsid w:val="00B72A2C"/>
    <w:rsid w:val="00B72D18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58B"/>
    <w:rsid w:val="00B73787"/>
    <w:rsid w:val="00B73908"/>
    <w:rsid w:val="00B73BB4"/>
    <w:rsid w:val="00B73BDA"/>
    <w:rsid w:val="00B73FF6"/>
    <w:rsid w:val="00B7419A"/>
    <w:rsid w:val="00B74385"/>
    <w:rsid w:val="00B745B6"/>
    <w:rsid w:val="00B74864"/>
    <w:rsid w:val="00B74EAF"/>
    <w:rsid w:val="00B751E6"/>
    <w:rsid w:val="00B75964"/>
    <w:rsid w:val="00B759C8"/>
    <w:rsid w:val="00B75B12"/>
    <w:rsid w:val="00B75E26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85A"/>
    <w:rsid w:val="00B80AB1"/>
    <w:rsid w:val="00B80E64"/>
    <w:rsid w:val="00B80EDF"/>
    <w:rsid w:val="00B8140D"/>
    <w:rsid w:val="00B815E5"/>
    <w:rsid w:val="00B81625"/>
    <w:rsid w:val="00B81A94"/>
    <w:rsid w:val="00B81C5A"/>
    <w:rsid w:val="00B81F82"/>
    <w:rsid w:val="00B821A9"/>
    <w:rsid w:val="00B82206"/>
    <w:rsid w:val="00B8226D"/>
    <w:rsid w:val="00B8241E"/>
    <w:rsid w:val="00B82826"/>
    <w:rsid w:val="00B829D9"/>
    <w:rsid w:val="00B82A2C"/>
    <w:rsid w:val="00B82F45"/>
    <w:rsid w:val="00B837CA"/>
    <w:rsid w:val="00B8395A"/>
    <w:rsid w:val="00B83E24"/>
    <w:rsid w:val="00B840CC"/>
    <w:rsid w:val="00B841C3"/>
    <w:rsid w:val="00B845E6"/>
    <w:rsid w:val="00B84898"/>
    <w:rsid w:val="00B84C53"/>
    <w:rsid w:val="00B84D43"/>
    <w:rsid w:val="00B851C3"/>
    <w:rsid w:val="00B85757"/>
    <w:rsid w:val="00B85792"/>
    <w:rsid w:val="00B8592E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BDD"/>
    <w:rsid w:val="00B86E04"/>
    <w:rsid w:val="00B86E2B"/>
    <w:rsid w:val="00B8720B"/>
    <w:rsid w:val="00B872C3"/>
    <w:rsid w:val="00B87645"/>
    <w:rsid w:val="00B877A1"/>
    <w:rsid w:val="00B87E2B"/>
    <w:rsid w:val="00B901E0"/>
    <w:rsid w:val="00B903CF"/>
    <w:rsid w:val="00B9045B"/>
    <w:rsid w:val="00B90848"/>
    <w:rsid w:val="00B91671"/>
    <w:rsid w:val="00B918FF"/>
    <w:rsid w:val="00B91A7E"/>
    <w:rsid w:val="00B9204C"/>
    <w:rsid w:val="00B925BB"/>
    <w:rsid w:val="00B92765"/>
    <w:rsid w:val="00B9298D"/>
    <w:rsid w:val="00B92A7B"/>
    <w:rsid w:val="00B92B05"/>
    <w:rsid w:val="00B92C4A"/>
    <w:rsid w:val="00B92C95"/>
    <w:rsid w:val="00B92E48"/>
    <w:rsid w:val="00B92E83"/>
    <w:rsid w:val="00B92FD4"/>
    <w:rsid w:val="00B9320A"/>
    <w:rsid w:val="00B933F6"/>
    <w:rsid w:val="00B939FE"/>
    <w:rsid w:val="00B940D7"/>
    <w:rsid w:val="00B94291"/>
    <w:rsid w:val="00B943F5"/>
    <w:rsid w:val="00B947A8"/>
    <w:rsid w:val="00B94A34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771"/>
    <w:rsid w:val="00B9685A"/>
    <w:rsid w:val="00B96A52"/>
    <w:rsid w:val="00B96B92"/>
    <w:rsid w:val="00B96E6D"/>
    <w:rsid w:val="00B9736E"/>
    <w:rsid w:val="00B97568"/>
    <w:rsid w:val="00B97B34"/>
    <w:rsid w:val="00B97C6D"/>
    <w:rsid w:val="00B97D68"/>
    <w:rsid w:val="00B97E17"/>
    <w:rsid w:val="00BA00DC"/>
    <w:rsid w:val="00BA0210"/>
    <w:rsid w:val="00BA02B9"/>
    <w:rsid w:val="00BA082A"/>
    <w:rsid w:val="00BA0DFB"/>
    <w:rsid w:val="00BA1341"/>
    <w:rsid w:val="00BA1E52"/>
    <w:rsid w:val="00BA2041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4F99"/>
    <w:rsid w:val="00BA50BC"/>
    <w:rsid w:val="00BA51A4"/>
    <w:rsid w:val="00BA52D5"/>
    <w:rsid w:val="00BA5405"/>
    <w:rsid w:val="00BA5406"/>
    <w:rsid w:val="00BA54A3"/>
    <w:rsid w:val="00BA568F"/>
    <w:rsid w:val="00BA5701"/>
    <w:rsid w:val="00BA5766"/>
    <w:rsid w:val="00BA580C"/>
    <w:rsid w:val="00BA5F81"/>
    <w:rsid w:val="00BA60AE"/>
    <w:rsid w:val="00BA6276"/>
    <w:rsid w:val="00BA62AE"/>
    <w:rsid w:val="00BA630A"/>
    <w:rsid w:val="00BA647E"/>
    <w:rsid w:val="00BA64B1"/>
    <w:rsid w:val="00BA6505"/>
    <w:rsid w:val="00BA6577"/>
    <w:rsid w:val="00BA699B"/>
    <w:rsid w:val="00BA69EC"/>
    <w:rsid w:val="00BA6D33"/>
    <w:rsid w:val="00BA6E64"/>
    <w:rsid w:val="00BA70AD"/>
    <w:rsid w:val="00BA7100"/>
    <w:rsid w:val="00BA7663"/>
    <w:rsid w:val="00BA7B88"/>
    <w:rsid w:val="00BB0362"/>
    <w:rsid w:val="00BB03D7"/>
    <w:rsid w:val="00BB049E"/>
    <w:rsid w:val="00BB0AEE"/>
    <w:rsid w:val="00BB1B88"/>
    <w:rsid w:val="00BB22EA"/>
    <w:rsid w:val="00BB233D"/>
    <w:rsid w:val="00BB293C"/>
    <w:rsid w:val="00BB2B25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8E2"/>
    <w:rsid w:val="00BB4AA7"/>
    <w:rsid w:val="00BB5B44"/>
    <w:rsid w:val="00BB5B8C"/>
    <w:rsid w:val="00BB5DA1"/>
    <w:rsid w:val="00BB61EB"/>
    <w:rsid w:val="00BB6396"/>
    <w:rsid w:val="00BB6675"/>
    <w:rsid w:val="00BB66B1"/>
    <w:rsid w:val="00BB6873"/>
    <w:rsid w:val="00BB6AA8"/>
    <w:rsid w:val="00BB6D1A"/>
    <w:rsid w:val="00BB6EAE"/>
    <w:rsid w:val="00BB734A"/>
    <w:rsid w:val="00BB7782"/>
    <w:rsid w:val="00BB7820"/>
    <w:rsid w:val="00BB7A09"/>
    <w:rsid w:val="00BB7A67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C8"/>
    <w:rsid w:val="00BC0AD9"/>
    <w:rsid w:val="00BC0B84"/>
    <w:rsid w:val="00BC0DD2"/>
    <w:rsid w:val="00BC1278"/>
    <w:rsid w:val="00BC1432"/>
    <w:rsid w:val="00BC1453"/>
    <w:rsid w:val="00BC149D"/>
    <w:rsid w:val="00BC1582"/>
    <w:rsid w:val="00BC199A"/>
    <w:rsid w:val="00BC1B7F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8AF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236"/>
    <w:rsid w:val="00BC761A"/>
    <w:rsid w:val="00BC7A3F"/>
    <w:rsid w:val="00BC7A78"/>
    <w:rsid w:val="00BC7C8F"/>
    <w:rsid w:val="00BC7CC9"/>
    <w:rsid w:val="00BD0419"/>
    <w:rsid w:val="00BD0ACA"/>
    <w:rsid w:val="00BD0B0C"/>
    <w:rsid w:val="00BD0EE4"/>
    <w:rsid w:val="00BD1233"/>
    <w:rsid w:val="00BD15E9"/>
    <w:rsid w:val="00BD16C9"/>
    <w:rsid w:val="00BD1769"/>
    <w:rsid w:val="00BD2011"/>
    <w:rsid w:val="00BD2A3E"/>
    <w:rsid w:val="00BD2F66"/>
    <w:rsid w:val="00BD3166"/>
    <w:rsid w:val="00BD31A9"/>
    <w:rsid w:val="00BD3376"/>
    <w:rsid w:val="00BD361B"/>
    <w:rsid w:val="00BD3741"/>
    <w:rsid w:val="00BD39DE"/>
    <w:rsid w:val="00BD4314"/>
    <w:rsid w:val="00BD43E0"/>
    <w:rsid w:val="00BD43EA"/>
    <w:rsid w:val="00BD454A"/>
    <w:rsid w:val="00BD4674"/>
    <w:rsid w:val="00BD48AA"/>
    <w:rsid w:val="00BD4A82"/>
    <w:rsid w:val="00BD50FC"/>
    <w:rsid w:val="00BD55B6"/>
    <w:rsid w:val="00BD574D"/>
    <w:rsid w:val="00BD5811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6FDE"/>
    <w:rsid w:val="00BD700C"/>
    <w:rsid w:val="00BD77C1"/>
    <w:rsid w:val="00BD7B09"/>
    <w:rsid w:val="00BD7E29"/>
    <w:rsid w:val="00BE02E6"/>
    <w:rsid w:val="00BE08DD"/>
    <w:rsid w:val="00BE17DC"/>
    <w:rsid w:val="00BE1D6A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362"/>
    <w:rsid w:val="00BE441E"/>
    <w:rsid w:val="00BE485A"/>
    <w:rsid w:val="00BE48F9"/>
    <w:rsid w:val="00BE4A3C"/>
    <w:rsid w:val="00BE4F63"/>
    <w:rsid w:val="00BE519A"/>
    <w:rsid w:val="00BE5301"/>
    <w:rsid w:val="00BE554B"/>
    <w:rsid w:val="00BE557C"/>
    <w:rsid w:val="00BE5B97"/>
    <w:rsid w:val="00BE5C37"/>
    <w:rsid w:val="00BE5E65"/>
    <w:rsid w:val="00BE607B"/>
    <w:rsid w:val="00BE6136"/>
    <w:rsid w:val="00BE619C"/>
    <w:rsid w:val="00BE6328"/>
    <w:rsid w:val="00BE636C"/>
    <w:rsid w:val="00BE638C"/>
    <w:rsid w:val="00BE65C7"/>
    <w:rsid w:val="00BE6677"/>
    <w:rsid w:val="00BE667B"/>
    <w:rsid w:val="00BE6B09"/>
    <w:rsid w:val="00BE6CDC"/>
    <w:rsid w:val="00BE6E9C"/>
    <w:rsid w:val="00BE7805"/>
    <w:rsid w:val="00BE78CE"/>
    <w:rsid w:val="00BE7AA7"/>
    <w:rsid w:val="00BE7B71"/>
    <w:rsid w:val="00BE7D6D"/>
    <w:rsid w:val="00BE7E08"/>
    <w:rsid w:val="00BF014C"/>
    <w:rsid w:val="00BF0225"/>
    <w:rsid w:val="00BF0305"/>
    <w:rsid w:val="00BF0401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6ED"/>
    <w:rsid w:val="00BF2727"/>
    <w:rsid w:val="00BF2847"/>
    <w:rsid w:val="00BF294B"/>
    <w:rsid w:val="00BF2C02"/>
    <w:rsid w:val="00BF2E5D"/>
    <w:rsid w:val="00BF3027"/>
    <w:rsid w:val="00BF31CB"/>
    <w:rsid w:val="00BF32BB"/>
    <w:rsid w:val="00BF3331"/>
    <w:rsid w:val="00BF35BC"/>
    <w:rsid w:val="00BF3621"/>
    <w:rsid w:val="00BF36D7"/>
    <w:rsid w:val="00BF36EC"/>
    <w:rsid w:val="00BF4CC3"/>
    <w:rsid w:val="00BF4E62"/>
    <w:rsid w:val="00BF505F"/>
    <w:rsid w:val="00BF5111"/>
    <w:rsid w:val="00BF5366"/>
    <w:rsid w:val="00BF5791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0F2E"/>
    <w:rsid w:val="00C01286"/>
    <w:rsid w:val="00C0156A"/>
    <w:rsid w:val="00C01593"/>
    <w:rsid w:val="00C01648"/>
    <w:rsid w:val="00C01E42"/>
    <w:rsid w:val="00C0201B"/>
    <w:rsid w:val="00C0209D"/>
    <w:rsid w:val="00C024D4"/>
    <w:rsid w:val="00C027A4"/>
    <w:rsid w:val="00C02881"/>
    <w:rsid w:val="00C02BF3"/>
    <w:rsid w:val="00C03AD7"/>
    <w:rsid w:val="00C03AE0"/>
    <w:rsid w:val="00C04390"/>
    <w:rsid w:val="00C043AB"/>
    <w:rsid w:val="00C046DB"/>
    <w:rsid w:val="00C049E9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A01"/>
    <w:rsid w:val="00C05D2F"/>
    <w:rsid w:val="00C05F3F"/>
    <w:rsid w:val="00C06397"/>
    <w:rsid w:val="00C067D0"/>
    <w:rsid w:val="00C07055"/>
    <w:rsid w:val="00C0736D"/>
    <w:rsid w:val="00C07594"/>
    <w:rsid w:val="00C07696"/>
    <w:rsid w:val="00C076C3"/>
    <w:rsid w:val="00C07831"/>
    <w:rsid w:val="00C07B49"/>
    <w:rsid w:val="00C07BAC"/>
    <w:rsid w:val="00C07DD5"/>
    <w:rsid w:val="00C07EA9"/>
    <w:rsid w:val="00C07F3A"/>
    <w:rsid w:val="00C07F5B"/>
    <w:rsid w:val="00C1003E"/>
    <w:rsid w:val="00C10519"/>
    <w:rsid w:val="00C10793"/>
    <w:rsid w:val="00C11167"/>
    <w:rsid w:val="00C111A9"/>
    <w:rsid w:val="00C11647"/>
    <w:rsid w:val="00C11916"/>
    <w:rsid w:val="00C11933"/>
    <w:rsid w:val="00C11A43"/>
    <w:rsid w:val="00C11E56"/>
    <w:rsid w:val="00C11F18"/>
    <w:rsid w:val="00C1219E"/>
    <w:rsid w:val="00C126F8"/>
    <w:rsid w:val="00C12810"/>
    <w:rsid w:val="00C12E2F"/>
    <w:rsid w:val="00C12EDD"/>
    <w:rsid w:val="00C12F73"/>
    <w:rsid w:val="00C130F0"/>
    <w:rsid w:val="00C1317E"/>
    <w:rsid w:val="00C134DA"/>
    <w:rsid w:val="00C13637"/>
    <w:rsid w:val="00C139D0"/>
    <w:rsid w:val="00C13A18"/>
    <w:rsid w:val="00C13D3D"/>
    <w:rsid w:val="00C13DA2"/>
    <w:rsid w:val="00C13DC7"/>
    <w:rsid w:val="00C13F48"/>
    <w:rsid w:val="00C1401D"/>
    <w:rsid w:val="00C142AE"/>
    <w:rsid w:val="00C1453F"/>
    <w:rsid w:val="00C146CB"/>
    <w:rsid w:val="00C14BA7"/>
    <w:rsid w:val="00C14C2B"/>
    <w:rsid w:val="00C14C75"/>
    <w:rsid w:val="00C14D12"/>
    <w:rsid w:val="00C14DEE"/>
    <w:rsid w:val="00C150B1"/>
    <w:rsid w:val="00C15374"/>
    <w:rsid w:val="00C153E3"/>
    <w:rsid w:val="00C158D6"/>
    <w:rsid w:val="00C158D7"/>
    <w:rsid w:val="00C16279"/>
    <w:rsid w:val="00C163A6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3D6"/>
    <w:rsid w:val="00C204C2"/>
    <w:rsid w:val="00C207F4"/>
    <w:rsid w:val="00C21314"/>
    <w:rsid w:val="00C21416"/>
    <w:rsid w:val="00C21752"/>
    <w:rsid w:val="00C21DE6"/>
    <w:rsid w:val="00C21FD3"/>
    <w:rsid w:val="00C22207"/>
    <w:rsid w:val="00C223EF"/>
    <w:rsid w:val="00C22420"/>
    <w:rsid w:val="00C22657"/>
    <w:rsid w:val="00C22765"/>
    <w:rsid w:val="00C2291C"/>
    <w:rsid w:val="00C229F5"/>
    <w:rsid w:val="00C23036"/>
    <w:rsid w:val="00C23067"/>
    <w:rsid w:val="00C230BA"/>
    <w:rsid w:val="00C23145"/>
    <w:rsid w:val="00C237B9"/>
    <w:rsid w:val="00C23A18"/>
    <w:rsid w:val="00C23AD4"/>
    <w:rsid w:val="00C23C09"/>
    <w:rsid w:val="00C242B7"/>
    <w:rsid w:val="00C242FA"/>
    <w:rsid w:val="00C24346"/>
    <w:rsid w:val="00C24491"/>
    <w:rsid w:val="00C2482F"/>
    <w:rsid w:val="00C248BE"/>
    <w:rsid w:val="00C249DA"/>
    <w:rsid w:val="00C24ED8"/>
    <w:rsid w:val="00C25930"/>
    <w:rsid w:val="00C25D01"/>
    <w:rsid w:val="00C25E10"/>
    <w:rsid w:val="00C261A2"/>
    <w:rsid w:val="00C26470"/>
    <w:rsid w:val="00C266C7"/>
    <w:rsid w:val="00C267C8"/>
    <w:rsid w:val="00C267CB"/>
    <w:rsid w:val="00C27051"/>
    <w:rsid w:val="00C27235"/>
    <w:rsid w:val="00C27497"/>
    <w:rsid w:val="00C27B16"/>
    <w:rsid w:val="00C27BEC"/>
    <w:rsid w:val="00C27FD5"/>
    <w:rsid w:val="00C302B1"/>
    <w:rsid w:val="00C3092E"/>
    <w:rsid w:val="00C30CA1"/>
    <w:rsid w:val="00C31326"/>
    <w:rsid w:val="00C313C1"/>
    <w:rsid w:val="00C313C9"/>
    <w:rsid w:val="00C3169B"/>
    <w:rsid w:val="00C319B0"/>
    <w:rsid w:val="00C31A5D"/>
    <w:rsid w:val="00C31ACE"/>
    <w:rsid w:val="00C31B67"/>
    <w:rsid w:val="00C31BAD"/>
    <w:rsid w:val="00C323B4"/>
    <w:rsid w:val="00C32630"/>
    <w:rsid w:val="00C3275F"/>
    <w:rsid w:val="00C32AAE"/>
    <w:rsid w:val="00C33152"/>
    <w:rsid w:val="00C332F7"/>
    <w:rsid w:val="00C334A7"/>
    <w:rsid w:val="00C33682"/>
    <w:rsid w:val="00C33799"/>
    <w:rsid w:val="00C33CCA"/>
    <w:rsid w:val="00C34011"/>
    <w:rsid w:val="00C34029"/>
    <w:rsid w:val="00C3402B"/>
    <w:rsid w:val="00C34496"/>
    <w:rsid w:val="00C34525"/>
    <w:rsid w:val="00C34844"/>
    <w:rsid w:val="00C348E7"/>
    <w:rsid w:val="00C35397"/>
    <w:rsid w:val="00C3546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401"/>
    <w:rsid w:val="00C36535"/>
    <w:rsid w:val="00C3663C"/>
    <w:rsid w:val="00C36E50"/>
    <w:rsid w:val="00C372D5"/>
    <w:rsid w:val="00C375A4"/>
    <w:rsid w:val="00C37729"/>
    <w:rsid w:val="00C377C9"/>
    <w:rsid w:val="00C378FD"/>
    <w:rsid w:val="00C37B2F"/>
    <w:rsid w:val="00C37F8D"/>
    <w:rsid w:val="00C40034"/>
    <w:rsid w:val="00C40041"/>
    <w:rsid w:val="00C40165"/>
    <w:rsid w:val="00C409F4"/>
    <w:rsid w:val="00C40A61"/>
    <w:rsid w:val="00C40F9B"/>
    <w:rsid w:val="00C41427"/>
    <w:rsid w:val="00C41456"/>
    <w:rsid w:val="00C41825"/>
    <w:rsid w:val="00C41B9D"/>
    <w:rsid w:val="00C41DED"/>
    <w:rsid w:val="00C4201C"/>
    <w:rsid w:val="00C42E1B"/>
    <w:rsid w:val="00C42F2B"/>
    <w:rsid w:val="00C431DC"/>
    <w:rsid w:val="00C432E7"/>
    <w:rsid w:val="00C435CB"/>
    <w:rsid w:val="00C43629"/>
    <w:rsid w:val="00C4391F"/>
    <w:rsid w:val="00C43E5D"/>
    <w:rsid w:val="00C4413D"/>
    <w:rsid w:val="00C44140"/>
    <w:rsid w:val="00C4428C"/>
    <w:rsid w:val="00C444D8"/>
    <w:rsid w:val="00C44542"/>
    <w:rsid w:val="00C44622"/>
    <w:rsid w:val="00C44AA3"/>
    <w:rsid w:val="00C44CE9"/>
    <w:rsid w:val="00C44DAD"/>
    <w:rsid w:val="00C45914"/>
    <w:rsid w:val="00C45C9A"/>
    <w:rsid w:val="00C45D3A"/>
    <w:rsid w:val="00C4619B"/>
    <w:rsid w:val="00C46231"/>
    <w:rsid w:val="00C465D4"/>
    <w:rsid w:val="00C46E51"/>
    <w:rsid w:val="00C471B8"/>
    <w:rsid w:val="00C471BF"/>
    <w:rsid w:val="00C4726B"/>
    <w:rsid w:val="00C47273"/>
    <w:rsid w:val="00C47384"/>
    <w:rsid w:val="00C479BB"/>
    <w:rsid w:val="00C47A7A"/>
    <w:rsid w:val="00C47CE7"/>
    <w:rsid w:val="00C47EF0"/>
    <w:rsid w:val="00C50A49"/>
    <w:rsid w:val="00C50B98"/>
    <w:rsid w:val="00C50E23"/>
    <w:rsid w:val="00C50F40"/>
    <w:rsid w:val="00C51395"/>
    <w:rsid w:val="00C51542"/>
    <w:rsid w:val="00C51B2F"/>
    <w:rsid w:val="00C51B5B"/>
    <w:rsid w:val="00C51D5C"/>
    <w:rsid w:val="00C52363"/>
    <w:rsid w:val="00C526B0"/>
    <w:rsid w:val="00C52DD0"/>
    <w:rsid w:val="00C53051"/>
    <w:rsid w:val="00C53091"/>
    <w:rsid w:val="00C53206"/>
    <w:rsid w:val="00C532A9"/>
    <w:rsid w:val="00C53429"/>
    <w:rsid w:val="00C53E6A"/>
    <w:rsid w:val="00C53EA5"/>
    <w:rsid w:val="00C5433B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B09"/>
    <w:rsid w:val="00C55DC8"/>
    <w:rsid w:val="00C560F6"/>
    <w:rsid w:val="00C563F8"/>
    <w:rsid w:val="00C56560"/>
    <w:rsid w:val="00C56F54"/>
    <w:rsid w:val="00C5707C"/>
    <w:rsid w:val="00C5712A"/>
    <w:rsid w:val="00C571A1"/>
    <w:rsid w:val="00C571B5"/>
    <w:rsid w:val="00C573ED"/>
    <w:rsid w:val="00C576CF"/>
    <w:rsid w:val="00C577AC"/>
    <w:rsid w:val="00C57E26"/>
    <w:rsid w:val="00C57F3F"/>
    <w:rsid w:val="00C6009B"/>
    <w:rsid w:val="00C6015B"/>
    <w:rsid w:val="00C6028F"/>
    <w:rsid w:val="00C60A1A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3F0D"/>
    <w:rsid w:val="00C64077"/>
    <w:rsid w:val="00C642B6"/>
    <w:rsid w:val="00C64487"/>
    <w:rsid w:val="00C646A3"/>
    <w:rsid w:val="00C64F45"/>
    <w:rsid w:val="00C650C1"/>
    <w:rsid w:val="00C651BC"/>
    <w:rsid w:val="00C654C1"/>
    <w:rsid w:val="00C654ED"/>
    <w:rsid w:val="00C65610"/>
    <w:rsid w:val="00C656F1"/>
    <w:rsid w:val="00C65889"/>
    <w:rsid w:val="00C6616C"/>
    <w:rsid w:val="00C6618B"/>
    <w:rsid w:val="00C661DC"/>
    <w:rsid w:val="00C66356"/>
    <w:rsid w:val="00C66499"/>
    <w:rsid w:val="00C66921"/>
    <w:rsid w:val="00C66922"/>
    <w:rsid w:val="00C669BF"/>
    <w:rsid w:val="00C66C49"/>
    <w:rsid w:val="00C66C65"/>
    <w:rsid w:val="00C6795B"/>
    <w:rsid w:val="00C67D57"/>
    <w:rsid w:val="00C67E93"/>
    <w:rsid w:val="00C67FE9"/>
    <w:rsid w:val="00C700C1"/>
    <w:rsid w:val="00C70520"/>
    <w:rsid w:val="00C706F0"/>
    <w:rsid w:val="00C707EB"/>
    <w:rsid w:val="00C70903"/>
    <w:rsid w:val="00C70C17"/>
    <w:rsid w:val="00C70DC7"/>
    <w:rsid w:val="00C716A9"/>
    <w:rsid w:val="00C717A1"/>
    <w:rsid w:val="00C71961"/>
    <w:rsid w:val="00C71EEF"/>
    <w:rsid w:val="00C72057"/>
    <w:rsid w:val="00C72135"/>
    <w:rsid w:val="00C7243E"/>
    <w:rsid w:val="00C72A69"/>
    <w:rsid w:val="00C734BD"/>
    <w:rsid w:val="00C73704"/>
    <w:rsid w:val="00C737AF"/>
    <w:rsid w:val="00C737B0"/>
    <w:rsid w:val="00C73BEE"/>
    <w:rsid w:val="00C73D6B"/>
    <w:rsid w:val="00C743BF"/>
    <w:rsid w:val="00C747C5"/>
    <w:rsid w:val="00C74817"/>
    <w:rsid w:val="00C74AEA"/>
    <w:rsid w:val="00C752DA"/>
    <w:rsid w:val="00C75749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3CC"/>
    <w:rsid w:val="00C7748B"/>
    <w:rsid w:val="00C774EB"/>
    <w:rsid w:val="00C7776B"/>
    <w:rsid w:val="00C7788F"/>
    <w:rsid w:val="00C7790E"/>
    <w:rsid w:val="00C77BD3"/>
    <w:rsid w:val="00C77D6C"/>
    <w:rsid w:val="00C77ED7"/>
    <w:rsid w:val="00C800F6"/>
    <w:rsid w:val="00C801BE"/>
    <w:rsid w:val="00C8025B"/>
    <w:rsid w:val="00C804DD"/>
    <w:rsid w:val="00C80570"/>
    <w:rsid w:val="00C8060A"/>
    <w:rsid w:val="00C809DC"/>
    <w:rsid w:val="00C80AC8"/>
    <w:rsid w:val="00C80B91"/>
    <w:rsid w:val="00C815AB"/>
    <w:rsid w:val="00C819E7"/>
    <w:rsid w:val="00C81E76"/>
    <w:rsid w:val="00C827F6"/>
    <w:rsid w:val="00C82912"/>
    <w:rsid w:val="00C82D74"/>
    <w:rsid w:val="00C82E6F"/>
    <w:rsid w:val="00C830C3"/>
    <w:rsid w:val="00C83195"/>
    <w:rsid w:val="00C837DD"/>
    <w:rsid w:val="00C83887"/>
    <w:rsid w:val="00C83F3E"/>
    <w:rsid w:val="00C8498B"/>
    <w:rsid w:val="00C85029"/>
    <w:rsid w:val="00C850BB"/>
    <w:rsid w:val="00C8538B"/>
    <w:rsid w:val="00C85403"/>
    <w:rsid w:val="00C85898"/>
    <w:rsid w:val="00C8597C"/>
    <w:rsid w:val="00C85A09"/>
    <w:rsid w:val="00C85A69"/>
    <w:rsid w:val="00C860AF"/>
    <w:rsid w:val="00C862D9"/>
    <w:rsid w:val="00C86579"/>
    <w:rsid w:val="00C865BE"/>
    <w:rsid w:val="00C869AE"/>
    <w:rsid w:val="00C86D76"/>
    <w:rsid w:val="00C8707E"/>
    <w:rsid w:val="00C870DB"/>
    <w:rsid w:val="00C8716A"/>
    <w:rsid w:val="00C87185"/>
    <w:rsid w:val="00C87217"/>
    <w:rsid w:val="00C8740C"/>
    <w:rsid w:val="00C87861"/>
    <w:rsid w:val="00C87972"/>
    <w:rsid w:val="00C879AA"/>
    <w:rsid w:val="00C87AD2"/>
    <w:rsid w:val="00C87B29"/>
    <w:rsid w:val="00C87F19"/>
    <w:rsid w:val="00C87F86"/>
    <w:rsid w:val="00C90367"/>
    <w:rsid w:val="00C90551"/>
    <w:rsid w:val="00C90C44"/>
    <w:rsid w:val="00C90D36"/>
    <w:rsid w:val="00C910C5"/>
    <w:rsid w:val="00C9159E"/>
    <w:rsid w:val="00C91697"/>
    <w:rsid w:val="00C919E3"/>
    <w:rsid w:val="00C91A08"/>
    <w:rsid w:val="00C91AFB"/>
    <w:rsid w:val="00C91DBA"/>
    <w:rsid w:val="00C92358"/>
    <w:rsid w:val="00C92638"/>
    <w:rsid w:val="00C92B2E"/>
    <w:rsid w:val="00C92D9C"/>
    <w:rsid w:val="00C92EB1"/>
    <w:rsid w:val="00C932AB"/>
    <w:rsid w:val="00C933C5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BB5"/>
    <w:rsid w:val="00C97D10"/>
    <w:rsid w:val="00C97D53"/>
    <w:rsid w:val="00CA02AB"/>
    <w:rsid w:val="00CA04DE"/>
    <w:rsid w:val="00CA0595"/>
    <w:rsid w:val="00CA06A1"/>
    <w:rsid w:val="00CA06AF"/>
    <w:rsid w:val="00CA07C7"/>
    <w:rsid w:val="00CA0972"/>
    <w:rsid w:val="00CA09A9"/>
    <w:rsid w:val="00CA0B9E"/>
    <w:rsid w:val="00CA0C52"/>
    <w:rsid w:val="00CA11CB"/>
    <w:rsid w:val="00CA11D5"/>
    <w:rsid w:val="00CA1A7A"/>
    <w:rsid w:val="00CA1B6A"/>
    <w:rsid w:val="00CA1B90"/>
    <w:rsid w:val="00CA1C27"/>
    <w:rsid w:val="00CA1C33"/>
    <w:rsid w:val="00CA1DFB"/>
    <w:rsid w:val="00CA1E5B"/>
    <w:rsid w:val="00CA1E6E"/>
    <w:rsid w:val="00CA1F8C"/>
    <w:rsid w:val="00CA1FDB"/>
    <w:rsid w:val="00CA21AA"/>
    <w:rsid w:val="00CA24E9"/>
    <w:rsid w:val="00CA28AB"/>
    <w:rsid w:val="00CA2B21"/>
    <w:rsid w:val="00CA2B5D"/>
    <w:rsid w:val="00CA325C"/>
    <w:rsid w:val="00CA3419"/>
    <w:rsid w:val="00CA34CF"/>
    <w:rsid w:val="00CA3B31"/>
    <w:rsid w:val="00CA3D09"/>
    <w:rsid w:val="00CA3F49"/>
    <w:rsid w:val="00CA46CA"/>
    <w:rsid w:val="00CA4721"/>
    <w:rsid w:val="00CA4974"/>
    <w:rsid w:val="00CA4A2D"/>
    <w:rsid w:val="00CA508D"/>
    <w:rsid w:val="00CA5118"/>
    <w:rsid w:val="00CA57FA"/>
    <w:rsid w:val="00CA59E8"/>
    <w:rsid w:val="00CA62DB"/>
    <w:rsid w:val="00CA671A"/>
    <w:rsid w:val="00CA6807"/>
    <w:rsid w:val="00CA68A1"/>
    <w:rsid w:val="00CA69D3"/>
    <w:rsid w:val="00CA6B0E"/>
    <w:rsid w:val="00CA6B4A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043"/>
    <w:rsid w:val="00CB15C7"/>
    <w:rsid w:val="00CB160A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0A2"/>
    <w:rsid w:val="00CB36E3"/>
    <w:rsid w:val="00CB3900"/>
    <w:rsid w:val="00CB3B09"/>
    <w:rsid w:val="00CB44FA"/>
    <w:rsid w:val="00CB46DE"/>
    <w:rsid w:val="00CB494C"/>
    <w:rsid w:val="00CB4B87"/>
    <w:rsid w:val="00CB4CBD"/>
    <w:rsid w:val="00CB504E"/>
    <w:rsid w:val="00CB5253"/>
    <w:rsid w:val="00CB534C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6AC"/>
    <w:rsid w:val="00CB680B"/>
    <w:rsid w:val="00CB6867"/>
    <w:rsid w:val="00CB6CB2"/>
    <w:rsid w:val="00CB6F5A"/>
    <w:rsid w:val="00CB700A"/>
    <w:rsid w:val="00CB70CC"/>
    <w:rsid w:val="00CB7151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CD8"/>
    <w:rsid w:val="00CC0DD7"/>
    <w:rsid w:val="00CC1309"/>
    <w:rsid w:val="00CC1372"/>
    <w:rsid w:val="00CC1407"/>
    <w:rsid w:val="00CC15FC"/>
    <w:rsid w:val="00CC1841"/>
    <w:rsid w:val="00CC1895"/>
    <w:rsid w:val="00CC197A"/>
    <w:rsid w:val="00CC19D5"/>
    <w:rsid w:val="00CC1BFC"/>
    <w:rsid w:val="00CC1CC1"/>
    <w:rsid w:val="00CC1E88"/>
    <w:rsid w:val="00CC24E2"/>
    <w:rsid w:val="00CC250C"/>
    <w:rsid w:val="00CC26D4"/>
    <w:rsid w:val="00CC277C"/>
    <w:rsid w:val="00CC2B16"/>
    <w:rsid w:val="00CC2B52"/>
    <w:rsid w:val="00CC2D44"/>
    <w:rsid w:val="00CC2ED9"/>
    <w:rsid w:val="00CC2F4D"/>
    <w:rsid w:val="00CC3292"/>
    <w:rsid w:val="00CC3655"/>
    <w:rsid w:val="00CC3BED"/>
    <w:rsid w:val="00CC3DB1"/>
    <w:rsid w:val="00CC3F2D"/>
    <w:rsid w:val="00CC4246"/>
    <w:rsid w:val="00CC50E0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0ED"/>
    <w:rsid w:val="00CC660C"/>
    <w:rsid w:val="00CC6913"/>
    <w:rsid w:val="00CC69B9"/>
    <w:rsid w:val="00CC6D0B"/>
    <w:rsid w:val="00CC712C"/>
    <w:rsid w:val="00CC72EE"/>
    <w:rsid w:val="00CC739A"/>
    <w:rsid w:val="00CC76AD"/>
    <w:rsid w:val="00CC7E37"/>
    <w:rsid w:val="00CC7E4C"/>
    <w:rsid w:val="00CC7F1E"/>
    <w:rsid w:val="00CD0082"/>
    <w:rsid w:val="00CD01D9"/>
    <w:rsid w:val="00CD04FE"/>
    <w:rsid w:val="00CD0602"/>
    <w:rsid w:val="00CD0611"/>
    <w:rsid w:val="00CD0748"/>
    <w:rsid w:val="00CD0B4E"/>
    <w:rsid w:val="00CD0CDF"/>
    <w:rsid w:val="00CD0EA8"/>
    <w:rsid w:val="00CD0ECE"/>
    <w:rsid w:val="00CD0FDE"/>
    <w:rsid w:val="00CD129C"/>
    <w:rsid w:val="00CD12A8"/>
    <w:rsid w:val="00CD15AF"/>
    <w:rsid w:val="00CD1935"/>
    <w:rsid w:val="00CD1D73"/>
    <w:rsid w:val="00CD1E43"/>
    <w:rsid w:val="00CD2529"/>
    <w:rsid w:val="00CD2A23"/>
    <w:rsid w:val="00CD2FBA"/>
    <w:rsid w:val="00CD304E"/>
    <w:rsid w:val="00CD322E"/>
    <w:rsid w:val="00CD3237"/>
    <w:rsid w:val="00CD3406"/>
    <w:rsid w:val="00CD3474"/>
    <w:rsid w:val="00CD347D"/>
    <w:rsid w:val="00CD36F3"/>
    <w:rsid w:val="00CD37F5"/>
    <w:rsid w:val="00CD3885"/>
    <w:rsid w:val="00CD39C2"/>
    <w:rsid w:val="00CD3DD7"/>
    <w:rsid w:val="00CD3F51"/>
    <w:rsid w:val="00CD45E0"/>
    <w:rsid w:val="00CD4661"/>
    <w:rsid w:val="00CD470F"/>
    <w:rsid w:val="00CD4D01"/>
    <w:rsid w:val="00CD4FFC"/>
    <w:rsid w:val="00CD5087"/>
    <w:rsid w:val="00CD526B"/>
    <w:rsid w:val="00CD5486"/>
    <w:rsid w:val="00CD54F6"/>
    <w:rsid w:val="00CD57C4"/>
    <w:rsid w:val="00CD5C87"/>
    <w:rsid w:val="00CD5CDB"/>
    <w:rsid w:val="00CD5FDC"/>
    <w:rsid w:val="00CD6001"/>
    <w:rsid w:val="00CD66AE"/>
    <w:rsid w:val="00CD670A"/>
    <w:rsid w:val="00CD6854"/>
    <w:rsid w:val="00CD6CC8"/>
    <w:rsid w:val="00CD78BD"/>
    <w:rsid w:val="00CD7D9F"/>
    <w:rsid w:val="00CD7EF1"/>
    <w:rsid w:val="00CE0B27"/>
    <w:rsid w:val="00CE0C1C"/>
    <w:rsid w:val="00CE0E04"/>
    <w:rsid w:val="00CE10CD"/>
    <w:rsid w:val="00CE1345"/>
    <w:rsid w:val="00CE1400"/>
    <w:rsid w:val="00CE1888"/>
    <w:rsid w:val="00CE18D9"/>
    <w:rsid w:val="00CE1910"/>
    <w:rsid w:val="00CE1CF9"/>
    <w:rsid w:val="00CE2205"/>
    <w:rsid w:val="00CE22D7"/>
    <w:rsid w:val="00CE23D6"/>
    <w:rsid w:val="00CE244F"/>
    <w:rsid w:val="00CE2462"/>
    <w:rsid w:val="00CE2483"/>
    <w:rsid w:val="00CE260B"/>
    <w:rsid w:val="00CE2625"/>
    <w:rsid w:val="00CE2D8C"/>
    <w:rsid w:val="00CE2FC5"/>
    <w:rsid w:val="00CE30F3"/>
    <w:rsid w:val="00CE326D"/>
    <w:rsid w:val="00CE37AF"/>
    <w:rsid w:val="00CE37F0"/>
    <w:rsid w:val="00CE3A09"/>
    <w:rsid w:val="00CE3C51"/>
    <w:rsid w:val="00CE3ECC"/>
    <w:rsid w:val="00CE4108"/>
    <w:rsid w:val="00CE4176"/>
    <w:rsid w:val="00CE4414"/>
    <w:rsid w:val="00CE459B"/>
    <w:rsid w:val="00CE4666"/>
    <w:rsid w:val="00CE4CD3"/>
    <w:rsid w:val="00CE51BC"/>
    <w:rsid w:val="00CE550C"/>
    <w:rsid w:val="00CE551F"/>
    <w:rsid w:val="00CE56EC"/>
    <w:rsid w:val="00CE57E8"/>
    <w:rsid w:val="00CE5C77"/>
    <w:rsid w:val="00CE6E09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275"/>
    <w:rsid w:val="00CF0320"/>
    <w:rsid w:val="00CF0381"/>
    <w:rsid w:val="00CF062F"/>
    <w:rsid w:val="00CF07C8"/>
    <w:rsid w:val="00CF0E7C"/>
    <w:rsid w:val="00CF12A7"/>
    <w:rsid w:val="00CF1494"/>
    <w:rsid w:val="00CF14D3"/>
    <w:rsid w:val="00CF15D4"/>
    <w:rsid w:val="00CF1AB3"/>
    <w:rsid w:val="00CF1D02"/>
    <w:rsid w:val="00CF1E23"/>
    <w:rsid w:val="00CF23F3"/>
    <w:rsid w:val="00CF25EC"/>
    <w:rsid w:val="00CF28E8"/>
    <w:rsid w:val="00CF30DE"/>
    <w:rsid w:val="00CF3230"/>
    <w:rsid w:val="00CF34C0"/>
    <w:rsid w:val="00CF417F"/>
    <w:rsid w:val="00CF4414"/>
    <w:rsid w:val="00CF451F"/>
    <w:rsid w:val="00CF4697"/>
    <w:rsid w:val="00CF4AF3"/>
    <w:rsid w:val="00CF4F1E"/>
    <w:rsid w:val="00CF55A1"/>
    <w:rsid w:val="00CF55DC"/>
    <w:rsid w:val="00CF561F"/>
    <w:rsid w:val="00CF5805"/>
    <w:rsid w:val="00CF58D8"/>
    <w:rsid w:val="00CF5BAA"/>
    <w:rsid w:val="00CF5E81"/>
    <w:rsid w:val="00CF6370"/>
    <w:rsid w:val="00CF6774"/>
    <w:rsid w:val="00CF6819"/>
    <w:rsid w:val="00CF6A53"/>
    <w:rsid w:val="00CF6B04"/>
    <w:rsid w:val="00CF6DEC"/>
    <w:rsid w:val="00CF7037"/>
    <w:rsid w:val="00CF75D4"/>
    <w:rsid w:val="00CF77B7"/>
    <w:rsid w:val="00CF77EC"/>
    <w:rsid w:val="00CF78B8"/>
    <w:rsid w:val="00CF7945"/>
    <w:rsid w:val="00D002A4"/>
    <w:rsid w:val="00D0060B"/>
    <w:rsid w:val="00D00818"/>
    <w:rsid w:val="00D00B0B"/>
    <w:rsid w:val="00D00C9D"/>
    <w:rsid w:val="00D0100F"/>
    <w:rsid w:val="00D0125F"/>
    <w:rsid w:val="00D012AF"/>
    <w:rsid w:val="00D01312"/>
    <w:rsid w:val="00D0131B"/>
    <w:rsid w:val="00D01367"/>
    <w:rsid w:val="00D014CB"/>
    <w:rsid w:val="00D01665"/>
    <w:rsid w:val="00D0172F"/>
    <w:rsid w:val="00D01EDE"/>
    <w:rsid w:val="00D02480"/>
    <w:rsid w:val="00D024A5"/>
    <w:rsid w:val="00D026E6"/>
    <w:rsid w:val="00D02F41"/>
    <w:rsid w:val="00D02FAB"/>
    <w:rsid w:val="00D03126"/>
    <w:rsid w:val="00D0322B"/>
    <w:rsid w:val="00D032D9"/>
    <w:rsid w:val="00D03E14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451"/>
    <w:rsid w:val="00D069E3"/>
    <w:rsid w:val="00D06AF5"/>
    <w:rsid w:val="00D0735B"/>
    <w:rsid w:val="00D074C6"/>
    <w:rsid w:val="00D07705"/>
    <w:rsid w:val="00D0770B"/>
    <w:rsid w:val="00D07975"/>
    <w:rsid w:val="00D07D5D"/>
    <w:rsid w:val="00D07DCF"/>
    <w:rsid w:val="00D07E34"/>
    <w:rsid w:val="00D07F49"/>
    <w:rsid w:val="00D07F4F"/>
    <w:rsid w:val="00D103D5"/>
    <w:rsid w:val="00D104D0"/>
    <w:rsid w:val="00D1089A"/>
    <w:rsid w:val="00D10927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2A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694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29"/>
    <w:rsid w:val="00D177C5"/>
    <w:rsid w:val="00D1788F"/>
    <w:rsid w:val="00D179F0"/>
    <w:rsid w:val="00D17B35"/>
    <w:rsid w:val="00D17D22"/>
    <w:rsid w:val="00D17D93"/>
    <w:rsid w:val="00D2000B"/>
    <w:rsid w:val="00D20098"/>
    <w:rsid w:val="00D201C1"/>
    <w:rsid w:val="00D202E0"/>
    <w:rsid w:val="00D20375"/>
    <w:rsid w:val="00D20504"/>
    <w:rsid w:val="00D20611"/>
    <w:rsid w:val="00D207DE"/>
    <w:rsid w:val="00D20B12"/>
    <w:rsid w:val="00D20C3F"/>
    <w:rsid w:val="00D20EE7"/>
    <w:rsid w:val="00D2144C"/>
    <w:rsid w:val="00D215AC"/>
    <w:rsid w:val="00D218A4"/>
    <w:rsid w:val="00D218C1"/>
    <w:rsid w:val="00D2195E"/>
    <w:rsid w:val="00D21996"/>
    <w:rsid w:val="00D219A6"/>
    <w:rsid w:val="00D21DA3"/>
    <w:rsid w:val="00D21DDA"/>
    <w:rsid w:val="00D221FD"/>
    <w:rsid w:val="00D225DC"/>
    <w:rsid w:val="00D22948"/>
    <w:rsid w:val="00D22C44"/>
    <w:rsid w:val="00D22E09"/>
    <w:rsid w:val="00D2310C"/>
    <w:rsid w:val="00D2362B"/>
    <w:rsid w:val="00D23873"/>
    <w:rsid w:val="00D238F1"/>
    <w:rsid w:val="00D23945"/>
    <w:rsid w:val="00D23E67"/>
    <w:rsid w:val="00D23EB6"/>
    <w:rsid w:val="00D241EB"/>
    <w:rsid w:val="00D24270"/>
    <w:rsid w:val="00D244EC"/>
    <w:rsid w:val="00D2454A"/>
    <w:rsid w:val="00D2454E"/>
    <w:rsid w:val="00D24596"/>
    <w:rsid w:val="00D24DE3"/>
    <w:rsid w:val="00D24F10"/>
    <w:rsid w:val="00D25073"/>
    <w:rsid w:val="00D254E9"/>
    <w:rsid w:val="00D25572"/>
    <w:rsid w:val="00D258D8"/>
    <w:rsid w:val="00D25A7D"/>
    <w:rsid w:val="00D25F4E"/>
    <w:rsid w:val="00D25F5D"/>
    <w:rsid w:val="00D2605C"/>
    <w:rsid w:val="00D262A5"/>
    <w:rsid w:val="00D263A4"/>
    <w:rsid w:val="00D265A6"/>
    <w:rsid w:val="00D26D8C"/>
    <w:rsid w:val="00D27009"/>
    <w:rsid w:val="00D27144"/>
    <w:rsid w:val="00D272E6"/>
    <w:rsid w:val="00D27799"/>
    <w:rsid w:val="00D278B6"/>
    <w:rsid w:val="00D2797B"/>
    <w:rsid w:val="00D27A15"/>
    <w:rsid w:val="00D27D6A"/>
    <w:rsid w:val="00D27E29"/>
    <w:rsid w:val="00D30050"/>
    <w:rsid w:val="00D30529"/>
    <w:rsid w:val="00D3053D"/>
    <w:rsid w:val="00D306E9"/>
    <w:rsid w:val="00D30716"/>
    <w:rsid w:val="00D30B5F"/>
    <w:rsid w:val="00D31117"/>
    <w:rsid w:val="00D31152"/>
    <w:rsid w:val="00D31286"/>
    <w:rsid w:val="00D315F9"/>
    <w:rsid w:val="00D317E9"/>
    <w:rsid w:val="00D31877"/>
    <w:rsid w:val="00D319A7"/>
    <w:rsid w:val="00D31C69"/>
    <w:rsid w:val="00D31DDA"/>
    <w:rsid w:val="00D32171"/>
    <w:rsid w:val="00D323C3"/>
    <w:rsid w:val="00D3246D"/>
    <w:rsid w:val="00D3269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0AB"/>
    <w:rsid w:val="00D343EB"/>
    <w:rsid w:val="00D34403"/>
    <w:rsid w:val="00D34538"/>
    <w:rsid w:val="00D3456C"/>
    <w:rsid w:val="00D346EF"/>
    <w:rsid w:val="00D34EF7"/>
    <w:rsid w:val="00D35395"/>
    <w:rsid w:val="00D359A9"/>
    <w:rsid w:val="00D35A0C"/>
    <w:rsid w:val="00D35A3E"/>
    <w:rsid w:val="00D35F35"/>
    <w:rsid w:val="00D362CF"/>
    <w:rsid w:val="00D3654E"/>
    <w:rsid w:val="00D36612"/>
    <w:rsid w:val="00D368A0"/>
    <w:rsid w:val="00D369CA"/>
    <w:rsid w:val="00D36ED5"/>
    <w:rsid w:val="00D36F70"/>
    <w:rsid w:val="00D373B3"/>
    <w:rsid w:val="00D37463"/>
    <w:rsid w:val="00D3767C"/>
    <w:rsid w:val="00D37971"/>
    <w:rsid w:val="00D37A72"/>
    <w:rsid w:val="00D37FC3"/>
    <w:rsid w:val="00D401A4"/>
    <w:rsid w:val="00D40344"/>
    <w:rsid w:val="00D40381"/>
    <w:rsid w:val="00D408F8"/>
    <w:rsid w:val="00D40995"/>
    <w:rsid w:val="00D40FF7"/>
    <w:rsid w:val="00D4104C"/>
    <w:rsid w:val="00D414C0"/>
    <w:rsid w:val="00D41D0B"/>
    <w:rsid w:val="00D41D17"/>
    <w:rsid w:val="00D41E75"/>
    <w:rsid w:val="00D424E0"/>
    <w:rsid w:val="00D4265E"/>
    <w:rsid w:val="00D427D4"/>
    <w:rsid w:val="00D42AAF"/>
    <w:rsid w:val="00D43094"/>
    <w:rsid w:val="00D4318E"/>
    <w:rsid w:val="00D431F6"/>
    <w:rsid w:val="00D43654"/>
    <w:rsid w:val="00D43BD6"/>
    <w:rsid w:val="00D43E7A"/>
    <w:rsid w:val="00D4436B"/>
    <w:rsid w:val="00D445A4"/>
    <w:rsid w:val="00D445A9"/>
    <w:rsid w:val="00D44603"/>
    <w:rsid w:val="00D44DCA"/>
    <w:rsid w:val="00D451EE"/>
    <w:rsid w:val="00D45297"/>
    <w:rsid w:val="00D45577"/>
    <w:rsid w:val="00D456A0"/>
    <w:rsid w:val="00D4597E"/>
    <w:rsid w:val="00D45B0A"/>
    <w:rsid w:val="00D45B20"/>
    <w:rsid w:val="00D45C47"/>
    <w:rsid w:val="00D46173"/>
    <w:rsid w:val="00D46367"/>
    <w:rsid w:val="00D463C8"/>
    <w:rsid w:val="00D464B9"/>
    <w:rsid w:val="00D46551"/>
    <w:rsid w:val="00D468B7"/>
    <w:rsid w:val="00D46A30"/>
    <w:rsid w:val="00D46C92"/>
    <w:rsid w:val="00D46D2F"/>
    <w:rsid w:val="00D46E5D"/>
    <w:rsid w:val="00D471DD"/>
    <w:rsid w:val="00D4749B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74E"/>
    <w:rsid w:val="00D568BB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3A2"/>
    <w:rsid w:val="00D61418"/>
    <w:rsid w:val="00D61C09"/>
    <w:rsid w:val="00D62180"/>
    <w:rsid w:val="00D62423"/>
    <w:rsid w:val="00D624D4"/>
    <w:rsid w:val="00D626C9"/>
    <w:rsid w:val="00D628FE"/>
    <w:rsid w:val="00D62FF4"/>
    <w:rsid w:val="00D6301E"/>
    <w:rsid w:val="00D63319"/>
    <w:rsid w:val="00D63524"/>
    <w:rsid w:val="00D63A0E"/>
    <w:rsid w:val="00D63A62"/>
    <w:rsid w:val="00D63C8C"/>
    <w:rsid w:val="00D63CBB"/>
    <w:rsid w:val="00D6432F"/>
    <w:rsid w:val="00D64422"/>
    <w:rsid w:val="00D64BE5"/>
    <w:rsid w:val="00D64DDF"/>
    <w:rsid w:val="00D64E65"/>
    <w:rsid w:val="00D65078"/>
    <w:rsid w:val="00D65184"/>
    <w:rsid w:val="00D657D0"/>
    <w:rsid w:val="00D658E2"/>
    <w:rsid w:val="00D65A85"/>
    <w:rsid w:val="00D65F3A"/>
    <w:rsid w:val="00D6616F"/>
    <w:rsid w:val="00D66206"/>
    <w:rsid w:val="00D66355"/>
    <w:rsid w:val="00D669EB"/>
    <w:rsid w:val="00D66CC7"/>
    <w:rsid w:val="00D66D73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2C4"/>
    <w:rsid w:val="00D72585"/>
    <w:rsid w:val="00D727F3"/>
    <w:rsid w:val="00D72833"/>
    <w:rsid w:val="00D72A72"/>
    <w:rsid w:val="00D72FDB"/>
    <w:rsid w:val="00D736B1"/>
    <w:rsid w:val="00D738E4"/>
    <w:rsid w:val="00D73BA8"/>
    <w:rsid w:val="00D73C91"/>
    <w:rsid w:val="00D73ED4"/>
    <w:rsid w:val="00D741FE"/>
    <w:rsid w:val="00D744A5"/>
    <w:rsid w:val="00D745C5"/>
    <w:rsid w:val="00D746EC"/>
    <w:rsid w:val="00D74D93"/>
    <w:rsid w:val="00D752AD"/>
    <w:rsid w:val="00D754C9"/>
    <w:rsid w:val="00D756AF"/>
    <w:rsid w:val="00D758FE"/>
    <w:rsid w:val="00D75CE8"/>
    <w:rsid w:val="00D75D6E"/>
    <w:rsid w:val="00D762AF"/>
    <w:rsid w:val="00D763CC"/>
    <w:rsid w:val="00D766C8"/>
    <w:rsid w:val="00D76863"/>
    <w:rsid w:val="00D7694B"/>
    <w:rsid w:val="00D76A39"/>
    <w:rsid w:val="00D76BB5"/>
    <w:rsid w:val="00D76D50"/>
    <w:rsid w:val="00D76F76"/>
    <w:rsid w:val="00D7755E"/>
    <w:rsid w:val="00D77772"/>
    <w:rsid w:val="00D778BE"/>
    <w:rsid w:val="00D7799A"/>
    <w:rsid w:val="00D779A1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69B"/>
    <w:rsid w:val="00D81CEE"/>
    <w:rsid w:val="00D822C9"/>
    <w:rsid w:val="00D823E3"/>
    <w:rsid w:val="00D824DF"/>
    <w:rsid w:val="00D82F80"/>
    <w:rsid w:val="00D835B0"/>
    <w:rsid w:val="00D8369B"/>
    <w:rsid w:val="00D836E3"/>
    <w:rsid w:val="00D83768"/>
    <w:rsid w:val="00D8394C"/>
    <w:rsid w:val="00D83C6B"/>
    <w:rsid w:val="00D84287"/>
    <w:rsid w:val="00D84417"/>
    <w:rsid w:val="00D848DD"/>
    <w:rsid w:val="00D8500D"/>
    <w:rsid w:val="00D85060"/>
    <w:rsid w:val="00D85228"/>
    <w:rsid w:val="00D85C12"/>
    <w:rsid w:val="00D85C82"/>
    <w:rsid w:val="00D85DD5"/>
    <w:rsid w:val="00D8643D"/>
    <w:rsid w:val="00D8648D"/>
    <w:rsid w:val="00D865B8"/>
    <w:rsid w:val="00D86AAC"/>
    <w:rsid w:val="00D86AF3"/>
    <w:rsid w:val="00D871C9"/>
    <w:rsid w:val="00D871D9"/>
    <w:rsid w:val="00D87F95"/>
    <w:rsid w:val="00D9006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432"/>
    <w:rsid w:val="00D9173C"/>
    <w:rsid w:val="00D9196E"/>
    <w:rsid w:val="00D91CA9"/>
    <w:rsid w:val="00D91E32"/>
    <w:rsid w:val="00D9237A"/>
    <w:rsid w:val="00D92692"/>
    <w:rsid w:val="00D928C3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2F6"/>
    <w:rsid w:val="00D955B0"/>
    <w:rsid w:val="00D959AE"/>
    <w:rsid w:val="00D95A76"/>
    <w:rsid w:val="00D95EC4"/>
    <w:rsid w:val="00D960FB"/>
    <w:rsid w:val="00D96302"/>
    <w:rsid w:val="00D96DF5"/>
    <w:rsid w:val="00D96FE8"/>
    <w:rsid w:val="00D9702C"/>
    <w:rsid w:val="00D9710E"/>
    <w:rsid w:val="00D972DE"/>
    <w:rsid w:val="00D97314"/>
    <w:rsid w:val="00D97785"/>
    <w:rsid w:val="00D97790"/>
    <w:rsid w:val="00D977D4"/>
    <w:rsid w:val="00D97A15"/>
    <w:rsid w:val="00D97B45"/>
    <w:rsid w:val="00D97D5F"/>
    <w:rsid w:val="00D97ED2"/>
    <w:rsid w:val="00DA01BE"/>
    <w:rsid w:val="00DA056F"/>
    <w:rsid w:val="00DA05D9"/>
    <w:rsid w:val="00DA0685"/>
    <w:rsid w:val="00DA0841"/>
    <w:rsid w:val="00DA088C"/>
    <w:rsid w:val="00DA0CC5"/>
    <w:rsid w:val="00DA1295"/>
    <w:rsid w:val="00DA1355"/>
    <w:rsid w:val="00DA187A"/>
    <w:rsid w:val="00DA20D7"/>
    <w:rsid w:val="00DA2167"/>
    <w:rsid w:val="00DA2457"/>
    <w:rsid w:val="00DA2A8C"/>
    <w:rsid w:val="00DA32EE"/>
    <w:rsid w:val="00DA369F"/>
    <w:rsid w:val="00DA37F2"/>
    <w:rsid w:val="00DA395C"/>
    <w:rsid w:val="00DA3BEF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5B80"/>
    <w:rsid w:val="00DA5E19"/>
    <w:rsid w:val="00DA6510"/>
    <w:rsid w:val="00DA6DAE"/>
    <w:rsid w:val="00DA6F0D"/>
    <w:rsid w:val="00DA742A"/>
    <w:rsid w:val="00DA7895"/>
    <w:rsid w:val="00DA792B"/>
    <w:rsid w:val="00DA7CF9"/>
    <w:rsid w:val="00DA7D3D"/>
    <w:rsid w:val="00DA7EDD"/>
    <w:rsid w:val="00DA7FAB"/>
    <w:rsid w:val="00DB008F"/>
    <w:rsid w:val="00DB00B5"/>
    <w:rsid w:val="00DB0120"/>
    <w:rsid w:val="00DB02D5"/>
    <w:rsid w:val="00DB10A0"/>
    <w:rsid w:val="00DB1543"/>
    <w:rsid w:val="00DB1B24"/>
    <w:rsid w:val="00DB215F"/>
    <w:rsid w:val="00DB2227"/>
    <w:rsid w:val="00DB242C"/>
    <w:rsid w:val="00DB2BFB"/>
    <w:rsid w:val="00DB2E88"/>
    <w:rsid w:val="00DB2EA9"/>
    <w:rsid w:val="00DB35C7"/>
    <w:rsid w:val="00DB39E3"/>
    <w:rsid w:val="00DB3FD7"/>
    <w:rsid w:val="00DB48A3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6E95"/>
    <w:rsid w:val="00DB727B"/>
    <w:rsid w:val="00DB74F6"/>
    <w:rsid w:val="00DB7606"/>
    <w:rsid w:val="00DB7659"/>
    <w:rsid w:val="00DB783D"/>
    <w:rsid w:val="00DB7CCF"/>
    <w:rsid w:val="00DB7D30"/>
    <w:rsid w:val="00DC00E2"/>
    <w:rsid w:val="00DC020F"/>
    <w:rsid w:val="00DC0383"/>
    <w:rsid w:val="00DC06FB"/>
    <w:rsid w:val="00DC09FD"/>
    <w:rsid w:val="00DC0AB4"/>
    <w:rsid w:val="00DC0CE0"/>
    <w:rsid w:val="00DC0CE6"/>
    <w:rsid w:val="00DC0DD7"/>
    <w:rsid w:val="00DC0E85"/>
    <w:rsid w:val="00DC0FBE"/>
    <w:rsid w:val="00DC11A7"/>
    <w:rsid w:val="00DC2351"/>
    <w:rsid w:val="00DC2684"/>
    <w:rsid w:val="00DC270B"/>
    <w:rsid w:val="00DC2893"/>
    <w:rsid w:val="00DC29CE"/>
    <w:rsid w:val="00DC2C5E"/>
    <w:rsid w:val="00DC303D"/>
    <w:rsid w:val="00DC329F"/>
    <w:rsid w:val="00DC3455"/>
    <w:rsid w:val="00DC3676"/>
    <w:rsid w:val="00DC37E6"/>
    <w:rsid w:val="00DC38FF"/>
    <w:rsid w:val="00DC3A02"/>
    <w:rsid w:val="00DC3AB3"/>
    <w:rsid w:val="00DC4063"/>
    <w:rsid w:val="00DC4083"/>
    <w:rsid w:val="00DC4089"/>
    <w:rsid w:val="00DC4457"/>
    <w:rsid w:val="00DC4739"/>
    <w:rsid w:val="00DC4866"/>
    <w:rsid w:val="00DC4F99"/>
    <w:rsid w:val="00DC522D"/>
    <w:rsid w:val="00DC5323"/>
    <w:rsid w:val="00DC539D"/>
    <w:rsid w:val="00DC5508"/>
    <w:rsid w:val="00DC5651"/>
    <w:rsid w:val="00DC5970"/>
    <w:rsid w:val="00DC5A3E"/>
    <w:rsid w:val="00DC5A75"/>
    <w:rsid w:val="00DC5B55"/>
    <w:rsid w:val="00DC5D24"/>
    <w:rsid w:val="00DC6098"/>
    <w:rsid w:val="00DC6545"/>
    <w:rsid w:val="00DC6645"/>
    <w:rsid w:val="00DC682B"/>
    <w:rsid w:val="00DC685D"/>
    <w:rsid w:val="00DC68F0"/>
    <w:rsid w:val="00DC694B"/>
    <w:rsid w:val="00DC6A31"/>
    <w:rsid w:val="00DC6BFC"/>
    <w:rsid w:val="00DC6C8C"/>
    <w:rsid w:val="00DC70B8"/>
    <w:rsid w:val="00DC70F1"/>
    <w:rsid w:val="00DC742B"/>
    <w:rsid w:val="00DC7652"/>
    <w:rsid w:val="00DC7DCC"/>
    <w:rsid w:val="00DD0572"/>
    <w:rsid w:val="00DD08D1"/>
    <w:rsid w:val="00DD0B28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8DE"/>
    <w:rsid w:val="00DD4B89"/>
    <w:rsid w:val="00DD4BE9"/>
    <w:rsid w:val="00DD50E2"/>
    <w:rsid w:val="00DD5272"/>
    <w:rsid w:val="00DD5286"/>
    <w:rsid w:val="00DD52FB"/>
    <w:rsid w:val="00DD5564"/>
    <w:rsid w:val="00DD5581"/>
    <w:rsid w:val="00DD5A35"/>
    <w:rsid w:val="00DD5F1F"/>
    <w:rsid w:val="00DD5F3B"/>
    <w:rsid w:val="00DD6226"/>
    <w:rsid w:val="00DD6262"/>
    <w:rsid w:val="00DD638F"/>
    <w:rsid w:val="00DD650A"/>
    <w:rsid w:val="00DD66B5"/>
    <w:rsid w:val="00DD73C0"/>
    <w:rsid w:val="00DD7670"/>
    <w:rsid w:val="00DD76B3"/>
    <w:rsid w:val="00DD776C"/>
    <w:rsid w:val="00DD78CB"/>
    <w:rsid w:val="00DD7AA9"/>
    <w:rsid w:val="00DD7C97"/>
    <w:rsid w:val="00DD7E6F"/>
    <w:rsid w:val="00DE0324"/>
    <w:rsid w:val="00DE03B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33"/>
    <w:rsid w:val="00DE1740"/>
    <w:rsid w:val="00DE1808"/>
    <w:rsid w:val="00DE1975"/>
    <w:rsid w:val="00DE1995"/>
    <w:rsid w:val="00DE1A32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AEE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DFD"/>
    <w:rsid w:val="00DE6F9F"/>
    <w:rsid w:val="00DE7483"/>
    <w:rsid w:val="00DE74BA"/>
    <w:rsid w:val="00DE7C78"/>
    <w:rsid w:val="00DE7CC9"/>
    <w:rsid w:val="00DE7F27"/>
    <w:rsid w:val="00DF00EF"/>
    <w:rsid w:val="00DF00FD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1"/>
    <w:rsid w:val="00DF2D22"/>
    <w:rsid w:val="00DF3658"/>
    <w:rsid w:val="00DF38EA"/>
    <w:rsid w:val="00DF3E13"/>
    <w:rsid w:val="00DF3EEA"/>
    <w:rsid w:val="00DF4038"/>
    <w:rsid w:val="00DF4362"/>
    <w:rsid w:val="00DF4382"/>
    <w:rsid w:val="00DF4482"/>
    <w:rsid w:val="00DF48A5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ABE"/>
    <w:rsid w:val="00DF7B0A"/>
    <w:rsid w:val="00DF7B4E"/>
    <w:rsid w:val="00DF7B72"/>
    <w:rsid w:val="00DF7C3B"/>
    <w:rsid w:val="00DF7CB1"/>
    <w:rsid w:val="00DF7DCB"/>
    <w:rsid w:val="00DF7FE6"/>
    <w:rsid w:val="00E00075"/>
    <w:rsid w:val="00E0072F"/>
    <w:rsid w:val="00E0083E"/>
    <w:rsid w:val="00E00F89"/>
    <w:rsid w:val="00E01BCD"/>
    <w:rsid w:val="00E01C9A"/>
    <w:rsid w:val="00E01CE7"/>
    <w:rsid w:val="00E01E6D"/>
    <w:rsid w:val="00E01F99"/>
    <w:rsid w:val="00E0210E"/>
    <w:rsid w:val="00E02142"/>
    <w:rsid w:val="00E0231A"/>
    <w:rsid w:val="00E02432"/>
    <w:rsid w:val="00E02748"/>
    <w:rsid w:val="00E0280A"/>
    <w:rsid w:val="00E02952"/>
    <w:rsid w:val="00E02AB7"/>
    <w:rsid w:val="00E0307E"/>
    <w:rsid w:val="00E0315A"/>
    <w:rsid w:val="00E035F4"/>
    <w:rsid w:val="00E03995"/>
    <w:rsid w:val="00E03C4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46C"/>
    <w:rsid w:val="00E0691C"/>
    <w:rsid w:val="00E06A02"/>
    <w:rsid w:val="00E06CAC"/>
    <w:rsid w:val="00E06DCA"/>
    <w:rsid w:val="00E0718F"/>
    <w:rsid w:val="00E0731F"/>
    <w:rsid w:val="00E0759A"/>
    <w:rsid w:val="00E075B1"/>
    <w:rsid w:val="00E075CD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6C5"/>
    <w:rsid w:val="00E11AED"/>
    <w:rsid w:val="00E11DD8"/>
    <w:rsid w:val="00E12266"/>
    <w:rsid w:val="00E12586"/>
    <w:rsid w:val="00E127CE"/>
    <w:rsid w:val="00E128D7"/>
    <w:rsid w:val="00E12DD3"/>
    <w:rsid w:val="00E13122"/>
    <w:rsid w:val="00E132EF"/>
    <w:rsid w:val="00E137D6"/>
    <w:rsid w:val="00E138FD"/>
    <w:rsid w:val="00E13B63"/>
    <w:rsid w:val="00E13D6A"/>
    <w:rsid w:val="00E13F98"/>
    <w:rsid w:val="00E13FBE"/>
    <w:rsid w:val="00E14556"/>
    <w:rsid w:val="00E145B0"/>
    <w:rsid w:val="00E14C63"/>
    <w:rsid w:val="00E150B6"/>
    <w:rsid w:val="00E15864"/>
    <w:rsid w:val="00E15C78"/>
    <w:rsid w:val="00E16164"/>
    <w:rsid w:val="00E163C5"/>
    <w:rsid w:val="00E16569"/>
    <w:rsid w:val="00E168EC"/>
    <w:rsid w:val="00E16966"/>
    <w:rsid w:val="00E1697B"/>
    <w:rsid w:val="00E16C20"/>
    <w:rsid w:val="00E171E6"/>
    <w:rsid w:val="00E17257"/>
    <w:rsid w:val="00E1748E"/>
    <w:rsid w:val="00E176EE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6ED"/>
    <w:rsid w:val="00E21A08"/>
    <w:rsid w:val="00E21AB0"/>
    <w:rsid w:val="00E21C4F"/>
    <w:rsid w:val="00E22347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8DF"/>
    <w:rsid w:val="00E248FD"/>
    <w:rsid w:val="00E24CDA"/>
    <w:rsid w:val="00E24DBB"/>
    <w:rsid w:val="00E24E76"/>
    <w:rsid w:val="00E25039"/>
    <w:rsid w:val="00E252A1"/>
    <w:rsid w:val="00E258C6"/>
    <w:rsid w:val="00E258C9"/>
    <w:rsid w:val="00E25A27"/>
    <w:rsid w:val="00E25A73"/>
    <w:rsid w:val="00E25BFB"/>
    <w:rsid w:val="00E25C42"/>
    <w:rsid w:val="00E25E93"/>
    <w:rsid w:val="00E26323"/>
    <w:rsid w:val="00E26505"/>
    <w:rsid w:val="00E26D70"/>
    <w:rsid w:val="00E26F98"/>
    <w:rsid w:val="00E26FE7"/>
    <w:rsid w:val="00E27029"/>
    <w:rsid w:val="00E2752E"/>
    <w:rsid w:val="00E27693"/>
    <w:rsid w:val="00E2770A"/>
    <w:rsid w:val="00E27802"/>
    <w:rsid w:val="00E27937"/>
    <w:rsid w:val="00E27951"/>
    <w:rsid w:val="00E27BFC"/>
    <w:rsid w:val="00E3049F"/>
    <w:rsid w:val="00E304B1"/>
    <w:rsid w:val="00E304B2"/>
    <w:rsid w:val="00E304F1"/>
    <w:rsid w:val="00E3055E"/>
    <w:rsid w:val="00E3079A"/>
    <w:rsid w:val="00E307A2"/>
    <w:rsid w:val="00E30DF2"/>
    <w:rsid w:val="00E311F4"/>
    <w:rsid w:val="00E314D6"/>
    <w:rsid w:val="00E31671"/>
    <w:rsid w:val="00E31A59"/>
    <w:rsid w:val="00E32164"/>
    <w:rsid w:val="00E32235"/>
    <w:rsid w:val="00E32396"/>
    <w:rsid w:val="00E324D9"/>
    <w:rsid w:val="00E32971"/>
    <w:rsid w:val="00E32E7E"/>
    <w:rsid w:val="00E331E7"/>
    <w:rsid w:val="00E33580"/>
    <w:rsid w:val="00E33634"/>
    <w:rsid w:val="00E3376E"/>
    <w:rsid w:val="00E33A5D"/>
    <w:rsid w:val="00E33B1B"/>
    <w:rsid w:val="00E34027"/>
    <w:rsid w:val="00E345A7"/>
    <w:rsid w:val="00E347BC"/>
    <w:rsid w:val="00E347E6"/>
    <w:rsid w:val="00E34800"/>
    <w:rsid w:val="00E34870"/>
    <w:rsid w:val="00E34BA2"/>
    <w:rsid w:val="00E34FB1"/>
    <w:rsid w:val="00E35029"/>
    <w:rsid w:val="00E35070"/>
    <w:rsid w:val="00E352AF"/>
    <w:rsid w:val="00E354E3"/>
    <w:rsid w:val="00E35648"/>
    <w:rsid w:val="00E356CF"/>
    <w:rsid w:val="00E35885"/>
    <w:rsid w:val="00E35BBD"/>
    <w:rsid w:val="00E363B8"/>
    <w:rsid w:val="00E36566"/>
    <w:rsid w:val="00E36ABE"/>
    <w:rsid w:val="00E36F20"/>
    <w:rsid w:val="00E371AB"/>
    <w:rsid w:val="00E37442"/>
    <w:rsid w:val="00E37457"/>
    <w:rsid w:val="00E3781A"/>
    <w:rsid w:val="00E37E05"/>
    <w:rsid w:val="00E37E08"/>
    <w:rsid w:val="00E40541"/>
    <w:rsid w:val="00E4079E"/>
    <w:rsid w:val="00E409C0"/>
    <w:rsid w:val="00E409E1"/>
    <w:rsid w:val="00E40A1B"/>
    <w:rsid w:val="00E40F2B"/>
    <w:rsid w:val="00E411F2"/>
    <w:rsid w:val="00E41696"/>
    <w:rsid w:val="00E41876"/>
    <w:rsid w:val="00E418AE"/>
    <w:rsid w:val="00E419A1"/>
    <w:rsid w:val="00E41BE3"/>
    <w:rsid w:val="00E41E92"/>
    <w:rsid w:val="00E4203F"/>
    <w:rsid w:val="00E42114"/>
    <w:rsid w:val="00E42165"/>
    <w:rsid w:val="00E426FF"/>
    <w:rsid w:val="00E42B2A"/>
    <w:rsid w:val="00E42C27"/>
    <w:rsid w:val="00E42E6F"/>
    <w:rsid w:val="00E430EE"/>
    <w:rsid w:val="00E4390A"/>
    <w:rsid w:val="00E43A28"/>
    <w:rsid w:val="00E43A46"/>
    <w:rsid w:val="00E43B9E"/>
    <w:rsid w:val="00E43E5B"/>
    <w:rsid w:val="00E43E90"/>
    <w:rsid w:val="00E43E97"/>
    <w:rsid w:val="00E441B0"/>
    <w:rsid w:val="00E44308"/>
    <w:rsid w:val="00E4437A"/>
    <w:rsid w:val="00E4459F"/>
    <w:rsid w:val="00E44D22"/>
    <w:rsid w:val="00E44F72"/>
    <w:rsid w:val="00E45038"/>
    <w:rsid w:val="00E4515F"/>
    <w:rsid w:val="00E45210"/>
    <w:rsid w:val="00E456FB"/>
    <w:rsid w:val="00E45796"/>
    <w:rsid w:val="00E457B6"/>
    <w:rsid w:val="00E45BD5"/>
    <w:rsid w:val="00E45C2E"/>
    <w:rsid w:val="00E45F4E"/>
    <w:rsid w:val="00E45FAE"/>
    <w:rsid w:val="00E45FB2"/>
    <w:rsid w:val="00E469CC"/>
    <w:rsid w:val="00E46A17"/>
    <w:rsid w:val="00E46D2F"/>
    <w:rsid w:val="00E46DB2"/>
    <w:rsid w:val="00E46FAF"/>
    <w:rsid w:val="00E471EC"/>
    <w:rsid w:val="00E4750C"/>
    <w:rsid w:val="00E502EE"/>
    <w:rsid w:val="00E505A1"/>
    <w:rsid w:val="00E507AA"/>
    <w:rsid w:val="00E50AD4"/>
    <w:rsid w:val="00E50BB9"/>
    <w:rsid w:val="00E50C86"/>
    <w:rsid w:val="00E5145D"/>
    <w:rsid w:val="00E515B3"/>
    <w:rsid w:val="00E51660"/>
    <w:rsid w:val="00E5184E"/>
    <w:rsid w:val="00E51881"/>
    <w:rsid w:val="00E518E7"/>
    <w:rsid w:val="00E51C30"/>
    <w:rsid w:val="00E51E2A"/>
    <w:rsid w:val="00E527E5"/>
    <w:rsid w:val="00E52889"/>
    <w:rsid w:val="00E529C1"/>
    <w:rsid w:val="00E52C4A"/>
    <w:rsid w:val="00E52E8C"/>
    <w:rsid w:val="00E52ECC"/>
    <w:rsid w:val="00E531E1"/>
    <w:rsid w:val="00E533CA"/>
    <w:rsid w:val="00E5344E"/>
    <w:rsid w:val="00E534E6"/>
    <w:rsid w:val="00E53693"/>
    <w:rsid w:val="00E53986"/>
    <w:rsid w:val="00E53A12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BFE"/>
    <w:rsid w:val="00E55FF5"/>
    <w:rsid w:val="00E560CA"/>
    <w:rsid w:val="00E56173"/>
    <w:rsid w:val="00E564EC"/>
    <w:rsid w:val="00E568C8"/>
    <w:rsid w:val="00E57402"/>
    <w:rsid w:val="00E574B7"/>
    <w:rsid w:val="00E57594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CF9"/>
    <w:rsid w:val="00E60D30"/>
    <w:rsid w:val="00E610B5"/>
    <w:rsid w:val="00E61202"/>
    <w:rsid w:val="00E61211"/>
    <w:rsid w:val="00E61274"/>
    <w:rsid w:val="00E619D8"/>
    <w:rsid w:val="00E61DD8"/>
    <w:rsid w:val="00E62163"/>
    <w:rsid w:val="00E62206"/>
    <w:rsid w:val="00E6236C"/>
    <w:rsid w:val="00E626A1"/>
    <w:rsid w:val="00E62704"/>
    <w:rsid w:val="00E62899"/>
    <w:rsid w:val="00E6293F"/>
    <w:rsid w:val="00E62BAF"/>
    <w:rsid w:val="00E630C2"/>
    <w:rsid w:val="00E63161"/>
    <w:rsid w:val="00E63169"/>
    <w:rsid w:val="00E6338C"/>
    <w:rsid w:val="00E6357F"/>
    <w:rsid w:val="00E63D75"/>
    <w:rsid w:val="00E6402B"/>
    <w:rsid w:val="00E6488A"/>
    <w:rsid w:val="00E654C1"/>
    <w:rsid w:val="00E65654"/>
    <w:rsid w:val="00E65BFC"/>
    <w:rsid w:val="00E65C96"/>
    <w:rsid w:val="00E65CC2"/>
    <w:rsid w:val="00E66266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51A"/>
    <w:rsid w:val="00E72901"/>
    <w:rsid w:val="00E72DC7"/>
    <w:rsid w:val="00E736D8"/>
    <w:rsid w:val="00E73BC9"/>
    <w:rsid w:val="00E73F95"/>
    <w:rsid w:val="00E74004"/>
    <w:rsid w:val="00E74163"/>
    <w:rsid w:val="00E74179"/>
    <w:rsid w:val="00E7438C"/>
    <w:rsid w:val="00E744B9"/>
    <w:rsid w:val="00E74AAC"/>
    <w:rsid w:val="00E74D7F"/>
    <w:rsid w:val="00E74E6C"/>
    <w:rsid w:val="00E751E5"/>
    <w:rsid w:val="00E755DE"/>
    <w:rsid w:val="00E75637"/>
    <w:rsid w:val="00E7569F"/>
    <w:rsid w:val="00E75754"/>
    <w:rsid w:val="00E7585D"/>
    <w:rsid w:val="00E75887"/>
    <w:rsid w:val="00E76105"/>
    <w:rsid w:val="00E762D0"/>
    <w:rsid w:val="00E76420"/>
    <w:rsid w:val="00E764A8"/>
    <w:rsid w:val="00E768A6"/>
    <w:rsid w:val="00E76AA1"/>
    <w:rsid w:val="00E76EC8"/>
    <w:rsid w:val="00E770AA"/>
    <w:rsid w:val="00E77323"/>
    <w:rsid w:val="00E77372"/>
    <w:rsid w:val="00E773D0"/>
    <w:rsid w:val="00E77412"/>
    <w:rsid w:val="00E774A5"/>
    <w:rsid w:val="00E77A07"/>
    <w:rsid w:val="00E77A9C"/>
    <w:rsid w:val="00E77C21"/>
    <w:rsid w:val="00E77C32"/>
    <w:rsid w:val="00E77C96"/>
    <w:rsid w:val="00E77CDF"/>
    <w:rsid w:val="00E77E59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5E2"/>
    <w:rsid w:val="00E82DD1"/>
    <w:rsid w:val="00E83129"/>
    <w:rsid w:val="00E83343"/>
    <w:rsid w:val="00E833E4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610"/>
    <w:rsid w:val="00E847B7"/>
    <w:rsid w:val="00E84910"/>
    <w:rsid w:val="00E84B5C"/>
    <w:rsid w:val="00E84F33"/>
    <w:rsid w:val="00E853D3"/>
    <w:rsid w:val="00E85514"/>
    <w:rsid w:val="00E8555C"/>
    <w:rsid w:val="00E859CE"/>
    <w:rsid w:val="00E85D79"/>
    <w:rsid w:val="00E85F3E"/>
    <w:rsid w:val="00E8613F"/>
    <w:rsid w:val="00E86B5E"/>
    <w:rsid w:val="00E86E3E"/>
    <w:rsid w:val="00E86FC0"/>
    <w:rsid w:val="00E87117"/>
    <w:rsid w:val="00E8715E"/>
    <w:rsid w:val="00E8738A"/>
    <w:rsid w:val="00E87563"/>
    <w:rsid w:val="00E8770B"/>
    <w:rsid w:val="00E87797"/>
    <w:rsid w:val="00E87ACE"/>
    <w:rsid w:val="00E87AEA"/>
    <w:rsid w:val="00E90019"/>
    <w:rsid w:val="00E907B0"/>
    <w:rsid w:val="00E907DD"/>
    <w:rsid w:val="00E90C44"/>
    <w:rsid w:val="00E90E10"/>
    <w:rsid w:val="00E90E79"/>
    <w:rsid w:val="00E90F7F"/>
    <w:rsid w:val="00E911DD"/>
    <w:rsid w:val="00E916AC"/>
    <w:rsid w:val="00E919AB"/>
    <w:rsid w:val="00E9216A"/>
    <w:rsid w:val="00E92368"/>
    <w:rsid w:val="00E92448"/>
    <w:rsid w:val="00E929E0"/>
    <w:rsid w:val="00E92A27"/>
    <w:rsid w:val="00E92C3B"/>
    <w:rsid w:val="00E930DC"/>
    <w:rsid w:val="00E934FF"/>
    <w:rsid w:val="00E936CE"/>
    <w:rsid w:val="00E936FA"/>
    <w:rsid w:val="00E93B00"/>
    <w:rsid w:val="00E93D19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519"/>
    <w:rsid w:val="00E956F2"/>
    <w:rsid w:val="00E95CF8"/>
    <w:rsid w:val="00E95FEF"/>
    <w:rsid w:val="00E9602C"/>
    <w:rsid w:val="00E960D2"/>
    <w:rsid w:val="00E96187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0F6A"/>
    <w:rsid w:val="00EA1112"/>
    <w:rsid w:val="00EA142C"/>
    <w:rsid w:val="00EA1E18"/>
    <w:rsid w:val="00EA202A"/>
    <w:rsid w:val="00EA24AE"/>
    <w:rsid w:val="00EA26D1"/>
    <w:rsid w:val="00EA297B"/>
    <w:rsid w:val="00EA29D3"/>
    <w:rsid w:val="00EA2C26"/>
    <w:rsid w:val="00EA32BD"/>
    <w:rsid w:val="00EA34F8"/>
    <w:rsid w:val="00EA3510"/>
    <w:rsid w:val="00EA3C45"/>
    <w:rsid w:val="00EA426C"/>
    <w:rsid w:val="00EA42F2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5EC6"/>
    <w:rsid w:val="00EA615D"/>
    <w:rsid w:val="00EA6783"/>
    <w:rsid w:val="00EA6E4C"/>
    <w:rsid w:val="00EA71DD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5BE"/>
    <w:rsid w:val="00EB09D0"/>
    <w:rsid w:val="00EB0B98"/>
    <w:rsid w:val="00EB0CAD"/>
    <w:rsid w:val="00EB0FC7"/>
    <w:rsid w:val="00EB1518"/>
    <w:rsid w:val="00EB160B"/>
    <w:rsid w:val="00EB2097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B50"/>
    <w:rsid w:val="00EB4C68"/>
    <w:rsid w:val="00EB55DF"/>
    <w:rsid w:val="00EB59EC"/>
    <w:rsid w:val="00EB5A9D"/>
    <w:rsid w:val="00EB5BFA"/>
    <w:rsid w:val="00EB5F9B"/>
    <w:rsid w:val="00EB6036"/>
    <w:rsid w:val="00EB61A2"/>
    <w:rsid w:val="00EB628D"/>
    <w:rsid w:val="00EB6304"/>
    <w:rsid w:val="00EB63D2"/>
    <w:rsid w:val="00EB686E"/>
    <w:rsid w:val="00EB6C26"/>
    <w:rsid w:val="00EB6D00"/>
    <w:rsid w:val="00EB6DFB"/>
    <w:rsid w:val="00EB70E5"/>
    <w:rsid w:val="00EB7213"/>
    <w:rsid w:val="00EB7575"/>
    <w:rsid w:val="00EB7A7B"/>
    <w:rsid w:val="00EB7D17"/>
    <w:rsid w:val="00EB7D6C"/>
    <w:rsid w:val="00EC0021"/>
    <w:rsid w:val="00EC0303"/>
    <w:rsid w:val="00EC06D2"/>
    <w:rsid w:val="00EC06FF"/>
    <w:rsid w:val="00EC0B83"/>
    <w:rsid w:val="00EC0FA4"/>
    <w:rsid w:val="00EC12FB"/>
    <w:rsid w:val="00EC153B"/>
    <w:rsid w:val="00EC1593"/>
    <w:rsid w:val="00EC1638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2F7B"/>
    <w:rsid w:val="00EC3043"/>
    <w:rsid w:val="00EC3075"/>
    <w:rsid w:val="00EC3235"/>
    <w:rsid w:val="00EC344A"/>
    <w:rsid w:val="00EC3691"/>
    <w:rsid w:val="00EC38AA"/>
    <w:rsid w:val="00EC3B9E"/>
    <w:rsid w:val="00EC3FBE"/>
    <w:rsid w:val="00EC412E"/>
    <w:rsid w:val="00EC4281"/>
    <w:rsid w:val="00EC492E"/>
    <w:rsid w:val="00EC4CDC"/>
    <w:rsid w:val="00EC4EA3"/>
    <w:rsid w:val="00EC51DE"/>
    <w:rsid w:val="00EC5856"/>
    <w:rsid w:val="00EC5B73"/>
    <w:rsid w:val="00EC5DA4"/>
    <w:rsid w:val="00EC5E7F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5E"/>
    <w:rsid w:val="00EC7FFC"/>
    <w:rsid w:val="00ED0012"/>
    <w:rsid w:val="00ED0094"/>
    <w:rsid w:val="00ED04C6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03"/>
    <w:rsid w:val="00ED2275"/>
    <w:rsid w:val="00ED2381"/>
    <w:rsid w:val="00ED2561"/>
    <w:rsid w:val="00ED2678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885"/>
    <w:rsid w:val="00ED4B11"/>
    <w:rsid w:val="00ED4B67"/>
    <w:rsid w:val="00ED4C93"/>
    <w:rsid w:val="00ED4EC8"/>
    <w:rsid w:val="00ED5695"/>
    <w:rsid w:val="00ED58EF"/>
    <w:rsid w:val="00ED5A5C"/>
    <w:rsid w:val="00ED6098"/>
    <w:rsid w:val="00ED6146"/>
    <w:rsid w:val="00ED61BF"/>
    <w:rsid w:val="00ED64D8"/>
    <w:rsid w:val="00ED6635"/>
    <w:rsid w:val="00ED675E"/>
    <w:rsid w:val="00ED68D0"/>
    <w:rsid w:val="00ED6EB2"/>
    <w:rsid w:val="00ED6ED6"/>
    <w:rsid w:val="00ED7479"/>
    <w:rsid w:val="00ED7534"/>
    <w:rsid w:val="00ED797A"/>
    <w:rsid w:val="00EE01CF"/>
    <w:rsid w:val="00EE0D0B"/>
    <w:rsid w:val="00EE1500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41F"/>
    <w:rsid w:val="00EE44D2"/>
    <w:rsid w:val="00EE47CE"/>
    <w:rsid w:val="00EE483D"/>
    <w:rsid w:val="00EE4C20"/>
    <w:rsid w:val="00EE4FAF"/>
    <w:rsid w:val="00EE54C6"/>
    <w:rsid w:val="00EE553D"/>
    <w:rsid w:val="00EE5FB8"/>
    <w:rsid w:val="00EE652E"/>
    <w:rsid w:val="00EE686F"/>
    <w:rsid w:val="00EE68F2"/>
    <w:rsid w:val="00EE69C7"/>
    <w:rsid w:val="00EE6AF7"/>
    <w:rsid w:val="00EE6D2A"/>
    <w:rsid w:val="00EE6D62"/>
    <w:rsid w:val="00EE6F3E"/>
    <w:rsid w:val="00EE71DB"/>
    <w:rsid w:val="00EE741D"/>
    <w:rsid w:val="00EE742B"/>
    <w:rsid w:val="00EE7510"/>
    <w:rsid w:val="00EE7522"/>
    <w:rsid w:val="00EE7524"/>
    <w:rsid w:val="00EE75D3"/>
    <w:rsid w:val="00EE76DD"/>
    <w:rsid w:val="00EE7775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0E62"/>
    <w:rsid w:val="00EF0F76"/>
    <w:rsid w:val="00EF1B04"/>
    <w:rsid w:val="00EF1E3D"/>
    <w:rsid w:val="00EF1F78"/>
    <w:rsid w:val="00EF2093"/>
    <w:rsid w:val="00EF2406"/>
    <w:rsid w:val="00EF2714"/>
    <w:rsid w:val="00EF2A40"/>
    <w:rsid w:val="00EF2A4A"/>
    <w:rsid w:val="00EF2ED2"/>
    <w:rsid w:val="00EF2EDF"/>
    <w:rsid w:val="00EF2EFF"/>
    <w:rsid w:val="00EF3109"/>
    <w:rsid w:val="00EF31E3"/>
    <w:rsid w:val="00EF322D"/>
    <w:rsid w:val="00EF33D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64F"/>
    <w:rsid w:val="00EF5885"/>
    <w:rsid w:val="00EF58AA"/>
    <w:rsid w:val="00EF5B06"/>
    <w:rsid w:val="00EF5E71"/>
    <w:rsid w:val="00EF61D8"/>
    <w:rsid w:val="00EF6216"/>
    <w:rsid w:val="00EF6287"/>
    <w:rsid w:val="00EF65FD"/>
    <w:rsid w:val="00EF679E"/>
    <w:rsid w:val="00EF6861"/>
    <w:rsid w:val="00EF6938"/>
    <w:rsid w:val="00EF69B5"/>
    <w:rsid w:val="00EF6B33"/>
    <w:rsid w:val="00EF6E35"/>
    <w:rsid w:val="00EF6F42"/>
    <w:rsid w:val="00EF7324"/>
    <w:rsid w:val="00EF735C"/>
    <w:rsid w:val="00EF7504"/>
    <w:rsid w:val="00EF77CE"/>
    <w:rsid w:val="00EF78D9"/>
    <w:rsid w:val="00EF7C35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58F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CC0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33B"/>
    <w:rsid w:val="00F14563"/>
    <w:rsid w:val="00F14572"/>
    <w:rsid w:val="00F1492A"/>
    <w:rsid w:val="00F14B7D"/>
    <w:rsid w:val="00F14E50"/>
    <w:rsid w:val="00F14F74"/>
    <w:rsid w:val="00F15235"/>
    <w:rsid w:val="00F15275"/>
    <w:rsid w:val="00F15312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0B4"/>
    <w:rsid w:val="00F17636"/>
    <w:rsid w:val="00F17873"/>
    <w:rsid w:val="00F2000C"/>
    <w:rsid w:val="00F206F9"/>
    <w:rsid w:val="00F207D4"/>
    <w:rsid w:val="00F20B0B"/>
    <w:rsid w:val="00F20BB7"/>
    <w:rsid w:val="00F20FDF"/>
    <w:rsid w:val="00F21054"/>
    <w:rsid w:val="00F21266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4F23"/>
    <w:rsid w:val="00F25085"/>
    <w:rsid w:val="00F253E2"/>
    <w:rsid w:val="00F25620"/>
    <w:rsid w:val="00F256FF"/>
    <w:rsid w:val="00F25A81"/>
    <w:rsid w:val="00F2650A"/>
    <w:rsid w:val="00F2662B"/>
    <w:rsid w:val="00F266E4"/>
    <w:rsid w:val="00F2684E"/>
    <w:rsid w:val="00F2685E"/>
    <w:rsid w:val="00F269FE"/>
    <w:rsid w:val="00F26A48"/>
    <w:rsid w:val="00F27072"/>
    <w:rsid w:val="00F273CA"/>
    <w:rsid w:val="00F276FB"/>
    <w:rsid w:val="00F2798C"/>
    <w:rsid w:val="00F27E39"/>
    <w:rsid w:val="00F30D2B"/>
    <w:rsid w:val="00F312CE"/>
    <w:rsid w:val="00F3162F"/>
    <w:rsid w:val="00F31A85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4FB"/>
    <w:rsid w:val="00F367F3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F0A"/>
    <w:rsid w:val="00F41052"/>
    <w:rsid w:val="00F41CA4"/>
    <w:rsid w:val="00F425A6"/>
    <w:rsid w:val="00F4283F"/>
    <w:rsid w:val="00F42861"/>
    <w:rsid w:val="00F42A5D"/>
    <w:rsid w:val="00F430EB"/>
    <w:rsid w:val="00F4323B"/>
    <w:rsid w:val="00F43669"/>
    <w:rsid w:val="00F43714"/>
    <w:rsid w:val="00F43D5B"/>
    <w:rsid w:val="00F43EB3"/>
    <w:rsid w:val="00F44077"/>
    <w:rsid w:val="00F440D9"/>
    <w:rsid w:val="00F44920"/>
    <w:rsid w:val="00F44983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749"/>
    <w:rsid w:val="00F46896"/>
    <w:rsid w:val="00F468A9"/>
    <w:rsid w:val="00F46B65"/>
    <w:rsid w:val="00F46C5B"/>
    <w:rsid w:val="00F46D33"/>
    <w:rsid w:val="00F46FFE"/>
    <w:rsid w:val="00F472E7"/>
    <w:rsid w:val="00F478B9"/>
    <w:rsid w:val="00F4795A"/>
    <w:rsid w:val="00F47A01"/>
    <w:rsid w:val="00F47C39"/>
    <w:rsid w:val="00F47D7D"/>
    <w:rsid w:val="00F50407"/>
    <w:rsid w:val="00F5043B"/>
    <w:rsid w:val="00F50729"/>
    <w:rsid w:val="00F507BE"/>
    <w:rsid w:val="00F50B62"/>
    <w:rsid w:val="00F50F90"/>
    <w:rsid w:val="00F512FD"/>
    <w:rsid w:val="00F5178C"/>
    <w:rsid w:val="00F517A9"/>
    <w:rsid w:val="00F51868"/>
    <w:rsid w:val="00F5187B"/>
    <w:rsid w:val="00F51A50"/>
    <w:rsid w:val="00F51AD7"/>
    <w:rsid w:val="00F52464"/>
    <w:rsid w:val="00F529E0"/>
    <w:rsid w:val="00F52B37"/>
    <w:rsid w:val="00F52BC4"/>
    <w:rsid w:val="00F5316C"/>
    <w:rsid w:val="00F53230"/>
    <w:rsid w:val="00F534D4"/>
    <w:rsid w:val="00F53550"/>
    <w:rsid w:val="00F5376B"/>
    <w:rsid w:val="00F5399A"/>
    <w:rsid w:val="00F53AA7"/>
    <w:rsid w:val="00F53BF3"/>
    <w:rsid w:val="00F53C4B"/>
    <w:rsid w:val="00F53C83"/>
    <w:rsid w:val="00F53D5E"/>
    <w:rsid w:val="00F543CC"/>
    <w:rsid w:val="00F546DE"/>
    <w:rsid w:val="00F5480E"/>
    <w:rsid w:val="00F54B85"/>
    <w:rsid w:val="00F550D1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723"/>
    <w:rsid w:val="00F57D10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A74"/>
    <w:rsid w:val="00F61BE5"/>
    <w:rsid w:val="00F61FDC"/>
    <w:rsid w:val="00F62151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3E2C"/>
    <w:rsid w:val="00F641BC"/>
    <w:rsid w:val="00F6475A"/>
    <w:rsid w:val="00F64B89"/>
    <w:rsid w:val="00F64C11"/>
    <w:rsid w:val="00F64CD9"/>
    <w:rsid w:val="00F656A2"/>
    <w:rsid w:val="00F65968"/>
    <w:rsid w:val="00F65DC4"/>
    <w:rsid w:val="00F65F91"/>
    <w:rsid w:val="00F6606A"/>
    <w:rsid w:val="00F66547"/>
    <w:rsid w:val="00F665CE"/>
    <w:rsid w:val="00F6667B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1CD"/>
    <w:rsid w:val="00F7024E"/>
    <w:rsid w:val="00F702DB"/>
    <w:rsid w:val="00F707E2"/>
    <w:rsid w:val="00F708EA"/>
    <w:rsid w:val="00F70A75"/>
    <w:rsid w:val="00F70C98"/>
    <w:rsid w:val="00F70D8E"/>
    <w:rsid w:val="00F70FD8"/>
    <w:rsid w:val="00F713A1"/>
    <w:rsid w:val="00F71596"/>
    <w:rsid w:val="00F7167A"/>
    <w:rsid w:val="00F71F5A"/>
    <w:rsid w:val="00F72C3A"/>
    <w:rsid w:val="00F72C71"/>
    <w:rsid w:val="00F72C96"/>
    <w:rsid w:val="00F72D34"/>
    <w:rsid w:val="00F72D42"/>
    <w:rsid w:val="00F73509"/>
    <w:rsid w:val="00F7356B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92B"/>
    <w:rsid w:val="00F75B9C"/>
    <w:rsid w:val="00F75CB0"/>
    <w:rsid w:val="00F75CD1"/>
    <w:rsid w:val="00F75DB6"/>
    <w:rsid w:val="00F763EE"/>
    <w:rsid w:val="00F766A9"/>
    <w:rsid w:val="00F76976"/>
    <w:rsid w:val="00F76DB2"/>
    <w:rsid w:val="00F772D8"/>
    <w:rsid w:val="00F774FE"/>
    <w:rsid w:val="00F7763A"/>
    <w:rsid w:val="00F77C0D"/>
    <w:rsid w:val="00F77D5D"/>
    <w:rsid w:val="00F77DD5"/>
    <w:rsid w:val="00F80170"/>
    <w:rsid w:val="00F8024B"/>
    <w:rsid w:val="00F802E2"/>
    <w:rsid w:val="00F8045D"/>
    <w:rsid w:val="00F804F1"/>
    <w:rsid w:val="00F80A0E"/>
    <w:rsid w:val="00F81225"/>
    <w:rsid w:val="00F8145B"/>
    <w:rsid w:val="00F814B7"/>
    <w:rsid w:val="00F814E0"/>
    <w:rsid w:val="00F815B7"/>
    <w:rsid w:val="00F8172E"/>
    <w:rsid w:val="00F819C8"/>
    <w:rsid w:val="00F81AD5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ADA"/>
    <w:rsid w:val="00F83C71"/>
    <w:rsid w:val="00F83EB4"/>
    <w:rsid w:val="00F8424B"/>
    <w:rsid w:val="00F8471D"/>
    <w:rsid w:val="00F847DD"/>
    <w:rsid w:val="00F84885"/>
    <w:rsid w:val="00F84937"/>
    <w:rsid w:val="00F84997"/>
    <w:rsid w:val="00F849B9"/>
    <w:rsid w:val="00F849EC"/>
    <w:rsid w:val="00F84A36"/>
    <w:rsid w:val="00F84C80"/>
    <w:rsid w:val="00F84CEF"/>
    <w:rsid w:val="00F84F4A"/>
    <w:rsid w:val="00F853AE"/>
    <w:rsid w:val="00F85A0C"/>
    <w:rsid w:val="00F85AA2"/>
    <w:rsid w:val="00F85B70"/>
    <w:rsid w:val="00F85B8D"/>
    <w:rsid w:val="00F85C2F"/>
    <w:rsid w:val="00F85CF1"/>
    <w:rsid w:val="00F85E16"/>
    <w:rsid w:val="00F85FEC"/>
    <w:rsid w:val="00F86186"/>
    <w:rsid w:val="00F8628F"/>
    <w:rsid w:val="00F863B7"/>
    <w:rsid w:val="00F866DB"/>
    <w:rsid w:val="00F86EE4"/>
    <w:rsid w:val="00F870D8"/>
    <w:rsid w:val="00F872C2"/>
    <w:rsid w:val="00F874A8"/>
    <w:rsid w:val="00F8754A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0D00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939"/>
    <w:rsid w:val="00F92A72"/>
    <w:rsid w:val="00F92EBB"/>
    <w:rsid w:val="00F92ED8"/>
    <w:rsid w:val="00F930E9"/>
    <w:rsid w:val="00F932E7"/>
    <w:rsid w:val="00F9331C"/>
    <w:rsid w:val="00F93BF8"/>
    <w:rsid w:val="00F93EA0"/>
    <w:rsid w:val="00F94197"/>
    <w:rsid w:val="00F94443"/>
    <w:rsid w:val="00F947B4"/>
    <w:rsid w:val="00F94B2D"/>
    <w:rsid w:val="00F95116"/>
    <w:rsid w:val="00F95637"/>
    <w:rsid w:val="00F95643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A5A"/>
    <w:rsid w:val="00F97DD8"/>
    <w:rsid w:val="00FA006E"/>
    <w:rsid w:val="00FA023C"/>
    <w:rsid w:val="00FA0420"/>
    <w:rsid w:val="00FA0547"/>
    <w:rsid w:val="00FA066F"/>
    <w:rsid w:val="00FA06F8"/>
    <w:rsid w:val="00FA08AE"/>
    <w:rsid w:val="00FA0A32"/>
    <w:rsid w:val="00FA0BA2"/>
    <w:rsid w:val="00FA0D34"/>
    <w:rsid w:val="00FA0E69"/>
    <w:rsid w:val="00FA0EBD"/>
    <w:rsid w:val="00FA13D3"/>
    <w:rsid w:val="00FA13F3"/>
    <w:rsid w:val="00FA146C"/>
    <w:rsid w:val="00FA1552"/>
    <w:rsid w:val="00FA19DA"/>
    <w:rsid w:val="00FA1AC9"/>
    <w:rsid w:val="00FA1E1E"/>
    <w:rsid w:val="00FA20CC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3F0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77E"/>
    <w:rsid w:val="00FA6DA9"/>
    <w:rsid w:val="00FA7105"/>
    <w:rsid w:val="00FA7157"/>
    <w:rsid w:val="00FA72CA"/>
    <w:rsid w:val="00FA76B4"/>
    <w:rsid w:val="00FA76DA"/>
    <w:rsid w:val="00FA771D"/>
    <w:rsid w:val="00FA7747"/>
    <w:rsid w:val="00FA785E"/>
    <w:rsid w:val="00FA7B7C"/>
    <w:rsid w:val="00FA7C53"/>
    <w:rsid w:val="00FA7CAE"/>
    <w:rsid w:val="00FA7FF4"/>
    <w:rsid w:val="00FB029E"/>
    <w:rsid w:val="00FB0309"/>
    <w:rsid w:val="00FB0322"/>
    <w:rsid w:val="00FB04BA"/>
    <w:rsid w:val="00FB0512"/>
    <w:rsid w:val="00FB06F6"/>
    <w:rsid w:val="00FB0AE2"/>
    <w:rsid w:val="00FB0F64"/>
    <w:rsid w:val="00FB0F85"/>
    <w:rsid w:val="00FB1042"/>
    <w:rsid w:val="00FB12E5"/>
    <w:rsid w:val="00FB1699"/>
    <w:rsid w:val="00FB1860"/>
    <w:rsid w:val="00FB1BF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0AD"/>
    <w:rsid w:val="00FB3238"/>
    <w:rsid w:val="00FB3356"/>
    <w:rsid w:val="00FB346D"/>
    <w:rsid w:val="00FB3530"/>
    <w:rsid w:val="00FB3AE3"/>
    <w:rsid w:val="00FB3B7F"/>
    <w:rsid w:val="00FB3D33"/>
    <w:rsid w:val="00FB416A"/>
    <w:rsid w:val="00FB42B7"/>
    <w:rsid w:val="00FB4C6D"/>
    <w:rsid w:val="00FB5020"/>
    <w:rsid w:val="00FB5155"/>
    <w:rsid w:val="00FB5252"/>
    <w:rsid w:val="00FB59A8"/>
    <w:rsid w:val="00FB5A28"/>
    <w:rsid w:val="00FB5D89"/>
    <w:rsid w:val="00FB5F60"/>
    <w:rsid w:val="00FB5F83"/>
    <w:rsid w:val="00FB6537"/>
    <w:rsid w:val="00FB699B"/>
    <w:rsid w:val="00FB6A87"/>
    <w:rsid w:val="00FB6F33"/>
    <w:rsid w:val="00FB7013"/>
    <w:rsid w:val="00FB7299"/>
    <w:rsid w:val="00FB746C"/>
    <w:rsid w:val="00FB7537"/>
    <w:rsid w:val="00FB765A"/>
    <w:rsid w:val="00FB76DD"/>
    <w:rsid w:val="00FB788D"/>
    <w:rsid w:val="00FB7A7A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6FB"/>
    <w:rsid w:val="00FC2874"/>
    <w:rsid w:val="00FC2B76"/>
    <w:rsid w:val="00FC2F0C"/>
    <w:rsid w:val="00FC3083"/>
    <w:rsid w:val="00FC314A"/>
    <w:rsid w:val="00FC3227"/>
    <w:rsid w:val="00FC34BD"/>
    <w:rsid w:val="00FC3778"/>
    <w:rsid w:val="00FC3BBB"/>
    <w:rsid w:val="00FC3CA0"/>
    <w:rsid w:val="00FC4169"/>
    <w:rsid w:val="00FC449E"/>
    <w:rsid w:val="00FC454D"/>
    <w:rsid w:val="00FC4642"/>
    <w:rsid w:val="00FC4A4C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05"/>
    <w:rsid w:val="00FC7A9E"/>
    <w:rsid w:val="00FC7BEC"/>
    <w:rsid w:val="00FD002C"/>
    <w:rsid w:val="00FD02C9"/>
    <w:rsid w:val="00FD0300"/>
    <w:rsid w:val="00FD086A"/>
    <w:rsid w:val="00FD08D2"/>
    <w:rsid w:val="00FD0DDD"/>
    <w:rsid w:val="00FD0F39"/>
    <w:rsid w:val="00FD11DF"/>
    <w:rsid w:val="00FD128F"/>
    <w:rsid w:val="00FD131D"/>
    <w:rsid w:val="00FD1EE6"/>
    <w:rsid w:val="00FD1F3A"/>
    <w:rsid w:val="00FD2001"/>
    <w:rsid w:val="00FD226E"/>
    <w:rsid w:val="00FD2344"/>
    <w:rsid w:val="00FD2617"/>
    <w:rsid w:val="00FD267C"/>
    <w:rsid w:val="00FD2CD0"/>
    <w:rsid w:val="00FD2D13"/>
    <w:rsid w:val="00FD2F35"/>
    <w:rsid w:val="00FD2FBD"/>
    <w:rsid w:val="00FD3690"/>
    <w:rsid w:val="00FD3AAE"/>
    <w:rsid w:val="00FD42DD"/>
    <w:rsid w:val="00FD4A56"/>
    <w:rsid w:val="00FD4C1F"/>
    <w:rsid w:val="00FD5063"/>
    <w:rsid w:val="00FD5071"/>
    <w:rsid w:val="00FD508C"/>
    <w:rsid w:val="00FD52D2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1D12"/>
    <w:rsid w:val="00FE20DF"/>
    <w:rsid w:val="00FE2334"/>
    <w:rsid w:val="00FE282D"/>
    <w:rsid w:val="00FE28EF"/>
    <w:rsid w:val="00FE2FDE"/>
    <w:rsid w:val="00FE3093"/>
    <w:rsid w:val="00FE311D"/>
    <w:rsid w:val="00FE34C3"/>
    <w:rsid w:val="00FE3512"/>
    <w:rsid w:val="00FE361E"/>
    <w:rsid w:val="00FE3620"/>
    <w:rsid w:val="00FE3958"/>
    <w:rsid w:val="00FE3AAC"/>
    <w:rsid w:val="00FE3BCF"/>
    <w:rsid w:val="00FE3C00"/>
    <w:rsid w:val="00FE3CF6"/>
    <w:rsid w:val="00FE4A89"/>
    <w:rsid w:val="00FE4EF9"/>
    <w:rsid w:val="00FE4F74"/>
    <w:rsid w:val="00FE5100"/>
    <w:rsid w:val="00FE52EA"/>
    <w:rsid w:val="00FE5CA1"/>
    <w:rsid w:val="00FE6407"/>
    <w:rsid w:val="00FE68A9"/>
    <w:rsid w:val="00FE6AF3"/>
    <w:rsid w:val="00FE6BC5"/>
    <w:rsid w:val="00FE7009"/>
    <w:rsid w:val="00FE71D2"/>
    <w:rsid w:val="00FE740E"/>
    <w:rsid w:val="00FE7B3F"/>
    <w:rsid w:val="00FE7C71"/>
    <w:rsid w:val="00FE7CAF"/>
    <w:rsid w:val="00FE7D57"/>
    <w:rsid w:val="00FF01E6"/>
    <w:rsid w:val="00FF0257"/>
    <w:rsid w:val="00FF07AF"/>
    <w:rsid w:val="00FF082E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3DF7"/>
    <w:rsid w:val="00FF3E80"/>
    <w:rsid w:val="00FF4010"/>
    <w:rsid w:val="00FF40CC"/>
    <w:rsid w:val="00FF43DD"/>
    <w:rsid w:val="00FF445B"/>
    <w:rsid w:val="00FF4972"/>
    <w:rsid w:val="00FF5387"/>
    <w:rsid w:val="00FF53AD"/>
    <w:rsid w:val="00FF54F3"/>
    <w:rsid w:val="00FF599F"/>
    <w:rsid w:val="00FF5B57"/>
    <w:rsid w:val="00FF5E72"/>
    <w:rsid w:val="00FF6411"/>
    <w:rsid w:val="00FF6529"/>
    <w:rsid w:val="00FF6560"/>
    <w:rsid w:val="00FF6899"/>
    <w:rsid w:val="00FF6BAD"/>
    <w:rsid w:val="00FF6BD9"/>
    <w:rsid w:val="00FF6D94"/>
    <w:rsid w:val="00FF726C"/>
    <w:rsid w:val="00FF73D4"/>
    <w:rsid w:val="00FF7491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  <w:style w:type="character" w:customStyle="1" w:styleId="blockChar">
    <w:name w:val="block Char"/>
    <w:aliases w:val="b Char"/>
    <w:link w:val="block"/>
    <w:locked/>
    <w:rsid w:val="00222200"/>
    <w:rPr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6551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5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0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09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2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9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6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0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6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7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84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0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9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6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yperlink" Target="https://smelink.net/company/siam-jwd-logistics-company-limited.html" TargetMode="Externa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header" Target="header1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17235-4310-478A-AD44-65CCDFE1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43</Pages>
  <Words>11493</Words>
  <Characters>50745</Characters>
  <Application>Microsoft Office Word</Application>
  <DocSecurity>0</DocSecurity>
  <Lines>422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Saisamorn, Chimyoo</cp:lastModifiedBy>
  <cp:revision>3</cp:revision>
  <cp:lastPrinted>2020-11-11T09:27:00Z</cp:lastPrinted>
  <dcterms:created xsi:type="dcterms:W3CDTF">2020-11-12T08:32:00Z</dcterms:created>
  <dcterms:modified xsi:type="dcterms:W3CDTF">2020-11-12T08:32:00Z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