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C6B0C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9339096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A3EB39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7D883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4E0962F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EE2C84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8ECABFB" w14:textId="3687EFD2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/>
          <w:sz w:val="52"/>
          <w:szCs w:val="52"/>
          <w:cs/>
        </w:rPr>
        <w:t>๊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8DC6FD8" w14:textId="77777777" w:rsidR="00E56CB2" w:rsidRPr="007D2F33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985DF8" w14:textId="6EB367B7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16886"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7259E3EF" w14:textId="3C85013A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งวดสามเดือนและ</w:t>
      </w:r>
      <w:r w:rsidR="00E4702D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เก้าเดือน</w:t>
      </w:r>
      <w:r w:rsid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</w:t>
      </w: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7D2F33" w:rsidRPr="007D2F3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E4702D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7D2F33"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E1AA2" w:rsidRPr="007D2F33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D8A36CA" w14:textId="77777777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C930A86" w14:textId="77777777" w:rsidR="004D6A47" w:rsidRPr="007D2F33" w:rsidRDefault="004D6A47" w:rsidP="004D6A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D2F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8E866CB" w14:textId="77777777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C652217" w14:textId="2710BBCC" w:rsidR="00120581" w:rsidRDefault="0012058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80144B2" w14:textId="73B5345B" w:rsidR="00A75AA1" w:rsidRDefault="00A75AA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501F5FC" w14:textId="75893938" w:rsidR="00ED1E66" w:rsidRPr="000A06B1" w:rsidRDefault="00ED1E66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646A890C" w:rsidR="00E56CB2" w:rsidRPr="001B7F2B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666685E5" w14:textId="77777777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62B8A92" w14:textId="60883E35" w:rsidR="00E56CB2" w:rsidRPr="007D2F33" w:rsidRDefault="00D65AD0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D2F3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D2F33">
        <w:rPr>
          <w:rFonts w:ascii="Angsana New" w:hAnsi="Angsana New"/>
          <w:sz w:val="30"/>
          <w:szCs w:val="30"/>
        </w:rPr>
        <w:t xml:space="preserve"> </w:t>
      </w:r>
      <w:r w:rsidRPr="007D2F33">
        <w:rPr>
          <w:rFonts w:ascii="Angsana New" w:hAnsi="Angsana New"/>
          <w:sz w:val="30"/>
          <w:szCs w:val="30"/>
          <w:cs/>
        </w:rPr>
        <w:t>ณ</w:t>
      </w:r>
      <w:r w:rsidRPr="007D2F33">
        <w:rPr>
          <w:rFonts w:ascii="Angsana New" w:hAnsi="Angsana New"/>
          <w:sz w:val="30"/>
          <w:szCs w:val="30"/>
        </w:rPr>
        <w:t xml:space="preserve"> </w:t>
      </w:r>
      <w:r w:rsidRPr="007D2F33">
        <w:rPr>
          <w:rFonts w:ascii="Angsana New" w:hAnsi="Angsana New"/>
          <w:sz w:val="30"/>
          <w:szCs w:val="30"/>
          <w:cs/>
        </w:rPr>
        <w:t>วันที่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E4702D">
        <w:rPr>
          <w:rFonts w:ascii="Angsana New" w:hAnsi="Angsana New" w:hint="cs"/>
          <w:sz w:val="30"/>
          <w:szCs w:val="30"/>
          <w:cs/>
        </w:rPr>
        <w:t>กันยายน</w:t>
      </w:r>
      <w:r w:rsidR="001B7F2B" w:rsidRPr="007D2F33">
        <w:rPr>
          <w:rFonts w:ascii="Angsana New" w:hAnsi="Angsana New"/>
          <w:sz w:val="30"/>
          <w:szCs w:val="30"/>
          <w:cs/>
        </w:rPr>
        <w:t xml:space="preserve"> </w:t>
      </w:r>
      <w:r w:rsidR="00CE1AA2" w:rsidRPr="007D2F33">
        <w:rPr>
          <w:rFonts w:ascii="Angsana New" w:hAnsi="Angsana New"/>
          <w:sz w:val="30"/>
          <w:szCs w:val="30"/>
        </w:rPr>
        <w:t>2563</w:t>
      </w:r>
      <w:r w:rsidRPr="007D2F33">
        <w:rPr>
          <w:rFonts w:ascii="Angsana New" w:hAnsi="Angsana New"/>
          <w:sz w:val="30"/>
          <w:szCs w:val="30"/>
        </w:rPr>
        <w:br/>
      </w:r>
      <w:r w:rsidRPr="007D2F33">
        <w:rPr>
          <w:rFonts w:ascii="Angsana New" w:hAnsi="Angsana New"/>
          <w:sz w:val="30"/>
          <w:szCs w:val="30"/>
          <w:cs/>
        </w:rPr>
        <w:t>งบกำไร</w:t>
      </w:r>
      <w:r w:rsidRPr="007D2F33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1B7F2B" w:rsidRPr="007D2F33">
        <w:rPr>
          <w:rFonts w:ascii="Angsana New" w:hAnsi="Angsana New"/>
          <w:spacing w:val="2"/>
          <w:sz w:val="30"/>
          <w:szCs w:val="30"/>
        </w:rPr>
        <w:t xml:space="preserve"> 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t>สำหรับงวดสามเดือน</w:t>
      </w:r>
      <w:r w:rsidR="007D2F33" w:rsidRPr="007D2F33">
        <w:rPr>
          <w:rFonts w:ascii="Angsana New" w:hAnsi="Angsana New" w:hint="cs"/>
          <w:spacing w:val="-5"/>
          <w:sz w:val="30"/>
          <w:szCs w:val="30"/>
          <w:cs/>
        </w:rPr>
        <w:t>และ</w:t>
      </w:r>
      <w:r w:rsidR="00E4702D">
        <w:rPr>
          <w:rFonts w:ascii="Angsana New" w:hAnsi="Angsana New" w:hint="cs"/>
          <w:spacing w:val="-5"/>
          <w:sz w:val="30"/>
          <w:szCs w:val="30"/>
          <w:cs/>
        </w:rPr>
        <w:t>เก้าเดือน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t xml:space="preserve">สิ้นสุดวันที่ 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br/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E4702D">
        <w:rPr>
          <w:rFonts w:ascii="Angsana New" w:hAnsi="Angsana New" w:hint="cs"/>
          <w:sz w:val="30"/>
          <w:szCs w:val="30"/>
          <w:cs/>
        </w:rPr>
        <w:t>กันยายน</w:t>
      </w:r>
      <w:r w:rsidR="007D2F33" w:rsidRPr="007D2F33">
        <w:rPr>
          <w:rFonts w:ascii="Angsana New" w:hAnsi="Angsana New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>2563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Pr="007D2F33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7D2F33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1B7F2B" w:rsidRPr="007D2F33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E4702D">
        <w:rPr>
          <w:rFonts w:ascii="Angsana New" w:hAnsi="Angsana New" w:hint="cs"/>
          <w:spacing w:val="-5"/>
          <w:sz w:val="30"/>
          <w:szCs w:val="30"/>
          <w:cs/>
        </w:rPr>
        <w:t>เก้าเดือน</w:t>
      </w:r>
      <w:r w:rsidR="001B7F2B" w:rsidRPr="007D2F33">
        <w:rPr>
          <w:rFonts w:ascii="Angsana New" w:hAnsi="Angsana New"/>
          <w:spacing w:val="-5"/>
          <w:sz w:val="30"/>
          <w:szCs w:val="30"/>
          <w:cs/>
        </w:rPr>
        <w:t xml:space="preserve">สิ้นสุดวันที่ </w:t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E4702D">
        <w:rPr>
          <w:rFonts w:ascii="Angsana New" w:hAnsi="Angsana New" w:hint="cs"/>
          <w:sz w:val="30"/>
          <w:szCs w:val="30"/>
          <w:cs/>
        </w:rPr>
        <w:t>กันยายน</w:t>
      </w:r>
      <w:r w:rsidR="007D2F33" w:rsidRPr="007D2F33">
        <w:rPr>
          <w:rFonts w:ascii="Angsana New" w:hAnsi="Angsana New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>2563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="00B1277F">
        <w:rPr>
          <w:rFonts w:ascii="Angsana New" w:hAnsi="Angsana New"/>
          <w:sz w:val="30"/>
          <w:szCs w:val="30"/>
          <w:cs/>
        </w:rPr>
        <w:br/>
      </w:r>
      <w:r w:rsidRPr="007D2F33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7D2F33">
        <w:rPr>
          <w:rFonts w:ascii="Angsana New" w:hAnsi="Angsana New"/>
          <w:sz w:val="30"/>
          <w:szCs w:val="30"/>
        </w:rPr>
        <w:t>(</w:t>
      </w:r>
      <w:r w:rsidRPr="007D2F33">
        <w:rPr>
          <w:rFonts w:ascii="Angsana New" w:hAnsi="Angsana New"/>
          <w:sz w:val="30"/>
          <w:szCs w:val="30"/>
          <w:cs/>
        </w:rPr>
        <w:t>ข้อมูลทางการเงินระหว่างกาล)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="001B7F2B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และ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บริษัทย่อยและของเฉพาะบริษัท ราช กรุ๊ป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จำกัด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(มหาชน) ตามลำดับ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E1AA2" w:rsidRPr="007D2F33">
        <w:rPr>
          <w:rFonts w:ascii="Angsana New" w:hAnsi="Angsana New"/>
          <w:sz w:val="30"/>
          <w:szCs w:val="30"/>
        </w:rPr>
        <w:t>34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 เรื่อง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4F6FB77D" w14:textId="77777777" w:rsidR="00E56CB2" w:rsidRPr="007D2F33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DF15F2" w14:textId="77777777" w:rsidR="00E56CB2" w:rsidRPr="001B7F2B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859AF19" w14:textId="77777777" w:rsidR="00E56CB2" w:rsidRPr="001B7F2B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9EFED0" w14:textId="64CB49C2" w:rsidR="00E56CB2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="00CE1AA2" w:rsidRPr="00CE1AA2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6000F">
        <w:rPr>
          <w:rFonts w:ascii="Angsana New" w:hAnsi="Angsana New" w:hint="cs"/>
          <w:sz w:val="30"/>
          <w:szCs w:val="30"/>
          <w:cs/>
        </w:rPr>
        <w:t xml:space="preserve"> </w:t>
      </w:r>
      <w:r w:rsidR="0096000F">
        <w:rPr>
          <w:rFonts w:ascii="Angsana New" w:hAnsi="Angsana New"/>
          <w:sz w:val="30"/>
          <w:szCs w:val="30"/>
          <w:cs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D98CD0" w14:textId="77777777" w:rsidR="00CC20AB" w:rsidRPr="001B7F2B" w:rsidRDefault="00CC20AB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A25C4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BA42FE" w14:textId="77777777" w:rsidR="00E56CB2" w:rsidRPr="001B02E9" w:rsidRDefault="00E56CB2" w:rsidP="00E56CB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E56CB2" w:rsidRPr="001B02E9" w:rsidSect="00FD53C8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D38AA3D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02E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1E798E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CE1152E" w14:textId="1ECA0A98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BE26D8">
        <w:rPr>
          <w:rFonts w:ascii="Angsana New" w:hAnsi="Angsana New" w:hint="cs"/>
          <w:sz w:val="30"/>
          <w:szCs w:val="30"/>
          <w:cs/>
        </w:rPr>
        <w:t xml:space="preserve"> </w:t>
      </w:r>
      <w:r w:rsidR="00BE26D8">
        <w:rPr>
          <w:rFonts w:ascii="Angsana New" w:hAnsi="Angsana New"/>
          <w:sz w:val="30"/>
          <w:szCs w:val="30"/>
          <w:cs/>
        </w:rPr>
        <w:br/>
      </w:r>
      <w:r w:rsidRPr="001B02E9">
        <w:rPr>
          <w:rFonts w:ascii="Angsana New" w:hAnsi="Angsana New"/>
          <w:sz w:val="30"/>
          <w:szCs w:val="30"/>
          <w:cs/>
        </w:rPr>
        <w:t xml:space="preserve">ฉบับที่ </w:t>
      </w:r>
      <w:r w:rsidR="00CE1AA2" w:rsidRPr="00CE1AA2">
        <w:rPr>
          <w:rFonts w:ascii="Angsana New" w:hAnsi="Angsana New"/>
          <w:sz w:val="30"/>
          <w:szCs w:val="30"/>
        </w:rPr>
        <w:t>34</w:t>
      </w:r>
      <w:r w:rsidRPr="001B02E9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B02E9">
        <w:rPr>
          <w:rFonts w:ascii="Angsana New" w:hAnsi="Angsana New"/>
          <w:sz w:val="30"/>
          <w:szCs w:val="30"/>
        </w:rPr>
        <w:t xml:space="preserve"> </w:t>
      </w:r>
      <w:r w:rsidRPr="001B02E9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1F661F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F24F79F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3C538D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75ED0A" w14:textId="77777777" w:rsidR="003D40BB" w:rsidRPr="001B02E9" w:rsidRDefault="003D40BB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</w:p>
    <w:p w14:paraId="68182482" w14:textId="71B936BD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(ไวโรจน์ จินดามณีพิทักษ์)</w:t>
      </w:r>
    </w:p>
    <w:p w14:paraId="013D8DA2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16F43BD" w14:textId="70179299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CE1AA2" w:rsidRPr="00CE1AA2">
        <w:rPr>
          <w:rFonts w:ascii="Angsana New" w:hAnsi="Angsana New" w:cs="Angsana New"/>
          <w:lang w:val="en-US"/>
        </w:rPr>
        <w:t>3565</w:t>
      </w:r>
    </w:p>
    <w:p w14:paraId="148672DF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04F17F63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B0B4CC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F201B0" w14:textId="0932520D" w:rsidR="001B7F2B" w:rsidRPr="00016040" w:rsidRDefault="00CE1AA2" w:rsidP="001B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CE1AA2">
        <w:rPr>
          <w:rFonts w:ascii="Angsana New" w:hAnsi="Angsana New"/>
          <w:sz w:val="30"/>
          <w:szCs w:val="30"/>
        </w:rPr>
        <w:t>1</w:t>
      </w:r>
      <w:r w:rsidR="00E4702D">
        <w:rPr>
          <w:rFonts w:ascii="Angsana New" w:hAnsi="Angsana New"/>
          <w:sz w:val="30"/>
          <w:szCs w:val="30"/>
        </w:rPr>
        <w:t xml:space="preserve">2 </w:t>
      </w:r>
      <w:r w:rsidR="00E4702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bookmarkStart w:id="0" w:name="_GoBack"/>
      <w:bookmarkEnd w:id="0"/>
      <w:r w:rsidRPr="00CE1AA2">
        <w:rPr>
          <w:rFonts w:ascii="Angsana New" w:hAnsi="Angsana New"/>
          <w:sz w:val="30"/>
          <w:szCs w:val="30"/>
        </w:rPr>
        <w:t>2563</w:t>
      </w:r>
    </w:p>
    <w:p w14:paraId="7949C04C" w14:textId="7CD22C14" w:rsidR="00A10036" w:rsidRPr="001B02E9" w:rsidRDefault="00A10036" w:rsidP="001B7F2B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sectPr w:rsidR="00A10036" w:rsidRPr="001B02E9" w:rsidSect="00881097"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AA651" w14:textId="77777777" w:rsidR="00332B7A" w:rsidRDefault="00332B7A" w:rsidP="004956B4">
      <w:r>
        <w:separator/>
      </w:r>
    </w:p>
  </w:endnote>
  <w:endnote w:type="continuationSeparator" w:id="0">
    <w:p w14:paraId="46AB9645" w14:textId="77777777" w:rsidR="00332B7A" w:rsidRDefault="00332B7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09196" w14:textId="0F885BEB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45E0" w14:textId="5C61768D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E1AA2" w:rsidRPr="00CE1AA2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67066C1A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A75AA1">
      <w:rPr>
        <w:rFonts w:ascii="Angsana New" w:hAnsi="Angsana New"/>
        <w:i/>
        <w:iCs/>
        <w:noProof/>
        <w:sz w:val="30"/>
        <w:szCs w:val="30"/>
      </w:rPr>
      <w:t>rat111a201b-03t-1 - Review report Rev 9 May 2020 2.25 AM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A5877" w14:textId="79735064" w:rsidR="00207EDA" w:rsidRDefault="00207EDA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</w:rPr>
      <w:fldChar w:fldCharType="end"/>
    </w:r>
  </w:p>
  <w:p w14:paraId="06E08EF2" w14:textId="77777777" w:rsidR="00207EDA" w:rsidRDefault="00207EDA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CD336" w14:textId="76BEB23B" w:rsidR="00207EDA" w:rsidRPr="009702ED" w:rsidRDefault="00207ED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CE1AA2" w:rsidRPr="00CE1AA2">
      <w:rPr>
        <w:rStyle w:val="PageNumber"/>
        <w:rFonts w:ascii="Angsana New" w:hAnsi="Angsana New"/>
        <w:noProof/>
        <w:sz w:val="30"/>
        <w:szCs w:val="30"/>
      </w:rPr>
      <w:t>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EFADBC" w14:textId="77777777" w:rsidR="00207EDA" w:rsidRPr="009702ED" w:rsidRDefault="00207EDA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016F3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1016B954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E1AA2" w:rsidRPr="00CE1AA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84FB9" w14:textId="77777777" w:rsidR="00332B7A" w:rsidRDefault="00332B7A" w:rsidP="004956B4">
      <w:r>
        <w:separator/>
      </w:r>
    </w:p>
  </w:footnote>
  <w:footnote w:type="continuationSeparator" w:id="0">
    <w:p w14:paraId="3E59D719" w14:textId="77777777" w:rsidR="00332B7A" w:rsidRDefault="00332B7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57D5F" w14:textId="09243F24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DF753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75DFC0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15B638" w14:textId="77777777" w:rsidR="00207EDA" w:rsidRPr="004738DB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78B0" w14:textId="77777777" w:rsidR="003D40BB" w:rsidRPr="003D40BB" w:rsidRDefault="003D40BB" w:rsidP="003D40BB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7C8D715C" w14:textId="0518C08C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  <w:p w14:paraId="219F6EB6" w14:textId="77777777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1AB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70E977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5D5C603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51A3EC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AE6278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7A87A02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E206858"/>
    <w:multiLevelType w:val="multilevel"/>
    <w:tmpl w:val="6C625EBE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0FB06D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8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9" w15:restartNumberingAfterBreak="0">
    <w:nsid w:val="4EDF77EA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6B281A"/>
    <w:multiLevelType w:val="hybridMultilevel"/>
    <w:tmpl w:val="D242E9CE"/>
    <w:lvl w:ilvl="0" w:tplc="16E4AE52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b w:val="0"/>
        <w:bCs/>
        <w:i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26169A5"/>
    <w:multiLevelType w:val="hybridMultilevel"/>
    <w:tmpl w:val="51E2A21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7700CB"/>
    <w:multiLevelType w:val="multilevel"/>
    <w:tmpl w:val="58D2F3AA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5370D"/>
    <w:multiLevelType w:val="hybridMultilevel"/>
    <w:tmpl w:val="201C2E62"/>
    <w:lvl w:ilvl="0" w:tplc="2AEC1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9694095"/>
    <w:multiLevelType w:val="multilevel"/>
    <w:tmpl w:val="FC9CAAD8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7506D3"/>
    <w:multiLevelType w:val="hybridMultilevel"/>
    <w:tmpl w:val="711251BE"/>
    <w:lvl w:ilvl="0" w:tplc="3ADEBF92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  <w:b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8"/>
  </w:num>
  <w:num w:numId="14">
    <w:abstractNumId w:val="21"/>
  </w:num>
  <w:num w:numId="15">
    <w:abstractNumId w:val="24"/>
  </w:num>
  <w:num w:numId="16">
    <w:abstractNumId w:val="42"/>
  </w:num>
  <w:num w:numId="17">
    <w:abstractNumId w:val="44"/>
  </w:num>
  <w:num w:numId="18">
    <w:abstractNumId w:val="26"/>
  </w:num>
  <w:num w:numId="19">
    <w:abstractNumId w:val="13"/>
  </w:num>
  <w:num w:numId="20">
    <w:abstractNumId w:val="10"/>
  </w:num>
  <w:num w:numId="21">
    <w:abstractNumId w:val="17"/>
  </w:num>
  <w:num w:numId="22">
    <w:abstractNumId w:val="41"/>
  </w:num>
  <w:num w:numId="23">
    <w:abstractNumId w:val="15"/>
  </w:num>
  <w:num w:numId="24">
    <w:abstractNumId w:val="37"/>
  </w:num>
  <w:num w:numId="25">
    <w:abstractNumId w:val="19"/>
  </w:num>
  <w:num w:numId="26">
    <w:abstractNumId w:val="25"/>
  </w:num>
  <w:num w:numId="27">
    <w:abstractNumId w:val="32"/>
  </w:num>
  <w:num w:numId="28">
    <w:abstractNumId w:val="39"/>
  </w:num>
  <w:num w:numId="29">
    <w:abstractNumId w:val="22"/>
  </w:num>
  <w:num w:numId="30">
    <w:abstractNumId w:val="35"/>
  </w:num>
  <w:num w:numId="31">
    <w:abstractNumId w:val="14"/>
  </w:num>
  <w:num w:numId="32">
    <w:abstractNumId w:val="12"/>
  </w:num>
  <w:num w:numId="33">
    <w:abstractNumId w:val="46"/>
  </w:num>
  <w:num w:numId="34">
    <w:abstractNumId w:val="31"/>
  </w:num>
  <w:num w:numId="35">
    <w:abstractNumId w:val="28"/>
  </w:num>
  <w:num w:numId="36">
    <w:abstractNumId w:val="27"/>
  </w:num>
  <w:num w:numId="37">
    <w:abstractNumId w:val="40"/>
  </w:num>
  <w:num w:numId="38">
    <w:abstractNumId w:val="30"/>
  </w:num>
  <w:num w:numId="39">
    <w:abstractNumId w:val="45"/>
  </w:num>
  <w:num w:numId="40">
    <w:abstractNumId w:val="36"/>
  </w:num>
  <w:num w:numId="41">
    <w:abstractNumId w:val="16"/>
  </w:num>
  <w:num w:numId="42">
    <w:abstractNumId w:val="18"/>
  </w:num>
  <w:num w:numId="43">
    <w:abstractNumId w:val="34"/>
  </w:num>
  <w:num w:numId="44">
    <w:abstractNumId w:val="43"/>
  </w:num>
  <w:num w:numId="45">
    <w:abstractNumId w:val="11"/>
  </w:num>
  <w:num w:numId="46">
    <w:abstractNumId w:val="21"/>
  </w:num>
  <w:num w:numId="47">
    <w:abstractNumId w:val="21"/>
  </w:num>
  <w:num w:numId="48">
    <w:abstractNumId w:val="21"/>
  </w:num>
  <w:num w:numId="49">
    <w:abstractNumId w:val="29"/>
  </w:num>
  <w:num w:numId="50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FBF"/>
    <w:rsid w:val="0007725A"/>
    <w:rsid w:val="000772F4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B7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F68"/>
    <w:rsid w:val="0019201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EDE"/>
    <w:rsid w:val="001B7EDF"/>
    <w:rsid w:val="001B7F2B"/>
    <w:rsid w:val="001C017F"/>
    <w:rsid w:val="001C01A2"/>
    <w:rsid w:val="001C054D"/>
    <w:rsid w:val="001C058A"/>
    <w:rsid w:val="001C075D"/>
    <w:rsid w:val="001C0764"/>
    <w:rsid w:val="001C07F6"/>
    <w:rsid w:val="001C15FF"/>
    <w:rsid w:val="001C1672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7A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39A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B4D"/>
    <w:rsid w:val="00392B8B"/>
    <w:rsid w:val="00392F8B"/>
    <w:rsid w:val="0039323E"/>
    <w:rsid w:val="003933A2"/>
    <w:rsid w:val="00393736"/>
    <w:rsid w:val="003943B7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85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A47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47F84"/>
    <w:rsid w:val="00550076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E05"/>
    <w:rsid w:val="00554F04"/>
    <w:rsid w:val="0055505A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4FC"/>
    <w:rsid w:val="00560559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18"/>
    <w:rsid w:val="00690248"/>
    <w:rsid w:val="0069029B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22DC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EA5"/>
    <w:rsid w:val="00754FC7"/>
    <w:rsid w:val="0075532F"/>
    <w:rsid w:val="00755482"/>
    <w:rsid w:val="007554EE"/>
    <w:rsid w:val="0075553F"/>
    <w:rsid w:val="00755A0F"/>
    <w:rsid w:val="00755E4C"/>
    <w:rsid w:val="007563F9"/>
    <w:rsid w:val="007564BF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E96"/>
    <w:rsid w:val="007D2F33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7F5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BC5"/>
    <w:rsid w:val="008E7BF7"/>
    <w:rsid w:val="008E7DE5"/>
    <w:rsid w:val="008F0314"/>
    <w:rsid w:val="008F0701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00F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0DA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3D0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AA1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CE"/>
    <w:rsid w:val="00A97F3C"/>
    <w:rsid w:val="00AA013E"/>
    <w:rsid w:val="00AA028B"/>
    <w:rsid w:val="00AA0823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77F"/>
    <w:rsid w:val="00B1296B"/>
    <w:rsid w:val="00B12987"/>
    <w:rsid w:val="00B129A7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6D8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795"/>
    <w:rsid w:val="00C057D2"/>
    <w:rsid w:val="00C060C1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0A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1AA2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623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D42"/>
    <w:rsid w:val="00DA1DBE"/>
    <w:rsid w:val="00DA214E"/>
    <w:rsid w:val="00DA25B2"/>
    <w:rsid w:val="00DA266A"/>
    <w:rsid w:val="00DA2957"/>
    <w:rsid w:val="00DA29E8"/>
    <w:rsid w:val="00DA2ACD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12A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651"/>
    <w:rsid w:val="00E157A6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3B8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02D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D51"/>
    <w:rsid w:val="00E57DEC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AE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131"/>
    <w:rsid w:val="00F01430"/>
    <w:rsid w:val="00F01677"/>
    <w:rsid w:val="00F01CA0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A35"/>
    <w:rsid w:val="00F53C39"/>
    <w:rsid w:val="00F53C4C"/>
    <w:rsid w:val="00F53E29"/>
    <w:rsid w:val="00F549DA"/>
    <w:rsid w:val="00F5529D"/>
    <w:rsid w:val="00F553CA"/>
    <w:rsid w:val="00F55956"/>
    <w:rsid w:val="00F55A95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242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2ED"/>
    <w:rsid w:val="00FB676C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100F61"/>
  <w15:docId w15:val="{0BB3C65F-07CB-4BFA-82B7-83EEBB99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8DCC2-46FB-4960-88A6-EFF1F237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741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Chitaporn Fongsamut</cp:lastModifiedBy>
  <cp:revision>179</cp:revision>
  <cp:lastPrinted>2020-05-11T09:16:00Z</cp:lastPrinted>
  <dcterms:created xsi:type="dcterms:W3CDTF">2019-05-07T11:50:00Z</dcterms:created>
  <dcterms:modified xsi:type="dcterms:W3CDTF">2020-11-03T08:34:00Z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